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76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"/>
        <w:gridCol w:w="270"/>
        <w:gridCol w:w="7832"/>
      </w:tblGrid>
      <w:tr w:rsidR="0009267B" w:rsidRPr="006375B5" w14:paraId="10F0A996" w14:textId="77777777" w:rsidTr="004979F0">
        <w:trPr>
          <w:trHeight w:val="425"/>
          <w:tblHeader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58AC1EE" w14:textId="240E37E5" w:rsidR="0009267B" w:rsidRPr="006375B5" w:rsidRDefault="00313F64" w:rsidP="00D2180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 w:hanging="18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bookmarkStart w:id="0" w:name="_Hlk51798427"/>
            <w:r w:rsidRPr="006375B5">
              <w:rPr>
                <w:rFonts w:ascii="Angsana New" w:hAnsi="Angsana New" w:cs="Angsana New" w:hint="cs"/>
                <w:sz w:val="30"/>
                <w:szCs w:val="30"/>
                <w:cs/>
              </w:rPr>
              <w:t>ห</w:t>
            </w:r>
            <w:r w:rsidR="0009267B" w:rsidRPr="006375B5">
              <w:rPr>
                <w:rFonts w:ascii="Angsana New" w:hAnsi="Angsana New" w:cs="Angsana New"/>
                <w:sz w:val="30"/>
                <w:szCs w:val="30"/>
                <w:cs/>
              </w:rPr>
              <w:t>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3EA280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832" w:type="dxa"/>
            <w:tcBorders>
              <w:top w:val="nil"/>
              <w:left w:val="nil"/>
              <w:bottom w:val="nil"/>
              <w:right w:val="nil"/>
            </w:tcBorders>
          </w:tcPr>
          <w:p w14:paraId="58ECD693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sz w:val="30"/>
                <w:szCs w:val="30"/>
                <w:cs/>
              </w:rPr>
              <w:t>สารบัญ</w:t>
            </w:r>
          </w:p>
        </w:tc>
      </w:tr>
      <w:tr w:rsidR="0009267B" w:rsidRPr="006375B5" w14:paraId="2E4F3B1C" w14:textId="77777777" w:rsidTr="000D2F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0"/>
          <w:tblHeader/>
        </w:trPr>
        <w:tc>
          <w:tcPr>
            <w:tcW w:w="1274" w:type="dxa"/>
          </w:tcPr>
          <w:p w14:paraId="7BA68D58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270" w:type="dxa"/>
          </w:tcPr>
          <w:p w14:paraId="3F896F77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7832" w:type="dxa"/>
          </w:tcPr>
          <w:p w14:paraId="168603DF" w14:textId="77777777" w:rsidR="0009267B" w:rsidRPr="000D2F6E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24"/>
                <w:szCs w:val="24"/>
              </w:rPr>
            </w:pPr>
          </w:p>
        </w:tc>
      </w:tr>
      <w:tr w:rsidR="00956D12" w:rsidRPr="006375B5" w14:paraId="64C35D6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4"/>
        </w:trPr>
        <w:tc>
          <w:tcPr>
            <w:tcW w:w="1274" w:type="dxa"/>
          </w:tcPr>
          <w:p w14:paraId="309B6462" w14:textId="77777777" w:rsidR="00956D12" w:rsidRPr="006375B5" w:rsidRDefault="00956D12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66DAD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8E56E4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AA4327" w:rsidRPr="006375B5" w14:paraId="41A932E1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35E3DFB6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0A1D0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908CCE4" w14:textId="77777777" w:rsidR="00AA4327" w:rsidRPr="006375B5" w:rsidRDefault="00AA4327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A46F43" w:rsidRPr="006375B5" w14:paraId="799D6437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1311A95F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9B6DDE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0D294A6" w14:textId="77777777" w:rsidR="00A46F43" w:rsidRPr="006375B5" w:rsidRDefault="00A46F43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E44214" w:rsidRPr="006375B5" w14:paraId="69A426A6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64BC7BA1" w14:textId="77777777" w:rsidR="00E44214" w:rsidRPr="006375B5" w:rsidRDefault="00E44214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DFC2CE" w14:textId="77777777" w:rsidR="00E44214" w:rsidRPr="006375B5" w:rsidRDefault="00E44214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C412137" w14:textId="77777777" w:rsidR="00E44214" w:rsidRPr="006375B5" w:rsidRDefault="0060497F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46F43" w:rsidRPr="006375B5" w14:paraId="43BE562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96BAF41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2F419C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6F4ADDB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AA4327" w:rsidRPr="006375B5" w14:paraId="6701499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2D42E4F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0176B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03471DF" w14:textId="249B74D8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E5345" w:rsidRPr="006375B5" w14:paraId="3D9CB8A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9B70F2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ECD480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4500A01" w14:textId="18FED1E4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อสังหาริมทรัพย์พัฒนา</w:t>
            </w:r>
            <w:r w:rsidR="006574D8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เพื่อ</w:t>
            </w:r>
            <w:r w:rsidR="00C34409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ขาย</w:t>
            </w:r>
          </w:p>
        </w:tc>
      </w:tr>
      <w:tr w:rsidR="001E5345" w:rsidRPr="006375B5" w14:paraId="4CB0094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04B8E7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A490A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D4DCCA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1E5345" w:rsidRPr="006375B5" w14:paraId="683FF31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8613CB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621FD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6CC7F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1E5345" w:rsidRPr="006375B5" w14:paraId="4EEA85D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4A4E1C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4759D6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F244EA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</w:tr>
      <w:tr w:rsidR="001E5345" w:rsidRPr="006375B5" w14:paraId="151AA1D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99AA94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5CDE96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ED3F995" w14:textId="77777777" w:rsidR="001E5345" w:rsidRPr="006375B5" w:rsidRDefault="001E5345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  <w:lang w:val="en-US" w:eastAsia="en-US"/>
              </w:rPr>
            </w:pPr>
            <w:r w:rsidRPr="006375B5"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4CE6" w:rsidRPr="006375B5" w14:paraId="5F336D7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D709E8" w14:textId="77777777" w:rsidR="00804CE6" w:rsidRPr="006375B5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40524" w14:textId="77777777" w:rsidR="00804CE6" w:rsidRPr="006375B5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165F34C" w14:textId="6B519361" w:rsidR="00804CE6" w:rsidRPr="006375B5" w:rsidRDefault="00804CE6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1E5345" w:rsidRPr="006375B5" w14:paraId="7018CB3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545090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77302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B7EF20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1E5345" w:rsidRPr="006375B5" w14:paraId="31EA66E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239E04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5E5DE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C45841F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</w:t>
            </w:r>
          </w:p>
        </w:tc>
      </w:tr>
      <w:tr w:rsidR="001E5345" w:rsidRPr="006375B5" w14:paraId="27268A3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4DE4B3B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D05B5C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4DC25F" w14:textId="115D865E" w:rsidR="001E5345" w:rsidRPr="006375B5" w:rsidRDefault="00F15151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</w:tr>
      <w:tr w:rsidR="001E5345" w:rsidRPr="006375B5" w14:paraId="239F61E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C90E8FA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466A8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E70ACB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</w:tr>
      <w:tr w:rsidR="001E5345" w:rsidRPr="006375B5" w14:paraId="5E9FE19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47C41FF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FCB45F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2A06719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</w:t>
            </w:r>
          </w:p>
        </w:tc>
      </w:tr>
      <w:tr w:rsidR="001E5345" w:rsidRPr="006375B5" w14:paraId="38BB23C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69EC1A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377824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1ACCAAA4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1E5345" w:rsidRPr="006375B5" w14:paraId="68BD6B9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59619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01A9D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8DD316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1E5345" w:rsidRPr="006375B5" w14:paraId="4D8641D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45D5C05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0E22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83111D7" w14:textId="6073F70F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="001C083A"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1E5345" w:rsidRPr="006375B5" w14:paraId="7801DFA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3299B68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CC49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50FBE3B" w14:textId="77777777" w:rsidR="001E5345" w:rsidRPr="006375B5" w:rsidRDefault="001E5345" w:rsidP="00F10F2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รายได้จากการลงทุน</w:t>
            </w:r>
          </w:p>
        </w:tc>
      </w:tr>
      <w:tr w:rsidR="001E5345" w:rsidRPr="006375B5" w14:paraId="343B1803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CEE1EC7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1F7A8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0AC7CC3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1E5345" w:rsidRPr="006375B5" w14:paraId="3CC57CF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A14F66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D4938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572EE2F4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1E5345" w:rsidRPr="006375B5" w14:paraId="4A8C79F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A70362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D934A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0C4D78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1E5345" w:rsidRPr="006375B5" w14:paraId="2ECAC15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B9587C3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862134" w14:textId="7777777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EB487CE" w14:textId="0B2E60E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  <w:r w:rsidR="00D144AA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ขั้นพื้นฐาน</w:t>
            </w:r>
          </w:p>
        </w:tc>
      </w:tr>
      <w:tr w:rsidR="001E5345" w:rsidRPr="006375B5" w14:paraId="1F3E9580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368798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A0B161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65B7FB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1E5345" w:rsidRPr="006375B5" w14:paraId="778EF87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EFA0E1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A6F5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78EACF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9D5220" w:rsidRPr="006375B5" w14:paraId="7565A03F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00C099F" w14:textId="77777777" w:rsidR="009D5220" w:rsidRPr="006375B5" w:rsidRDefault="009D5220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D9E079" w14:textId="77777777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852EEA" w14:textId="2E300DC2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1E5345" w:rsidRPr="006375B5" w14:paraId="05B3F46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2DFD56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0AFCA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08C6963" w14:textId="014D71B5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</w:t>
            </w:r>
            <w:r w:rsidR="00B22E81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บุคคลหรือ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กิจการที่ไม่เกี่ยวข้องกัน</w:t>
            </w:r>
          </w:p>
        </w:tc>
      </w:tr>
      <w:tr w:rsidR="001E5345" w:rsidRPr="006375B5" w14:paraId="60A6F29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3B4BDE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E7467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E87893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bookmarkEnd w:id="0"/>
    </w:tbl>
    <w:p w14:paraId="1470A298" w14:textId="77777777" w:rsidR="000D2F6E" w:rsidRDefault="000D2F6E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b/>
          <w:bCs/>
          <w:color w:val="2E74B5"/>
        </w:rPr>
      </w:pPr>
    </w:p>
    <w:p w14:paraId="580682B7" w14:textId="47C96691" w:rsidR="00C8500E" w:rsidRPr="006375B5" w:rsidRDefault="0009267B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0D2F6E">
        <w:rPr>
          <w:cs/>
        </w:rPr>
        <w:br w:type="page"/>
      </w:r>
      <w:r w:rsidR="00A46F43" w:rsidRPr="006375B5">
        <w:rPr>
          <w:rFonts w:ascii="Angsana New" w:hAnsi="Angsana New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0CD19B72" w14:textId="77777777" w:rsidR="00F10F29" w:rsidRPr="006375B5" w:rsidRDefault="00F10F29" w:rsidP="00E331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60452CA5" w14:textId="382C3B27" w:rsidR="00C8500E" w:rsidRPr="006375B5" w:rsidRDefault="00A46F43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งบการเงินนี้ได้รับอนุมัติให้ออกงบการเงินจากคณะกรรมการ</w:t>
      </w:r>
      <w:r w:rsidR="00C8500E" w:rsidRPr="006375B5">
        <w:rPr>
          <w:rFonts w:ascii="Angsana New" w:hAnsi="Angsana New"/>
          <w:sz w:val="30"/>
          <w:szCs w:val="30"/>
          <w:cs/>
        </w:rPr>
        <w:t>เมื่อวันที่</w:t>
      </w:r>
      <w:r w:rsidR="00362411">
        <w:rPr>
          <w:rFonts w:ascii="Angsana New" w:hAnsi="Angsana New" w:hint="cs"/>
          <w:sz w:val="30"/>
          <w:szCs w:val="30"/>
          <w:cs/>
        </w:rPr>
        <w:t xml:space="preserve"> </w:t>
      </w:r>
      <w:r w:rsidR="000665BF">
        <w:rPr>
          <w:rFonts w:ascii="Angsana New" w:hAnsi="Angsana New"/>
          <w:sz w:val="30"/>
          <w:szCs w:val="30"/>
        </w:rPr>
        <w:t>11</w:t>
      </w:r>
      <w:r w:rsidR="00C22562">
        <w:rPr>
          <w:rFonts w:ascii="Angsana New" w:hAnsi="Angsana New"/>
          <w:sz w:val="30"/>
          <w:szCs w:val="30"/>
        </w:rPr>
        <w:t xml:space="preserve"> </w:t>
      </w:r>
      <w:r w:rsidR="0062672E" w:rsidRPr="006375B5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93379">
        <w:rPr>
          <w:rFonts w:ascii="Angsana New" w:hAnsi="Angsana New"/>
          <w:sz w:val="30"/>
          <w:szCs w:val="30"/>
        </w:rPr>
        <w:t>7</w:t>
      </w:r>
    </w:p>
    <w:p w14:paraId="58CE93AD" w14:textId="77777777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color w:val="2E74B5"/>
          <w:sz w:val="30"/>
          <w:szCs w:val="30"/>
        </w:rPr>
      </w:pPr>
    </w:p>
    <w:p w14:paraId="0804369B" w14:textId="54FF116F" w:rsidR="00C8500E" w:rsidRPr="006375B5" w:rsidRDefault="000E564C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  <w:r w:rsidRPr="000E564C">
        <w:rPr>
          <w:rFonts w:ascii="Angsana New" w:hAnsi="Angsana New"/>
          <w:b/>
          <w:bCs/>
          <w:sz w:val="30"/>
          <w:szCs w:val="30"/>
        </w:rPr>
        <w:t>1</w:t>
      </w:r>
      <w:r w:rsidR="00C8500E" w:rsidRPr="006375B5">
        <w:rPr>
          <w:rFonts w:ascii="Angsana New" w:hAnsi="Angsana New"/>
          <w:b/>
          <w:bCs/>
          <w:sz w:val="30"/>
          <w:szCs w:val="30"/>
        </w:rPr>
        <w:tab/>
      </w:r>
      <w:r w:rsidR="00C8500E" w:rsidRPr="006375B5">
        <w:rPr>
          <w:rFonts w:ascii="Angsana New" w:hAnsi="Angsana New"/>
          <w:b/>
          <w:bCs/>
          <w:sz w:val="30"/>
          <w:szCs w:val="30"/>
          <w:cs/>
          <w:lang w:val="th-TH"/>
        </w:rPr>
        <w:t>ข้อมูลทั่วไป</w:t>
      </w:r>
    </w:p>
    <w:p w14:paraId="24AF9B39" w14:textId="77777777" w:rsidR="00C8500E" w:rsidRPr="006375B5" w:rsidRDefault="00C8500E" w:rsidP="00C8500E">
      <w:pPr>
        <w:pStyle w:val="a0"/>
        <w:tabs>
          <w:tab w:val="clear" w:pos="360"/>
          <w:tab w:val="clear" w:pos="720"/>
          <w:tab w:val="clear" w:pos="1080"/>
          <w:tab w:val="left" w:pos="540"/>
        </w:tabs>
        <w:jc w:val="both"/>
        <w:rPr>
          <w:rFonts w:ascii="Angsana New" w:hAnsi="Angsana New" w:cs="Angsana New"/>
          <w:sz w:val="30"/>
          <w:szCs w:val="30"/>
          <w:cs/>
        </w:rPr>
      </w:pPr>
    </w:p>
    <w:p w14:paraId="7FE2950C" w14:textId="3B2213E4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 </w:t>
      </w:r>
      <w:r w:rsidR="00D4253F" w:rsidRPr="006375B5">
        <w:rPr>
          <w:rFonts w:ascii="Angsana New" w:hAnsi="Angsana New"/>
          <w:sz w:val="30"/>
          <w:szCs w:val="30"/>
          <w:cs/>
        </w:rPr>
        <w:t>เฟรเซอร์ส พร็อพเพอร์ตี้ (ประเทศไทย)</w:t>
      </w:r>
      <w:r w:rsidRPr="006375B5">
        <w:rPr>
          <w:rFonts w:ascii="Angsana New" w:hAnsi="Angsana New"/>
          <w:sz w:val="30"/>
          <w:szCs w:val="30"/>
          <w:cs/>
        </w:rPr>
        <w:t xml:space="preserve"> จำกัด (มหาชน)</w:t>
      </w:r>
      <w:r w:rsidRPr="006375B5">
        <w:rPr>
          <w:rFonts w:ascii="Angsana New" w:hAnsi="Angsana New"/>
          <w:sz w:val="30"/>
          <w:szCs w:val="30"/>
        </w:rPr>
        <w:t xml:space="preserve"> “</w:t>
      </w: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Pr="006375B5">
        <w:rPr>
          <w:rFonts w:ascii="Angsana New" w:hAnsi="Angsana New"/>
          <w:sz w:val="30"/>
          <w:szCs w:val="30"/>
        </w:rPr>
        <w:t xml:space="preserve">” </w:t>
      </w:r>
      <w:r w:rsidRPr="006375B5">
        <w:rPr>
          <w:rFonts w:ascii="Angsana New" w:hAnsi="Angsana New"/>
          <w:sz w:val="30"/>
          <w:szCs w:val="30"/>
          <w:cs/>
        </w:rPr>
        <w:t>เป็นนิติบุคคลที่จัดตั้งขึ้นในประเทศไทย และ</w:t>
      </w:r>
      <w:r w:rsidR="0082587E" w:rsidRPr="006375B5">
        <w:rPr>
          <w:rFonts w:ascii="Angsana New" w:hAnsi="Angsana New"/>
          <w:sz w:val="30"/>
          <w:szCs w:val="30"/>
          <w:cs/>
        </w:rPr>
        <w:t>จดทะเบียน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กับตลาดหลักทรัพย์แห่งประเทศไทยเมื่อวันที่ </w:t>
      </w:r>
      <w:r w:rsidR="000E564C" w:rsidRPr="000E564C">
        <w:rPr>
          <w:rFonts w:ascii="Angsana New" w:hAnsi="Angsana New"/>
          <w:sz w:val="30"/>
          <w:szCs w:val="30"/>
        </w:rPr>
        <w:t>13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0E564C" w:rsidRPr="000E564C">
        <w:rPr>
          <w:rFonts w:ascii="Angsana New" w:hAnsi="Angsana New"/>
          <w:sz w:val="30"/>
          <w:szCs w:val="30"/>
        </w:rPr>
        <w:t>2545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  <w:cs/>
        </w:rPr>
        <w:t>มีที่อยู่จดทะ</w:t>
      </w:r>
      <w:r w:rsidR="004E423A" w:rsidRPr="006375B5">
        <w:rPr>
          <w:rFonts w:ascii="Angsana New" w:hAnsi="Angsana New"/>
          <w:sz w:val="30"/>
          <w:szCs w:val="30"/>
          <w:cs/>
        </w:rPr>
        <w:t>เบียนของบริษัท</w:t>
      </w:r>
      <w:r w:rsidR="007E104C" w:rsidRPr="006375B5">
        <w:rPr>
          <w:rFonts w:ascii="Angsana New" w:hAnsi="Angsana New"/>
          <w:sz w:val="30"/>
          <w:szCs w:val="30"/>
          <w:cs/>
        </w:rPr>
        <w:t>ตั้ง</w:t>
      </w:r>
      <w:r w:rsidR="009D0223" w:rsidRPr="006375B5">
        <w:rPr>
          <w:rFonts w:ascii="Angsana New" w:hAnsi="Angsana New"/>
          <w:sz w:val="30"/>
          <w:szCs w:val="30"/>
          <w:cs/>
        </w:rPr>
        <w:t>อยู่</w:t>
      </w:r>
      <w:r w:rsidRPr="006375B5">
        <w:rPr>
          <w:rFonts w:ascii="Angsana New" w:hAnsi="Angsana New"/>
          <w:sz w:val="30"/>
          <w:szCs w:val="30"/>
          <w:cs/>
        </w:rPr>
        <w:t xml:space="preserve">เลขที่ </w:t>
      </w:r>
      <w:r w:rsidR="000E564C" w:rsidRPr="000E564C">
        <w:rPr>
          <w:rFonts w:ascii="Angsana New" w:hAnsi="Angsana New"/>
          <w:sz w:val="30"/>
          <w:szCs w:val="30"/>
        </w:rPr>
        <w:t>944</w:t>
      </w:r>
      <w:r w:rsidR="00437518" w:rsidRPr="006375B5">
        <w:rPr>
          <w:rFonts w:ascii="Angsana New" w:hAnsi="Angsana New"/>
          <w:sz w:val="30"/>
          <w:szCs w:val="30"/>
        </w:rPr>
        <w:t xml:space="preserve"> 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มิตรทาวน์ ออฟฟิศ ทาวเวอร์ ชั้น </w:t>
      </w:r>
      <w:r w:rsidR="000E564C" w:rsidRPr="000E564C">
        <w:rPr>
          <w:rFonts w:ascii="Angsana New" w:hAnsi="Angsana New"/>
          <w:sz w:val="30"/>
          <w:szCs w:val="30"/>
        </w:rPr>
        <w:t>22</w:t>
      </w:r>
      <w:r w:rsidR="00437518" w:rsidRPr="006375B5">
        <w:rPr>
          <w:rFonts w:ascii="Angsana New" w:hAnsi="Angsana New"/>
          <w:sz w:val="30"/>
          <w:szCs w:val="30"/>
        </w:rPr>
        <w:t>-</w:t>
      </w:r>
      <w:r w:rsidR="000E564C" w:rsidRPr="000E564C">
        <w:rPr>
          <w:rFonts w:ascii="Angsana New" w:hAnsi="Angsana New"/>
          <w:sz w:val="30"/>
          <w:szCs w:val="30"/>
        </w:rPr>
        <w:t>23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ถนนพระราม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แขวงวังใหม่ เขตปทุมวัน กรุงเทพมหานคร</w:t>
      </w:r>
    </w:p>
    <w:p w14:paraId="327CE82B" w14:textId="77777777" w:rsidR="00B171C7" w:rsidRPr="006375B5" w:rsidRDefault="00B171C7" w:rsidP="004E4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7CE3885E" w14:textId="11C4B0F9" w:rsidR="00F640CE" w:rsidRPr="006375B5" w:rsidRDefault="00DE43CD" w:rsidP="00F640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pacing w:val="-2"/>
          <w:sz w:val="30"/>
          <w:szCs w:val="30"/>
          <w:cs/>
        </w:rPr>
      </w:pPr>
      <w:r>
        <w:rPr>
          <w:rFonts w:ascii="Angsana New" w:hAnsi="Angsana New" w:hint="cs"/>
          <w:spacing w:val="-2"/>
          <w:sz w:val="30"/>
          <w:szCs w:val="30"/>
          <w:cs/>
        </w:rPr>
        <w:t>บริษัทใหญ่และ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บริษัทใหญ่ในลำดับสูงสุดระหว่าง</w:t>
      </w:r>
      <w:r w:rsidR="009417FE" w:rsidRPr="006375B5">
        <w:rPr>
          <w:rFonts w:ascii="Angsana New" w:hAnsi="Angsana New"/>
          <w:spacing w:val="-2"/>
          <w:sz w:val="30"/>
          <w:szCs w:val="30"/>
          <w:cs/>
        </w:rPr>
        <w:t>ปี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 xml:space="preserve">ได้แก่ </w:t>
      </w:r>
      <w:r>
        <w:rPr>
          <w:rFonts w:ascii="Angsana New" w:hAnsi="Angsana New"/>
          <w:spacing w:val="-2"/>
          <w:sz w:val="30"/>
          <w:szCs w:val="30"/>
        </w:rPr>
        <w:t xml:space="preserve">Frasers Property Limited 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และ </w:t>
      </w:r>
      <w:r w:rsidR="00F640CE" w:rsidRPr="006375B5">
        <w:rPr>
          <w:rFonts w:ascii="Angsana New" w:hAnsi="Angsana New"/>
          <w:spacing w:val="-2"/>
          <w:sz w:val="30"/>
          <w:szCs w:val="30"/>
        </w:rPr>
        <w:t xml:space="preserve">TCC Assets Limited </w:t>
      </w:r>
      <w:r w:rsidR="00247B11">
        <w:rPr>
          <w:rFonts w:ascii="Angsana New" w:hAnsi="Angsana New"/>
          <w:spacing w:val="-2"/>
          <w:sz w:val="30"/>
          <w:szCs w:val="30"/>
        </w:rPr>
        <w:br/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ซึ่งเป็นนิติบุคคลที่จัดตั้งขึ้นใน</w:t>
      </w:r>
      <w:r>
        <w:rPr>
          <w:rFonts w:ascii="Angsana New" w:hAnsi="Angsana New" w:hint="cs"/>
          <w:spacing w:val="-2"/>
          <w:sz w:val="30"/>
          <w:szCs w:val="30"/>
          <w:cs/>
        </w:rPr>
        <w:t>ประเทศสิงคโปร์และ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หมู่เกาะบริติซเวอร์จิน แห่งสหราช</w:t>
      </w:r>
      <w:r w:rsidR="00450CCE" w:rsidRPr="006375B5">
        <w:rPr>
          <w:rFonts w:ascii="Angsana New" w:hAnsi="Angsana New"/>
          <w:spacing w:val="-2"/>
          <w:sz w:val="30"/>
          <w:szCs w:val="30"/>
          <w:cs/>
        </w:rPr>
        <w:t>อา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ณาจักร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 ตามลำดับ</w:t>
      </w:r>
    </w:p>
    <w:p w14:paraId="7809D33D" w14:textId="77777777" w:rsidR="00C8500E" w:rsidRPr="006375B5" w:rsidRDefault="00C8500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2BF9BA6E" w14:textId="1160B3DD" w:rsidR="00C8500E" w:rsidRPr="006375B5" w:rsidRDefault="00477EF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="00C8500E"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="00616FC4" w:rsidRPr="006375B5">
        <w:rPr>
          <w:rFonts w:ascii="Angsana New" w:hAnsi="Angsana New"/>
          <w:sz w:val="30"/>
          <w:szCs w:val="30"/>
          <w:cs/>
        </w:rPr>
        <w:t xml:space="preserve"> “กลุ่มบริษัท”</w:t>
      </w:r>
      <w:r w:rsidR="00DB74B2" w:rsidRPr="006375B5">
        <w:rPr>
          <w:rFonts w:ascii="Angsana New" w:hAnsi="Angsana New"/>
          <w:sz w:val="30"/>
          <w:szCs w:val="30"/>
          <w:cs/>
        </w:rPr>
        <w:t xml:space="preserve"> ดำเนิน</w:t>
      </w:r>
      <w:r w:rsidR="00C8500E" w:rsidRPr="006375B5">
        <w:rPr>
          <w:rFonts w:ascii="Angsana New" w:hAnsi="Angsana New"/>
          <w:sz w:val="30"/>
          <w:szCs w:val="30"/>
          <w:cs/>
        </w:rPr>
        <w:t>ธุรกิจหลัก</w:t>
      </w:r>
      <w:r w:rsidR="00DB74B2" w:rsidRPr="006375B5">
        <w:rPr>
          <w:rFonts w:ascii="Angsana New" w:hAnsi="Angsana New"/>
          <w:sz w:val="30"/>
          <w:szCs w:val="30"/>
          <w:cs/>
        </w:rPr>
        <w:t>เกี่ยวกับ</w:t>
      </w:r>
      <w:r w:rsidR="00C8500E" w:rsidRPr="006375B5">
        <w:rPr>
          <w:rFonts w:ascii="Angsana New" w:hAnsi="Angsana New"/>
          <w:sz w:val="30"/>
          <w:szCs w:val="30"/>
          <w:cs/>
        </w:rPr>
        <w:t>การพัฒนาอสังหาริมทรัพย์เพื่อการอุตสาหกรรม</w:t>
      </w:r>
      <w:r w:rsidR="00D20F81">
        <w:rPr>
          <w:rFonts w:ascii="Angsana New" w:hAnsi="Angsana New"/>
          <w:sz w:val="30"/>
          <w:szCs w:val="30"/>
        </w:rPr>
        <w:br/>
      </w:r>
      <w:r w:rsidR="00C8500E" w:rsidRPr="006375B5">
        <w:rPr>
          <w:rFonts w:ascii="Angsana New" w:hAnsi="Angsana New"/>
          <w:sz w:val="30"/>
          <w:szCs w:val="30"/>
          <w:cs/>
        </w:rPr>
        <w:t>โดย</w:t>
      </w:r>
      <w:r w:rsidR="00C8500E" w:rsidRPr="006375B5">
        <w:rPr>
          <w:rFonts w:ascii="Angsana New" w:hAnsi="Angsana New"/>
          <w:spacing w:val="-2"/>
          <w:sz w:val="30"/>
          <w:szCs w:val="30"/>
          <w:cs/>
        </w:rPr>
        <w:t xml:space="preserve">การสร้างโรงงานและคลังสินค้าเพื่อให้เช่าและขายเมื่อมีโอกาสเหมาะสม 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และ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>พัฒนา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อสังหาริมทรัพย์เพื่อ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ขาย </w:t>
      </w:r>
      <w:r w:rsidR="00FD2449" w:rsidRPr="006375B5">
        <w:rPr>
          <w:rFonts w:ascii="Angsana New" w:hAnsi="Angsana New" w:hint="cs"/>
          <w:spacing w:val="-2"/>
          <w:sz w:val="30"/>
          <w:szCs w:val="30"/>
          <w:cs/>
        </w:rPr>
        <w:t>รวมทั้ง</w:t>
      </w:r>
      <w:r w:rsidR="00FD2449" w:rsidRPr="006375B5">
        <w:rPr>
          <w:rFonts w:ascii="Angsana New" w:hAnsi="Angsana New" w:hint="cs"/>
          <w:sz w:val="30"/>
          <w:szCs w:val="30"/>
          <w:cs/>
        </w:rPr>
        <w:t>ธุรกิจให้เช่า</w:t>
      </w:r>
      <w:r w:rsidR="00593B61" w:rsidRPr="006375B5">
        <w:rPr>
          <w:rFonts w:ascii="Angsana New" w:hAnsi="Angsana New"/>
          <w:sz w:val="30"/>
          <w:szCs w:val="30"/>
          <w:cs/>
        </w:rPr>
        <w:t>และบริการอาคาร</w:t>
      </w:r>
      <w:r w:rsidR="008F5B15" w:rsidRPr="006375B5">
        <w:rPr>
          <w:rFonts w:ascii="Angsana New" w:hAnsi="Angsana New"/>
          <w:sz w:val="30"/>
          <w:szCs w:val="30"/>
          <w:cs/>
        </w:rPr>
        <w:t>เพื่อการพาณิชย์</w:t>
      </w:r>
      <w:r w:rsidR="0047410D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62255" w:rsidRPr="006375B5">
        <w:rPr>
          <w:rFonts w:ascii="Angsana New" w:hAnsi="Angsana New"/>
          <w:sz w:val="30"/>
          <w:szCs w:val="30"/>
          <w:cs/>
        </w:rPr>
        <w:t xml:space="preserve">และธุรกิจโรงแรม </w:t>
      </w:r>
      <w:r w:rsidR="00E25E54">
        <w:rPr>
          <w:rFonts w:ascii="Angsana New" w:hAnsi="Angsana New" w:hint="cs"/>
          <w:sz w:val="30"/>
          <w:szCs w:val="30"/>
          <w:cs/>
        </w:rPr>
        <w:t>โดย</w:t>
      </w:r>
      <w:r w:rsidR="00593B61" w:rsidRPr="006375B5">
        <w:rPr>
          <w:rFonts w:ascii="Angsana New" w:hAnsi="Angsana New"/>
          <w:sz w:val="30"/>
          <w:szCs w:val="30"/>
          <w:cs/>
        </w:rPr>
        <w:t>รายละเอียด</w:t>
      </w:r>
      <w:r w:rsidR="00AA379A" w:rsidRPr="006375B5">
        <w:rPr>
          <w:rFonts w:ascii="Angsana New" w:hAnsi="Angsana New"/>
          <w:sz w:val="30"/>
          <w:szCs w:val="30"/>
          <w:cs/>
        </w:rPr>
        <w:t>ของบริษัทร่วมและ</w:t>
      </w:r>
      <w:r w:rsidR="00385C4D">
        <w:rPr>
          <w:rFonts w:ascii="Angsana New" w:hAnsi="Angsana New"/>
          <w:sz w:val="30"/>
          <w:szCs w:val="30"/>
        </w:rPr>
        <w:br/>
      </w:r>
      <w:r w:rsidR="00AA379A" w:rsidRPr="00385C4D">
        <w:rPr>
          <w:rFonts w:ascii="Angsana New" w:hAnsi="Angsana New"/>
          <w:spacing w:val="-2"/>
          <w:sz w:val="30"/>
          <w:szCs w:val="30"/>
          <w:cs/>
        </w:rPr>
        <w:t xml:space="preserve">การร่วมค้า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และบริษัทย่อย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DF2A87">
        <w:rPr>
          <w:rFonts w:ascii="Angsana New" w:hAnsi="Angsana New"/>
          <w:sz w:val="30"/>
          <w:szCs w:val="30"/>
        </w:rPr>
        <w:t>7</w:t>
      </w:r>
      <w:r w:rsidR="002A111D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DF2A87">
        <w:rPr>
          <w:rFonts w:ascii="Angsana New" w:hAnsi="Angsana New"/>
          <w:sz w:val="30"/>
          <w:szCs w:val="30"/>
        </w:rPr>
        <w:t>6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ED3C5E">
        <w:rPr>
          <w:rFonts w:ascii="Angsana New" w:hAnsi="Angsana New"/>
          <w:sz w:val="30"/>
          <w:szCs w:val="30"/>
        </w:rPr>
        <w:t>8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ED3C5E">
        <w:rPr>
          <w:rFonts w:ascii="Angsana New" w:hAnsi="Angsana New"/>
          <w:sz w:val="30"/>
          <w:szCs w:val="30"/>
        </w:rPr>
        <w:t>9</w:t>
      </w:r>
    </w:p>
    <w:p w14:paraId="6F929598" w14:textId="77777777" w:rsidR="00541701" w:rsidRPr="006375B5" w:rsidRDefault="005417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939F6D8" w14:textId="38B221E5" w:rsidR="00C8500E" w:rsidRDefault="00C8500E" w:rsidP="001D12F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เกณฑ์การจัดทำงบการเงิน</w:t>
      </w:r>
    </w:p>
    <w:p w14:paraId="24CB1F0B" w14:textId="77777777" w:rsidR="00A25DEB" w:rsidRPr="00A25DEB" w:rsidRDefault="00A25DEB" w:rsidP="00A25DEB">
      <w:pPr>
        <w:rPr>
          <w:lang w:val="x-none" w:eastAsia="x-none"/>
        </w:rPr>
      </w:pPr>
    </w:p>
    <w:p w14:paraId="7D198A1B" w14:textId="147160F1" w:rsidR="009B5526" w:rsidRDefault="00A25DEB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A25DEB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รวมถึงแนวปฏิบัติทางการบัญชีที่ประกาศใช้โดย</w:t>
      </w:r>
      <w:r w:rsidRPr="00A25DEB">
        <w:rPr>
          <w:rFonts w:ascii="Angsana New" w:hAnsi="Angsana New"/>
          <w:sz w:val="30"/>
          <w:szCs w:val="30"/>
          <w:cs/>
        </w:rPr>
        <w:t xml:space="preserve">                       </w:t>
      </w:r>
      <w:r w:rsidRPr="00A25DEB">
        <w:rPr>
          <w:rFonts w:ascii="Angsana New" w:hAnsi="Angsana New" w:hint="cs"/>
          <w:sz w:val="30"/>
          <w:szCs w:val="30"/>
          <w:cs/>
        </w:rPr>
        <w:t>สภาวิชาชีพบัญชีฯ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="00F867FC">
        <w:rPr>
          <w:rFonts w:ascii="Angsana New" w:hAnsi="Angsana New"/>
          <w:sz w:val="30"/>
          <w:szCs w:val="30"/>
        </w:rPr>
        <w:br/>
      </w:r>
      <w:r w:rsidRPr="00A25DEB">
        <w:rPr>
          <w:rFonts w:ascii="Angsana New" w:hAnsi="Angsana New" w:hint="cs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นโยบายการบัญชีที่เปิดเผยในหมายเหตุข้อ</w:t>
      </w:r>
      <w:r w:rsidR="003D10E6">
        <w:rPr>
          <w:rFonts w:ascii="Angsana New" w:hAnsi="Angsana New" w:hint="cs"/>
          <w:sz w:val="30"/>
          <w:szCs w:val="30"/>
          <w:cs/>
        </w:rPr>
        <w:t xml:space="preserve"> </w:t>
      </w:r>
      <w:r w:rsidR="0047794B">
        <w:rPr>
          <w:rFonts w:ascii="Angsana New" w:hAnsi="Angsana New"/>
          <w:sz w:val="30"/>
          <w:szCs w:val="30"/>
        </w:rPr>
        <w:t>3</w:t>
      </w:r>
      <w:r w:rsidR="00F867FC">
        <w:rPr>
          <w:rFonts w:ascii="Angsana New" w:hAnsi="Angsana New"/>
          <w:sz w:val="30"/>
          <w:szCs w:val="30"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1F0C04B1" w14:textId="77777777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3A265E0D" w14:textId="73FF5CED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3D10E6">
        <w:rPr>
          <w:rFonts w:ascii="Angsana New" w:hAnsi="Angsana New" w:hint="cs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ผู้บริหารใช้วิจารณญาณ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การประมาณการและข้อสมมติหลายประการ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ซึ่งมีผลกระทบต่อการปฏิบัติตามนโยบายการบัญชีของกลุ่มบริษัท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ทั้งนี้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ผลที่เกิดขึ้น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จริงอาจแตกต่างจากที่ประมาณการไว้</w:t>
      </w:r>
      <w:r w:rsidRPr="003D10E6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ประมาณการและข้อสมมติที่ใช้ในการจัดทำงบการเงินซึ่งเปิดเผยในหมาย</w:t>
      </w:r>
      <w:r w:rsidRPr="003D10E6">
        <w:rPr>
          <w:rFonts w:ascii="Angsana New" w:hAnsi="Angsana New" w:hint="cs"/>
          <w:sz w:val="30"/>
          <w:szCs w:val="30"/>
          <w:cs/>
        </w:rPr>
        <w:t>เหตุข้อ</w:t>
      </w:r>
      <w:r w:rsidR="003B3B8D">
        <w:rPr>
          <w:rFonts w:ascii="Angsana New" w:hAnsi="Angsana New" w:hint="cs"/>
          <w:sz w:val="30"/>
          <w:szCs w:val="30"/>
          <w:cs/>
        </w:rPr>
        <w:t xml:space="preserve"> </w:t>
      </w:r>
      <w:r w:rsidR="00C15CBB">
        <w:rPr>
          <w:rFonts w:ascii="Angsana New" w:hAnsi="Angsana New"/>
          <w:sz w:val="30"/>
          <w:szCs w:val="30"/>
        </w:rPr>
        <w:t>3</w:t>
      </w:r>
      <w:r w:rsidR="003B3B8D">
        <w:rPr>
          <w:rFonts w:ascii="Angsana New" w:hAnsi="Angsana New"/>
          <w:sz w:val="30"/>
          <w:szCs w:val="30"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จะได้รับการทบทวนอย่างต่อเนื่อง</w:t>
      </w:r>
      <w:r w:rsidRPr="003D10E6">
        <w:rPr>
          <w:rFonts w:ascii="Angsana New" w:hAnsi="Angsana New"/>
          <w:sz w:val="30"/>
          <w:szCs w:val="30"/>
          <w:cs/>
        </w:rPr>
        <w:t xml:space="preserve">  </w:t>
      </w:r>
      <w:r w:rsidRPr="003D10E6">
        <w:rPr>
          <w:rFonts w:ascii="Angsana New" w:hAnsi="Angsana New" w:hint="cs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1E0F4A05" w14:textId="4B9770DE" w:rsidR="004474D7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0BD1C054" w14:textId="77777777" w:rsidR="004474D7" w:rsidRPr="005F5E23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41130572" w14:textId="77777777" w:rsidR="00247B11" w:rsidRDefault="00247B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1BC7329" w14:textId="20DC6A6E" w:rsidR="005B4060" w:rsidRPr="006375B5" w:rsidRDefault="005B4060" w:rsidP="009B5526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นโยบายการบัญชีที่สำคัญ</w:t>
      </w:r>
    </w:p>
    <w:p w14:paraId="359AAAE9" w14:textId="77777777" w:rsidR="005B4060" w:rsidRPr="006F00C9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</w:rPr>
      </w:pPr>
      <w:r w:rsidRPr="006375B5">
        <w:rPr>
          <w:rFonts w:ascii="Angsana New" w:hAnsi="Angsana New"/>
          <w:sz w:val="30"/>
          <w:szCs w:val="30"/>
        </w:rPr>
        <w:tab/>
      </w:r>
    </w:p>
    <w:p w14:paraId="099B88C5" w14:textId="77777777" w:rsidR="005B4060" w:rsidRPr="006375B5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  <w:b w:val="0"/>
          <w:bCs w:val="0"/>
          <w:sz w:val="30"/>
          <w:szCs w:val="30"/>
        </w:rPr>
      </w:pPr>
      <w:r w:rsidRPr="006375B5"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b w:val="0"/>
          <w:bCs w:val="0"/>
          <w:sz w:val="30"/>
          <w:szCs w:val="30"/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</w:t>
      </w:r>
    </w:p>
    <w:p w14:paraId="2EDAA9CF" w14:textId="77777777" w:rsidR="005B4060" w:rsidRPr="006F00C9" w:rsidRDefault="005B4060" w:rsidP="006550FB">
      <w:pPr>
        <w:pStyle w:val="Heading8"/>
        <w:spacing w:line="240" w:lineRule="atLeast"/>
        <w:ind w:left="518" w:right="63"/>
        <w:jc w:val="both"/>
        <w:rPr>
          <w:rFonts w:asciiTheme="majorBidi" w:hAnsiTheme="majorBidi" w:cstheme="majorBidi"/>
        </w:rPr>
      </w:pPr>
    </w:p>
    <w:p w14:paraId="15B1458A" w14:textId="77777777" w:rsidR="005B4060" w:rsidRPr="006375B5" w:rsidRDefault="005B4060" w:rsidP="009B5526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เกณฑ์ในการจัดทำงบการเงินรวม</w:t>
      </w:r>
    </w:p>
    <w:p w14:paraId="4CC582B8" w14:textId="77777777" w:rsidR="005B4060" w:rsidRPr="006F00C9" w:rsidRDefault="005B4060" w:rsidP="005B4060">
      <w:pPr>
        <w:pStyle w:val="Heading8"/>
        <w:spacing w:line="240" w:lineRule="atLeast"/>
        <w:ind w:left="518" w:right="63"/>
        <w:jc w:val="both"/>
        <w:rPr>
          <w:rFonts w:ascii="Angsana New" w:hAnsi="Angsana New"/>
          <w:cs/>
        </w:rPr>
      </w:pPr>
    </w:p>
    <w:p w14:paraId="5034A08A" w14:textId="6B8AE34D" w:rsidR="005B4060" w:rsidRPr="00CA4BD7" w:rsidRDefault="005B4060" w:rsidP="005B4060">
      <w:pPr>
        <w:pStyle w:val="Heading8"/>
        <w:spacing w:line="240" w:lineRule="atLeast"/>
        <w:ind w:left="518" w:right="63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>งบการเงินรวมประกอบด้วยงบการเ</w:t>
      </w:r>
      <w:r w:rsidR="006A22E9" w:rsidRPr="00CA4BD7">
        <w:rPr>
          <w:rFonts w:ascii="Angsana New" w:hAnsi="Angsana New"/>
          <w:color w:val="000000" w:themeColor="text1"/>
          <w:sz w:val="30"/>
          <w:szCs w:val="30"/>
          <w:cs/>
        </w:rPr>
        <w:t>งินของบริษัท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>และบริษัทย่อย</w:t>
      </w:r>
      <w:r w:rsidRPr="00CA4BD7">
        <w:rPr>
          <w:rFonts w:ascii="Angsana New" w:hAnsi="Angsana New"/>
          <w:b/>
          <w:bCs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>(รวมกันเรียกว่า</w:t>
      </w:r>
      <w:r w:rsidR="00A60E76"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>“กลุ่มบริษัท”) และส่วนได้เสียของกลุ่มบริษัทในบริษัทร่วมและการร่วมค้า</w:t>
      </w:r>
    </w:p>
    <w:p w14:paraId="30B0E4AC" w14:textId="55EA9DE3" w:rsidR="001210F6" w:rsidRPr="00CA4BD7" w:rsidRDefault="001210F6" w:rsidP="001210F6">
      <w:pPr>
        <w:rPr>
          <w:color w:val="000000" w:themeColor="text1"/>
          <w:cs/>
          <w:lang w:val="th-TH" w:eastAsia="x-none"/>
        </w:rPr>
      </w:pPr>
      <w:r w:rsidRPr="00CA4BD7">
        <w:rPr>
          <w:color w:val="000000" w:themeColor="text1"/>
          <w:cs/>
          <w:lang w:val="th-TH" w:eastAsia="x-none"/>
        </w:rPr>
        <w:tab/>
      </w:r>
    </w:p>
    <w:p w14:paraId="0D415D40" w14:textId="77777777" w:rsidR="001210F6" w:rsidRPr="00CA4BD7" w:rsidRDefault="001210F6" w:rsidP="001210F6">
      <w:pPr>
        <w:pStyle w:val="BodyText2"/>
        <w:tabs>
          <w:tab w:val="left" w:pos="540"/>
        </w:tabs>
        <w:ind w:left="540" w:right="47"/>
        <w:jc w:val="thaiDistribute"/>
        <w:rPr>
          <w:color w:val="000000" w:themeColor="text1"/>
          <w:cs/>
        </w:rPr>
      </w:pPr>
      <w:r w:rsidRPr="00CA4BD7">
        <w:rPr>
          <w:rFonts w:hint="cs"/>
          <w:color w:val="000000" w:themeColor="text1"/>
          <w:cs/>
        </w:rPr>
        <w:t>บริษัทย่อยเป็นกิจการที่อยู่ภายใต้การควบคุมของกลุ่มบริษัท</w:t>
      </w:r>
      <w:r w:rsidRPr="00CA4BD7">
        <w:rPr>
          <w:color w:val="000000" w:themeColor="text1"/>
          <w:cs/>
        </w:rPr>
        <w:t xml:space="preserve">  </w:t>
      </w:r>
      <w:r w:rsidRPr="00CA4BD7">
        <w:rPr>
          <w:rFonts w:hint="cs"/>
          <w:color w:val="000000" w:themeColor="text1"/>
          <w:cs/>
        </w:rPr>
        <w:t>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Pr="00CA4BD7">
        <w:rPr>
          <w:color w:val="000000" w:themeColor="text1"/>
          <w:cs/>
        </w:rPr>
        <w:t xml:space="preserve"> </w:t>
      </w:r>
      <w:r w:rsidRPr="00CA4BD7">
        <w:rPr>
          <w:rFonts w:hint="cs"/>
          <w:color w:val="000000" w:themeColor="text1"/>
          <w:cs/>
        </w:rPr>
        <w:t>งบการเงินของบริษัทย่อยได้รวมอยู่ในงบการเงินรวม</w:t>
      </w:r>
      <w:r w:rsidRPr="00CA4BD7">
        <w:rPr>
          <w:color w:val="000000" w:themeColor="text1"/>
          <w:cs/>
        </w:rPr>
        <w:br/>
      </w:r>
      <w:r w:rsidRPr="00CA4BD7">
        <w:rPr>
          <w:rFonts w:hint="cs"/>
          <w:color w:val="000000" w:themeColor="text1"/>
          <w:cs/>
        </w:rPr>
        <w:t>นับแต่วันที่มีการควบคุมจนถึงวันที่การควบคุมสิ้นสุดลง</w:t>
      </w:r>
    </w:p>
    <w:p w14:paraId="242C7A4F" w14:textId="1D6A9DEB" w:rsidR="001210F6" w:rsidRPr="00CA4BD7" w:rsidRDefault="001210F6" w:rsidP="001210F6">
      <w:pPr>
        <w:pStyle w:val="BodyText2"/>
        <w:tabs>
          <w:tab w:val="left" w:pos="540"/>
        </w:tabs>
        <w:spacing w:line="240" w:lineRule="atLeast"/>
        <w:ind w:right="47"/>
        <w:jc w:val="thaiDistribute"/>
        <w:rPr>
          <w:i/>
          <w:iCs/>
          <w:color w:val="000000" w:themeColor="text1"/>
          <w:lang w:val="en-US"/>
        </w:rPr>
      </w:pPr>
    </w:p>
    <w:p w14:paraId="595CF2E1" w14:textId="77777777" w:rsidR="001210F6" w:rsidRPr="00CA4BD7" w:rsidRDefault="001210F6" w:rsidP="001210F6">
      <w:pPr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 xml:space="preserve"> 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br/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การควบคุม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 xml:space="preserve"> 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</w:rPr>
        <w:t>/</w:t>
      </w:r>
      <w:r w:rsidRPr="00CA4BD7">
        <w:rPr>
          <w:rFonts w:asciiTheme="majorBidi" w:hAnsiTheme="majorBidi" w:cstheme="majorBidi"/>
          <w:color w:val="000000" w:themeColor="text1"/>
          <w:sz w:val="30"/>
          <w:szCs w:val="30"/>
          <w:cs/>
        </w:rPr>
        <w:t>ส่วนต่ำกว่าทุนอื่นในส่วนของเจ้าของ</w:t>
      </w:r>
    </w:p>
    <w:p w14:paraId="44F879CF" w14:textId="77777777" w:rsidR="001210F6" w:rsidRPr="00CA4BD7" w:rsidRDefault="001210F6" w:rsidP="001210F6">
      <w:pPr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</w:p>
    <w:p w14:paraId="6EBAB8BC" w14:textId="77777777" w:rsidR="001210F6" w:rsidRPr="00CA4BD7" w:rsidRDefault="001210F6" w:rsidP="001210F6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olor w:val="000000" w:themeColor="text1"/>
          <w:cs/>
        </w:rPr>
      </w:pPr>
      <w:r w:rsidRPr="00CA4BD7">
        <w:rPr>
          <w:color w:val="000000" w:themeColor="text1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Pr="00CA4BD7">
        <w:rPr>
          <w:color w:val="000000" w:themeColor="text1"/>
          <w:cs/>
        </w:rPr>
        <w:br/>
      </w:r>
      <w:r w:rsidRPr="00CA4BD7">
        <w:rPr>
          <w:rFonts w:hint="cs"/>
          <w:color w:val="000000" w:themeColor="text1"/>
          <w:cs/>
        </w:rPr>
        <w:t>ผล</w:t>
      </w:r>
      <w:r w:rsidRPr="00CA4BD7">
        <w:rPr>
          <w:color w:val="000000" w:themeColor="text1"/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0C4DEB40" w14:textId="77777777" w:rsidR="001210F6" w:rsidRPr="00CA4BD7" w:rsidRDefault="001210F6" w:rsidP="001210F6">
      <w:pPr>
        <w:rPr>
          <w:rFonts w:asciiTheme="majorBidi" w:hAnsiTheme="majorBidi" w:cstheme="majorBidi"/>
          <w:color w:val="000000" w:themeColor="text1"/>
          <w:sz w:val="28"/>
          <w:szCs w:val="28"/>
          <w:lang w:eastAsia="x-none"/>
        </w:rPr>
      </w:pPr>
    </w:p>
    <w:p w14:paraId="493CEFF6" w14:textId="77777777" w:rsidR="001210F6" w:rsidRPr="00CA4BD7" w:rsidRDefault="001210F6" w:rsidP="001210F6">
      <w:pPr>
        <w:pStyle w:val="BodyText"/>
        <w:spacing w:after="0"/>
        <w:ind w:left="540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  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41CE918D" w14:textId="77777777" w:rsidR="001210F6" w:rsidRPr="00CA4BD7" w:rsidRDefault="001210F6" w:rsidP="001210F6">
      <w:pPr>
        <w:rPr>
          <w:rFonts w:asciiTheme="majorBidi" w:hAnsiTheme="majorBidi" w:cstheme="majorBidi"/>
          <w:color w:val="000000" w:themeColor="text1"/>
          <w:sz w:val="28"/>
          <w:szCs w:val="28"/>
          <w:lang w:eastAsia="x-none"/>
        </w:rPr>
      </w:pPr>
    </w:p>
    <w:p w14:paraId="2CB29841" w14:textId="743F9B2D" w:rsidR="001210F6" w:rsidRPr="00CA4BD7" w:rsidRDefault="001210F6" w:rsidP="001210F6">
      <w:pPr>
        <w:pStyle w:val="BodyText"/>
        <w:spacing w:after="0"/>
        <w:ind w:left="540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กลุ่มบริษัทรับรู้เงินลงทุนในบริษัทร่วมและการร่วมค้า</w:t>
      </w:r>
      <w:r w:rsidR="00D20F81">
        <w:rPr>
          <w:rFonts w:ascii="Angsana New" w:hAnsi="Angsana New" w:hint="cs"/>
          <w:color w:val="000000" w:themeColor="text1"/>
          <w:sz w:val="30"/>
          <w:szCs w:val="30"/>
          <w:cs/>
        </w:rPr>
        <w:t>ในงบการเงิน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ตามวิธีส่วนได้เสีย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ภายหลังการรับรู้รายการเริ่มแรก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เงินปันผลรับ ส่วนแบ่งกำไรหรือ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lastRenderedPageBreak/>
        <w:t>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Pr="00CA4BD7">
        <w:rPr>
          <w:rFonts w:ascii="Angsana New" w:hAnsi="Angsana New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="Angsana New" w:hAnsi="Angsana New" w:hint="cs"/>
          <w:color w:val="000000" w:themeColor="text1"/>
          <w:sz w:val="30"/>
          <w:szCs w:val="30"/>
          <w:cs/>
        </w:rPr>
        <w:t>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008EAA9C" w14:textId="77777777" w:rsidR="00A83980" w:rsidRPr="00CA4BD7" w:rsidRDefault="00A83980" w:rsidP="00A83980">
      <w:pPr>
        <w:ind w:left="540"/>
        <w:jc w:val="thaiDistribute"/>
        <w:rPr>
          <w:rFonts w:asciiTheme="majorBidi" w:hAnsiTheme="majorBidi"/>
          <w:color w:val="000000" w:themeColor="text1"/>
          <w:sz w:val="30"/>
          <w:szCs w:val="30"/>
        </w:rPr>
      </w:pPr>
    </w:p>
    <w:p w14:paraId="5DE5E565" w14:textId="4E4678A1" w:rsidR="001210F6" w:rsidRPr="00CA4BD7" w:rsidRDefault="00A83980" w:rsidP="00D20F81">
      <w:pPr>
        <w:tabs>
          <w:tab w:val="left" w:pos="2070"/>
        </w:tabs>
        <w:ind w:left="540"/>
        <w:jc w:val="thaiDistribute"/>
        <w:rPr>
          <w:rFonts w:asciiTheme="majorBidi" w:hAnsiTheme="majorBidi" w:cstheme="majorBidi"/>
          <w:color w:val="000000" w:themeColor="text1"/>
          <w:sz w:val="30"/>
          <w:szCs w:val="30"/>
        </w:rPr>
      </w:pP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ยอดคงเหลือและรายการบัญชีระหว่างกิจการในกลุ่ม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รวมถึงรายได้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หรือค่าใช้จ่ายที่ยังไม่เกิดขึ้นจริงซึ่งเป็นผลมาจากรายการระหว่างกิจการในกลุ่ม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ถูกตัดรายการในการจัดทำงบการเงินรวม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กำไรที่ยังไม่เกิดขึ้นจริงซึ่งเป็นผลมาจาก</w:t>
      </w:r>
      <w:r w:rsidRPr="00D20F81">
        <w:rPr>
          <w:rFonts w:asciiTheme="majorBidi" w:hAnsiTheme="majorBidi" w:hint="cs"/>
          <w:color w:val="000000" w:themeColor="text1"/>
          <w:spacing w:val="-2"/>
          <w:sz w:val="30"/>
          <w:szCs w:val="30"/>
          <w:cs/>
        </w:rPr>
        <w:t>รายการกับบริษัทร่วมและการร่วมค้าถูกตัดรายการกับเงินลงทุนเท่าที่กลุ่มบริษัทมีส่วนได้เสียในกิจการที่ถูกลงทุนนั้น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ขาดทุนที่ยังไม่เกิดขึ้นจริงถูกตัดรายการในลักษณะเดียวกับกำไรที่ยังไม่เกิดขึ้นจริง</w:t>
      </w:r>
      <w:r w:rsidRPr="00CA4BD7">
        <w:rPr>
          <w:rFonts w:asciiTheme="majorBidi" w:hAnsiTheme="majorBidi"/>
          <w:color w:val="000000" w:themeColor="text1"/>
          <w:sz w:val="30"/>
          <w:szCs w:val="30"/>
          <w:cs/>
        </w:rPr>
        <w:t xml:space="preserve"> </w:t>
      </w:r>
      <w:r w:rsidRPr="00CA4BD7">
        <w:rPr>
          <w:rFonts w:asciiTheme="majorBidi" w:hAnsiTheme="majorBidi" w:hint="cs"/>
          <w:color w:val="000000" w:themeColor="text1"/>
          <w:sz w:val="30"/>
          <w:szCs w:val="30"/>
          <w:cs/>
        </w:rPr>
        <w:t>แต่เท่าที่เมื่อไม่มีหลักฐานการด้อยค่าเกิดขึ้น</w:t>
      </w:r>
    </w:p>
    <w:p w14:paraId="04D4185F" w14:textId="1FC7029D" w:rsidR="001210F6" w:rsidRPr="00A83980" w:rsidRDefault="00A83980" w:rsidP="00B2432A">
      <w:pPr>
        <w:rPr>
          <w:lang w:eastAsia="x-none"/>
        </w:rPr>
      </w:pPr>
      <w:r>
        <w:rPr>
          <w:cs/>
          <w:lang w:val="th-TH" w:eastAsia="x-none"/>
        </w:rPr>
        <w:tab/>
      </w:r>
      <w:r>
        <w:rPr>
          <w:cs/>
          <w:lang w:val="th-TH" w:eastAsia="x-none"/>
        </w:rPr>
        <w:tab/>
      </w:r>
      <w:r>
        <w:rPr>
          <w:cs/>
          <w:lang w:val="th-TH" w:eastAsia="x-none"/>
        </w:rPr>
        <w:tab/>
      </w:r>
    </w:p>
    <w:p w14:paraId="3F540CDD" w14:textId="77777777" w:rsidR="00F011B5" w:rsidRPr="006375B5" w:rsidRDefault="00F011B5" w:rsidP="00F011B5">
      <w:pPr>
        <w:pStyle w:val="BodyText2"/>
        <w:ind w:left="540" w:right="47"/>
        <w:jc w:val="thaiDistribute"/>
        <w:rPr>
          <w:i/>
          <w:iCs/>
          <w:lang w:val="en-US"/>
        </w:rPr>
      </w:pPr>
      <w:r w:rsidRPr="006375B5">
        <w:rPr>
          <w:i/>
          <w:iCs/>
          <w:cs/>
          <w:lang w:val="en-US"/>
        </w:rPr>
        <w:t>การรวมธุรกิจ</w:t>
      </w:r>
    </w:p>
    <w:p w14:paraId="0859D6B2" w14:textId="54BB7CE7" w:rsidR="00F011B5" w:rsidRDefault="00A07A28" w:rsidP="00F011B5">
      <w:pPr>
        <w:pStyle w:val="BodyText2"/>
        <w:ind w:left="540" w:right="47"/>
        <w:jc w:val="thaiDistribute"/>
        <w:rPr>
          <w:lang w:val="en-US"/>
        </w:rPr>
      </w:pPr>
      <w:r w:rsidRPr="00A07A28">
        <w:rPr>
          <w:rFonts w:hint="cs"/>
          <w:cs/>
          <w:lang w:val="en-US"/>
        </w:rPr>
        <w:t>กลุ่มบริษัทบันทึกบัญชีสำหรับการรวมธุรกิจตามวิธีซื้อ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เมื่อกลุ่มบริษัทประเมินว่ากลุ่มของกิจกรรมและสินทรัพย์ที่ซื้อมานั้นประกอบด้วยปัจจัยนำเข้าและกระบวนการที่สำคัญเป็นอย่างน้อยซึ่งสามารถทำให้เกิดผลผลิตได้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โดย</w:t>
      </w:r>
      <w:r w:rsidR="00D20F81">
        <w:rPr>
          <w:cs/>
          <w:lang w:val="en-US"/>
        </w:rPr>
        <w:br/>
      </w:r>
      <w:r w:rsidRPr="00A07A28">
        <w:rPr>
          <w:rFonts w:hint="cs"/>
          <w:cs/>
          <w:lang w:val="en-US"/>
        </w:rPr>
        <w:t>วันที่ซื้อกิจการคือวันที่อำนาจในการควบคุมนั้นได้ถูกโอนมาให้กลุ่มบริษัท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ยกเว้นกรณีการรวมธุรกิจภายใต้</w:t>
      </w:r>
      <w:r w:rsidR="008F15F3">
        <w:rPr>
          <w:lang w:val="en-US"/>
        </w:rPr>
        <w:br/>
      </w:r>
      <w:r w:rsidRPr="00A07A28">
        <w:rPr>
          <w:rFonts w:hint="cs"/>
          <w:cs/>
          <w:lang w:val="en-US"/>
        </w:rPr>
        <w:t>การควบคุมเดียวกัน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ทั้งนี้</w:t>
      </w:r>
      <w:r w:rsidRPr="00A07A28">
        <w:rPr>
          <w:cs/>
          <w:lang w:val="en-US"/>
        </w:rPr>
        <w:t xml:space="preserve"> </w:t>
      </w:r>
      <w:r w:rsidRPr="00A07A28">
        <w:rPr>
          <w:rFonts w:hint="cs"/>
          <w:cs/>
          <w:lang w:val="en-US"/>
        </w:rPr>
        <w:t>ค่าใช้จ่ายที่เกี่ยวข้องกับการซื้อธุรกิจรับรู้เป็นค่าใช้จ่ายเมื่อเกิดขึ้น</w:t>
      </w:r>
    </w:p>
    <w:p w14:paraId="502B1FF0" w14:textId="77777777" w:rsidR="00A07A28" w:rsidRDefault="00A07A28" w:rsidP="00F011B5">
      <w:pPr>
        <w:pStyle w:val="BodyText2"/>
        <w:ind w:left="540" w:right="47"/>
        <w:jc w:val="thaiDistribute"/>
        <w:rPr>
          <w:lang w:val="en-US"/>
        </w:rPr>
      </w:pPr>
    </w:p>
    <w:p w14:paraId="798E2508" w14:textId="40520768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3B3B8D">
        <w:rPr>
          <w:rFonts w:hint="cs"/>
          <w:cs/>
          <w:lang w:val="en-US"/>
        </w:rPr>
        <w:t>กลุ่มบริษัทเลือกใช้วิธีการทดสอบการกระจุกตัว</w:t>
      </w:r>
      <w:r w:rsidRPr="003B3B8D">
        <w:rPr>
          <w:cs/>
          <w:lang w:val="en-US"/>
        </w:rPr>
        <w:t xml:space="preserve"> (</w:t>
      </w:r>
      <w:r w:rsidRPr="003B3B8D">
        <w:rPr>
          <w:lang w:val="en-US"/>
        </w:rPr>
        <w:t xml:space="preserve">concentration test) </w:t>
      </w:r>
      <w:r w:rsidRPr="003B3B8D">
        <w:rPr>
          <w:rFonts w:hint="cs"/>
          <w:cs/>
          <w:lang w:val="en-US"/>
        </w:rPr>
        <w:t>ซึ่งเป็นการประเมินอย่างง่ายโดยจะถือว่ากลุ่มของกิจกรรมและสินทรัพย์ที่ได้มาเป็นการซื้อสินทรัพย์แทนที่จะเป็นการซื้อธุรกิจ</w:t>
      </w:r>
      <w:r w:rsidRPr="003B3B8D">
        <w:rPr>
          <w:cs/>
          <w:lang w:val="en-US"/>
        </w:rPr>
        <w:t xml:space="preserve"> </w:t>
      </w:r>
      <w:r w:rsidRPr="003B3B8D">
        <w:rPr>
          <w:rFonts w:hint="cs"/>
          <w:cs/>
          <w:lang w:val="en-US"/>
        </w:rPr>
        <w:t>หากมูลค่ายุติธรรมเกือบทั้งหมดของสินทรัพย์ที่ได้รับมานั้นกระจุกตัวที่สินทรัพย์ใดสินทรัพย์หนึ่งหรือกระจุกตัวที่กลุ่มของสินทรัพย์ที่ระบุได้</w:t>
      </w:r>
      <w:r w:rsidR="00D20F81">
        <w:rPr>
          <w:cs/>
          <w:lang w:val="en-US"/>
        </w:rPr>
        <w:br/>
      </w:r>
      <w:r w:rsidRPr="003B3B8D">
        <w:rPr>
          <w:rFonts w:hint="cs"/>
          <w:cs/>
          <w:lang w:val="en-US"/>
        </w:rPr>
        <w:t>ที่มีลักษณะคล้ายคลึงกัน</w:t>
      </w:r>
    </w:p>
    <w:p w14:paraId="5D2F90DA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04D4D93C" w14:textId="25F2F680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และหนี้สินที่รับมา</w:t>
      </w:r>
      <w:r w:rsidRPr="006375B5">
        <w:rPr>
          <w:lang w:val="en-US"/>
        </w:rPr>
        <w:t xml:space="preserve"> </w:t>
      </w:r>
      <w:r w:rsidRPr="006375B5">
        <w:rPr>
          <w:rFonts w:hint="cs"/>
          <w:cs/>
          <w:lang w:val="en-US"/>
        </w:rPr>
        <w:t>กำไรจากการซื้อในราคาต่ำกว่ามูลค่ายุติธรรมรับรู้ในกำไรหรือขาดทุนทันที</w:t>
      </w:r>
    </w:p>
    <w:p w14:paraId="749E84B2" w14:textId="77777777" w:rsidR="00F011B5" w:rsidRPr="006F00C9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 xml:space="preserve"> </w:t>
      </w:r>
    </w:p>
    <w:p w14:paraId="00559FD2" w14:textId="74E75E8B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สิ่งตอบแทนที่โอนให้</w:t>
      </w:r>
      <w:r w:rsidRPr="006375B5">
        <w:rPr>
          <w:rFonts w:hint="cs"/>
          <w:cs/>
          <w:lang w:val="en-US"/>
        </w:rPr>
        <w:t>รวมถึง</w:t>
      </w:r>
      <w:r w:rsidRPr="006375B5">
        <w:rPr>
          <w:cs/>
          <w:lang w:val="en-US"/>
        </w:rPr>
        <w:t xml:space="preserve">สินทรัพย์ที่โอนไป หนี้สินที่กลุ่มบริษัทก่อขึ้นเพื่อจ่ายชำระให้แก่เจ้าของเดิม 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และส่วนได้เสียในส่วนของเจ้าของที่ออกโดยกลุ่มบริษัท ทั้งนี้สิ่งตอบแทนที่โอนให้ยังรวมถึงมูลค่ายุติธรรมของหนี้สินที่อาจเกิดขึ้น</w:t>
      </w:r>
    </w:p>
    <w:p w14:paraId="6FE0F834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249ED69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rFonts w:hint="cs"/>
          <w:cs/>
          <w:lang w:val="en-US"/>
        </w:rPr>
        <w:t>สิ่งตอบแทนที่คาดว่าจะต้องจ่ายวัดมูลค่าด้วยมูลค่ายุติธรรม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วันซื้อธุรกิจ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และวัดมูลค่าภายหลังด้วยมูลค่ายุติธรรม 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ทุกวันที่รายงาน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การเปลี่ยนแปลงในมูลค่ายุติธรรมรับรู้ในกำไรหรือขาดทุน</w:t>
      </w:r>
    </w:p>
    <w:p w14:paraId="7C9AE55F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5D5E6625" w14:textId="6B22F6BA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ซึ่งเกิดขึ้นจากเหตุการณ์ในอดีต และสามารถวัดมูลค่ายุติธรรมได้อย่างน่าเชื่อถือ</w:t>
      </w:r>
    </w:p>
    <w:p w14:paraId="4A9BE2C9" w14:textId="75041200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lastRenderedPageBreak/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 w:rsidRPr="006375B5">
        <w:rPr>
          <w:lang w:val="en-US"/>
        </w:rPr>
        <w:br/>
      </w:r>
      <w:r w:rsidRPr="006375B5">
        <w:rPr>
          <w:cs/>
          <w:lang w:val="en-US"/>
        </w:rPr>
        <w:t xml:space="preserve"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</w:t>
      </w:r>
      <w:r w:rsidR="00D20F81">
        <w:rPr>
          <w:cs/>
          <w:lang w:val="en-US"/>
        </w:rPr>
        <w:br/>
      </w:r>
      <w:r w:rsidRPr="006375B5">
        <w:rPr>
          <w:cs/>
          <w:lang w:val="en-US"/>
        </w:rPr>
        <w:t>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</w:t>
      </w:r>
      <w:r w:rsidR="00D20F81">
        <w:rPr>
          <w:cs/>
          <w:lang w:val="en-US"/>
        </w:rPr>
        <w:br/>
      </w:r>
      <w:r w:rsidRPr="00D20F81">
        <w:rPr>
          <w:spacing w:val="-2"/>
          <w:cs/>
          <w:lang w:val="en-US"/>
        </w:rPr>
        <w:t>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</w:t>
      </w:r>
      <w:r w:rsidRPr="006375B5">
        <w:rPr>
          <w:cs/>
          <w:lang w:val="en-US"/>
        </w:rPr>
        <w:t xml:space="preserve"> 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59580D46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488F66B0" w14:textId="383373BA" w:rsidR="00F011B5" w:rsidRDefault="00A839C2" w:rsidP="00F011B5">
      <w:pPr>
        <w:pStyle w:val="BodyText2"/>
        <w:ind w:left="540" w:right="47"/>
        <w:jc w:val="thaiDistribute"/>
        <w:rPr>
          <w:lang w:val="en-US"/>
        </w:rPr>
      </w:pPr>
      <w:r w:rsidRPr="00A839C2">
        <w:rPr>
          <w:rFonts w:hint="cs"/>
          <w:cs/>
          <w:lang w:val="en-US"/>
        </w:rPr>
        <w:t>ในการรวมธุรกิจที่ดำเนินการสำเร็จจากการทยอยซื้อ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ณ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วันที่ซื้อและรับรู้ผลกำไรหรือขาดทุนที่เกิดขึ้นในกำไรหรือขาดทุนหรือในกำไรขาดทุนเบ็ดเสร็จอื่นที่เกี่ยวข้อง</w:t>
      </w:r>
      <w:r w:rsidRPr="00A839C2">
        <w:rPr>
          <w:cs/>
          <w:lang w:val="en-US"/>
        </w:rPr>
        <w:t xml:space="preserve"> </w:t>
      </w:r>
      <w:r w:rsidRPr="00A839C2">
        <w:rPr>
          <w:rFonts w:hint="cs"/>
          <w:cs/>
          <w:lang w:val="en-US"/>
        </w:rPr>
        <w:t>มูลค่าของส่วนได้เสียในผู้ถูกซื้อก่อนการรวมธุรกิจ</w:t>
      </w:r>
      <w:r w:rsidR="00D20F81">
        <w:rPr>
          <w:cs/>
          <w:lang w:val="en-US"/>
        </w:rPr>
        <w:br/>
      </w:r>
      <w:r w:rsidRPr="00A839C2">
        <w:rPr>
          <w:rFonts w:hint="cs"/>
          <w:cs/>
          <w:lang w:val="en-US"/>
        </w:rPr>
        <w:t>ที่เคยรับรู้ในกำไรขาดทุนเบ็ดเสร็จอื่นจะถูกรับรู้เสมือนว่าได้ขายเงินลงทุนดังกล่าวออกไป</w:t>
      </w:r>
    </w:p>
    <w:p w14:paraId="1DDF563A" w14:textId="77777777" w:rsidR="00A839C2" w:rsidRPr="006375B5" w:rsidRDefault="00A839C2" w:rsidP="00F011B5">
      <w:pPr>
        <w:pStyle w:val="BodyText2"/>
        <w:ind w:left="540" w:right="47"/>
        <w:jc w:val="thaiDistribute"/>
        <w:rPr>
          <w:i/>
          <w:iCs/>
          <w:cs/>
        </w:rPr>
      </w:pPr>
    </w:p>
    <w:p w14:paraId="406357BD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</w:t>
      </w:r>
      <w:r>
        <w:rPr>
          <w:rFonts w:hint="cs"/>
          <w:cs/>
          <w:lang w:val="en-US"/>
        </w:rPr>
        <w:t>ตัดจำหน่าย</w:t>
      </w:r>
      <w:r w:rsidRPr="006375B5">
        <w:rPr>
          <w:cs/>
          <w:lang w:val="en-US"/>
        </w:rPr>
        <w:t>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</w:t>
      </w:r>
      <w:r w:rsidRPr="006375B5">
        <w:rPr>
          <w:rFonts w:hint="cs"/>
          <w:cs/>
          <w:lang w:val="en-US"/>
        </w:rPr>
        <w:t>ปี</w:t>
      </w:r>
      <w:r w:rsidRPr="006375B5">
        <w:rPr>
          <w:cs/>
          <w:lang w:val="en-US"/>
        </w:rPr>
        <w:t>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</w:t>
      </w:r>
      <w:r w:rsidRPr="006375B5">
        <w:rPr>
          <w:rFonts w:hint="cs"/>
          <w:cs/>
          <w:lang w:val="en-US"/>
        </w:rPr>
        <w:t>่</w:t>
      </w:r>
      <w:r w:rsidRPr="006375B5">
        <w:rPr>
          <w:cs/>
          <w:lang w:val="en-US"/>
        </w:rPr>
        <w:t>การควบคุมสิ้นสุด</w:t>
      </w:r>
    </w:p>
    <w:p w14:paraId="217466BC" w14:textId="1393022D" w:rsidR="00EA38FD" w:rsidRPr="006375B5" w:rsidRDefault="00EA38FD" w:rsidP="00CA4B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0BE813E9" w14:textId="1A26CA89" w:rsidR="00D446EB" w:rsidRPr="006375B5" w:rsidRDefault="00D446EB" w:rsidP="00D446EB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ลงทุนในบริษัทย่อย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บริษัทร่วมและการร่วมค้า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09C74048" w14:textId="61509AEC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54424C" w14:textId="1E6A2E07" w:rsidR="00D446EB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5621E">
        <w:rPr>
          <w:rFonts w:ascii="Angsana New" w:hAnsi="Angsana New" w:hint="cs"/>
          <w:spacing w:val="-4"/>
          <w:sz w:val="30"/>
          <w:szCs w:val="30"/>
          <w:cs/>
        </w:rPr>
        <w:t>เงินลงทุนในบริษัทย่อย</w:t>
      </w:r>
      <w:r w:rsidRPr="0065621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65621E">
        <w:rPr>
          <w:rFonts w:ascii="Angsana New" w:hAnsi="Angsana New" w:hint="cs"/>
          <w:spacing w:val="-4"/>
          <w:sz w:val="30"/>
          <w:szCs w:val="30"/>
          <w:cs/>
        </w:rPr>
        <w:t>บริษัทร่วมและการร่วมค้าในงบการเงินเฉพาะกิจการวัดมูลค่าด้วยราคาทุนหักค่าเผื่อการด้อยค่า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BE7273" w:rsidRPr="00BE7273">
        <w:rPr>
          <w:rFonts w:ascii="Angsana New" w:hAnsi="Angsana New" w:hint="cs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</w:t>
      </w:r>
      <w:r w:rsidR="00BE7273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กรณีที่บริษัทจำหน่ายเงินลงทุนบางส่วนต้นทุนเงินลงทุนคำนวณโดยวิธี</w:t>
      </w:r>
      <w:r w:rsidR="004A2163" w:rsidRPr="006375B5">
        <w:rPr>
          <w:rFonts w:ascii="Angsana New" w:hAnsi="Angsana New" w:hint="cs"/>
          <w:sz w:val="30"/>
          <w:szCs w:val="30"/>
          <w:cs/>
        </w:rPr>
        <w:t xml:space="preserve">ถัวเฉลี่ยถ่วงน้ำหนัก </w:t>
      </w:r>
      <w:r w:rsidRPr="006375B5">
        <w:rPr>
          <w:rFonts w:ascii="Angsana New" w:hAnsi="Angsana New" w:hint="cs"/>
          <w:sz w:val="30"/>
          <w:szCs w:val="30"/>
          <w:cs/>
        </w:rPr>
        <w:t>กำไรขาดทุนจากการขายเงินลงทุนบันทึกในกำไรหรือขาดทุน</w:t>
      </w:r>
      <w:r w:rsidR="004A17BC">
        <w:rPr>
          <w:rFonts w:ascii="Angsana New" w:hAnsi="Angsana New" w:hint="cs"/>
          <w:sz w:val="30"/>
          <w:szCs w:val="30"/>
          <w:cs/>
        </w:rPr>
        <w:t xml:space="preserve"> </w:t>
      </w:r>
      <w:r w:rsidR="004A17BC" w:rsidRPr="004A17BC">
        <w:rPr>
          <w:rFonts w:ascii="Angsana New" w:hAnsi="Angsana New" w:hint="cs"/>
          <w:sz w:val="30"/>
          <w:szCs w:val="30"/>
          <w:cs/>
        </w:rPr>
        <w:t>กลุ่มบริษัทพิจารณาการด้อยค่าของเงินลงทุนในบริษัทย่อยตามที่เปิดเผยในหมายเหตุข้อ</w:t>
      </w:r>
      <w:r w:rsidR="004A17BC" w:rsidRPr="004A17BC">
        <w:rPr>
          <w:rFonts w:ascii="Angsana New" w:hAnsi="Angsana New"/>
          <w:sz w:val="30"/>
          <w:szCs w:val="30"/>
          <w:cs/>
        </w:rPr>
        <w:t xml:space="preserve"> </w:t>
      </w:r>
      <w:r w:rsidR="00D545BD">
        <w:rPr>
          <w:rFonts w:ascii="Angsana New" w:hAnsi="Angsana New"/>
          <w:sz w:val="30"/>
          <w:szCs w:val="30"/>
        </w:rPr>
        <w:t>9</w:t>
      </w:r>
    </w:p>
    <w:p w14:paraId="700BD6F3" w14:textId="77777777" w:rsidR="0037234A" w:rsidRPr="00B2432A" w:rsidRDefault="0037234A" w:rsidP="001640C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0"/>
          <w:szCs w:val="30"/>
        </w:rPr>
      </w:pPr>
    </w:p>
    <w:p w14:paraId="270758E2" w14:textId="7E11241D" w:rsidR="00CA68AA" w:rsidRPr="006375B5" w:rsidRDefault="006D7590" w:rsidP="00936843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เงินตราต่างประเทศ </w:t>
      </w:r>
    </w:p>
    <w:p w14:paraId="1D23CD22" w14:textId="77777777" w:rsidR="00CA68AA" w:rsidRPr="008905C5" w:rsidRDefault="00CA68AA" w:rsidP="00CA68AA">
      <w:pPr>
        <w:pStyle w:val="BodyText2"/>
        <w:tabs>
          <w:tab w:val="left" w:pos="540"/>
        </w:tabs>
        <w:spacing w:line="240" w:lineRule="atLeast"/>
        <w:ind w:left="540" w:right="47"/>
        <w:rPr>
          <w:cs/>
        </w:rPr>
      </w:pPr>
    </w:p>
    <w:p w14:paraId="33EE25B7" w14:textId="7AFB6167" w:rsidR="006D7590" w:rsidRPr="006375B5" w:rsidRDefault="006D7590" w:rsidP="00A839C2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cs/>
        </w:rPr>
        <w:t>รายการบัญชีที่เป็นเงินตราต่างประเทศ</w:t>
      </w:r>
      <w:r w:rsidR="006048F7" w:rsidRPr="006375B5">
        <w:rPr>
          <w:rFonts w:hint="cs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="00A839C2">
        <w:rPr>
          <w:rFonts w:hint="cs"/>
          <w:cs/>
        </w:rPr>
        <w:t xml:space="preserve"> </w:t>
      </w:r>
      <w:r w:rsidRPr="006375B5">
        <w:rPr>
          <w:cs/>
        </w:rPr>
        <w:t>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  <w:r w:rsidR="00EA38FD" w:rsidRPr="006375B5">
        <w:rPr>
          <w:rFonts w:hint="cs"/>
          <w:cs/>
        </w:rPr>
        <w:t xml:space="preserve"> สำหรับ</w:t>
      </w:r>
      <w:r w:rsidR="00EA38FD" w:rsidRPr="006375B5">
        <w:rPr>
          <w:cs/>
        </w:rPr>
        <w:t>สินทรัพย์และหนี้สินที่เป็นตัวเงินและเป็นเงินตราต่างประเทศแปลงค่าโดย</w:t>
      </w:r>
      <w:r w:rsidR="00EA38FD" w:rsidRPr="006375B5">
        <w:rPr>
          <w:cs/>
        </w:rPr>
        <w:lastRenderedPageBreak/>
        <w:t>ใช้อัตราแลกเปลี่ยน ณ วัน</w:t>
      </w:r>
      <w:r w:rsidR="00DD52FA">
        <w:rPr>
          <w:rFonts w:hint="cs"/>
          <w:cs/>
        </w:rPr>
        <w:t>ที่รายงาน</w:t>
      </w:r>
      <w:r w:rsidR="00293356">
        <w:rPr>
          <w:rFonts w:hint="cs"/>
          <w:cs/>
        </w:rPr>
        <w:t xml:space="preserve"> </w:t>
      </w:r>
      <w:r w:rsidR="007E08C0" w:rsidRPr="006375B5">
        <w:rPr>
          <w:rFonts w:hint="cs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แปลงค่าโดยใช้อัตราแลกเปลี่ยน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ณ</w:t>
      </w:r>
      <w:r w:rsidR="007E08C0" w:rsidRPr="006375B5">
        <w:rPr>
          <w:cs/>
        </w:rPr>
        <w:t xml:space="preserve"> </w:t>
      </w:r>
      <w:r w:rsidR="007E08C0" w:rsidRPr="006375B5">
        <w:rPr>
          <w:rFonts w:hint="cs"/>
          <w:cs/>
        </w:rPr>
        <w:t>วันที่มีการวัดมูลค่ายุติธรรม</w:t>
      </w:r>
    </w:p>
    <w:p w14:paraId="5229A064" w14:textId="77777777" w:rsidR="00E15F38" w:rsidRPr="006375B5" w:rsidRDefault="00E15F38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</w:p>
    <w:p w14:paraId="21FAFE09" w14:textId="10DE052B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olor w:val="000000"/>
        </w:rPr>
      </w:pPr>
      <w:r w:rsidRPr="006375B5">
        <w:rPr>
          <w:color w:val="00000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  <w:r w:rsidR="007E08C0" w:rsidRPr="006375B5">
        <w:rPr>
          <w:rFonts w:hint="cs"/>
          <w:color w:val="000000"/>
          <w:cs/>
        </w:rPr>
        <w:t xml:space="preserve"> </w:t>
      </w:r>
      <w:r w:rsidR="00A839C2">
        <w:rPr>
          <w:rFonts w:hint="cs"/>
          <w:color w:val="000000"/>
          <w:cs/>
        </w:rPr>
        <w:t>ยกเว้น</w:t>
      </w:r>
      <w:r w:rsidR="007E08C0" w:rsidRPr="006375B5">
        <w:rPr>
          <w:rFonts w:hint="cs"/>
          <w:color w:val="000000"/>
          <w:cs/>
        </w:rPr>
        <w:t>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  <w:r w:rsidR="007E08C0" w:rsidRPr="006375B5">
        <w:rPr>
          <w:color w:val="000000"/>
          <w:cs/>
        </w:rPr>
        <w:t xml:space="preserve"> </w:t>
      </w:r>
    </w:p>
    <w:p w14:paraId="035553ED" w14:textId="023AE4F4" w:rsidR="007E08C0" w:rsidRPr="000F009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  <w:spacing w:val="-6"/>
        </w:rPr>
      </w:pPr>
      <w:r w:rsidRPr="000F0095">
        <w:rPr>
          <w:rFonts w:asciiTheme="majorBidi" w:hAnsiTheme="majorBidi" w:cstheme="majorBidi"/>
          <w:color w:val="000000" w:themeColor="text1"/>
          <w:spacing w:val="-6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 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  <w:r w:rsidR="00FC5401" w:rsidRPr="000F0095">
        <w:rPr>
          <w:rFonts w:asciiTheme="majorBidi" w:hAnsiTheme="majorBidi" w:cstheme="majorBidi" w:hint="cs"/>
          <w:color w:val="000000" w:themeColor="text1"/>
          <w:spacing w:val="-6"/>
          <w:cs/>
        </w:rPr>
        <w:t xml:space="preserve"> </w:t>
      </w:r>
      <w:r w:rsidR="00FC5401" w:rsidRPr="000F0095">
        <w:rPr>
          <w:rFonts w:asciiTheme="majorBidi" w:hAnsiTheme="majorBidi" w:cstheme="majorBidi"/>
          <w:color w:val="000000" w:themeColor="text1"/>
          <w:spacing w:val="-6"/>
          <w:cs/>
        </w:rPr>
        <w:t>และ</w:t>
      </w:r>
    </w:p>
    <w:p w14:paraId="20732D6B" w14:textId="382B1E23" w:rsidR="007E08C0" w:rsidRPr="006375B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color w:val="000000"/>
        </w:rPr>
      </w:pPr>
      <w:r w:rsidRPr="006375B5">
        <w:rPr>
          <w:rFonts w:asciiTheme="majorBidi" w:hAnsiTheme="majorBidi" w:cstheme="majorBidi"/>
          <w:color w:val="000000" w:themeColor="text1"/>
          <w:cs/>
        </w:rPr>
        <w:t>การป้องกันความเสี่ยงในกระแสเงินสด เฉพาะส่วนที่มีประสิทธิผล</w:t>
      </w:r>
    </w:p>
    <w:p w14:paraId="4DCC2C7F" w14:textId="77777777" w:rsidR="007E08C0" w:rsidRPr="008905C5" w:rsidRDefault="007E08C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i/>
          <w:iCs/>
          <w:color w:val="0000FF"/>
          <w:cs/>
        </w:rPr>
      </w:pPr>
    </w:p>
    <w:p w14:paraId="542387BB" w14:textId="64316F6D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cs/>
        </w:rPr>
      </w:pPr>
      <w:r w:rsidRPr="006375B5">
        <w:rPr>
          <w:i/>
          <w:iCs/>
          <w:cs/>
        </w:rPr>
        <w:t>หน่วยงานในต่างประเทศ</w:t>
      </w:r>
    </w:p>
    <w:p w14:paraId="4C9B9EC1" w14:textId="77777777" w:rsidR="00EE456D" w:rsidRDefault="00A433DC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  <w:r w:rsidRPr="006375B5">
        <w:rPr>
          <w:cs/>
        </w:rPr>
        <w:t>สินทรัพย์และหนี้สินของหน่วยงานในต่างประเทศแปลงค่าเป็นเงินบาทโดยใช้อัตราแลกเปลี่ยน ณ วันที่รายงาน</w:t>
      </w:r>
      <w:r w:rsidR="00FA68EB">
        <w:rPr>
          <w:rFonts w:hint="cs"/>
          <w:cs/>
        </w:rPr>
        <w:t xml:space="preserve"> </w:t>
      </w:r>
    </w:p>
    <w:p w14:paraId="168B372C" w14:textId="77777777" w:rsidR="00EE456D" w:rsidRDefault="00EE456D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</w:p>
    <w:p w14:paraId="576E70BB" w14:textId="09261F4B" w:rsidR="006D7590" w:rsidRPr="00FA68EB" w:rsidRDefault="006D7590" w:rsidP="00FA68EB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  <w:r w:rsidRPr="006375B5">
        <w:rPr>
          <w:spacing w:val="-2"/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</w:t>
      </w:r>
      <w:r w:rsidR="00056C79" w:rsidRPr="006375B5">
        <w:rPr>
          <w:spacing w:val="-2"/>
          <w:cs/>
        </w:rPr>
        <w:t>ที่ใกล้เคียงกับอัตรา</w:t>
      </w:r>
      <w:r w:rsidR="005943D5" w:rsidRPr="006375B5">
        <w:rPr>
          <w:spacing w:val="-2"/>
          <w:cs/>
        </w:rPr>
        <w:br/>
      </w:r>
      <w:r w:rsidR="00056C79" w:rsidRPr="006375B5">
        <w:rPr>
          <w:spacing w:val="-2"/>
          <w:cs/>
        </w:rPr>
        <w:t>ณ วันที่เกิดรายการ</w:t>
      </w:r>
    </w:p>
    <w:p w14:paraId="418232BA" w14:textId="77777777" w:rsidR="005943D5" w:rsidRPr="008905C5" w:rsidRDefault="005943D5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  <w:cs/>
        </w:rPr>
      </w:pPr>
    </w:p>
    <w:p w14:paraId="08102F25" w14:textId="748EADF5" w:rsidR="00173358" w:rsidRPr="006375B5" w:rsidRDefault="006D7590" w:rsidP="003B0EB7">
      <w:pPr>
        <w:pStyle w:val="BodyText2"/>
        <w:spacing w:line="240" w:lineRule="atLeast"/>
        <w:ind w:left="540" w:right="43"/>
        <w:jc w:val="thaiDistribute"/>
      </w:pPr>
      <w:r w:rsidRPr="006375B5">
        <w:rPr>
          <w:cs/>
        </w:rPr>
        <w:t>ผลต่างจากอัตราแลกเปลี่ยนที่เกิดจากการแปลงค่า</w:t>
      </w:r>
      <w:r w:rsidR="00293356">
        <w:rPr>
          <w:rFonts w:hint="cs"/>
          <w:cs/>
        </w:rPr>
        <w:t>จะรับรู้</w:t>
      </w:r>
      <w:r w:rsidRPr="006375B5">
        <w:rPr>
          <w:cs/>
        </w:rPr>
        <w:t>ในกำไรขาดทุนเบ็ดเสร็จอื่น และแสดงเป็น</w:t>
      </w:r>
      <w:r w:rsidR="00FC5401" w:rsidRPr="00FC5401">
        <w:rPr>
          <w:rFonts w:hint="cs"/>
          <w:cs/>
        </w:rPr>
        <w:t>การแปลงค่าหน่วยงานต่างประเทศในส่วนของผู้ถือหุ้น</w:t>
      </w:r>
      <w:r w:rsidR="00FC5401" w:rsidRPr="00FC5401">
        <w:rPr>
          <w:cs/>
        </w:rPr>
        <w:t xml:space="preserve"> </w:t>
      </w:r>
      <w:r w:rsidRPr="006375B5">
        <w:rPr>
          <w:cs/>
        </w:rPr>
        <w:t xml:space="preserve">จนกว่ามีการจำหน่ายเงินลงทุนนั้นออกไป </w:t>
      </w:r>
    </w:p>
    <w:p w14:paraId="79081FEC" w14:textId="767F55F9" w:rsidR="009B5526" w:rsidRPr="008905C5" w:rsidRDefault="009B5526" w:rsidP="003B0EB7">
      <w:pPr>
        <w:pStyle w:val="BodyText2"/>
        <w:spacing w:line="240" w:lineRule="atLeast"/>
        <w:ind w:left="540" w:right="43"/>
        <w:jc w:val="thaiDistribute"/>
      </w:pPr>
    </w:p>
    <w:p w14:paraId="74B930B5" w14:textId="62FBA587" w:rsidR="00FA68EB" w:rsidRDefault="006D7590" w:rsidP="00221C97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</w:t>
      </w:r>
      <w:r w:rsidR="007846D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</w:t>
      </w:r>
      <w:r w:rsidR="007846D5">
        <w:rPr>
          <w:rFonts w:ascii="Angsana New" w:hAnsi="Angsana New"/>
          <w:sz w:val="30"/>
          <w:szCs w:val="30"/>
          <w:cs/>
        </w:rPr>
        <w:br/>
      </w:r>
      <w:r w:rsidRPr="007846D5">
        <w:rPr>
          <w:rFonts w:ascii="Angsana New" w:hAnsi="Angsana New"/>
          <w:sz w:val="30"/>
          <w:szCs w:val="30"/>
          <w:cs/>
        </w:rPr>
        <w:t>การ</w:t>
      </w:r>
      <w:r w:rsidRPr="006375B5">
        <w:rPr>
          <w:rFonts w:ascii="Angsana New" w:hAnsi="Angsana New"/>
          <w:sz w:val="30"/>
          <w:szCs w:val="30"/>
          <w:cs/>
        </w:rPr>
        <w:t>ร่วมค้าเพียงบางส่วนโดยที่กลุ่มบริษัทยังคงมีอิทธิพลหรือการควบคุมร่วมที่มีสาระสำคัญอยู่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2EF57307" w14:textId="77777777" w:rsidR="00221C97" w:rsidRDefault="00221C97" w:rsidP="00221C97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51F9C72B" w14:textId="6B0A1E15" w:rsidR="004263A9" w:rsidRPr="006375B5" w:rsidRDefault="006D759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</w:t>
      </w:r>
      <w:r w:rsidR="007846D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</w:t>
      </w:r>
      <w:r w:rsidR="00FC5401" w:rsidRPr="00FC5401">
        <w:rPr>
          <w:rFonts w:ascii="Angsana New" w:hAnsi="Angsana New" w:hint="cs"/>
          <w:sz w:val="30"/>
          <w:szCs w:val="30"/>
          <w:cs/>
        </w:rPr>
        <w:t>การแปลงค่าหน่วยงานต่างประเทศ</w:t>
      </w:r>
      <w:r w:rsidRPr="006375B5">
        <w:rPr>
          <w:rFonts w:ascii="Angsana New" w:hAnsi="Angsana New"/>
          <w:sz w:val="30"/>
          <w:szCs w:val="30"/>
          <w:cs/>
        </w:rPr>
        <w:t>ในส่วนของผู้ถือหุ้น จนกว่ามีการจำหน่ายเงินลงทุนนั้นออกไป</w:t>
      </w:r>
    </w:p>
    <w:p w14:paraId="41B58A5D" w14:textId="77777777" w:rsidR="00C02E30" w:rsidRPr="008905C5" w:rsidRDefault="00C02E3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3F905E34" w14:textId="19B26713" w:rsidR="008E21E9" w:rsidRPr="006375B5" w:rsidRDefault="008E21E9" w:rsidP="008E21E9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เครื่องมือทางการเงิน</w:t>
      </w:r>
    </w:p>
    <w:p w14:paraId="35ECD2A5" w14:textId="6C29047D" w:rsidR="008E21E9" w:rsidRPr="008905C5" w:rsidRDefault="008E21E9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C30E981" w14:textId="49206CCB" w:rsidR="008E21E9" w:rsidRPr="006375B5" w:rsidRDefault="008E21E9" w:rsidP="008E21E9">
      <w:pPr>
        <w:pStyle w:val="BodyText"/>
        <w:shd w:val="clear" w:color="auto" w:fill="FFFFFF"/>
        <w:tabs>
          <w:tab w:val="clear" w:pos="227"/>
          <w:tab w:val="clear" w:pos="454"/>
          <w:tab w:val="clear" w:pos="680"/>
        </w:tabs>
        <w:spacing w:after="0" w:line="240" w:lineRule="auto"/>
        <w:ind w:left="54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การจัดประเภทและการวัดมูลค่า </w:t>
      </w:r>
    </w:p>
    <w:p w14:paraId="46276BB5" w14:textId="17BA6970" w:rsidR="00843EAC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bookmarkStart w:id="1" w:name="_Hlk65750396"/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ตราสารหนี้ที่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ออกโดย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รับ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FA2508" w:rsidRPr="00FA2508">
        <w:rPr>
          <w:rFonts w:asciiTheme="majorBidi" w:hAnsiTheme="majorBidi" w:cstheme="majorBidi" w:hint="cs"/>
          <w:color w:val="000000"/>
          <w:sz w:val="30"/>
          <w:szCs w:val="30"/>
        </w:rPr>
        <w:t>3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(ฉ)) รับรู้รายการเมื่อเริ่มแรกเมื่อ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กลุ่มบริษัทเป็น</w:t>
      </w:r>
      <w:r w:rsidRPr="006375B5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คู่สัญญาตามข้อกำหนดของเครื่องมือทางการเงินนั้น และวัดมูลค่า</w:t>
      </w:r>
      <w:r w:rsidR="002F24FA">
        <w:rPr>
          <w:rFonts w:asciiTheme="majorBidi" w:eastAsia="Times New Roman" w:hAnsiTheme="majorBidi" w:cstheme="majorBidi" w:hint="cs"/>
          <w:color w:val="000000"/>
          <w:sz w:val="30"/>
          <w:szCs w:val="30"/>
          <w:cs/>
        </w:rPr>
        <w:t>เมื่อเริ่มแรก</w:t>
      </w:r>
      <w:r w:rsidRPr="006375B5">
        <w:rPr>
          <w:rFonts w:asciiTheme="majorBidi" w:hAnsiTheme="majorBidi" w:cstheme="majorBidi"/>
          <w:sz w:val="30"/>
          <w:szCs w:val="30"/>
          <w:cs/>
        </w:rPr>
        <w:t>ด้วยมูลค่ายุติธรรม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 xml:space="preserve"> ทั้งนี้</w:t>
      </w:r>
      <w:r w:rsidRPr="006375B5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ไม่ได้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วัดมูลค่าด้วยมูลค่ายุติธรรมผ่านกำไรหรือขาดทุน</w:t>
      </w:r>
      <w:bookmarkEnd w:id="1"/>
      <w:r w:rsidR="009A1B68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จะรวมหรือหัก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Pr="006375B5">
        <w:rPr>
          <w:rFonts w:asciiTheme="majorBidi" w:hAnsiTheme="majorBidi" w:cstheme="majorBidi"/>
          <w:sz w:val="30"/>
          <w:szCs w:val="30"/>
          <w:cs/>
        </w:rPr>
        <w:t>หรือการออกตราสา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ร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>ด้วย</w:t>
      </w:r>
    </w:p>
    <w:p w14:paraId="29C2872E" w14:textId="77777777" w:rsidR="00094BCB" w:rsidRPr="006375B5" w:rsidRDefault="00094BCB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54561F95" w14:textId="37B38927" w:rsidR="008E21E9" w:rsidRPr="006375B5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eastAsia="Calibri" w:hAnsiTheme="majorBidi" w:cstheme="majorBidi"/>
          <w:color w:val="FF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</w:t>
      </w:r>
      <w:r w:rsidR="007846D5">
        <w:rPr>
          <w:rFonts w:asciiTheme="majorBidi" w:hAnsiTheme="majorBidi" w:cstheme="majorBidi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sz w:val="30"/>
          <w:szCs w:val="30"/>
          <w:cs/>
        </w:rPr>
        <w:t>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เริ่มแรกเว้นแต่กลุ่มบริษัทมีการ</w:t>
      </w:r>
      <w:r w:rsidRPr="006375B5">
        <w:rPr>
          <w:rFonts w:asciiTheme="majorBidi" w:hAnsiTheme="majorBidi" w:cstheme="majorBidi"/>
          <w:sz w:val="30"/>
          <w:szCs w:val="30"/>
          <w:cs/>
        </w:rPr>
        <w:t>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</w:t>
      </w:r>
      <w:r w:rsidR="008F15F3">
        <w:rPr>
          <w:rFonts w:asciiTheme="majorBidi" w:hAnsiTheme="majorBidi" w:cstheme="majorBidi"/>
          <w:sz w:val="30"/>
          <w:szCs w:val="30"/>
        </w:rPr>
        <w:br/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การเปลี่ยนแปลงการจัดประเภท </w:t>
      </w:r>
    </w:p>
    <w:p w14:paraId="07068893" w14:textId="77777777" w:rsidR="008E21E9" w:rsidRPr="006375B5" w:rsidRDefault="008E21E9" w:rsidP="008E21E9">
      <w:pPr>
        <w:tabs>
          <w:tab w:val="left" w:pos="1440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FF"/>
          <w:sz w:val="30"/>
          <w:szCs w:val="30"/>
        </w:rPr>
      </w:pPr>
    </w:p>
    <w:p w14:paraId="20B22308" w14:textId="6395F869" w:rsidR="008E21E9" w:rsidRDefault="008E21E9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ดอกเบี้ยจ่าย</w:t>
      </w:r>
      <w:r w:rsidR="009A1B68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กำไรและขาดทุนจากอัตราแลกเปลี่ยน กำไรหรือขาดทุนที่เกิดจากการตัดรายการออกจากบัญชีรับรู้ในกำไรหรือขาดทุน </w:t>
      </w:r>
    </w:p>
    <w:p w14:paraId="1099F881" w14:textId="7DDF2D26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/>
          <w:sz w:val="30"/>
          <w:szCs w:val="30"/>
        </w:rPr>
      </w:pPr>
    </w:p>
    <w:p w14:paraId="06274BFE" w14:textId="7DF08AD2" w:rsidR="00A163F7" w:rsidRDefault="0008238D" w:rsidP="00C241BD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ราคาทุนตัดจำหน่ายลดลงด้วยผลขาดทุนด้านเครดิตที่คาดว่าจะเกิดขึ้น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รายได้ดอกเบี้ย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กำไรและขาดทุนจากอัตราแลกเปลี่ยน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กำไรหรือขาดทุนที่เกิดจากการตัดรายการออกจากบัญชีรับรู้ในกำไรหรือขาดทุน</w:t>
      </w:r>
    </w:p>
    <w:p w14:paraId="7F5D41F8" w14:textId="77777777" w:rsidR="00C241BD" w:rsidRDefault="00C241BD" w:rsidP="00C241BD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  <w:cs/>
        </w:rPr>
      </w:pPr>
    </w:p>
    <w:p w14:paraId="5174D50B" w14:textId="5C89FA74" w:rsidR="0008238D" w:rsidRP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เงินปันผลรับรับรู้เป็นรายได้ในกำไรหรือขาดทุนในวันที่กลุ่มบริษัทมีสิทธิได้รับเงินปันผล</w:t>
      </w:r>
      <w:r w:rsidRPr="009C0AB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="007846D5">
        <w:rPr>
          <w:rFonts w:asciiTheme="majorBidi" w:hAnsiTheme="majorBidi"/>
          <w:color w:val="000000"/>
          <w:sz w:val="30"/>
          <w:szCs w:val="30"/>
          <w:cs/>
        </w:rPr>
        <w:br/>
      </w:r>
      <w:r w:rsidRPr="009C0ABD">
        <w:rPr>
          <w:rFonts w:asciiTheme="majorBidi" w:hAnsiTheme="majorBidi" w:hint="cs"/>
          <w:color w:val="000000"/>
          <w:sz w:val="30"/>
          <w:szCs w:val="30"/>
          <w:cs/>
        </w:rPr>
        <w:t>เว้นแต่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เงินปันผลดังกล่าวเป็นการคืนทุนของเงินลงทุน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กำไรและขาดทุนสุทธิอื่นรับรู้ในกำไรขาดทุนเบ็ดเสร็จอื่นและจะไม่ถูก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จัดประเภทรายการใหม่ไปยังกำไรหรือขาดทุน</w:t>
      </w:r>
    </w:p>
    <w:p w14:paraId="6CF6A326" w14:textId="45A02D7E" w:rsidR="00C241BD" w:rsidRDefault="00C241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46C64834" w14:textId="43C190F2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lastRenderedPageBreak/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2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การตัดรายการออกจากบัญชีและการหักกลบ</w:t>
      </w:r>
    </w:p>
    <w:p w14:paraId="3FCCD6FF" w14:textId="7DA171D5" w:rsidR="008E21E9" w:rsidRPr="006375B5" w:rsidRDefault="008E21E9" w:rsidP="008E21E9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จากสินทรัพย์ทางการเงินหมดอายุหรือมีการโอนสิทธิในการรับกระแสเงินสดตามสัญญาในธุรกรรมซึ่ง</w:t>
      </w:r>
      <w:r w:rsidR="008F15F3">
        <w:rPr>
          <w:rFonts w:asciiTheme="majorBidi" w:hAnsiTheme="majorBidi" w:cstheme="majorBidi"/>
          <w:color w:val="000000"/>
          <w:sz w:val="30"/>
          <w:szCs w:val="30"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3060C1E4" w14:textId="344B1A18" w:rsidR="008E21E9" w:rsidRPr="00C71DC5" w:rsidRDefault="008E21E9" w:rsidP="008E21E9">
      <w:pPr>
        <w:pStyle w:val="BodyText2"/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hAnsiTheme="majorBidi" w:cstheme="majorBidi"/>
          <w:cs/>
        </w:rPr>
      </w:pPr>
    </w:p>
    <w:p w14:paraId="0AFB05B9" w14:textId="7E2A841A" w:rsidR="008E21E9" w:rsidRDefault="008E21E9" w:rsidP="008E21E9">
      <w:pPr>
        <w:pStyle w:val="BodyText"/>
        <w:tabs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</w:t>
      </w:r>
      <w:r w:rsidR="007846D5">
        <w:rPr>
          <w:rFonts w:asciiTheme="majorBidi" w:hAnsiTheme="majorBidi" w:cstheme="majorBidi"/>
          <w:color w:val="000000"/>
          <w:sz w:val="30"/>
          <w:szCs w:val="30"/>
          <w:cs/>
        </w:rPr>
        <w:br/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47FA2F7B" w14:textId="77777777" w:rsidR="00177DBE" w:rsidRPr="00C71DC5" w:rsidRDefault="00177DBE" w:rsidP="00177DBE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</w:p>
    <w:p w14:paraId="25D9F1EC" w14:textId="3939648E" w:rsidR="008E21E9" w:rsidRPr="006375B5" w:rsidRDefault="008E21E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D920148" w14:textId="6E181A3F" w:rsidR="00C14E79" w:rsidRDefault="00C14E7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 w:val="30"/>
          <w:szCs w:val="30"/>
        </w:rPr>
      </w:pPr>
    </w:p>
    <w:p w14:paraId="42B0466C" w14:textId="77777777" w:rsidR="00C02E30" w:rsidRPr="006375B5" w:rsidRDefault="008E21E9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</w:t>
      </w:r>
      <w:r w:rsidRPr="006375B5">
        <w:rPr>
          <w:rFonts w:asciiTheme="majorBidi" w:hAnsiTheme="majorBidi" w:cstheme="majorBidi"/>
          <w:sz w:val="30"/>
          <w:szCs w:val="30"/>
          <w:cs/>
        </w:rPr>
        <w:t>ทางการเงินและหนี้สินทางการเงินจะหักกลบกันเพื่อรายงานในงบแสดงฐานะการเงินด้วยจำนวนสุทธิก็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รับสินทรัพย์และชำระหนี้สินพร้อมกัน </w:t>
      </w:r>
    </w:p>
    <w:p w14:paraId="7E4622BA" w14:textId="331CB579" w:rsidR="0008238D" w:rsidRDefault="00082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364F4855" w14:textId="6BFC4209" w:rsidR="008E21E9" w:rsidRPr="006375B5" w:rsidRDefault="008E21E9" w:rsidP="00C02E30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3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อนุพันธ์</w:t>
      </w:r>
    </w:p>
    <w:p w14:paraId="247B6661" w14:textId="6F573FCE" w:rsidR="004C652A" w:rsidRDefault="008E21E9" w:rsidP="007F716D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ขาดทุนทันที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เว้นแต่อนุพันธ์นั้นมีไว้เพื่อป้องกันความเสี่ยงในกระแสเงินสด กรณีดังกล่าวการรับรู้ผลกำไรหรือขาดทุนจะขึ้นอยู่กับลักษณะของรายการที่มีการป้องกัน</w:t>
      </w:r>
      <w:r w:rsidR="008F15F3">
        <w:rPr>
          <w:rFonts w:asciiTheme="majorBidi" w:hAnsiTheme="majorBidi" w:cstheme="majorBidi"/>
          <w:color w:val="000000"/>
          <w:sz w:val="30"/>
          <w:szCs w:val="30"/>
        </w:rPr>
        <w:br/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(ดูหมายเหตุข้อ </w:t>
      </w:r>
      <w:r w:rsidR="00FA2508" w:rsidRPr="00FA2508">
        <w:rPr>
          <w:rFonts w:asciiTheme="majorBidi" w:hAnsiTheme="majorBidi" w:cstheme="majorBidi" w:hint="cs"/>
          <w:color w:val="000000"/>
          <w:sz w:val="30"/>
          <w:szCs w:val="30"/>
        </w:rPr>
        <w:t>3</w:t>
      </w:r>
      <w:r w:rsidR="00177DBE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)) </w:t>
      </w:r>
    </w:p>
    <w:p w14:paraId="2D33D44B" w14:textId="77777777" w:rsidR="007F716D" w:rsidRDefault="007F716D" w:rsidP="007F716D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</w:pPr>
    </w:p>
    <w:p w14:paraId="2D135FD8" w14:textId="43522684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4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การป้องกันความเสี่ยง </w:t>
      </w:r>
    </w:p>
    <w:p w14:paraId="5B50BBAE" w14:textId="20AD303E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eastAsia="Times New Roman" w:hAnsi="Angsana New"/>
          <w:b/>
          <w:bCs/>
          <w:color w:val="0000FF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ครั้งแรก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  <w:r w:rsidRPr="006375B5">
        <w:rPr>
          <w:rFonts w:ascii="Angsana New" w:hAnsi="Angsana New"/>
          <w:b/>
          <w:bCs/>
          <w:color w:val="0000FF"/>
          <w:sz w:val="30"/>
          <w:szCs w:val="30"/>
          <w:cs/>
        </w:rPr>
        <w:t xml:space="preserve"> </w:t>
      </w:r>
    </w:p>
    <w:p w14:paraId="433CF6B9" w14:textId="625E804E" w:rsidR="008E21E9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cs/>
          <w:lang w:val="th-TH"/>
        </w:rPr>
      </w:pPr>
    </w:p>
    <w:p w14:paraId="1A5CB8CE" w14:textId="775C5F61" w:rsidR="000F0095" w:rsidRPr="004E400C" w:rsidRDefault="000F0095" w:rsidP="00BB1E95">
      <w:pPr>
        <w:pStyle w:val="BodyText"/>
        <w:tabs>
          <w:tab w:val="clear" w:pos="907"/>
          <w:tab w:val="left" w:pos="990"/>
          <w:tab w:val="left" w:pos="1350"/>
        </w:tabs>
        <w:spacing w:after="0" w:line="240" w:lineRule="auto"/>
        <w:ind w:left="990" w:hanging="90"/>
        <w:jc w:val="thaiDistribute"/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</w:pPr>
      <w:r w:rsidRPr="004E400C">
        <w:rPr>
          <w:rFonts w:asciiTheme="majorBidi" w:hAnsiTheme="majorBidi" w:cstheme="majorBidi"/>
          <w:i/>
          <w:iCs/>
          <w:color w:val="000000"/>
          <w:sz w:val="30"/>
          <w:szCs w:val="30"/>
          <w:cs/>
        </w:rPr>
        <w:lastRenderedPageBreak/>
        <w:t xml:space="preserve">การป้องกันความเสี่ยงที่ได้รับผลกระทบโดยตรงจากการปฏิรูปอัตราดอกเบี้ยอ้างอิง </w:t>
      </w:r>
    </w:p>
    <w:p w14:paraId="722A6BE2" w14:textId="2F90E000" w:rsidR="000F0095" w:rsidRPr="00BB1E95" w:rsidRDefault="000F0095" w:rsidP="00BB1E95">
      <w:pPr>
        <w:tabs>
          <w:tab w:val="clear" w:pos="907"/>
        </w:tabs>
        <w:spacing w:line="240" w:lineRule="auto"/>
        <w:ind w:left="900" w:right="-45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BB1E9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เมื่อมีการเปลี่ยนแปลงเกณฑ์ในการกำหนดกระแสเงินสดตามสัญญาของรายการที่มีการป้องกันความเสี่ยงและเครื่องมือที่ใช้ในการป้องกันความเสี่ยงซึ่งเกิดจากการปฏิรูปอัตราดอกเบี้ยอ้างอิงและทำให้ความไม่แน่นอนใน   กระแสเงินสดของรายการที่มีการป้องกันความเสี่ยงและเครื่องมือที่ใช้ในการป้องกันความเสี่ยงหมดไป </w:t>
      </w:r>
      <w:r w:rsidR="00BB1E95" w:rsidRPr="00BB1E95">
        <w:rPr>
          <w:rFonts w:asciiTheme="majorBidi" w:hAnsiTheme="majorBidi" w:cstheme="majorBidi"/>
          <w:color w:val="000000"/>
          <w:sz w:val="30"/>
          <w:szCs w:val="30"/>
        </w:rPr>
        <w:br/>
      </w:r>
      <w:r w:rsidRPr="00BB1E9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กลุ่มบริษัทจะปรับปรุงเอกสารป้องกันความเสี่ยงในเรื่องของความสัมพันธ์ในการป้องกันความเสี่ยงเพื่อสะท้อนการเปลี่ยนแปลงตามข้อกำหนดของการปฏิรูปอัตราดอกเบี้ยอ้างอิง เพื่อวัตถุประสงค์ดังกล่าวการกำหนดการป้องกันความเสี่ยงจะได้รับการปรับปรุงเมื่อมีการเปลี่ยนแปลงในเรื่องต่อไปนี้ </w:t>
      </w:r>
    </w:p>
    <w:p w14:paraId="6079AE04" w14:textId="77777777" w:rsidR="000F0095" w:rsidRPr="00BB1E95" w:rsidRDefault="000F0095" w:rsidP="000F0095">
      <w:pPr>
        <w:pStyle w:val="ListParagraph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 w:right="-45"/>
        <w:jc w:val="thaiDistribute"/>
        <w:rPr>
          <w:rFonts w:ascii="Angsana New" w:hAnsi="Angsana New"/>
          <w:color w:val="000000"/>
          <w:sz w:val="30"/>
          <w:szCs w:val="30"/>
        </w:rPr>
      </w:pPr>
      <w:r w:rsidRPr="00BB1E95">
        <w:rPr>
          <w:rFonts w:ascii="Angsana New" w:hAnsi="Angsana New"/>
          <w:color w:val="000000"/>
          <w:sz w:val="30"/>
          <w:szCs w:val="30"/>
          <w:cs/>
        </w:rPr>
        <w:t>การกำหนดอัตราดอกเบี้ยอ้างอิงทางเลือกสำหรับความเสี่ยงที่ป้องกัน</w:t>
      </w:r>
    </w:p>
    <w:p w14:paraId="3715C577" w14:textId="77777777" w:rsidR="000F0095" w:rsidRPr="000F0095" w:rsidRDefault="000F0095" w:rsidP="000F0095">
      <w:pPr>
        <w:pStyle w:val="ListParagraph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350" w:right="-45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t>การปรับปรุงคำอธิบายเกี่ยวกับรายการที่มีการป้องกันความเสี่ยง รวมถึงคำอธิบายเกี่ยวกับการกำหนดส่วนของกระแสเงินสดหรือมูลค่ายุติธรรมที่ได้รับการป้องกันความเสี่ยงให้เป็นปัจจุบัน หรือ</w:t>
      </w:r>
    </w:p>
    <w:p w14:paraId="5945434A" w14:textId="118CB85F" w:rsidR="000F0095" w:rsidRPr="000F0095" w:rsidRDefault="000F0095" w:rsidP="000F0095">
      <w:pPr>
        <w:pStyle w:val="BodyText"/>
        <w:numPr>
          <w:ilvl w:val="0"/>
          <w:numId w:val="5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spacing w:after="0" w:line="240" w:lineRule="auto"/>
        <w:ind w:left="990" w:firstLine="0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t>การปรับปรุงคำอธิบายเกี่ยวกับเครื่องมือที่ใช้ในการป้องกันความเสี่ยงให้เป็นปัจจุบัน</w:t>
      </w:r>
      <w:r w:rsidRPr="000F0095">
        <w:rPr>
          <w:rFonts w:ascii="Angsana New" w:hAnsi="Angsana New"/>
          <w:color w:val="000000"/>
          <w:sz w:val="30"/>
          <w:szCs w:val="30"/>
        </w:rPr>
        <w:t xml:space="preserve"> </w:t>
      </w:r>
    </w:p>
    <w:p w14:paraId="51335EA6" w14:textId="77777777" w:rsidR="000F0095" w:rsidRPr="000F0095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3AC2EE4E" w14:textId="2454E184" w:rsidR="000F0095" w:rsidRPr="00802793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802793">
        <w:rPr>
          <w:rFonts w:ascii="Angsana New" w:hAnsi="Angsana New"/>
          <w:color w:val="000000"/>
          <w:sz w:val="30"/>
          <w:szCs w:val="30"/>
          <w:cs/>
        </w:rPr>
        <w:t>กลุ่ม</w:t>
      </w:r>
      <w:r w:rsidRPr="007C5760">
        <w:rPr>
          <w:rFonts w:ascii="Angsana New" w:hAnsi="Angsana New"/>
          <w:color w:val="000000"/>
          <w:sz w:val="30"/>
          <w:szCs w:val="30"/>
          <w:cs/>
        </w:rPr>
        <w:t>บริษัทปรับปรุงเอกสารการป้องกันความเสี่ยงอย่างเป็นทางการภายในสิ้นรอบระยะเวลารายงานที่</w:t>
      </w:r>
      <w:r w:rsidR="008F15F3">
        <w:rPr>
          <w:rFonts w:ascii="Angsana New" w:hAnsi="Angsana New"/>
          <w:color w:val="000000"/>
          <w:sz w:val="30"/>
          <w:szCs w:val="30"/>
        </w:rPr>
        <w:br/>
      </w:r>
      <w:r w:rsidRPr="007C5760">
        <w:rPr>
          <w:rFonts w:ascii="Angsana New" w:hAnsi="Angsana New"/>
          <w:color w:val="000000"/>
          <w:sz w:val="30"/>
          <w:szCs w:val="30"/>
          <w:cs/>
        </w:rPr>
        <w:t>การเปลี่ยนแปลงที่เกิดจากการปฏิรูปอัตราดอกเบี้ยอ้างอิงเกิดขึ้นกับความเสี่ยงที่มีการป้องกัน รายการที่มีการป้องกันความเสี่ยง หรือเครื่องมือที่ใช้ป้องกันความเสี่ยง การปรับปรุงเหล่านี้ในเอกสารการป้องกันความเสี่ยงอย่างเป็นทางการไม่ได้ทำให้เกิดการยุติความสัมพันธ์ของการป้องกันความเสี่ยงหรือเป็นการกำหนดความสัมพันธ์ในการป้องกันความเสี่ยงใหม่</w:t>
      </w:r>
      <w:r w:rsidRPr="00802793">
        <w:rPr>
          <w:rFonts w:ascii="Angsana New" w:hAnsi="Angsana New"/>
          <w:color w:val="000000"/>
          <w:sz w:val="30"/>
          <w:szCs w:val="30"/>
          <w:cs/>
        </w:rPr>
        <w:t xml:space="preserve"> </w:t>
      </w:r>
    </w:p>
    <w:p w14:paraId="633D04AB" w14:textId="77777777" w:rsidR="000F0095" w:rsidRPr="00802793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36E90843" w14:textId="526D67B5" w:rsidR="000F0095" w:rsidRPr="00802793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802793">
        <w:rPr>
          <w:rFonts w:ascii="Angsana New" w:hAnsi="Angsana New"/>
          <w:color w:val="000000"/>
          <w:sz w:val="30"/>
          <w:szCs w:val="30"/>
          <w:cs/>
        </w:rPr>
        <w:t xml:space="preserve">หากมีการเปลี่ยนแปลงเกิดขึ้นนอกเหนือจากการเปลี่ยนแปลงที่เกิดจากการปฏิรูปอัตราดอกเบี้ยอ้างอิง เริ่มแรกกลุ่มบริษัทจะพิจารณาว่าการเปลี่ยนแปลงเพิ่มเติมดังกล่าวส่งผลให้เกิดการยุติความสัมพันธ์ในการบัญชีป้องกันความเสี่ยงหรือไม่ หากการเปลี่ยนแปลงเพิ่มเติมดังกล่าวไม่ได้ทำให้เกิดการยุติความสัมพันธ์ในการบัญชีป้องกันความเสี่ยง กลุ่มบริษัทจะปรับปรุงเอกสารการป้องกันความเสี่ยงอย่างเป็นทางการตามที่การปฏิรูปอัตราดอกเบี้ยอ้างอิงกำหนดตามที่กล่าวไว้ในย่อหน้าข้างต้น </w:t>
      </w:r>
    </w:p>
    <w:p w14:paraId="24EEBAA6" w14:textId="77777777" w:rsidR="000F0095" w:rsidRPr="000F0095" w:rsidRDefault="000F0095" w:rsidP="000F0095">
      <w:pPr>
        <w:pStyle w:val="BodyText"/>
        <w:tabs>
          <w:tab w:val="left" w:pos="1350"/>
        </w:tabs>
        <w:spacing w:after="0" w:line="240" w:lineRule="auto"/>
        <w:ind w:left="99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5E6D18C9" w14:textId="5C1535C8" w:rsidR="000F0095" w:rsidRPr="000F0095" w:rsidRDefault="000F0095" w:rsidP="00802793">
      <w:pPr>
        <w:pStyle w:val="BodyText"/>
        <w:tabs>
          <w:tab w:val="clear" w:pos="907"/>
          <w:tab w:val="left" w:pos="1350"/>
        </w:tabs>
        <w:spacing w:after="0"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0F0095">
        <w:rPr>
          <w:rFonts w:ascii="Angsana New" w:hAnsi="Angsana New"/>
          <w:color w:val="000000"/>
          <w:sz w:val="30"/>
          <w:szCs w:val="30"/>
          <w:cs/>
        </w:rPr>
        <w:t>เมื่ออัตราดอกเบี้ยอ้างอิงของกระแสเงินสดในอนาคตที่มีการป้องกันความเสี่ยงซึ่งเคยถูกพิจารณา</w:t>
      </w:r>
      <w:r w:rsidR="008F15F3">
        <w:rPr>
          <w:rFonts w:ascii="Angsana New" w:hAnsi="Angsana New"/>
          <w:color w:val="000000"/>
          <w:sz w:val="30"/>
          <w:szCs w:val="30"/>
        </w:rPr>
        <w:br/>
      </w:r>
      <w:r w:rsidRPr="000F0095">
        <w:rPr>
          <w:rFonts w:ascii="Angsana New" w:hAnsi="Angsana New"/>
          <w:color w:val="000000"/>
          <w:sz w:val="30"/>
          <w:szCs w:val="30"/>
          <w:cs/>
        </w:rPr>
        <w:t>มีการเปลี่ยนแปลงที่เกิดจากการปฏิรูปอัตราดอกเบี้ยอ้างอิง โดยมีวัตถุประสงค์ในการพิจารณาว่ากระแสเงินสดในอนาคตที่มีการป้องกันความเสี่ยงคาดว่าจะเกิดขึ้นหรือไม่ กลุ่มบริษัทถือเสมือนว่าสำรองการป้องกันความเสี่ยงที่รับรู้ในกำไรขาดทุนเบ็ดเสร็จอื่นสำหรับความสัมพันธ์ของการป้องกันความเสี่ยงดังกล่าวอ้างอิงจากอัตราดอกเบี้ยอ้างอิงอื่นซึ่งใช้ในการพิจารณากระแสเงินสดในอนาคตที่มีการป้องกันความเสี่ยง</w:t>
      </w:r>
    </w:p>
    <w:p w14:paraId="472C6E52" w14:textId="1F4413DF" w:rsidR="000F0095" w:rsidRPr="006375B5" w:rsidRDefault="00BB1E95" w:rsidP="000F0095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ab/>
      </w:r>
    </w:p>
    <w:p w14:paraId="59662815" w14:textId="77777777" w:rsidR="005173F8" w:rsidRDefault="005173F8" w:rsidP="00E259BC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>
        <w:rPr>
          <w:rFonts w:ascii="Angsana New" w:hAnsi="Angsana New"/>
          <w:i/>
          <w:iCs/>
          <w:color w:val="000000"/>
          <w:sz w:val="30"/>
          <w:szCs w:val="30"/>
          <w:cs/>
        </w:rPr>
        <w:br w:type="page"/>
      </w:r>
    </w:p>
    <w:p w14:paraId="012D5DFF" w14:textId="0635CF80" w:rsidR="00901D8E" w:rsidRPr="006375B5" w:rsidRDefault="008E21E9" w:rsidP="00E259BC">
      <w:pPr>
        <w:spacing w:line="240" w:lineRule="auto"/>
        <w:ind w:left="900"/>
        <w:jc w:val="thaiDistribute"/>
        <w:rPr>
          <w:rFonts w:ascii="Angsana New" w:hAnsi="Angsana New" w:cstheme="minorBidi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lastRenderedPageBreak/>
        <w:t xml:space="preserve">การป้องกันความเสี่ยงในกระแสเงินสด </w:t>
      </w:r>
    </w:p>
    <w:p w14:paraId="57B12D28" w14:textId="4595BD66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</w:t>
      </w:r>
      <w:r w:rsidR="00F95798">
        <w:rPr>
          <w:rFonts w:ascii="Angsana New" w:hAnsi="Angsana New"/>
          <w:color w:val="000000"/>
          <w:sz w:val="30"/>
          <w:szCs w:val="30"/>
          <w:cs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การป้องกัน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 xml:space="preserve">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60980DDE" w14:textId="77777777" w:rsidR="00CC3AC7" w:rsidRPr="006375B5" w:rsidRDefault="00CC3AC7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958AFAC" w14:textId="23F3F202" w:rsidR="008E21E9" w:rsidRPr="006375B5" w:rsidRDefault="008E21E9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กำหนดให้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6375B5">
        <w:rPr>
          <w:rFonts w:ascii="Angsana New" w:hAnsi="Angsana New"/>
          <w:color w:val="000000"/>
          <w:sz w:val="30"/>
          <w:szCs w:val="30"/>
        </w:rPr>
        <w:t xml:space="preserve">(Spot element) 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รับรู้ในสำรองการป้องกันความเสี่ยงกระแสเงินสดในส่วนของเจ้าของ</w:t>
      </w:r>
    </w:p>
    <w:p w14:paraId="21FE6288" w14:textId="77777777" w:rsidR="00094BCB" w:rsidRDefault="00094BCB" w:rsidP="008E21E9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072B4CA8" w14:textId="6CBCCC8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จำนวนเงินที่สะสมไว้ในสำรองการป้องกันความเสี่ยงกระแสเงินสดจะ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232875D7" w14:textId="77777777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623D8468" w14:textId="77777777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สำหรับการป้องกันความเสี่ยง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รายการคาดการณ์อื่น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523D5FF8" w14:textId="5C759DA7" w:rsidR="004E400C" w:rsidRDefault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/>
          <w:sz w:val="30"/>
          <w:szCs w:val="30"/>
          <w:cs/>
        </w:rPr>
      </w:pPr>
    </w:p>
    <w:p w14:paraId="38DB5818" w14:textId="3292D22C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6375B5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กระแสเงินสด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177DBE">
        <w:rPr>
          <w:rFonts w:ascii="Angsana New" w:hAnsi="Angsana New"/>
          <w:color w:val="000000"/>
          <w:sz w:val="30"/>
          <w:szCs w:val="30"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</w:t>
      </w:r>
      <w:r w:rsidR="00F95798">
        <w:rPr>
          <w:rFonts w:ascii="Angsana New" w:hAnsi="Angsana New"/>
          <w:color w:val="000000"/>
          <w:sz w:val="30"/>
          <w:szCs w:val="30"/>
          <w:cs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การป้องกันความเสี่ยงกระทบกำไรหรือขาดทุน </w:t>
      </w:r>
    </w:p>
    <w:p w14:paraId="41B30CF2" w14:textId="77777777" w:rsidR="00E259BC" w:rsidRPr="006375B5" w:rsidRDefault="00E259B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C184E8E" w14:textId="283CDB3A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5B69FB3A" w14:textId="29F91428" w:rsidR="005173F8" w:rsidRDefault="005173F8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28"/>
          <w:szCs w:val="28"/>
        </w:rPr>
      </w:pPr>
      <w:r>
        <w:rPr>
          <w:rFonts w:ascii="Angsana New" w:hAnsi="Angsana New"/>
          <w:i/>
          <w:iCs/>
          <w:color w:val="000000"/>
          <w:sz w:val="28"/>
          <w:szCs w:val="28"/>
        </w:rPr>
        <w:br w:type="page"/>
      </w:r>
    </w:p>
    <w:p w14:paraId="0D0487B1" w14:textId="24EE0CB3" w:rsidR="00E259BC" w:rsidRPr="006375B5" w:rsidRDefault="00E259BC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lastRenderedPageBreak/>
        <w:t>การป้องกันความเสี่ยงของเงินลงทุนสุทธิในหน่วยงานต่างประเทศ</w:t>
      </w:r>
    </w:p>
    <w:p w14:paraId="6B8A6D15" w14:textId="78CE6E65" w:rsidR="008E21E9" w:rsidRDefault="00E259BC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สำหรับอนุพันธ์จะรับรู้ในกำไรขาดทุนเบ็ดเสร็จอื่นและแสดงเป็นสำรองจาก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นในต่างประเทศ</w:t>
      </w:r>
    </w:p>
    <w:p w14:paraId="226E0B2F" w14:textId="72AFD287" w:rsidR="00D2324F" w:rsidRDefault="00D2324F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6AF84B1D" w14:textId="3FEFD942" w:rsidR="00D2324F" w:rsidRPr="006375B5" w:rsidRDefault="00D2324F" w:rsidP="00D2324F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5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</w:t>
      </w:r>
      <w:r w:rsidR="0088302D">
        <w:rPr>
          <w:rFonts w:asciiTheme="majorBidi" w:eastAsia="EucrosiaUPCBold" w:hAnsiTheme="majorBidi" w:cstheme="majorBid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</w:p>
    <w:p w14:paraId="0A6B8FF7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 ลูกหนี้สัญญาเช่าและ</w:t>
      </w:r>
      <w:r w:rsidRPr="006375B5">
        <w:rPr>
          <w:rFonts w:ascii="Angsana New" w:hAnsi="Angsana New" w:hint="cs"/>
          <w:sz w:val="30"/>
          <w:szCs w:val="30"/>
          <w:cs/>
        </w:rPr>
        <w:t xml:space="preserve">วงเงินให้สินเชื่อที่อนุมัติซึ่งไม่ได้วัดมูลค่าด้วยมูลค่ายุติธรรมผ่านกำไรหรือขาดทุน </w:t>
      </w:r>
    </w:p>
    <w:p w14:paraId="5B7EB25F" w14:textId="2D28D692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68DD6D5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กลุ่มบริษัทรับรู้ผล</w:t>
      </w:r>
      <w:r w:rsidRPr="006375B5">
        <w:rPr>
          <w:rFonts w:ascii="Angsana New" w:hAnsi="Angsana New" w:hint="cs"/>
          <w:sz w:val="30"/>
          <w:szCs w:val="30"/>
          <w:cs/>
        </w:rPr>
        <w:t xml:space="preserve">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6375B5">
        <w:rPr>
          <w:rFonts w:ascii="Angsana New" w:hAnsi="Angsana New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2A776792" w14:textId="77777777" w:rsidR="00D2324F" w:rsidRPr="006375B5" w:rsidRDefault="00D2324F" w:rsidP="00D2324F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CD1CB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</w:t>
      </w:r>
      <w:r w:rsidRPr="006375B5">
        <w:rPr>
          <w:rFonts w:ascii="Angsana New" w:hAnsi="Angsana New" w:hint="eastAsia"/>
          <w:sz w:val="30"/>
          <w:szCs w:val="30"/>
          <w:cs/>
        </w:rPr>
        <w:t>โดยพิจารณาถึงการคาดการณ์ในอนาคตประกอบกับประสบการณ์ในอดีต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</w:t>
      </w:r>
      <w:r w:rsidRPr="006375B5">
        <w:rPr>
          <w:rFonts w:ascii="Angsana New" w:hAnsi="Angsana New"/>
          <w:sz w:val="30"/>
          <w:szCs w:val="30"/>
          <w:cs/>
        </w:rPr>
        <w:t>คำนวณโดยใช้มูลค่าปัจจุบันของจำนวนเงินที่</w:t>
      </w:r>
      <w:r w:rsidRPr="006375B5">
        <w:rPr>
          <w:rFonts w:ascii="Angsana New" w:hAnsi="Angsana New" w:hint="cs"/>
          <w:sz w:val="30"/>
          <w:szCs w:val="30"/>
          <w:cs/>
        </w:rPr>
        <w:t>คาดว่าจะ</w:t>
      </w:r>
      <w:r w:rsidRPr="006375B5">
        <w:rPr>
          <w:rFonts w:ascii="Angsana New" w:hAnsi="Angsana New"/>
          <w:sz w:val="30"/>
          <w:szCs w:val="30"/>
          <w:cs/>
        </w:rPr>
        <w:t>ไม่ได้รับคิดลดด้วยอัตราดอกเบี้ยที่แท้จริงของสินทรัพย์ทางการเงิน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4D44A2F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0F2EF0E0" w14:textId="1C8FBC9C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ว่าสินทรัพย์ทางการเงินมีความเสี่ยงด้านเครดิตต่ำเมื่อเป็นสินทรัพย์ทางเงินของกิจการที่เกี่ยวข้องก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ความเสี่ยงด้านเครดิตต่ำด้วยผลขาดทุนด้านเครดิตที่คาดว่าจะเกิดขึ้นในอีก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</w:t>
      </w:r>
    </w:p>
    <w:p w14:paraId="16DB8856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09FF3D" w14:textId="05DEACBC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6375B5">
        <w:rPr>
          <w:rFonts w:ascii="Angsana New" w:hAnsi="Angsana New"/>
          <w:sz w:val="30"/>
          <w:szCs w:val="30"/>
        </w:rPr>
        <w:t> </w:t>
      </w:r>
      <w:r w:rsidR="009076A4">
        <w:rPr>
          <w:rFonts w:ascii="Angsana New" w:hAnsi="Angsana New"/>
          <w:sz w:val="30"/>
          <w:szCs w:val="30"/>
        </w:rPr>
        <w:t>180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  <w:r w:rsidRPr="006375B5">
        <w:rPr>
          <w:rFonts w:ascii="Angsana New" w:hAnsi="Angsana New"/>
          <w:sz w:val="30"/>
          <w:szCs w:val="30"/>
        </w:rPr>
        <w:t> </w:t>
      </w:r>
      <w:r w:rsidRPr="006375B5">
        <w:rPr>
          <w:rFonts w:ascii="Angsana New" w:hAnsi="Angsana New"/>
          <w:sz w:val="30"/>
          <w:szCs w:val="30"/>
          <w:cs/>
        </w:rPr>
        <w:t>มีการเปลี่ยนแปลงของการดำเนินงานที่ถดถอยอย่างมีนัยสำคัญของลูกหนี้ หรือมี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3D91C99C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ABBE9F5" w14:textId="77777777" w:rsidR="00516CF0" w:rsidRDefault="00516CF0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1CF048A8" w14:textId="500C80F4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พิจารณาว่า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สินทรัพย์ทางการเงินจะเกิดการ</w:t>
      </w:r>
      <w:r w:rsidRPr="006375B5">
        <w:rPr>
          <w:rFonts w:ascii="Angsana New" w:hAnsi="Angsana New"/>
          <w:sz w:val="30"/>
          <w:szCs w:val="30"/>
          <w:cs/>
        </w:rPr>
        <w:t>ผิด</w:t>
      </w:r>
      <w:r w:rsidRPr="006375B5">
        <w:rPr>
          <w:rFonts w:ascii="Angsana New" w:hAnsi="Angsana New" w:hint="cs"/>
          <w:sz w:val="30"/>
          <w:szCs w:val="30"/>
          <w:cs/>
        </w:rPr>
        <w:t>สัญญา</w:t>
      </w:r>
      <w:r w:rsidRPr="006375B5">
        <w:rPr>
          <w:rFonts w:ascii="Angsana New" w:hAnsi="Angsana New"/>
          <w:sz w:val="30"/>
          <w:szCs w:val="30"/>
          <w:cs/>
        </w:rPr>
        <w:t>เมื่อ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920067C" w14:textId="33251EE8" w:rsidR="00D2324F" w:rsidRPr="006375B5" w:rsidRDefault="00D2324F" w:rsidP="009C754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ผู้กู้</w:t>
      </w:r>
      <w:r w:rsidRPr="006375B5">
        <w:rPr>
          <w:rFonts w:ascii="Angsana New" w:hAnsi="Angsana New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ได้เต็มจำนวน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อีกทั้งกลุ่มบริษัทไม่มี</w:t>
      </w:r>
      <w:r w:rsidRPr="006375B5">
        <w:rPr>
          <w:rFonts w:ascii="Angsana New" w:hAnsi="Angsana New"/>
          <w:sz w:val="30"/>
          <w:szCs w:val="30"/>
          <w:cs/>
        </w:rPr>
        <w:t>สิทธิในการไล่เบี้ย เช่น การ</w:t>
      </w:r>
      <w:r w:rsidRPr="006375B5">
        <w:rPr>
          <w:rFonts w:ascii="Angsana New" w:hAnsi="Angsana New" w:hint="cs"/>
          <w:sz w:val="30"/>
          <w:szCs w:val="30"/>
          <w:cs/>
        </w:rPr>
        <w:t>ยึด</w:t>
      </w:r>
      <w:r w:rsidRPr="006375B5">
        <w:rPr>
          <w:rFonts w:ascii="Angsana New" w:hAnsi="Angsana New"/>
          <w:sz w:val="30"/>
          <w:szCs w:val="30"/>
          <w:cs/>
        </w:rPr>
        <w:t>หลักประกัน (</w:t>
      </w:r>
      <w:r w:rsidRPr="006375B5">
        <w:rPr>
          <w:rFonts w:ascii="Angsana New" w:hAnsi="Angsana New" w:hint="cs"/>
          <w:sz w:val="30"/>
          <w:szCs w:val="30"/>
          <w:cs/>
        </w:rPr>
        <w:t>หากมีการวางหลักประกัน</w:t>
      </w:r>
      <w:r w:rsidRPr="006375B5">
        <w:rPr>
          <w:rFonts w:ascii="Angsana New" w:hAnsi="Angsana New"/>
          <w:sz w:val="30"/>
          <w:szCs w:val="30"/>
          <w:cs/>
        </w:rPr>
        <w:t>)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หรือ </w:t>
      </w:r>
    </w:p>
    <w:p w14:paraId="6CA59863" w14:textId="08ABE476" w:rsidR="00D2324F" w:rsidRPr="006375B5" w:rsidRDefault="00D2324F" w:rsidP="00D2324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sz w:val="30"/>
          <w:szCs w:val="30"/>
          <w:cs/>
        </w:rPr>
        <w:t xml:space="preserve">สินทรัพย์ทางการเงินค้างชำระเกินกว่า </w:t>
      </w:r>
      <w:r w:rsidRPr="000E564C">
        <w:rPr>
          <w:rFonts w:ascii="Angsana New" w:hAnsi="Angsana New"/>
          <w:sz w:val="30"/>
          <w:szCs w:val="30"/>
        </w:rPr>
        <w:t>90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27D409E6" w14:textId="77777777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i/>
          <w:iCs/>
        </w:rPr>
      </w:pPr>
    </w:p>
    <w:p w14:paraId="0C8C80D1" w14:textId="4F12074B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6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Pr="006375B5">
        <w:rPr>
          <w:i/>
          <w:iCs/>
          <w:cs/>
        </w:rPr>
        <w:t>การตัดจำหน่าย</w:t>
      </w:r>
    </w:p>
    <w:p w14:paraId="0536979D" w14:textId="2730CC4F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อย่างสมเหตุสมผลว่าจะได้รับคืน</w:t>
      </w:r>
      <w:r w:rsidRPr="006375B5">
        <w:rPr>
          <w:rFonts w:ascii="Angsana New" w:hAnsi="Angsana New" w:hint="cs"/>
          <w:sz w:val="30"/>
          <w:szCs w:val="30"/>
          <w:cs/>
        </w:rPr>
        <w:t>เงิน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หากมีการรับเงินคืนในภายหลังจากสินทรัพย์ที่มีการตัดจำหน่ายแล้ว 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จะรับรู้เป็นการกลับรายการการด้อยค่าในกำไรหรือขาดทุนในงวดที่ได้รับคืน</w:t>
      </w:r>
    </w:p>
    <w:p w14:paraId="788E5868" w14:textId="12BC6194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/>
          <w:sz w:val="30"/>
          <w:szCs w:val="30"/>
        </w:rPr>
      </w:pPr>
    </w:p>
    <w:p w14:paraId="45C31D0D" w14:textId="3A8F992D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7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="00CB3E33">
        <w:rPr>
          <w:rFonts w:hint="cs"/>
          <w:i/>
          <w:iCs/>
          <w:cs/>
        </w:rPr>
        <w:t>ดอกเบี้ย</w:t>
      </w:r>
    </w:p>
    <w:p w14:paraId="20A08A7F" w14:textId="250252FB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ในการคำนวณดอกเบี้ยรับและดอกเบี้ยจ่าย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อัตราดอกเบี้ยที่แท้จริงจะนำมาใช้กับมูลค่าตามบัญชีขั้นต้นของสินทรัพย์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เมื่อสินทรัพย์ไม่มี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หรือราคาทุนตัดจำหน่ายของหนี้สิน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อย่างไรก็ตามสำหรับสินทรัพย์ทางการเงินที่มี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การด้อยค่าด้านเครดิตภายหลังการรับรู้เมื่อเริ่มแรก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หากสินทรัพย์ไม่มีการด้อยค่าด้านเครดิตอีกต่อไป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5089D5B5" w14:textId="77777777" w:rsidR="000575C9" w:rsidRPr="00D2324F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eastAsia="x-none"/>
        </w:rPr>
      </w:pPr>
    </w:p>
    <w:p w14:paraId="48DA62D4" w14:textId="4CDFACEB" w:rsidR="00326EE5" w:rsidRPr="006375B5" w:rsidRDefault="00326EE5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เงินสดและรายการเทียบเท่าเงินสด</w:t>
      </w:r>
    </w:p>
    <w:p w14:paraId="7D0E2C7D" w14:textId="77777777" w:rsidR="00326EE5" w:rsidRPr="006375B5" w:rsidRDefault="00326EE5" w:rsidP="00326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2"/>
          <w:szCs w:val="22"/>
        </w:rPr>
      </w:pPr>
    </w:p>
    <w:p w14:paraId="23CDBC09" w14:textId="503703B3" w:rsidR="0077685B" w:rsidRPr="006375B5" w:rsidRDefault="00326EE5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</w:t>
      </w:r>
      <w:r w:rsidR="008C0838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/>
          <w:sz w:val="30"/>
          <w:szCs w:val="30"/>
          <w:cs/>
        </w:rPr>
        <w:t>และเงินลงทุนระยะสั้นที่มีสภาพคล่องสูง</w:t>
      </w:r>
      <w:r w:rsidR="008C0838" w:rsidRPr="00D111DC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  <w:r w:rsidR="008C0838" w:rsidRPr="00425B3A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 xml:space="preserve"> </w:t>
      </w:r>
      <w:r w:rsidR="0077685B" w:rsidRPr="006375B5">
        <w:rPr>
          <w:rFonts w:ascii="Angsana New" w:hAnsi="Angsana New"/>
          <w:sz w:val="30"/>
          <w:szCs w:val="30"/>
          <w:cs/>
        </w:rPr>
        <w:t>เงินเบิกเกินบัญชีธนาคารซึ่งจะต้องชำระคืนเมื่อทวงถามถือเป็นส่วนหนึ่งของกิจกรรมจัดหาเงินในงบกระแสเงินสด</w:t>
      </w:r>
    </w:p>
    <w:p w14:paraId="71ECFBD2" w14:textId="2C5D9674" w:rsidR="00FC4641" w:rsidRDefault="00FC4641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C4BC76F" w14:textId="2D3F4C9C" w:rsidR="00B10D4B" w:rsidRPr="006375B5" w:rsidRDefault="00B10D4B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ลูกหนี้การค้า</w:t>
      </w:r>
      <w:r w:rsidR="00337AB4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และลูกหนี้อื่น</w:t>
      </w:r>
    </w:p>
    <w:p w14:paraId="122EC96A" w14:textId="051E81DC" w:rsidR="00B10D4B" w:rsidRPr="006375B5" w:rsidRDefault="00B10D4B" w:rsidP="00B10D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DEEC959" w14:textId="1F2B9F04" w:rsidR="00337AB4" w:rsidRPr="006375B5" w:rsidRDefault="00337AB4" w:rsidP="008B3E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="00DB2207"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รับรู้เมื่อกลุ่มบริษัทมีสิทธิที่ปราศจากเงื่อนไขในการได้รับสิ่งตอบแทนตามสัญญา</w:t>
      </w:r>
      <w:r w:rsidR="008B3EA8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 หนี้สูญจะถูกตัดจำหน่ายเมื่อเกิดขึ้น</w:t>
      </w:r>
    </w:p>
    <w:p w14:paraId="1CAF2118" w14:textId="77777777" w:rsidR="00337AB4" w:rsidRPr="006375B5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6ABA44DB" w14:textId="77777777" w:rsidR="00D33C97" w:rsidRDefault="00D33C97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05954D52" w14:textId="1C6F0908" w:rsidR="00337AB4" w:rsidRPr="006375B5" w:rsidRDefault="00337AB4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กลุ่มบริ</w:t>
      </w:r>
      <w:r w:rsidRPr="006375B5">
        <w:rPr>
          <w:rFonts w:ascii="Angsana New" w:hAnsi="Angsana New" w:hint="cs"/>
          <w:sz w:val="30"/>
          <w:szCs w:val="30"/>
          <w:cs/>
        </w:rPr>
        <w:t>ษัทประมาณผลขาดทุนด้านเครดิตที่คาดว่าจะเกิดขึ้นตลอดอายุของสัญญา ซึ่งประมาณการโดยใช้ตาราง</w:t>
      </w:r>
      <w:r w:rsidR="00C43CC8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</w:t>
      </w:r>
      <w:r w:rsidRPr="006375B5">
        <w:rPr>
          <w:rFonts w:ascii="Angsana New" w:hAnsi="Angsana New"/>
          <w:sz w:val="30"/>
          <w:szCs w:val="30"/>
          <w:cs/>
        </w:rPr>
        <w:t>เพื่อหาอัตราผลขาดทุนด้านเครดิตที่คาดว่าจะเกิดขึ้น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ซึ่งวิธีดังกล่าว</w:t>
      </w:r>
      <w:r w:rsidRPr="006375B5">
        <w:rPr>
          <w:rFonts w:ascii="Angsana New" w:hAnsi="Angsana New"/>
          <w:sz w:val="30"/>
          <w:szCs w:val="30"/>
          <w:cs/>
        </w:rPr>
        <w:t>มีการจัดกลุ่มลูกหนี้ตามความเสี่ยงด้านเครดิตที่มีลักษณะร่วมกันและตามระยะเวลาที่เกินกำหนดชำระ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 w:hint="cs"/>
          <w:sz w:val="30"/>
          <w:szCs w:val="30"/>
          <w:cs/>
        </w:rPr>
        <w:t xml:space="preserve"> โดยนำข้อมูลผลขาดทุนที่เกิดขึ้นในอดีต </w:t>
      </w:r>
      <w:r w:rsidR="002C68AF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4CB1394" w14:textId="7A6F8643" w:rsidR="007E08C0" w:rsidRPr="006375B5" w:rsidRDefault="007E08C0" w:rsidP="009E1F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7AC5D3" w14:textId="76B7B1D5" w:rsidR="002C252F" w:rsidRPr="006375B5" w:rsidRDefault="00F6232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ลูกหนี้ตามสัญ</w:t>
      </w:r>
      <w:r w:rsidR="00BE6F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ญ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าเช่</w:t>
      </w:r>
      <w:r w:rsidR="002C252F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</w:t>
      </w:r>
      <w:r w:rsidR="00C8459B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เงินทุน</w:t>
      </w:r>
    </w:p>
    <w:p w14:paraId="2E03F3EA" w14:textId="77777777" w:rsidR="002C252F" w:rsidRPr="006375B5" w:rsidRDefault="002C252F" w:rsidP="002C252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Cs w:val="18"/>
        </w:rPr>
      </w:pPr>
    </w:p>
    <w:p w14:paraId="1CB9777F" w14:textId="40F462DA" w:rsidR="00CB3E33" w:rsidRDefault="00BB62A3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ลูกหนี้ตามสั</w:t>
      </w:r>
      <w:r w:rsidR="00270C81" w:rsidRPr="006375B5">
        <w:rPr>
          <w:rFonts w:ascii="Angsana New" w:hAnsi="Angsana New"/>
          <w:sz w:val="30"/>
          <w:szCs w:val="30"/>
          <w:cs/>
        </w:rPr>
        <w:t>ญญาเช่า</w:t>
      </w:r>
      <w:r w:rsidR="00C8459B">
        <w:rPr>
          <w:rFonts w:ascii="Angsana New" w:hAnsi="Angsana New" w:hint="cs"/>
          <w:sz w:val="30"/>
          <w:szCs w:val="30"/>
          <w:cs/>
        </w:rPr>
        <w:t>เงินทุน</w:t>
      </w:r>
      <w:r w:rsidR="00270C81" w:rsidRPr="006375B5">
        <w:rPr>
          <w:rFonts w:ascii="Angsana New" w:hAnsi="Angsana New"/>
          <w:sz w:val="30"/>
          <w:szCs w:val="30"/>
          <w:cs/>
        </w:rPr>
        <w:t>แสดงด้วยมูลค่าแรกเริ่มตามสัญญาเช่า หักด้วย</w:t>
      </w:r>
      <w:r w:rsidR="00F62325" w:rsidRPr="006375B5">
        <w:rPr>
          <w:rFonts w:ascii="Angsana New" w:hAnsi="Angsana New"/>
          <w:sz w:val="30"/>
          <w:szCs w:val="30"/>
          <w:cs/>
        </w:rPr>
        <w:t>ดอกเบี้ยรับ</w:t>
      </w:r>
      <w:r w:rsidR="00270C81" w:rsidRPr="006375B5">
        <w:rPr>
          <w:rFonts w:ascii="Angsana New" w:hAnsi="Angsana New"/>
          <w:sz w:val="30"/>
          <w:szCs w:val="30"/>
          <w:cs/>
        </w:rPr>
        <w:t>รอการรับรู้ และ</w:t>
      </w:r>
      <w:r w:rsidR="00D12685">
        <w:rPr>
          <w:rFonts w:ascii="Angsana New" w:hAnsi="Angsana New" w:hint="cs"/>
          <w:sz w:val="30"/>
          <w:szCs w:val="30"/>
          <w:cs/>
        </w:rPr>
        <w:t>ค่า</w:t>
      </w:r>
      <w:r w:rsidR="00D12685" w:rsidRPr="00D12685">
        <w:rPr>
          <w:rFonts w:ascii="Angsana New" w:hAnsi="Angsana New" w:hint="cs"/>
          <w:sz w:val="30"/>
          <w:szCs w:val="30"/>
          <w:cs/>
        </w:rPr>
        <w:t>เผื่อผลขาดทุนด้านเครดิตที่คาดว่าจะเกิดขึ้น</w:t>
      </w:r>
      <w:r w:rsidR="00D12685" w:rsidRPr="00D12685">
        <w:rPr>
          <w:rFonts w:ascii="Angsana New" w:hAnsi="Angsana New"/>
          <w:sz w:val="30"/>
          <w:szCs w:val="30"/>
          <w:cs/>
        </w:rPr>
        <w:t xml:space="preserve">  </w:t>
      </w:r>
    </w:p>
    <w:p w14:paraId="19109420" w14:textId="77777777" w:rsidR="00D12685" w:rsidRDefault="00D12685" w:rsidP="00D12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cs/>
        </w:rPr>
      </w:pPr>
    </w:p>
    <w:p w14:paraId="68ABA0AA" w14:textId="490175A4" w:rsidR="00E62C9D" w:rsidRPr="006375B5" w:rsidRDefault="00E62C9D" w:rsidP="00936843">
      <w:pPr>
        <w:pStyle w:val="BodyText2"/>
        <w:numPr>
          <w:ilvl w:val="1"/>
          <w:numId w:val="20"/>
        </w:numPr>
        <w:jc w:val="thaiDistribute"/>
        <w:rPr>
          <w:b/>
          <w:bCs/>
          <w:i/>
          <w:iCs/>
        </w:rPr>
      </w:pPr>
      <w:r w:rsidRPr="006375B5">
        <w:rPr>
          <w:b/>
          <w:bCs/>
          <w:i/>
          <w:iCs/>
          <w:cs/>
        </w:rPr>
        <w:t>อสังหาริมทรัพย์พัฒนา</w:t>
      </w:r>
      <w:r w:rsidR="006574D8" w:rsidRPr="006375B5">
        <w:rPr>
          <w:rFonts w:hint="cs"/>
          <w:b/>
          <w:bCs/>
          <w:i/>
          <w:iCs/>
          <w:cs/>
        </w:rPr>
        <w:t>เพื่อ</w:t>
      </w:r>
      <w:r w:rsidR="00C34409" w:rsidRPr="006375B5">
        <w:rPr>
          <w:rFonts w:hint="cs"/>
          <w:b/>
          <w:bCs/>
          <w:i/>
          <w:iCs/>
          <w:cs/>
        </w:rPr>
        <w:t>ขาย</w:t>
      </w:r>
    </w:p>
    <w:p w14:paraId="580AFE13" w14:textId="77777777" w:rsidR="00774ED5" w:rsidRPr="006375B5" w:rsidRDefault="00774ED5" w:rsidP="00774ED5">
      <w:pPr>
        <w:pStyle w:val="BodyText2"/>
        <w:ind w:left="518"/>
        <w:jc w:val="thaiDistribute"/>
        <w:rPr>
          <w:b/>
          <w:bCs/>
          <w:i/>
          <w:iCs/>
          <w:sz w:val="20"/>
          <w:szCs w:val="20"/>
          <w:cs/>
        </w:rPr>
      </w:pPr>
    </w:p>
    <w:p w14:paraId="76C2FCED" w14:textId="24F7694D" w:rsidR="00774ED5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อสังหาริมทรัพย์พัฒนาเพื่อขายคือ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อสังหาริมทรัพย์ที่ถือไว้ด้วยความตั้งใจในการพัฒนาเพื่อขายในการดำเนินธุรกิจปกติ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ประกอบไปด้วย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อสังหาริมทรัพย์ระหว่างพัฒนา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ส่วนที่เสร็จพร้อมขายอสังหาริมทรัพย์นี้วัดมูลค่าด้วยราคาทุนหรือมูลค่าสุทธิที่จะได้รับแล้วแต่ราคาใดจะตํ่ากว่า</w:t>
      </w:r>
    </w:p>
    <w:p w14:paraId="428F6D77" w14:textId="784BD895" w:rsidR="002A32F9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316E05D0" w14:textId="3716C403" w:rsidR="00774ED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ต้นทุนของอสังหาริมทรัพย์พัฒนาเพื่อขายประกอบด้วย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ต้นทุนที่ดินรวมต้นทุนในการได้มา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ค่าถมดิน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C02E30" w:rsidRPr="006375B5">
        <w:rPr>
          <w:rFonts w:ascii="Angsana New" w:hAnsi="Angsana New" w:hint="cs"/>
          <w:sz w:val="30"/>
          <w:szCs w:val="30"/>
          <w:cs/>
        </w:rPr>
        <w:t xml:space="preserve">ต้นทุนค่าพนักงานที่เกี่ยวข้องกับการก่อสร้าง </w:t>
      </w:r>
      <w:r w:rsidRPr="006375B5">
        <w:rPr>
          <w:rFonts w:ascii="Angsana New" w:hAnsi="Angsana New" w:hint="cs"/>
          <w:sz w:val="30"/>
          <w:szCs w:val="30"/>
          <w:cs/>
        </w:rPr>
        <w:t>ค่าใช้จ่ายในการพัฒนา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และค่าใช้จ่ายอื่นๆ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ที่เกี่ยวข้อง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="00B23D9D" w:rsidRPr="006375B5">
        <w:rPr>
          <w:rFonts w:ascii="Angsana New" w:hAnsi="Angsana New" w:hint="cs"/>
          <w:sz w:val="30"/>
          <w:szCs w:val="30"/>
          <w:cs/>
        </w:rPr>
        <w:t>ที่เกี่ยวข้องกับการพัฒนา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อสังหาริมทรัพย์พัฒนาเพื่อขายรวมเป็นราคาทุนของสินทรัพย์จนกระทั่งการพัฒนาสำเร็จ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รวมการปันส่วนของค่าใช้จ่ายในการพัฒนาสินทรัพย์ส่วนกลางของโครงการที่เกี่ยวข้อง</w:t>
      </w:r>
    </w:p>
    <w:p w14:paraId="6B0EE53A" w14:textId="77777777" w:rsidR="007846D5" w:rsidRDefault="007846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33C2982" w14:textId="7EF2D96A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อสังหาริมทรัพย์พัฒนาเพื่อขายรวมถึงที่ดินที่กลุ่มบริษัท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ถือครองไว้เพื่อรอการพัฒนาเป็นอสังหาริมทรัพย์เพื่อขายในอนาคต</w:t>
      </w:r>
    </w:p>
    <w:p w14:paraId="7611429B" w14:textId="77777777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35211C" w14:textId="33739272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</w:t>
      </w:r>
      <w:r w:rsidR="00C73536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การพัฒนาอสังหาริมทรัพย์จนกระทั่งการพัฒนาสำเร็จและค่าใช้จ่ายที่จำเป็นโดยประมาณในการขาย</w:t>
      </w:r>
    </w:p>
    <w:p w14:paraId="1E61E190" w14:textId="77777777" w:rsidR="00FE5E22" w:rsidRDefault="00FE5E22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3F764C" w14:textId="1808A2FF" w:rsidR="00E62C9D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เมื่อมีการขายอสังหาริมทรัพย์พัฒนาเพื่อขาย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ูลค่าตามบัญชีของอสังหาริมทรัพย์ดังกล่าวจะถูกรับรู้เป็นค่าใช้จ่ายในงวดเดียวกันกับที่มีการรับรู้รายได้ที่เกี่ยวข้อง</w:t>
      </w:r>
    </w:p>
    <w:p w14:paraId="41F5A579" w14:textId="51AA99A5" w:rsidR="00D33C97" w:rsidRDefault="00D33C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4F5849E9" w14:textId="3669AC70" w:rsidR="00244117" w:rsidRPr="006375B5" w:rsidRDefault="00244117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อสังหาริมทรัพย์เพื่อการลงทุน</w:t>
      </w:r>
    </w:p>
    <w:p w14:paraId="09184059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2693B80" w14:textId="0BF30BE3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อสังหาริมทรัพย์เพื่อการลงทุนได้แก่</w:t>
      </w:r>
      <w:r w:rsidR="003D58E4" w:rsidRPr="006375B5">
        <w:rPr>
          <w:rFonts w:ascii="Angsana New" w:hAnsi="Angsana New" w:hint="cs"/>
          <w:sz w:val="30"/>
          <w:szCs w:val="30"/>
          <w:cs/>
        </w:rPr>
        <w:t>ที่ดิน อาคาร และสินทรัพย์สิทธิการใช้ที่กลุ่มบริษัท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</w:t>
      </w:r>
      <w:r w:rsidR="005D51FD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</w:t>
      </w:r>
      <w:r w:rsidR="000370C0" w:rsidRPr="006375B5">
        <w:rPr>
          <w:rFonts w:ascii="Angsana New" w:hAnsi="Angsana New" w:hint="cs"/>
          <w:sz w:val="30"/>
          <w:szCs w:val="30"/>
          <w:cs/>
        </w:rPr>
        <w:t>ดำเนินงาน</w:t>
      </w:r>
    </w:p>
    <w:p w14:paraId="1A1C5493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FCDA284" w14:textId="1DF04682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2" w:name="_Hlk24556714"/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bookmarkEnd w:id="2"/>
      <w:r w:rsidR="00B31C6C" w:rsidRPr="006375B5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6375B5">
        <w:rPr>
          <w:rFonts w:ascii="Angsana New" w:hAnsi="Angsana New"/>
          <w:sz w:val="30"/>
          <w:szCs w:val="30"/>
          <w:cs/>
        </w:rPr>
        <w:t>ราคาทุนหักค่าเสื่อมราคาสะสมและขาดทุนจากการด้อยค่า</w:t>
      </w:r>
      <w:r w:rsidR="000370C0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  <w:r w:rsidR="00DD52FA">
        <w:rPr>
          <w:rFonts w:ascii="Angsana New" w:hAnsi="Angsana New" w:hint="cs"/>
          <w:sz w:val="30"/>
          <w:szCs w:val="30"/>
          <w:cs/>
        </w:rPr>
        <w:t xml:space="preserve"> อสังหาริมทรัพย์เพื่อการลงทุนที่เป็นเงินตราต่างประเทศแปลงค่าเป็นสกุลเงินบาท </w:t>
      </w:r>
      <w:r w:rsidR="00DD52FA">
        <w:rPr>
          <w:rFonts w:ascii="Angsana New" w:hAnsi="Angsana New"/>
          <w:sz w:val="30"/>
          <w:szCs w:val="30"/>
          <w:cs/>
        </w:rPr>
        <w:br/>
      </w:r>
      <w:r w:rsidR="00DD52FA">
        <w:rPr>
          <w:rFonts w:ascii="Angsana New" w:hAnsi="Angsana New" w:hint="cs"/>
          <w:sz w:val="30"/>
          <w:szCs w:val="30"/>
          <w:cs/>
        </w:rPr>
        <w:t>โดยใช้อัตราแลกเปลี่ยน ณ วันที่เกิดรายการ</w:t>
      </w:r>
    </w:p>
    <w:p w14:paraId="5B7BEDF3" w14:textId="77777777" w:rsidR="009B5526" w:rsidRPr="006375B5" w:rsidRDefault="009B5526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6B37222" w14:textId="77777777" w:rsidR="003D58E4" w:rsidRPr="006375B5" w:rsidRDefault="00244117" w:rsidP="003D58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ค่าเสื่อมราคาคำนวณโดยวิธีเส้นตรงตามอายุการให้ประโยชน์โดยประมาณของสินทรัพย์แต่ละรายการ </w:t>
      </w:r>
      <w:r w:rsidR="003D58E4" w:rsidRPr="006375B5">
        <w:rPr>
          <w:rFonts w:ascii="Angsana New" w:hAnsi="Angsana New" w:hint="cs"/>
          <w:sz w:val="30"/>
          <w:szCs w:val="30"/>
          <w:cs/>
        </w:rPr>
        <w:t>และรับรู้ในกำไรหรือขาดทุน ทั้งนี้</w:t>
      </w:r>
      <w:r w:rsidR="003D58E4" w:rsidRPr="006375B5">
        <w:rPr>
          <w:rFonts w:ascii="Angsana New" w:hAnsi="Angsana New"/>
          <w:sz w:val="30"/>
          <w:szCs w:val="30"/>
          <w:cs/>
        </w:rPr>
        <w:t>กลุ่มบริษัทไม่คิดค่าเสื่อมราคาสำหรับที่ดินและ</w:t>
      </w:r>
      <w:r w:rsidR="003D58E4" w:rsidRPr="006375B5">
        <w:rPr>
          <w:rFonts w:ascii="Angsana New" w:hAnsi="Angsana New" w:hint="cs"/>
          <w:sz w:val="30"/>
          <w:szCs w:val="30"/>
          <w:cs/>
        </w:rPr>
        <w:t>สิน</w:t>
      </w:r>
      <w:r w:rsidR="003D58E4" w:rsidRPr="006375B5">
        <w:rPr>
          <w:rFonts w:ascii="Angsana New" w:hAnsi="Angsana New"/>
          <w:sz w:val="30"/>
          <w:szCs w:val="30"/>
          <w:cs/>
        </w:rPr>
        <w:t>ทรัพย์ที่อยู่ระหว่างการก่อสร้าง</w:t>
      </w:r>
    </w:p>
    <w:p w14:paraId="235617C3" w14:textId="77777777" w:rsidR="003D58E4" w:rsidRPr="006375B5" w:rsidRDefault="003D58E4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B0A5E5C" w14:textId="15F9D705" w:rsidR="00244117" w:rsidRPr="006375B5" w:rsidRDefault="00244117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9108" w:type="dxa"/>
        <w:tblInd w:w="432" w:type="dxa"/>
        <w:tblLook w:val="0000" w:firstRow="0" w:lastRow="0" w:firstColumn="0" w:lastColumn="0" w:noHBand="0" w:noVBand="0"/>
      </w:tblPr>
      <w:tblGrid>
        <w:gridCol w:w="4140"/>
        <w:gridCol w:w="2448"/>
        <w:gridCol w:w="2520"/>
      </w:tblGrid>
      <w:tr w:rsidR="00095C3D" w:rsidRPr="006375B5" w14:paraId="78803FF9" w14:textId="77777777" w:rsidTr="00DB58C4">
        <w:tc>
          <w:tcPr>
            <w:tcW w:w="4140" w:type="dxa"/>
            <w:shd w:val="clear" w:color="auto" w:fill="auto"/>
            <w:vAlign w:val="bottom"/>
          </w:tcPr>
          <w:p w14:paraId="1962DDE6" w14:textId="0E88465D" w:rsidR="00095C3D" w:rsidRPr="006375B5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</w:t>
            </w:r>
            <w:r w:rsidR="009F4894">
              <w:rPr>
                <w:rFonts w:ascii="Angsana New" w:hAnsi="Angsana New" w:hint="cs"/>
                <w:sz w:val="30"/>
                <w:szCs w:val="30"/>
                <w:cs/>
              </w:rPr>
              <w:t>ใช้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2448" w:type="dxa"/>
          </w:tcPr>
          <w:p w14:paraId="00E783EB" w14:textId="5F4FD25B" w:rsidR="00095C3D" w:rsidRPr="00133748" w:rsidRDefault="00133748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10</w:t>
            </w:r>
            <w:r w:rsidR="00095C3D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95C3D" w:rsidRPr="00133748">
              <w:rPr>
                <w:rFonts w:ascii="Angsana New" w:hAnsi="Angsana New"/>
                <w:sz w:val="30"/>
                <w:szCs w:val="30"/>
              </w:rPr>
              <w:t>-</w:t>
            </w:r>
            <w:r w:rsidR="00095C3D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476FA2" w:rsidRPr="00133748">
              <w:rPr>
                <w:rFonts w:ascii="Angsana New" w:hAnsi="Angsana New"/>
                <w:sz w:val="30"/>
                <w:szCs w:val="30"/>
              </w:rPr>
              <w:t>6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520" w:type="dxa"/>
          </w:tcPr>
          <w:p w14:paraId="4CBC8D29" w14:textId="51A53A46" w:rsidR="00095C3D" w:rsidRPr="00133748" w:rsidRDefault="00095C3D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="009F4894"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 ตาม</w:t>
            </w:r>
            <w:r w:rsidR="0089563D" w:rsidRPr="00133748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 w:rsidR="009F4894" w:rsidRPr="00133748"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84289A" w:rsidRPr="006375B5" w14:paraId="4E96139A" w14:textId="77777777" w:rsidTr="00DB58C4">
        <w:tc>
          <w:tcPr>
            <w:tcW w:w="4140" w:type="dxa"/>
            <w:shd w:val="clear" w:color="auto" w:fill="auto"/>
            <w:vAlign w:val="bottom"/>
          </w:tcPr>
          <w:p w14:paraId="27D2A08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448" w:type="dxa"/>
          </w:tcPr>
          <w:p w14:paraId="5664275D" w14:textId="4EC17D0F" w:rsidR="0084289A" w:rsidRPr="00133748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 xml:space="preserve">16 - </w:t>
            </w:r>
            <w:r w:rsidR="00095C3D" w:rsidRPr="00133748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B4704F5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058CA68E" w14:textId="77777777" w:rsidTr="00DB58C4">
        <w:tc>
          <w:tcPr>
            <w:tcW w:w="4140" w:type="dxa"/>
            <w:shd w:val="clear" w:color="auto" w:fill="auto"/>
            <w:vAlign w:val="bottom"/>
          </w:tcPr>
          <w:p w14:paraId="6E7AEAA9" w14:textId="0070A40A" w:rsidR="0084289A" w:rsidRPr="006375B5" w:rsidRDefault="00C77C6F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</w:rPr>
            </w:pP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โรงงาน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C77C6F">
              <w:rPr>
                <w:rFonts w:ascii="Angsana New" w:hAnsi="Angsana New" w:hint="cs"/>
                <w:sz w:val="30"/>
                <w:szCs w:val="30"/>
                <w:cs/>
              </w:rPr>
              <w:t>คลังสินค้าและส่วนปรับปรุงอาคาร</w:t>
            </w:r>
          </w:p>
        </w:tc>
        <w:tc>
          <w:tcPr>
            <w:tcW w:w="2448" w:type="dxa"/>
          </w:tcPr>
          <w:p w14:paraId="7C894EED" w14:textId="1E235D26" w:rsidR="0084289A" w:rsidRPr="00133748" w:rsidRDefault="00095C3D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3</w:t>
            </w:r>
            <w:r w:rsidR="006C3A0B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133748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6C3A0B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133748">
              <w:rPr>
                <w:rFonts w:ascii="Angsana New" w:hAnsi="Angsana New"/>
                <w:sz w:val="30"/>
                <w:szCs w:val="30"/>
              </w:rPr>
              <w:t>3</w:t>
            </w:r>
            <w:r w:rsidR="00133748" w:rsidRPr="00133748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3AA5CBEA" w14:textId="354D27DC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1C7F237F" w14:textId="77777777" w:rsidTr="00DB58C4">
        <w:tc>
          <w:tcPr>
            <w:tcW w:w="4140" w:type="dxa"/>
            <w:shd w:val="clear" w:color="auto" w:fill="auto"/>
            <w:vAlign w:val="bottom"/>
          </w:tcPr>
          <w:p w14:paraId="7FDE4131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สินทรัพย์ส่วนกลาง</w:t>
            </w:r>
          </w:p>
        </w:tc>
        <w:tc>
          <w:tcPr>
            <w:tcW w:w="2448" w:type="dxa"/>
          </w:tcPr>
          <w:p w14:paraId="0C77EA11" w14:textId="6CF7C2CC" w:rsidR="0084289A" w:rsidRPr="00133748" w:rsidRDefault="00C26EC1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5 - 30</w:t>
            </w:r>
          </w:p>
        </w:tc>
        <w:tc>
          <w:tcPr>
            <w:tcW w:w="2520" w:type="dxa"/>
          </w:tcPr>
          <w:p w14:paraId="6F5B4BFD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06B071B4" w14:textId="77777777" w:rsidTr="00DB58C4">
        <w:tc>
          <w:tcPr>
            <w:tcW w:w="4140" w:type="dxa"/>
            <w:shd w:val="clear" w:color="auto" w:fill="auto"/>
            <w:vAlign w:val="bottom"/>
          </w:tcPr>
          <w:p w14:paraId="548178E8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48" w:type="dxa"/>
          </w:tcPr>
          <w:p w14:paraId="060837D9" w14:textId="216F6C2F" w:rsidR="0084289A" w:rsidRPr="00133748" w:rsidRDefault="0084289A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95C3D" w:rsidRPr="00133748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5431A" w:rsidRPr="00133748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133748">
              <w:rPr>
                <w:rFonts w:ascii="Angsana New" w:hAnsi="Angsana New"/>
                <w:sz w:val="30"/>
                <w:szCs w:val="30"/>
              </w:rPr>
              <w:t>6</w:t>
            </w:r>
            <w:r w:rsidR="00521153" w:rsidRPr="00133748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045331F7" w14:textId="679D0E58" w:rsidR="0084289A" w:rsidRPr="00133748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4F91C4D3" w14:textId="77777777" w:rsidTr="00DB58C4">
        <w:tc>
          <w:tcPr>
            <w:tcW w:w="4140" w:type="dxa"/>
            <w:shd w:val="clear" w:color="auto" w:fill="auto"/>
            <w:vAlign w:val="bottom"/>
          </w:tcPr>
          <w:p w14:paraId="3A06B6D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48" w:type="dxa"/>
          </w:tcPr>
          <w:p w14:paraId="2EA2507F" w14:textId="3D027162" w:rsidR="0084289A" w:rsidRPr="00133748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133748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33748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23F6D68E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7265E9B1" w14:textId="77777777" w:rsidTr="00DB58C4">
        <w:tc>
          <w:tcPr>
            <w:tcW w:w="4140" w:type="dxa"/>
            <w:shd w:val="clear" w:color="auto" w:fill="auto"/>
            <w:vAlign w:val="bottom"/>
          </w:tcPr>
          <w:p w14:paraId="2638B82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48" w:type="dxa"/>
          </w:tcPr>
          <w:p w14:paraId="68FE9B45" w14:textId="1E39F8BB" w:rsidR="0084289A" w:rsidRPr="00133748" w:rsidRDefault="000E564C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33748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13374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133748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133748" w:rsidRPr="00133748">
              <w:rPr>
                <w:rFonts w:ascii="Angsana New" w:hAnsi="Angsana New"/>
                <w:sz w:val="30"/>
                <w:szCs w:val="30"/>
              </w:rPr>
              <w:t>28</w:t>
            </w:r>
          </w:p>
        </w:tc>
        <w:tc>
          <w:tcPr>
            <w:tcW w:w="2520" w:type="dxa"/>
          </w:tcPr>
          <w:p w14:paraId="0A9788C0" w14:textId="77777777" w:rsidR="0084289A" w:rsidRPr="00133748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133748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ED68240" w14:textId="6A2E23FB" w:rsidR="00FF53BC" w:rsidRPr="006375B5" w:rsidRDefault="00FF53BC" w:rsidP="007E1D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E045EF2" w14:textId="3D1C5BED" w:rsidR="000370C0" w:rsidRPr="006375B5" w:rsidRDefault="000370C0" w:rsidP="00C81B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DD52FA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โดยรับรู้ในกำไรหรือขาดทุน</w:t>
      </w:r>
    </w:p>
    <w:p w14:paraId="797C3B85" w14:textId="77777777" w:rsidR="000370C0" w:rsidRPr="006375B5" w:rsidRDefault="000370C0" w:rsidP="00FF53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299A239" w14:textId="77777777" w:rsidR="00244117" w:rsidRPr="006375B5" w:rsidRDefault="00244117" w:rsidP="008970D9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ที่ดิน อาคารและอุปกรณ์</w:t>
      </w:r>
    </w:p>
    <w:p w14:paraId="2AF11E2E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2D7E5B49" w14:textId="348606AF" w:rsidR="002441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ที่ดิน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อาคารและอุปกรณ์วัดมูลค่าด้วยราคาทุนหักค่าเสื่อมราคาสะสมและขาดทุนจากการด้อยค่า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14BB4038" w14:textId="77777777" w:rsidR="009A32F4" w:rsidRPr="006375B5" w:rsidRDefault="009A32F4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74BA1954" w14:textId="77777777" w:rsidR="00D33C97" w:rsidRDefault="00D33C97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6380DBAE" w14:textId="69FEF2EB" w:rsidR="0084289A" w:rsidRPr="006375B5" w:rsidRDefault="0084289A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ต้นทุนของการก่อสร้างสินทรัพย์ที่กิจการก่อสร้างเองรวมถึง</w:t>
      </w:r>
      <w:r w:rsidR="00790258">
        <w:rPr>
          <w:rFonts w:ascii="Angsana New" w:hAnsi="Angsana New" w:hint="cs"/>
          <w:sz w:val="30"/>
          <w:szCs w:val="30"/>
          <w:cs/>
        </w:rPr>
        <w:t xml:space="preserve">ต้นทุนกู้ยืม </w:t>
      </w:r>
      <w:r w:rsidRPr="006375B5">
        <w:rPr>
          <w:rFonts w:ascii="Angsana New" w:hAnsi="Angsana New"/>
          <w:sz w:val="30"/>
          <w:szCs w:val="30"/>
          <w:cs/>
        </w:rPr>
        <w:t>ต้นทุนของวัสดุ แรงงานทางตรง และต้นทุนทางตรงอื่นๆ ที่เกี่ยวข้องกับการจัดหาสินทรัพย์เพื่อให้สินทรัพย์นั้นอยู่ในสภาพที่พร้อมจะใช้งานได้ตามความประสงค์ ต้นทุนในการรื้อถอน การขนย้าย</w:t>
      </w:r>
      <w:r w:rsidR="00006C91" w:rsidRPr="006375B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การบูรณะสถานที่ตั้งของสินทรัพย์ 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ลิขสิทธิ์ซอฟต์แวร์ดังกล่าวเป็นส่วนหนึ่งของอุปกรณ์</w:t>
      </w:r>
    </w:p>
    <w:p w14:paraId="61788C15" w14:textId="77777777" w:rsidR="00244117" w:rsidRPr="006375B5" w:rsidRDefault="00244117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8A2F4B7" w14:textId="09F761DB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color w:val="000000"/>
          <w:sz w:val="30"/>
          <w:szCs w:val="30"/>
          <w:lang w:eastAsia="en-GB"/>
        </w:rPr>
      </w:pP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>ส่วนประกอบของรายการที่ดิน อาคารและอุปกรณ์แต่ละรายการที่มีอายุการให้ประโยชน์ไม่เท่ากัน</w:t>
      </w:r>
      <w:r w:rsidR="00987FF4">
        <w:rPr>
          <w:rFonts w:ascii="Angsana New" w:hAnsi="Angsana New" w:hint="cs"/>
          <w:color w:val="000000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ต้องบันทึกแต่ละส่วนประกอบที่มีนัยสำคัญแยกต่างหากจากกัน </w:t>
      </w:r>
    </w:p>
    <w:p w14:paraId="4E9310AF" w14:textId="77777777" w:rsidR="0084289A" w:rsidRPr="006375B5" w:rsidRDefault="0084289A" w:rsidP="00244117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</w:rPr>
      </w:pPr>
    </w:p>
    <w:p w14:paraId="69913209" w14:textId="362A2C58" w:rsidR="009B5526" w:rsidRDefault="00244117" w:rsidP="00D66AD5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lang w:eastAsia="en-GB"/>
        </w:rPr>
      </w:pPr>
      <w:bookmarkStart w:id="3" w:name="_Hlk24556694"/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ผลต่างระหว่างสิ่งตอบแทนสุทธิที่ได้รับจากการจำหน่ายก</w:t>
      </w:r>
      <w:r w:rsidR="000212E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ับมูลค่าตามบัญชีของที่ดิน อาคาร</w:t>
      </w:r>
      <w:r w:rsidR="00790258">
        <w:rPr>
          <w:rFonts w:ascii="Angsana New" w:hAnsi="Angsana New" w:cs="Angsana New" w:hint="cs"/>
          <w:color w:val="auto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</w:t>
      </w:r>
      <w:r w:rsidR="00CA0DC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ปกรณ์ รับรู้ในกำไรหรือขาดทุน</w:t>
      </w:r>
      <w:bookmarkEnd w:id="3"/>
    </w:p>
    <w:p w14:paraId="73A78724" w14:textId="514C0890" w:rsidR="0056325C" w:rsidRDefault="005632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eastAsia="en-GB"/>
        </w:rPr>
      </w:pPr>
    </w:p>
    <w:p w14:paraId="1693B456" w14:textId="652006DF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7918D9A7" w14:textId="4D74708D" w:rsidR="009B5526" w:rsidRPr="006375B5" w:rsidRDefault="00244117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 xml:space="preserve">ต้นทุนในการเปลี่ยนแทนส่วนประกอบจะรับรู้เป็นส่วนหนึ่งของมูลค่าตามบัญชีของรายการที่ดิน อาคารและอุปกรณ์  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เมื่อ</w:t>
      </w:r>
      <w:r w:rsidRPr="006375B5">
        <w:rPr>
          <w:rFonts w:ascii="Angsana New" w:hAnsi="Angsana New" w:cs="Angsana New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เป็นประจำ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ในการซ่อมบำรุงที่ดิน อาคารและอุปกรณ์จะรับรู้ในกำไรหรือขาดทุนเมื่อเกิดขึ้น</w:t>
      </w:r>
    </w:p>
    <w:p w14:paraId="6F5FDCD7" w14:textId="77777777" w:rsidR="00EF5CA3" w:rsidRPr="006375B5" w:rsidRDefault="00EF5CA3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</w:p>
    <w:p w14:paraId="4B08DC5D" w14:textId="25042D11" w:rsidR="00244117" w:rsidRPr="006375B5" w:rsidRDefault="00244117" w:rsidP="00FC43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41736CB1" w14:textId="75C326EA" w:rsidR="00244117" w:rsidRPr="006375B5" w:rsidRDefault="00244117" w:rsidP="000370C0">
      <w:pPr>
        <w:pStyle w:val="Defaul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cs="Angsana New"/>
          <w:sz w:val="30"/>
          <w:szCs w:val="30"/>
          <w:cs/>
        </w:rPr>
        <w:t>ค่าเสื่อมราคาคำนวณ</w:t>
      </w:r>
      <w:r w:rsidR="00DD52FA">
        <w:rPr>
          <w:rFonts w:ascii="Angsana New" w:hAnsi="Angsana New" w:cs="Angsana New" w:hint="cs"/>
          <w:sz w:val="30"/>
          <w:szCs w:val="30"/>
          <w:cs/>
        </w:rPr>
        <w:t>โดยวิธีเส้นตรงตามเกณฑ์อายุการใ</w:t>
      </w:r>
      <w:r w:rsidR="00C81B7E">
        <w:rPr>
          <w:rFonts w:ascii="Angsana New" w:hAnsi="Angsana New" w:cs="Angsana New" w:hint="cs"/>
          <w:sz w:val="30"/>
          <w:szCs w:val="30"/>
          <w:cs/>
        </w:rPr>
        <w:t>ห้</w:t>
      </w:r>
      <w:r w:rsidR="00DD52FA">
        <w:rPr>
          <w:rFonts w:ascii="Angsana New" w:hAnsi="Angsana New" w:cs="Angsana New" w:hint="cs"/>
          <w:sz w:val="30"/>
          <w:szCs w:val="30"/>
          <w:cs/>
        </w:rPr>
        <w:t>ประโยชน์โดยประมาณของแต่ละส่วนประกอบของสินทรัพย์ และรับรู้ในกำไรหรือขาดทุน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ทั้งนี้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34B5E7C9" w14:textId="2A799800" w:rsidR="000575C9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  <w:cs/>
        </w:rPr>
      </w:pPr>
    </w:p>
    <w:p w14:paraId="59406A82" w14:textId="77777777" w:rsidR="004E400C" w:rsidRPr="006375B5" w:rsidRDefault="004E400C" w:rsidP="004E400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9090" w:type="dxa"/>
        <w:tblInd w:w="450" w:type="dxa"/>
        <w:tblLook w:val="0000" w:firstRow="0" w:lastRow="0" w:firstColumn="0" w:lastColumn="0" w:noHBand="0" w:noVBand="0"/>
      </w:tblPr>
      <w:tblGrid>
        <w:gridCol w:w="4140"/>
        <w:gridCol w:w="2430"/>
        <w:gridCol w:w="2520"/>
      </w:tblGrid>
      <w:tr w:rsidR="00476FA2" w:rsidRPr="006375B5" w14:paraId="6C269238" w14:textId="77777777" w:rsidTr="00A95279">
        <w:tc>
          <w:tcPr>
            <w:tcW w:w="4140" w:type="dxa"/>
            <w:vAlign w:val="bottom"/>
          </w:tcPr>
          <w:p w14:paraId="49FECD32" w14:textId="1F2DD2EC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สิทธิการใช้ที่ดิน</w:t>
            </w:r>
          </w:p>
        </w:tc>
        <w:tc>
          <w:tcPr>
            <w:tcW w:w="2430" w:type="dxa"/>
            <w:shd w:val="clear" w:color="auto" w:fill="auto"/>
          </w:tcPr>
          <w:p w14:paraId="4F12CC82" w14:textId="586723A0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520" w:type="dxa"/>
          </w:tcPr>
          <w:p w14:paraId="1F3C6CCC" w14:textId="57FB163E" w:rsidR="00476FA2" w:rsidRPr="006375B5" w:rsidRDefault="00476FA2" w:rsidP="00476F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ปี ตาม</w:t>
            </w:r>
            <w:r w:rsidR="0089563D">
              <w:rPr>
                <w:rFonts w:ascii="Angsana New" w:hAnsi="Angsana New" w:hint="cs"/>
                <w:sz w:val="30"/>
                <w:szCs w:val="30"/>
                <w:cs/>
              </w:rPr>
              <w:t>สิทธิ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ของสัญญาเช่า</w:t>
            </w:r>
          </w:p>
        </w:tc>
      </w:tr>
      <w:tr w:rsidR="00A636B4" w:rsidRPr="006375B5" w14:paraId="5C15ADC4" w14:textId="77777777" w:rsidTr="00A95279">
        <w:tc>
          <w:tcPr>
            <w:tcW w:w="4140" w:type="dxa"/>
            <w:vAlign w:val="bottom"/>
          </w:tcPr>
          <w:p w14:paraId="0126A9CB" w14:textId="77777777" w:rsidR="00A636B4" w:rsidRPr="006375B5" w:rsidRDefault="00A636B4" w:rsidP="00DB58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สนามกอล์ฟ</w:t>
            </w:r>
          </w:p>
        </w:tc>
        <w:tc>
          <w:tcPr>
            <w:tcW w:w="2430" w:type="dxa"/>
            <w:shd w:val="clear" w:color="auto" w:fill="auto"/>
          </w:tcPr>
          <w:p w14:paraId="434C8E0A" w14:textId="03CC3C0A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6AF1DF7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7C629DB4" w14:textId="77777777" w:rsidTr="00A95279">
        <w:tc>
          <w:tcPr>
            <w:tcW w:w="4140" w:type="dxa"/>
            <w:vAlign w:val="bottom"/>
          </w:tcPr>
          <w:p w14:paraId="46B82F9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30" w:type="dxa"/>
            <w:shd w:val="clear" w:color="auto" w:fill="auto"/>
          </w:tcPr>
          <w:p w14:paraId="23058EB7" w14:textId="5697469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731F6C">
              <w:rPr>
                <w:rFonts w:ascii="Angsana New" w:hAnsi="Angsana New"/>
                <w:sz w:val="30"/>
                <w:szCs w:val="30"/>
              </w:rPr>
              <w:t>4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521153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2740CF6F" w14:textId="6E7B0E5A" w:rsidR="00A636B4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</w:tr>
      <w:tr w:rsidR="00A636B4" w:rsidRPr="006375B5" w14:paraId="31847AD9" w14:textId="77777777" w:rsidTr="00A95279">
        <w:tc>
          <w:tcPr>
            <w:tcW w:w="4140" w:type="dxa"/>
            <w:vAlign w:val="bottom"/>
          </w:tcPr>
          <w:p w14:paraId="6E48EE0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30" w:type="dxa"/>
            <w:shd w:val="clear" w:color="auto" w:fill="auto"/>
          </w:tcPr>
          <w:p w14:paraId="7EE1B666" w14:textId="046B4540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731F6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520" w:type="dxa"/>
          </w:tcPr>
          <w:p w14:paraId="341F581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050F1187" w14:textId="77777777" w:rsidTr="00A95279">
        <w:tc>
          <w:tcPr>
            <w:tcW w:w="4140" w:type="dxa"/>
            <w:vAlign w:val="bottom"/>
          </w:tcPr>
          <w:p w14:paraId="4269ABA7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เครื่องมือและเครื่องใช้</w:t>
            </w:r>
          </w:p>
        </w:tc>
        <w:tc>
          <w:tcPr>
            <w:tcW w:w="2430" w:type="dxa"/>
            <w:shd w:val="clear" w:color="auto" w:fill="auto"/>
          </w:tcPr>
          <w:p w14:paraId="6AEAF0D2" w14:textId="1112CF1E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05692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7846D5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225893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34482C68" w14:textId="77777777" w:rsidTr="00A95279">
        <w:tc>
          <w:tcPr>
            <w:tcW w:w="4140" w:type="dxa"/>
            <w:vAlign w:val="bottom"/>
          </w:tcPr>
          <w:p w14:paraId="2E20212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30" w:type="dxa"/>
            <w:shd w:val="clear" w:color="auto" w:fill="auto"/>
          </w:tcPr>
          <w:p w14:paraId="21A4254A" w14:textId="1906F0AF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2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31375F1A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1828238D" w14:textId="77777777" w:rsidTr="00A95279">
        <w:tc>
          <w:tcPr>
            <w:tcW w:w="4140" w:type="dxa"/>
            <w:shd w:val="clear" w:color="auto" w:fill="auto"/>
            <w:vAlign w:val="bottom"/>
          </w:tcPr>
          <w:p w14:paraId="4FDC61F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430" w:type="dxa"/>
            <w:shd w:val="clear" w:color="auto" w:fill="auto"/>
          </w:tcPr>
          <w:p w14:paraId="54A6B51E" w14:textId="7BEE82EE" w:rsidR="00A636B4" w:rsidRPr="006375B5" w:rsidRDefault="00A636B4" w:rsidP="00D543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DF3F93">
              <w:rPr>
                <w:rFonts w:ascii="Angsana New" w:hAnsi="Angsana New"/>
                <w:sz w:val="30"/>
                <w:szCs w:val="30"/>
              </w:rPr>
              <w:t>4</w:t>
            </w:r>
            <w:r w:rsidR="00DF3F93"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="007846D5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  <w:shd w:val="clear" w:color="auto" w:fill="auto"/>
          </w:tcPr>
          <w:p w14:paraId="1A7F13D2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65A4D65" w14:textId="77777777" w:rsidR="00482942" w:rsidRPr="006375B5" w:rsidRDefault="00482942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219BE5A0" w14:textId="1612CA22" w:rsidR="002A49C6" w:rsidRPr="006375B5" w:rsidRDefault="00A636B4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เครื่องใช้ในการดำเนินกิจการโรงแรม ได้แก่ ลินิน เครื่องเคลือบ เครื่องแก้ว เครื่องเงิน และเครื่องใช้บางชนิดที่ใช้ในการดำเนินกิจการโรงแรม ซึ่งบันทึกเป็นมูลค่าของทรัพย์สินด้วยราคาทุนหักค่าเสื่อมราคาสะสมและขาดทุนจาก</w:t>
      </w:r>
      <w:r w:rsidR="0089210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การด้อยค่า การซื้อเพิ่มเติมในภายหลังจะบันทึกเป็นค่าใช้จ่ายเมื่อมีรายการซื้อเกิดขึ้น</w:t>
      </w:r>
    </w:p>
    <w:p w14:paraId="43D83ADD" w14:textId="77777777" w:rsidR="002A49C6" w:rsidRPr="006375B5" w:rsidRDefault="002A49C6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5EFD46A" w14:textId="77777777" w:rsidR="00066C32" w:rsidRPr="006375B5" w:rsidRDefault="00066C32" w:rsidP="00066C32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สินทรัพย์ไม่มีตัวตน </w:t>
      </w:r>
    </w:p>
    <w:p w14:paraId="35ADB40F" w14:textId="77777777" w:rsidR="00D54F92" w:rsidRPr="006375B5" w:rsidRDefault="00D54F9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759C236" w14:textId="70277B2F" w:rsidR="003221CD" w:rsidRPr="006375B5" w:rsidRDefault="00066C3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ค่าความนิยมวัดมูลค่าด้วยวิธีราคาทุนหักผลขาดทุนจากการด้อยค่าสะสม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4563F2F" w14:textId="77777777" w:rsidR="00EE0693" w:rsidRPr="006375B5" w:rsidRDefault="00EE0693" w:rsidP="00EE069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55"/>
        </w:tabs>
        <w:spacing w:after="0"/>
        <w:jc w:val="both"/>
        <w:rPr>
          <w:rFonts w:ascii="Angsana New" w:hAnsi="Angsana New"/>
          <w:sz w:val="30"/>
          <w:szCs w:val="30"/>
        </w:rPr>
      </w:pPr>
    </w:p>
    <w:p w14:paraId="2D1FD481" w14:textId="653635B5" w:rsidR="003221CD" w:rsidRPr="00790258" w:rsidRDefault="00184D50" w:rsidP="0079025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สินทรัพย์ไม่มีตัวตนวัดมูลค่าด้วยราคาทุนหักค่าตัดจำหน่ายสะสมและขาดทุนจากการด้อยค่า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รายจ่า</w:t>
      </w:r>
      <w:r w:rsidR="00790258">
        <w:rPr>
          <w:rFonts w:ascii="Angsana New" w:hAnsi="Angsana New" w:hint="cs"/>
          <w:sz w:val="30"/>
          <w:szCs w:val="30"/>
          <w:cs/>
        </w:rPr>
        <w:t>ย</w:t>
      </w:r>
      <w:r w:rsidRPr="006375B5">
        <w:rPr>
          <w:rFonts w:ascii="Angsana New" w:hAnsi="Angsana New" w:hint="cs"/>
          <w:sz w:val="30"/>
          <w:szCs w:val="30"/>
          <w:cs/>
        </w:rPr>
        <w:t>ภายหลัง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</w:t>
      </w:r>
      <w:r w:rsidR="00790258">
        <w:rPr>
          <w:rFonts w:ascii="Angsana New" w:hAnsi="Angsana New" w:hint="cs"/>
          <w:sz w:val="30"/>
          <w:szCs w:val="30"/>
          <w:cs/>
        </w:rPr>
        <w:t xml:space="preserve"> </w:t>
      </w:r>
      <w:r w:rsidR="003221CD" w:rsidRPr="006375B5">
        <w:rPr>
          <w:rFonts w:ascii="Angsana New" w:hAnsi="Angsana New"/>
          <w:sz w:val="30"/>
          <w:szCs w:val="30"/>
          <w:cs/>
        </w:rPr>
        <w:t>ค่าตัดจำหน่ายคำนวณ</w:t>
      </w:r>
      <w:r w:rsidR="00777590">
        <w:rPr>
          <w:rFonts w:ascii="Angsana New" w:hAnsi="Angsana New" w:hint="cs"/>
          <w:sz w:val="30"/>
          <w:szCs w:val="30"/>
          <w:cs/>
        </w:rPr>
        <w:t>โดยวิธีเส้นตรงตามระยะเวลาที่คาดว่าจะได้รับประโยชน์จากสินทรัพย์ไม่มีตัวตน</w:t>
      </w:r>
      <w:r w:rsidR="00066C32" w:rsidRPr="006375B5">
        <w:rPr>
          <w:rFonts w:ascii="Angsana New" w:eastAsia="Calibri" w:hAnsi="Angsana New" w:hint="cs"/>
          <w:sz w:val="30"/>
          <w:szCs w:val="30"/>
          <w:cs/>
        </w:rPr>
        <w:t xml:space="preserve"> และรับรู้ในกำไรหรือขาดทุน</w:t>
      </w:r>
    </w:p>
    <w:p w14:paraId="0C4F1ED5" w14:textId="77777777" w:rsidR="00EF5CA3" w:rsidRPr="006375B5" w:rsidRDefault="00EF5CA3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52B8253E" w14:textId="107E6CA6" w:rsidR="00A636B4" w:rsidRPr="006375B5" w:rsidRDefault="00A46811" w:rsidP="00A636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ประมาณการ</w:t>
      </w:r>
      <w:r w:rsidR="00A636B4" w:rsidRPr="006375B5">
        <w:rPr>
          <w:rFonts w:ascii="Angsana New" w:hAnsi="Angsana New"/>
          <w:sz w:val="30"/>
          <w:szCs w:val="30"/>
          <w:cs/>
        </w:rPr>
        <w:t>ระยะเวลาที่คาดว่าจะได้รับประโยชน์แสดงได้ดังนี้</w:t>
      </w:r>
    </w:p>
    <w:tbl>
      <w:tblPr>
        <w:tblW w:w="9782" w:type="dxa"/>
        <w:tblInd w:w="450" w:type="dxa"/>
        <w:tblLook w:val="01E0" w:firstRow="1" w:lastRow="1" w:firstColumn="1" w:lastColumn="1" w:noHBand="0" w:noVBand="0"/>
      </w:tblPr>
      <w:tblGrid>
        <w:gridCol w:w="4591"/>
        <w:gridCol w:w="1979"/>
        <w:gridCol w:w="3212"/>
      </w:tblGrid>
      <w:tr w:rsidR="00A636B4" w:rsidRPr="006375B5" w14:paraId="641E8F70" w14:textId="77777777" w:rsidTr="00094BCB">
        <w:tc>
          <w:tcPr>
            <w:tcW w:w="4591" w:type="dxa"/>
          </w:tcPr>
          <w:p w14:paraId="400178D0" w14:textId="6E22AEB9" w:rsidR="00A636B4" w:rsidRPr="006375B5" w:rsidRDefault="00A807BE" w:rsidP="00094B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-123" w:firstLine="12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</w:t>
            </w:r>
            <w:r w:rsidR="00FC4641" w:rsidRPr="006375B5">
              <w:rPr>
                <w:rFonts w:ascii="Angsana New" w:hAnsi="Angsana New" w:hint="cs"/>
                <w:sz w:val="30"/>
                <w:szCs w:val="30"/>
                <w:cs/>
              </w:rPr>
              <w:t>ต์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1979" w:type="dxa"/>
          </w:tcPr>
          <w:p w14:paraId="1384ACB1" w14:textId="67703458" w:rsidR="00A636B4" w:rsidRPr="006375B5" w:rsidRDefault="00731F6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A636B4" w:rsidRPr="006375B5">
              <w:rPr>
                <w:rFonts w:ascii="Angsana New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3212" w:type="dxa"/>
          </w:tcPr>
          <w:p w14:paraId="63E1AFB5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0F46B54B" w14:textId="26A5C02F" w:rsidR="00EF5CA3" w:rsidRPr="00FF1D2D" w:rsidRDefault="00EF5CA3" w:rsidP="00EF5CA3">
      <w:pPr>
        <w:rPr>
          <w:sz w:val="28"/>
          <w:szCs w:val="28"/>
          <w:cs/>
          <w:lang w:val="th-TH" w:eastAsia="x-none"/>
        </w:rPr>
      </w:pPr>
    </w:p>
    <w:p w14:paraId="2FD6F4BC" w14:textId="63E17232" w:rsidR="00C7569B" w:rsidRPr="006375B5" w:rsidRDefault="00C7569B" w:rsidP="00C7569B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สัญญาเช่า</w:t>
      </w:r>
    </w:p>
    <w:p w14:paraId="670619E1" w14:textId="701BC359" w:rsidR="00C7569B" w:rsidRPr="006375B5" w:rsidRDefault="00C7569B" w:rsidP="00243089">
      <w:p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4221BC6" w14:textId="21A7D1EB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4E140D6E" w14:textId="3AE96710" w:rsidR="00582998" w:rsidRDefault="0058299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58C3324C" w14:textId="0AF40297" w:rsidR="00C7569B" w:rsidRPr="006375B5" w:rsidRDefault="00C7569B" w:rsidP="00C7569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ในฐานะผู้เช่า</w:t>
      </w:r>
    </w:p>
    <w:p w14:paraId="598C8F90" w14:textId="2B9B22F3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79988589" w14:textId="6B47E0FD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F8F2C71" w14:textId="05D10D2A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B02ADE1" w14:textId="3FF2A574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C6D77E0" w14:textId="77777777" w:rsidR="00CF7299" w:rsidRDefault="00CF7299" w:rsidP="003221CD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AC21886" w14:textId="1FAF8AD3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สินทรัพย์สิทธิการใช้วัดมูลค่าด้วยราคาทุนหักค่าเสื่อมราคาสะสมและผลขาดทุนจากการด้อยค่า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และปรับปรุงเมื่อมีการวัดมูลค่าใหม่ของหนี้สินตามสัญญาเช่า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74440E4C" w14:textId="5C17D74E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F13CC41" w14:textId="77777777" w:rsidR="007846D5" w:rsidRDefault="00C7569B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</w:t>
      </w:r>
      <w:r w:rsidR="005F5723">
        <w:rPr>
          <w:rFonts w:ascii="Angsana New" w:hAnsi="Angsana New"/>
          <w:sz w:val="30"/>
          <w:szCs w:val="30"/>
        </w:rPr>
        <w:t xml:space="preserve"> </w:t>
      </w:r>
    </w:p>
    <w:p w14:paraId="6C39465C" w14:textId="77777777" w:rsidR="007846D5" w:rsidRDefault="007846D5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36F703" w14:textId="358FE462" w:rsidR="000B7869" w:rsidRDefault="00C7569B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7192E74" w14:textId="77777777" w:rsidR="00FF1D2D" w:rsidRDefault="00FF1D2D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ABA04EE" w14:textId="03E9CCE6" w:rsidR="00C7569B" w:rsidRDefault="006C3A0B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</w:t>
      </w:r>
      <w:r w:rsidRPr="006375B5">
        <w:rPr>
          <w:rFonts w:ascii="Angsana New" w:hAnsi="Angsana New"/>
          <w:sz w:val="30"/>
          <w:szCs w:val="30"/>
          <w:cs/>
        </w:rPr>
        <w:t>หนี้สินตามสัญญาเช่า</w:t>
      </w:r>
      <w:r w:rsidRPr="006375B5">
        <w:rPr>
          <w:rFonts w:ascii="Angsana New" w:hAnsi="Angsana New" w:hint="cs"/>
          <w:sz w:val="30"/>
          <w:szCs w:val="30"/>
          <w:cs/>
        </w:rPr>
        <w:t>จะถูก</w:t>
      </w:r>
      <w:r w:rsidRPr="006375B5">
        <w:rPr>
          <w:rFonts w:ascii="Angsana New" w:hAnsi="Angsana New"/>
          <w:sz w:val="30"/>
          <w:szCs w:val="30"/>
          <w:cs/>
        </w:rPr>
        <w:t>วัดมูลค่าใหม่เมื่อมีการเปลี่ยนแปลงสัญญาเช่า</w:t>
      </w:r>
      <w:bookmarkStart w:id="4" w:name="_Hlk65855261"/>
      <w:r w:rsidRPr="006375B5">
        <w:rPr>
          <w:rFonts w:ascii="Angsana New" w:hAnsi="Angsana New"/>
          <w:sz w:val="30"/>
          <w:szCs w:val="30"/>
          <w:cs/>
        </w:rPr>
        <w:t>หรือมีการเปลี่ยนแปลงการประเมินการเลือกใช้สิทธิ</w:t>
      </w:r>
      <w:r w:rsidRPr="006375B5">
        <w:rPr>
          <w:rFonts w:ascii="Angsana New" w:hAnsi="Angsana New" w:hint="cs"/>
          <w:sz w:val="30"/>
          <w:szCs w:val="30"/>
          <w:cs/>
        </w:rPr>
        <w:t>ที่ระบุใน</w:t>
      </w:r>
      <w:r w:rsidRPr="006375B5">
        <w:rPr>
          <w:rFonts w:ascii="Angsana New" w:hAnsi="Angsana New"/>
          <w:sz w:val="30"/>
          <w:szCs w:val="30"/>
          <w:cs/>
        </w:rPr>
        <w:t>สัญญาเช่า</w:t>
      </w:r>
      <w:bookmarkEnd w:id="4"/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เมื่อมีการวัดมูลค่าหนี้สินตามสัญญาเช่าใหม่ จะปรับปรุง</w:t>
      </w:r>
      <w:r w:rsidRPr="006375B5">
        <w:rPr>
          <w:rFonts w:ascii="Angsana New" w:hAnsi="Angsana New" w:hint="cs"/>
          <w:sz w:val="30"/>
          <w:szCs w:val="30"/>
          <w:cs/>
        </w:rPr>
        <w:t>กับ</w:t>
      </w:r>
      <w:r w:rsidRPr="006375B5">
        <w:rPr>
          <w:rFonts w:ascii="Angsana New" w:hAnsi="Angsana New"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6375B5">
        <w:rPr>
          <w:rFonts w:ascii="Angsana New" w:hAnsi="Angsana New" w:hint="cs"/>
          <w:sz w:val="30"/>
          <w:szCs w:val="30"/>
          <w:cs/>
        </w:rPr>
        <w:t>ได้ถูกลดมูลค่า</w:t>
      </w:r>
      <w:r w:rsidRPr="006375B5">
        <w:rPr>
          <w:rFonts w:ascii="Angsana New" w:hAnsi="Angsana New"/>
          <w:sz w:val="30"/>
          <w:szCs w:val="30"/>
          <w:cs/>
        </w:rPr>
        <w:t>ลงจนเป็นศูนย์แล้ว</w:t>
      </w:r>
    </w:p>
    <w:p w14:paraId="2D274B7F" w14:textId="77777777" w:rsidR="0020685C" w:rsidRPr="006375B5" w:rsidRDefault="0020685C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BC5951C" w14:textId="2A9492A3" w:rsidR="00A86DBB" w:rsidRPr="006375B5" w:rsidRDefault="00A86DBB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4E03801E" w14:textId="36BD58B5" w:rsidR="00C7569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1900E77B" w14:textId="52BD175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B359DFB" w14:textId="41001BC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3C3785CD" w14:textId="3914ECC1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2CB7570" w14:textId="0A3E7E0D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เมื่อกลุ่มบริษัทเป็นผู้ให้เช่าช่วง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3E0E10">
        <w:rPr>
          <w:rFonts w:ascii="Angsana New" w:hAnsi="Angsana New" w:hint="cs"/>
          <w:sz w:val="30"/>
          <w:szCs w:val="30"/>
          <w:cs/>
        </w:rPr>
        <w:t>เว้นแต่</w:t>
      </w:r>
      <w:r w:rsidRPr="006375B5">
        <w:rPr>
          <w:rFonts w:ascii="Angsana New" w:hAnsi="Angsana New" w:hint="cs"/>
          <w:sz w:val="30"/>
          <w:szCs w:val="30"/>
          <w:cs/>
        </w:rPr>
        <w:t>สัญญาเช่าหลักเป็นสัญญาเช่าระยะสั้น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</w:p>
    <w:p w14:paraId="2368DDD0" w14:textId="0912438A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CB5C9D8" w14:textId="74A5391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1EBBD64C" w14:textId="1CC12A4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57D58CD9" w14:textId="77777777" w:rsidR="009A32F4" w:rsidRPr="006375B5" w:rsidRDefault="009A32F4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CDFAB36" w14:textId="4F057A74" w:rsidR="009F1E77" w:rsidRPr="006375B5" w:rsidRDefault="00A86DBB" w:rsidP="0073194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ซึ่งประมาณการโดยใช้ตาราง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การตั้งสำรองเพื่อหาอัตราผลขาดทุนด้านเครดิตที่คาดว่าจะเกิดขึ้น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โดยนำข้อมูลผลขาดทุนที่เกิดขึ้นในอดีต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กลุ่มบริษัทตัดรายการลูกหนี้สัญญาเช่าตามที่เปิดเผยในหมายเหตุข้อ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 w:hint="cs"/>
          <w:sz w:val="30"/>
          <w:szCs w:val="30"/>
        </w:rPr>
        <w:t>3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</w:t>
      </w:r>
      <w:r w:rsidR="00CF1788">
        <w:rPr>
          <w:rFonts w:ascii="Angsana New" w:hAnsi="Angsana New" w:hint="cs"/>
          <w:sz w:val="30"/>
          <w:szCs w:val="30"/>
          <w:cs/>
        </w:rPr>
        <w:t>ง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015F7BF9" w14:textId="77777777" w:rsidR="000B7869" w:rsidRPr="006375B5" w:rsidRDefault="000B7869" w:rsidP="00243089">
      <w:pPr>
        <w:jc w:val="thaiDistribute"/>
        <w:rPr>
          <w:rFonts w:ascii="Angsana New" w:hAnsi="Angsana New"/>
          <w:sz w:val="30"/>
          <w:szCs w:val="30"/>
        </w:rPr>
      </w:pPr>
    </w:p>
    <w:p w14:paraId="3516C8F6" w14:textId="093F0148" w:rsidR="003221CD" w:rsidRPr="006375B5" w:rsidRDefault="0050335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การด้อยค่าสินทรัพย์ที่ไม่ใช่สินทรัพย์ทางการเงิน</w:t>
      </w:r>
    </w:p>
    <w:p w14:paraId="462848F4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838C57" w14:textId="27B3973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AC2117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สำหรับค่าความนิยมจะประมาณมูลค่าที่คาดว่าจะได้รับคืนทุกปีในช่วงเวลาเดียวกัน</w:t>
      </w:r>
    </w:p>
    <w:p w14:paraId="5BAB94F5" w14:textId="77777777" w:rsidR="00CA0DCB" w:rsidRPr="006375B5" w:rsidRDefault="00CA0DCB" w:rsidP="003221C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7E7369" w14:textId="0A66462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50335F" w:rsidRPr="006375B5">
        <w:rPr>
          <w:rFonts w:ascii="Angsana New" w:hAnsi="Angsana New" w:hint="cs"/>
          <w:sz w:val="30"/>
          <w:szCs w:val="30"/>
          <w:cs/>
        </w:rPr>
        <w:t>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</w:p>
    <w:p w14:paraId="4DDA45DA" w14:textId="111B4173" w:rsidR="00781BA1" w:rsidRPr="006375B5" w:rsidRDefault="00781BA1" w:rsidP="00266B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</w:rPr>
      </w:pPr>
    </w:p>
    <w:p w14:paraId="7EC14301" w14:textId="71609318" w:rsidR="00482942" w:rsidRDefault="003221CD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</w:t>
      </w:r>
      <w:r w:rsidR="00F95798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1055E95D" w14:textId="77777777" w:rsidR="009A32F4" w:rsidRPr="006375B5" w:rsidRDefault="009A32F4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71E0094" w14:textId="77777777" w:rsidR="00333A1D" w:rsidRDefault="00333A1D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A64622" w14:textId="41C2BEC9" w:rsidR="00E50C65" w:rsidRPr="006375B5" w:rsidRDefault="0050335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</w:t>
      </w:r>
      <w:r w:rsidR="00F131A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กลับรายการ</w:t>
      </w:r>
      <w:r w:rsidR="003E0E10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</w:t>
      </w:r>
      <w:r w:rsidR="00E60CDC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027CE0D7" w14:textId="77777777" w:rsidR="009A32F4" w:rsidRPr="006375B5" w:rsidRDefault="009A32F4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792FAC3" w14:textId="6FF7549E" w:rsidR="003221CD" w:rsidRPr="006375B5" w:rsidRDefault="00151A18" w:rsidP="003128F5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หนี้สินที่เกิดจากสัญญา</w:t>
      </w:r>
    </w:p>
    <w:p w14:paraId="0CAB0307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3FAB4B77" w14:textId="21AFE8D0" w:rsidR="000B7869" w:rsidRPr="006375B5" w:rsidRDefault="00A9224C" w:rsidP="00DA245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กลุ่มบริษัทรับรู้รายได้ที่เกี่ยวข้อง</w:t>
      </w:r>
    </w:p>
    <w:p w14:paraId="68C1C01A" w14:textId="77777777" w:rsidR="000B7869" w:rsidRPr="006375B5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6E8CD81" w14:textId="6C028BC5" w:rsidR="003221CD" w:rsidRPr="006375B5" w:rsidRDefault="003221CD" w:rsidP="00936843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ผลประโยชน์ของพนักงาน</w:t>
      </w:r>
    </w:p>
    <w:p w14:paraId="2C208370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C41960D" w14:textId="55656B36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</w:t>
      </w:r>
    </w:p>
    <w:p w14:paraId="22E9800E" w14:textId="7EED1BE3" w:rsidR="003221CD" w:rsidRPr="006375B5" w:rsidRDefault="003221CD" w:rsidP="003221CD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ภาระผูกพันในการสมทบเข้า</w:t>
      </w:r>
      <w:r w:rsidR="003E0E10">
        <w:rPr>
          <w:rFonts w:ascii="Angsana New" w:hAnsi="Angsana New" w:hint="cs"/>
          <w:i/>
          <w:sz w:val="30"/>
          <w:szCs w:val="30"/>
          <w:cs/>
        </w:rPr>
        <w:t>กองทุนสำรองเลี้ยงชีพสำหรับพนักงานกลุ่มบริษัท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</w:t>
      </w:r>
      <w:r w:rsidR="00BD1277">
        <w:rPr>
          <w:rFonts w:ascii="Angsana New" w:hAnsi="Angsana New" w:hint="cs"/>
          <w:i/>
          <w:sz w:val="30"/>
          <w:szCs w:val="30"/>
          <w:cs/>
        </w:rPr>
        <w:t>กลุ่มบริษัท</w:t>
      </w:r>
    </w:p>
    <w:p w14:paraId="38BF1CF3" w14:textId="736F1855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</w:rPr>
      </w:pPr>
    </w:p>
    <w:p w14:paraId="375AA43C" w14:textId="5F53F358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7D0E0059" w14:textId="080565CD" w:rsidR="00FA6CA9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ปีปัจจุบันและงวดก่อนๆ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เป็นประจำทุกป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โดยวิธีคิดลดแต่ละหน่วยที่ประมาณการไว้</w:t>
      </w:r>
    </w:p>
    <w:p w14:paraId="0D1F798A" w14:textId="5EA72CB0" w:rsidR="003E0E10" w:rsidRDefault="003E0E1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sz w:val="30"/>
          <w:szCs w:val="30"/>
          <w:cs/>
        </w:rPr>
      </w:pPr>
    </w:p>
    <w:p w14:paraId="69D24EC0" w14:textId="521F12C2" w:rsidR="003221CD" w:rsidRPr="006375B5" w:rsidRDefault="003221CD" w:rsidP="003221CD">
      <w:pPr>
        <w:pStyle w:val="BodyText"/>
        <w:spacing w:after="0"/>
        <w:ind w:left="540"/>
        <w:jc w:val="thaiDistribute"/>
        <w:rPr>
          <w:rFonts w:ascii="Angsana New" w:eastAsia="Times New Roman" w:hAnsi="Angsana New"/>
          <w:i/>
          <w:sz w:val="30"/>
          <w:szCs w:val="30"/>
        </w:rPr>
      </w:pPr>
      <w:r w:rsidRPr="006375B5">
        <w:rPr>
          <w:rFonts w:ascii="Angsana New" w:eastAsia="Times New Roman" w:hAnsi="Angsana New"/>
          <w:i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กำหนดดอกเบี้ยจ่ายของ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</w:t>
      </w:r>
      <w:r w:rsidR="0002528B">
        <w:rPr>
          <w:rFonts w:ascii="Angsana New" w:eastAsia="Times New Roman" w:hAnsi="Angsana New"/>
          <w:i/>
          <w:sz w:val="30"/>
          <w:szCs w:val="30"/>
        </w:rPr>
        <w:br/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</w:t>
      </w:r>
      <w:r w:rsidRPr="006375B5">
        <w:rPr>
          <w:rFonts w:ascii="Angsana New" w:hAnsi="Angsana New"/>
          <w:i/>
          <w:sz w:val="30"/>
          <w:szCs w:val="30"/>
          <w:cs/>
        </w:rPr>
        <w:t>ดอกเบี้ยจ่ายสุทธิและค่าใช้จ่ายอื่นๆ ที่เกี่ยวข้องกับโครงการผลประโยชน์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รับรู้รายการในกำไรหรือขาดทุน</w:t>
      </w:r>
    </w:p>
    <w:p w14:paraId="7F1EE812" w14:textId="77777777" w:rsidR="002A49C6" w:rsidRPr="006375B5" w:rsidRDefault="002A49C6" w:rsidP="003221CD">
      <w:pPr>
        <w:pStyle w:val="BodyText"/>
        <w:spacing w:after="0"/>
        <w:ind w:left="54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</w:p>
    <w:p w14:paraId="6CA4C7B9" w14:textId="77777777" w:rsidR="00A4716D" w:rsidRDefault="00A4716D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6D5093DD" w14:textId="77777777" w:rsidR="00A4716D" w:rsidRDefault="00A4716D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685492B9" w14:textId="3C5D535C" w:rsidR="002A49C6" w:rsidRDefault="002437A0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lastRenderedPageBreak/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7D6F4A3C" w14:textId="77777777" w:rsidR="007465AB" w:rsidRPr="006375B5" w:rsidRDefault="007465AB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78A808EF" w14:textId="77777777" w:rsidR="007465AB" w:rsidRDefault="007465AB" w:rsidP="007465AB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BF6303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</w:t>
      </w:r>
      <w:r w:rsidRPr="00BF6303">
        <w:rPr>
          <w:rFonts w:ascii="Angsana New" w:hAnsi="Angsana New"/>
          <w:i/>
          <w:sz w:val="30"/>
          <w:szCs w:val="30"/>
          <w:cs/>
        </w:rPr>
        <w:t xml:space="preserve"> </w:t>
      </w:r>
      <w:r w:rsidRPr="00BF6303">
        <w:rPr>
          <w:rFonts w:ascii="Angsana New" w:hAnsi="Angsana New" w:hint="cs"/>
          <w:i/>
          <w:sz w:val="30"/>
          <w:szCs w:val="30"/>
          <w:cs/>
        </w:rPr>
        <w:t>ซึ่งผลประโยชน์นี้ได้คิดลดกระแสเงินสดเพื่อให้เป็นมูลค่าปัจจุบัน</w:t>
      </w:r>
      <w:r w:rsidRPr="00BF6303">
        <w:rPr>
          <w:rFonts w:ascii="Angsana New" w:hAnsi="Angsana New"/>
          <w:i/>
          <w:sz w:val="30"/>
          <w:szCs w:val="30"/>
          <w:cs/>
        </w:rPr>
        <w:t xml:space="preserve"> </w:t>
      </w:r>
      <w:r w:rsidRPr="00BF6303">
        <w:rPr>
          <w:rFonts w:ascii="Angsana New" w:hAnsi="Angsana New" w:hint="cs"/>
          <w:i/>
          <w:sz w:val="30"/>
          <w:szCs w:val="30"/>
          <w:cs/>
        </w:rPr>
        <w:t>การวัดมูลค่าใหม่จะรับรู้ในกำไรหรือขาดทุนเมื่อเกิดขึ้น</w:t>
      </w:r>
    </w:p>
    <w:p w14:paraId="137CA316" w14:textId="77777777" w:rsidR="009A32F4" w:rsidRPr="006375B5" w:rsidRDefault="009A32F4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5ED7EAB0" w14:textId="4F7FEAEC" w:rsidR="00482942" w:rsidRPr="006375B5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</w:t>
      </w:r>
      <w:r w:rsidR="00DB58C4" w:rsidRPr="006375B5">
        <w:rPr>
          <w:rFonts w:ascii="Angsana New" w:hAnsi="Angsana New"/>
          <w:i/>
          <w:sz w:val="30"/>
          <w:szCs w:val="30"/>
        </w:rPr>
        <w:br/>
      </w:r>
      <w:r w:rsidRPr="006375B5">
        <w:rPr>
          <w:rFonts w:ascii="Angsana New" w:hAnsi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0E564C" w:rsidRPr="000E564C">
        <w:rPr>
          <w:rFonts w:ascii="Angsana New" w:hAnsi="Angsana New"/>
          <w:iCs/>
          <w:sz w:val="30"/>
          <w:szCs w:val="30"/>
        </w:rPr>
        <w:t>12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เดือนนับจากวันสิ้นรอบระยะเวลารายงาน ผลประโยชน์เมื่อเลิกจ้างจะถูกคิดลดกระแสเงินสด </w:t>
      </w:r>
    </w:p>
    <w:p w14:paraId="7B3B5671" w14:textId="77777777" w:rsidR="000B7869" w:rsidRPr="006375B5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F5C6A52" w14:textId="5B00E806" w:rsidR="00482942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>หนี้สินรับรู้ด้วยมูลค่าที่คาดว่าจะจ่ายชำระ หาก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0F911E89" w14:textId="3498ACC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4D4D25F7" w14:textId="77777777" w:rsidR="00595915" w:rsidRPr="006375B5" w:rsidRDefault="0059591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ประมาณการหนี้สิน</w:t>
      </w:r>
    </w:p>
    <w:p w14:paraId="23B6576A" w14:textId="77777777" w:rsidR="00595915" w:rsidRPr="006375B5" w:rsidRDefault="0059591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2"/>
          <w:szCs w:val="22"/>
        </w:rPr>
      </w:pPr>
    </w:p>
    <w:p w14:paraId="511309DD" w14:textId="375429AC" w:rsidR="0021210B" w:rsidRPr="006375B5" w:rsidRDefault="00E50C65" w:rsidP="0021210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</w:t>
      </w:r>
      <w:r w:rsidRPr="006375B5">
        <w:rPr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ประมาณการหนี้สิน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ส่วนที่เพิ่มขึ้นเนื่องจากเวลาที่ผ่านไปรับรู้เป็นต้นทุนทางการเงิน</w:t>
      </w:r>
      <w:r w:rsidRPr="006375B5">
        <w:rPr>
          <w:sz w:val="30"/>
          <w:szCs w:val="30"/>
          <w:cs/>
        </w:rPr>
        <w:t xml:space="preserve"> </w:t>
      </w:r>
    </w:p>
    <w:p w14:paraId="436C1EAC" w14:textId="1F001516" w:rsidR="0042439A" w:rsidRDefault="004243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6441E323" w14:textId="6029ECBE" w:rsidR="0021210B" w:rsidRPr="006375B5" w:rsidRDefault="00A64C0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การวัดมูลค่ายุติธรร</w:t>
      </w:r>
      <w:r w:rsidR="0021210B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</w:t>
      </w:r>
    </w:p>
    <w:p w14:paraId="55961C1A" w14:textId="77777777" w:rsidR="0021210B" w:rsidRPr="006375B5" w:rsidRDefault="0021210B" w:rsidP="0021210B">
      <w:pPr>
        <w:rPr>
          <w:rFonts w:asciiTheme="majorBidi" w:hAnsiTheme="majorBidi" w:cstheme="majorBidi"/>
          <w:sz w:val="22"/>
          <w:szCs w:val="22"/>
          <w:lang w:val="th-TH" w:eastAsia="x-none"/>
        </w:rPr>
      </w:pPr>
    </w:p>
    <w:p w14:paraId="3E8FF129" w14:textId="5B3A113C" w:rsidR="00880B0B" w:rsidRPr="006375B5" w:rsidRDefault="00880B0B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</w:t>
      </w:r>
      <w:r w:rsidR="00F64E9C" w:rsidRPr="006375B5">
        <w:rPr>
          <w:rFonts w:ascii="Angsana New" w:hAnsi="Angsana New" w:hint="cs"/>
          <w:i/>
          <w:sz w:val="30"/>
          <w:szCs w:val="30"/>
          <w:cs/>
        </w:rPr>
        <w:t>คือ</w:t>
      </w:r>
      <w:r w:rsidRPr="006375B5">
        <w:rPr>
          <w:rFonts w:ascii="Angsana New" w:hAnsi="Angsana New" w:hint="cs"/>
          <w:i/>
          <w:sz w:val="30"/>
          <w:szCs w:val="30"/>
          <w:cs/>
        </w:rPr>
        <w:t>ราคาที่จะได้รับจากการขายสินทรัพย์หรือจะจ่าย</w:t>
      </w:r>
      <w:r w:rsidR="00605C29">
        <w:rPr>
          <w:rFonts w:ascii="Angsana New" w:hAnsi="Angsana New" w:hint="cs"/>
          <w:i/>
          <w:sz w:val="30"/>
          <w:szCs w:val="30"/>
          <w:cs/>
        </w:rPr>
        <w:t>ชำระ</w:t>
      </w:r>
      <w:r w:rsidRPr="006375B5">
        <w:rPr>
          <w:rFonts w:ascii="Angsana New" w:hAnsi="Angsana New" w:hint="cs"/>
          <w:i/>
          <w:sz w:val="30"/>
          <w:szCs w:val="30"/>
          <w:cs/>
        </w:rPr>
        <w:t>เพื่อโอนหนี้สินในรายการที่เกิดขึ้นในส</w:t>
      </w:r>
      <w:r w:rsidRPr="006375B5">
        <w:rPr>
          <w:rFonts w:hint="cs"/>
          <w:sz w:val="30"/>
          <w:szCs w:val="30"/>
          <w:cs/>
        </w:rPr>
        <w:t>ภาพปกติระหว่างผู้ร่วมตลาด ณ วันที่วัดมูลค่า</w:t>
      </w:r>
      <w:r w:rsidR="00BC53AA" w:rsidRPr="006375B5">
        <w:rPr>
          <w:rFonts w:hint="cs"/>
          <w:sz w:val="30"/>
          <w:szCs w:val="30"/>
          <w:cs/>
        </w:rPr>
        <w:t>ในตลาดหลัก</w:t>
      </w:r>
      <w:r w:rsidRPr="006375B5">
        <w:rPr>
          <w:rFonts w:hint="cs"/>
          <w:sz w:val="30"/>
          <w:szCs w:val="30"/>
          <w:cs/>
        </w:rPr>
        <w:t xml:space="preserve"> หรือตลาดที่ให้ประโยชน์สูงสุด</w:t>
      </w:r>
      <w:r w:rsidR="00BC53AA" w:rsidRPr="006375B5">
        <w:rPr>
          <w:rFonts w:hint="cs"/>
          <w:sz w:val="30"/>
          <w:szCs w:val="30"/>
          <w:cs/>
        </w:rPr>
        <w:t xml:space="preserve"> (</w:t>
      </w:r>
      <w:r w:rsidR="00151A18" w:rsidRPr="006375B5">
        <w:rPr>
          <w:rFonts w:hint="cs"/>
          <w:sz w:val="30"/>
          <w:szCs w:val="30"/>
          <w:cs/>
        </w:rPr>
        <w:t>หากไม่มีตลาดหลัก</w:t>
      </w:r>
      <w:r w:rsidR="00BC53AA" w:rsidRPr="006375B5">
        <w:rPr>
          <w:rFonts w:hint="cs"/>
          <w:sz w:val="30"/>
          <w:szCs w:val="30"/>
          <w:cs/>
        </w:rPr>
        <w:t>)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ที่</w:t>
      </w:r>
      <w:r w:rsidRPr="006375B5">
        <w:rPr>
          <w:rFonts w:hint="cs"/>
          <w:sz w:val="30"/>
          <w:szCs w:val="30"/>
          <w:cs/>
        </w:rPr>
        <w:t>กลุ่มบริษัท</w:t>
      </w:r>
      <w:r w:rsidR="00151A18" w:rsidRPr="006375B5">
        <w:rPr>
          <w:rFonts w:hint="cs"/>
          <w:sz w:val="30"/>
          <w:szCs w:val="30"/>
          <w:cs/>
        </w:rPr>
        <w:t>สามารถเข้าถึงได้ในวันดังกล่าว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525C4E7" w14:textId="77777777" w:rsidR="006D3A9D" w:rsidRPr="006375B5" w:rsidRDefault="006D3A9D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</w:pPr>
    </w:p>
    <w:p w14:paraId="72A7ACCB" w14:textId="2184ECCC" w:rsidR="00A64C0F" w:rsidRPr="006375B5" w:rsidRDefault="00A64C0F" w:rsidP="0013727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lastRenderedPageBreak/>
        <w:t>การวัดมูลค่ายุติธรรมของสินทรัพย์หรือหนี้สิน</w:t>
      </w:r>
      <w:r w:rsidR="00605C29"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กลุ่มบริษัทใช้ข้อมูลที่สามารถสังเกตได้ให้มากที่สุดเท่าที่จะทำได้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ดังนี้</w:t>
      </w:r>
    </w:p>
    <w:p w14:paraId="259CCC4D" w14:textId="77777777" w:rsidR="00A64C0F" w:rsidRPr="006375B5" w:rsidRDefault="00A64C0F" w:rsidP="0021210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24"/>
          <w:szCs w:val="24"/>
        </w:rPr>
      </w:pPr>
    </w:p>
    <w:p w14:paraId="53D13150" w14:textId="77F4BCDD" w:rsidR="00605C29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1</w:t>
      </w:r>
      <w:r w:rsidR="00A64C0F"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0F192FC2" w14:textId="4B768081" w:rsidR="00A64C0F" w:rsidRPr="00063A61" w:rsidRDefault="00063A61" w:rsidP="00605C29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pacing w:val="-6"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ระดับ</w:t>
      </w:r>
      <w:r w:rsidRPr="00063A61">
        <w:rPr>
          <w:rFonts w:ascii="Angsana New" w:hAnsi="Angsana New" w:hint="cs"/>
          <w:i/>
          <w:spacing w:val="-6"/>
          <w:sz w:val="30"/>
          <w:szCs w:val="30"/>
          <w:cs/>
        </w:rPr>
        <w:t xml:space="preserve"> </w:t>
      </w:r>
      <w:r w:rsidR="000E564C" w:rsidRPr="00063A61">
        <w:rPr>
          <w:rFonts w:ascii="Angsana New" w:hAnsi="Angsana New"/>
          <w:iCs/>
          <w:spacing w:val="-6"/>
          <w:sz w:val="30"/>
          <w:szCs w:val="30"/>
        </w:rPr>
        <w:t>2</w:t>
      </w:r>
      <w:r w:rsidR="00920C65" w:rsidRPr="00063A61">
        <w:rPr>
          <w:rFonts w:ascii="Angsana New" w:hAnsi="Angsana New"/>
          <w:i/>
          <w:spacing w:val="-6"/>
          <w:sz w:val="30"/>
          <w:szCs w:val="30"/>
        </w:rPr>
        <w:t xml:space="preserve"> </w:t>
      </w:r>
      <w:r w:rsidR="00920C65" w:rsidRPr="00063A61">
        <w:rPr>
          <w:rFonts w:ascii="Angsana New" w:hAnsi="Angsana New" w:hint="cs"/>
          <w:i/>
          <w:spacing w:val="-6"/>
          <w:sz w:val="30"/>
          <w:szCs w:val="30"/>
          <w:cs/>
        </w:rPr>
        <w:t>เป็น</w:t>
      </w:r>
      <w:r w:rsidR="00A64C0F" w:rsidRPr="00063A61">
        <w:rPr>
          <w:rFonts w:ascii="Angsana New" w:hAnsi="Angsana New" w:hint="cs"/>
          <w:i/>
          <w:spacing w:val="-6"/>
          <w:sz w:val="30"/>
          <w:szCs w:val="30"/>
          <w:cs/>
        </w:rPr>
        <w:t>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</w:t>
      </w:r>
      <w:r w:rsidR="00FD2FCA" w:rsidRPr="00063A61">
        <w:rPr>
          <w:rFonts w:ascii="Angsana New" w:hAnsi="Angsana New"/>
          <w:iCs/>
          <w:spacing w:val="-6"/>
          <w:sz w:val="30"/>
          <w:szCs w:val="30"/>
        </w:rPr>
        <w:t xml:space="preserve"> 1</w:t>
      </w:r>
    </w:p>
    <w:p w14:paraId="5449D44E" w14:textId="7223335E" w:rsidR="00A64C0F" w:rsidRDefault="00063A61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 w:hint="cs"/>
          <w:i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3</w:t>
      </w:r>
      <w:r w:rsidR="00A64C0F"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A64C0F" w:rsidRPr="006375B5">
        <w:rPr>
          <w:rFonts w:ascii="Angsana New" w:hAnsi="Angsana New" w:hint="cs"/>
          <w:i/>
          <w:sz w:val="30"/>
          <w:szCs w:val="30"/>
          <w:cs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07C6E6D" w14:textId="77777777" w:rsidR="009A32F4" w:rsidRPr="006375B5" w:rsidRDefault="009A32F4" w:rsidP="009A32F4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both"/>
        <w:rPr>
          <w:rFonts w:ascii="Angsana New" w:hAnsi="Angsana New"/>
          <w:i/>
          <w:sz w:val="30"/>
          <w:szCs w:val="30"/>
        </w:rPr>
      </w:pPr>
    </w:p>
    <w:p w14:paraId="6795ECD0" w14:textId="61C97535" w:rsidR="00920C65" w:rsidRPr="006375B5" w:rsidRDefault="00A64C0F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กลุ่มบริษัทรับรู้การโอนระหว่างลำดับชั้นของมูลค่ายุติธรรม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วันสิ้นรอบระยะเวลารายงานที่เกิดการโอนขึ้น</w:t>
      </w:r>
    </w:p>
    <w:p w14:paraId="4CAE5282" w14:textId="77777777" w:rsidR="002A2967" w:rsidRDefault="002A2967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10E4D639" w14:textId="14E5BDC8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ะการเป็นสินทรัพย์ด้วยราคาเสนอซื้อ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และวัดมูลค่าหนี้สินและสถานะการเป็นหนี้สินด้วยราคาเสนอขาย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 </w:t>
      </w:r>
    </w:p>
    <w:p w14:paraId="7F58AACD" w14:textId="25E18AA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z w:val="30"/>
          <w:szCs w:val="30"/>
        </w:rPr>
      </w:pPr>
    </w:p>
    <w:p w14:paraId="3C8F9204" w14:textId="12F710C0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วันที่รับรู้รายการเมื่อเริ่มแรกคือราคาของการทำรายการ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เช่น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มูลค่ายุติธรรมของผลตอบแทนที่ให้หรือได้รับ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หากกลุ่มบริษัทพิจารณาว่ามูลค่ายุติธรรมของเครื่องมือทางการเงิน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วันที่รับรู้รายการเมื่อเริ่มแรกแตกต่างจากราคาของการทำรายการ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วันที่รับรู้รายการเมื่อเริ่มแรกและราคาของการทำรายการและรับรู้ในกำไรหรือขาดทุนทันที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เว้นแต่มูลค่ายุติธรรมที่ได้มาถูกจัดลำดับชั้นการวัดมูลค่ายุติธรรมอยู่ในระดับที่</w:t>
      </w:r>
      <w:r w:rsidRPr="007A3650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7A3650">
        <w:rPr>
          <w:rFonts w:ascii="Angsana New" w:hAnsi="Angsana New"/>
          <w:iCs/>
          <w:sz w:val="30"/>
          <w:szCs w:val="30"/>
        </w:rPr>
        <w:t>3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66F348B3" w14:textId="111B8024" w:rsidR="0042439A" w:rsidRDefault="004243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</w:p>
    <w:p w14:paraId="15A1CC62" w14:textId="5891A852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รายได้</w:t>
      </w:r>
    </w:p>
    <w:p w14:paraId="1D52CC51" w14:textId="3298FE06" w:rsidR="00B31076" w:rsidRPr="006375B5" w:rsidRDefault="00B31076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9208044" w14:textId="64903AE2" w:rsidR="00506D42" w:rsidRPr="006375B5" w:rsidRDefault="00506D42" w:rsidP="00506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</w:t>
      </w:r>
      <w:r w:rsidR="00736DC1">
        <w:rPr>
          <w:rFonts w:ascii="Angsana New" w:hAnsi="Angsana New" w:hint="cs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>แสดงสุทธิจากส่วนลดการค้า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32560592" w14:textId="77777777" w:rsidR="00506D42" w:rsidRPr="006375B5" w:rsidRDefault="00506D42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1B31577" w14:textId="2690D54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FC1127" w:rsidRPr="006375B5">
        <w:rPr>
          <w:rFonts w:ascii="Angsana New" w:hAnsi="Angsana New" w:hint="cs"/>
          <w:sz w:val="30"/>
          <w:szCs w:val="30"/>
          <w:cs/>
        </w:rPr>
        <w:t>จากการขายอสังหาริมทรัพย์</w:t>
      </w:r>
      <w:r w:rsidRPr="006375B5">
        <w:rPr>
          <w:rFonts w:ascii="Angsana New" w:hAnsi="Angsana New" w:hint="cs"/>
          <w:sz w:val="30"/>
          <w:szCs w:val="30"/>
          <w:cs/>
        </w:rPr>
        <w:t>จะรับรู้</w:t>
      </w:r>
      <w:r w:rsidRPr="006375B5">
        <w:rPr>
          <w:rFonts w:ascii="Angsana New" w:hAnsi="Angsana New"/>
          <w:sz w:val="30"/>
          <w:szCs w:val="30"/>
          <w:cs/>
        </w:rPr>
        <w:t>เมื่ออำนาจในการควบคุม ความเสี่ยง และผลตอบแทนที่มีนัยสำคัญของ</w:t>
      </w:r>
      <w:r w:rsidRPr="006375B5">
        <w:rPr>
          <w:rFonts w:ascii="Angsana New" w:hAnsi="Angsana New" w:hint="cs"/>
          <w:sz w:val="30"/>
          <w:szCs w:val="30"/>
          <w:cs/>
        </w:rPr>
        <w:t>ความเป็นเจ้า</w:t>
      </w:r>
      <w:r w:rsidRPr="006375B5">
        <w:rPr>
          <w:rFonts w:ascii="Angsana New" w:hAnsi="Angsana New"/>
          <w:sz w:val="30"/>
          <w:szCs w:val="30"/>
          <w:cs/>
        </w:rPr>
        <w:t>ของ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>ถูกโอนให้กับผู้ซื้อในคราวเดียว</w:t>
      </w:r>
      <w:r w:rsidR="008242B9" w:rsidRPr="006375B5">
        <w:rPr>
          <w:rFonts w:ascii="Angsana New" w:hAnsi="Angsana New" w:hint="cs"/>
          <w:sz w:val="30"/>
          <w:szCs w:val="30"/>
          <w:cs/>
        </w:rPr>
        <w:t>ด้วยจำนวนเงินที่สะท้อนถึงสิ่งตอบแทนที่กลุ่มบริษัทคาดว่าจะมีสิทธิได้รับสุทธิจากส่วนลด</w:t>
      </w:r>
    </w:p>
    <w:p w14:paraId="1E4B3061" w14:textId="7777777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458BAAEA" w14:textId="2A8DB3F3" w:rsidR="005F4904" w:rsidRPr="006375B5" w:rsidRDefault="005F4904" w:rsidP="005F49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 xml:space="preserve">เงินมัดจำและเงินงวดของอสังหาริมทรัพย์ที่ขายซึ่งได้รับจากลูกค้าก่อนวันที่รับรู้รายได้แสดงเป็นหนี้สินตามสัญญาในรายการเจ้าหนี้อื่นในงบแสดงฐานะการเงิน เงินมัดจำและเงินงวดจะรับรู้เป็นรายได้เมื่อกลุ่มบริษัทโอนการควบคุมในอสังหาริมทรัพย์ให้กับลูกค้า กลุ่มบริษัทใ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 หากระยะเวลาของการจัดหาเงินน้อยกว่าหรือเท่ากับ </w:t>
      </w:r>
      <w:r w:rsidR="000E564C" w:rsidRPr="000E564C">
        <w:rPr>
          <w:rFonts w:ascii="Angsana New" w:hAnsi="Angsana New" w:hint="cs"/>
          <w:sz w:val="30"/>
          <w:szCs w:val="30"/>
        </w:rPr>
        <w:t>12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</w:t>
      </w:r>
    </w:p>
    <w:p w14:paraId="370BFEE6" w14:textId="77777777" w:rsidR="006020E2" w:rsidRPr="002A2967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62715903" w14:textId="4458E101" w:rsidR="00364A74" w:rsidRPr="006375B5" w:rsidRDefault="006020E2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รายได้ค่าเช่าและค่าบริการประกอบด้วย รายได้ค่าเช่าและค่าบริการที่เกี่ยวข้องในอสังหาริมทรัพย์เพื่อการลงทุนและรายได้จากธุรกิจการให้บริการอาคารพักอาศัย</w:t>
      </w:r>
    </w:p>
    <w:p w14:paraId="20BCB7A9" w14:textId="77777777" w:rsidR="00CC3AC7" w:rsidRPr="002A2967" w:rsidRDefault="00CC3AC7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136992C7" w14:textId="7544D36D" w:rsidR="006020E2" w:rsidRPr="006375B5" w:rsidRDefault="006020E2" w:rsidP="000575C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ที่เกี่ยวข้องในอสังหาริมทรัพย์เพื่อการลงทุนรับรู้ในกำไรหรือขาดทุนโดยวิธีเส้นตรงตลอดอายุสัญญา</w:t>
      </w:r>
      <w:r w:rsidRPr="006375B5">
        <w:rPr>
          <w:rFonts w:ascii="Angsana New" w:hAnsi="Angsana New"/>
          <w:spacing w:val="4"/>
          <w:sz w:val="30"/>
          <w:szCs w:val="30"/>
          <w:cs/>
        </w:rPr>
        <w:t>เช่า ค่าใช้จ่ายเริ่มแรกที่เกิดขึ้นเป็นการเฉพาะ</w:t>
      </w:r>
      <w:r w:rsidRPr="006375B5">
        <w:rPr>
          <w:rFonts w:ascii="Angsana New" w:hAnsi="Angsana New"/>
          <w:spacing w:val="6"/>
          <w:sz w:val="30"/>
          <w:szCs w:val="30"/>
          <w:cs/>
        </w:rPr>
        <w:t>เพื่อให้เกิดสัญญาเช่ารับรู้เป็นส่วนหนึ่งของค่าเช่าทั้งสิ้นตามสัญญ</w:t>
      </w:r>
      <w:r w:rsidR="00477616" w:rsidRPr="006375B5">
        <w:rPr>
          <w:rFonts w:ascii="Angsana New" w:hAnsi="Angsana New" w:hint="cs"/>
          <w:spacing w:val="6"/>
          <w:sz w:val="30"/>
          <w:szCs w:val="30"/>
          <w:cs/>
        </w:rPr>
        <w:t>า</w:t>
      </w:r>
      <w:r w:rsidRPr="006375B5">
        <w:rPr>
          <w:rFonts w:ascii="Angsana New" w:hAnsi="Angsana New"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 รายได้ที่รับรู้แล้วแต่ยังไม่ถึงกำหนดชำระตามสัญญาเช่าดำเนินงาน</w:t>
      </w:r>
      <w:r w:rsidR="00145A89" w:rsidRPr="006375B5">
        <w:rPr>
          <w:rFonts w:ascii="Angsana New" w:hAnsi="Angsana New" w:hint="cs"/>
          <w:sz w:val="30"/>
          <w:szCs w:val="30"/>
          <w:cs/>
        </w:rPr>
        <w:t>บันทึกเป็น</w:t>
      </w:r>
      <w:r w:rsidRPr="006375B5">
        <w:rPr>
          <w:rFonts w:ascii="Angsana New" w:hAnsi="Angsana New"/>
          <w:sz w:val="30"/>
          <w:szCs w:val="30"/>
          <w:cs/>
        </w:rPr>
        <w:t xml:space="preserve"> “ลูกหนี้ตามสัญญาเช่าดำเนินงานที่ยังไม่เรียกชำระ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45A89" w:rsidRPr="006375B5">
        <w:rPr>
          <w:rFonts w:ascii="Angsana New" w:hAnsi="Angsana New" w:hint="cs"/>
          <w:sz w:val="30"/>
          <w:szCs w:val="30"/>
          <w:cs/>
        </w:rPr>
        <w:t>ซึ่งแสดงรวมอยู่ในลูกหนี้การค้า</w:t>
      </w:r>
    </w:p>
    <w:p w14:paraId="3794EBBC" w14:textId="77777777" w:rsidR="004E400C" w:rsidRPr="002A2967" w:rsidRDefault="004E400C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3FFD0C1C" w14:textId="1241115A" w:rsidR="00E21BCD" w:rsidRPr="006375B5" w:rsidRDefault="00E21BCD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รายได้สิทธิการเช่ารอการตัดบัญชี</w:t>
      </w:r>
      <w:r w:rsidR="00DE4A39">
        <w:rPr>
          <w:rFonts w:ascii="Angsana New" w:hAnsi="Angsana New" w:hint="cs"/>
          <w:sz w:val="30"/>
          <w:szCs w:val="30"/>
          <w:cs/>
        </w:rPr>
        <w:t>รับรู้</w:t>
      </w:r>
      <w:r w:rsidRPr="006375B5">
        <w:rPr>
          <w:rFonts w:ascii="Angsana New" w:hAnsi="Angsana New"/>
          <w:sz w:val="30"/>
          <w:szCs w:val="30"/>
          <w:cs/>
        </w:rPr>
        <w:t>เป็นรายได้โดยวิธีเส้นตรงตลอดอายุสัญญาเช่า</w:t>
      </w:r>
    </w:p>
    <w:p w14:paraId="360A3F2C" w14:textId="77777777" w:rsidR="00137276" w:rsidRPr="002A2967" w:rsidRDefault="00137276" w:rsidP="0047761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jc w:val="thaiDistribute"/>
        <w:rPr>
          <w:rFonts w:ascii="Angsana New" w:hAnsi="Angsana New"/>
          <w:sz w:val="24"/>
          <w:szCs w:val="24"/>
          <w:cs/>
        </w:rPr>
      </w:pPr>
    </w:p>
    <w:p w14:paraId="6B478AB0" w14:textId="651E0287" w:rsidR="00C03318" w:rsidRPr="006375B5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รายได้จากธุรกิจ</w:t>
      </w:r>
      <w:r w:rsidR="00192578" w:rsidRPr="006375B5">
        <w:rPr>
          <w:rFonts w:ascii="Angsana New" w:hAnsi="Angsana New" w:hint="cs"/>
          <w:sz w:val="30"/>
          <w:szCs w:val="30"/>
          <w:cs/>
        </w:rPr>
        <w:t>โรงแรม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92578" w:rsidRPr="006375B5">
        <w:rPr>
          <w:rFonts w:ascii="Angsana New" w:hAnsi="Angsana New" w:hint="cs"/>
          <w:sz w:val="30"/>
          <w:szCs w:val="30"/>
          <w:cs/>
        </w:rPr>
        <w:t>ประกอบด้วย</w:t>
      </w:r>
      <w:r w:rsidRPr="006375B5">
        <w:rPr>
          <w:rFonts w:ascii="Angsana New" w:hAnsi="Angsana New"/>
          <w:sz w:val="30"/>
          <w:szCs w:val="30"/>
          <w:cs/>
        </w:rPr>
        <w:t>ค่าห้อง</w:t>
      </w:r>
      <w:r w:rsidR="00192578" w:rsidRPr="006375B5">
        <w:rPr>
          <w:rFonts w:ascii="Angsana New" w:hAnsi="Angsana New" w:hint="cs"/>
          <w:sz w:val="30"/>
          <w:szCs w:val="30"/>
          <w:cs/>
        </w:rPr>
        <w:t>พัก</w:t>
      </w:r>
      <w:r w:rsidRPr="006375B5">
        <w:rPr>
          <w:rFonts w:ascii="Angsana New" w:hAnsi="Angsana New"/>
          <w:sz w:val="30"/>
          <w:szCs w:val="30"/>
          <w:cs/>
        </w:rPr>
        <w:t xml:space="preserve"> ค่าอาหารและเครื่องดื่ม และรายได้ค่าบริการอื่น บันทึกเป็นรายได้เมื่อแขกเข้าพักในห้อง มีการขายอาหารและเครื่องดื่มและเมื่อมีการให้บริการแล้ว</w:t>
      </w:r>
    </w:p>
    <w:p w14:paraId="35A74850" w14:textId="77777777" w:rsidR="002A49C6" w:rsidRPr="002A2967" w:rsidRDefault="002A49C6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5121CDC" w14:textId="32A07075" w:rsidR="00C03318" w:rsidRPr="006375B5" w:rsidRDefault="00C03318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ต้นทุนที่เกี่ยวข้องรับรู้ในกำไรหรือขาดทุนเมื่อเกิดขึ้น</w:t>
      </w:r>
    </w:p>
    <w:p w14:paraId="7908E113" w14:textId="77777777" w:rsidR="003B38B6" w:rsidRPr="002A2967" w:rsidRDefault="003B38B6" w:rsidP="00C61F93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4AF91E8" w14:textId="0FDE4159" w:rsidR="003B38B6" w:rsidRPr="006375B5" w:rsidRDefault="003B38B6" w:rsidP="003B38B6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รายได้จากการลงทุนประกอบด้วยเงินปันผลและดอกเบี้ยรับจากการลงทุนและเงินฝากธนาคาร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โดยเงินปันผลรับบันทึกในกำไรหรือขาดทุนในวันที่กลุ่มบริษัทมีสิทธิได้รับเงินปันผล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และดอกเบี้ยรับ</w:t>
      </w:r>
      <w:r w:rsidR="00716D5B">
        <w:rPr>
          <w:rFonts w:ascii="Angsana New" w:hAnsi="Angsana New" w:hint="cs"/>
          <w:sz w:val="30"/>
          <w:szCs w:val="30"/>
          <w:cs/>
        </w:rPr>
        <w:t xml:space="preserve"> บันทึกในกำไรขาดทุนตามเกณฑ์คงค้าง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(ดูหมายเหตุข้อ </w:t>
      </w:r>
      <w:r w:rsidR="00FA2508" w:rsidRPr="00FA2508">
        <w:rPr>
          <w:rFonts w:asciiTheme="majorBidi" w:hAnsiTheme="majorBidi" w:cstheme="majorBidi" w:hint="cs"/>
          <w:color w:val="000000"/>
          <w:sz w:val="30"/>
          <w:szCs w:val="30"/>
        </w:rPr>
        <w:t>3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="000575C9"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>7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))</w:t>
      </w:r>
    </w:p>
    <w:p w14:paraId="37B477CB" w14:textId="13587ED8" w:rsidR="00731948" w:rsidRPr="002A2967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cs/>
        </w:rPr>
      </w:pPr>
    </w:p>
    <w:p w14:paraId="62D8C1A1" w14:textId="77777777" w:rsidR="00657BDF" w:rsidRPr="006375B5" w:rsidRDefault="00657BD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ต้นทุนการขายอสังหาริมทรัพย์</w:t>
      </w:r>
    </w:p>
    <w:p w14:paraId="308919F3" w14:textId="77777777" w:rsidR="00863173" w:rsidRPr="006375B5" w:rsidRDefault="00863173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4"/>
          <w:szCs w:val="24"/>
        </w:rPr>
      </w:pPr>
    </w:p>
    <w:p w14:paraId="16B55EAA" w14:textId="453245FC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ต้นทุนการขายบ้านพร้อมที่ดินประกอบด้วยต้นทุนที่ดิน ค่าถมที่ดิน </w:t>
      </w:r>
      <w:r w:rsidR="00F64E9C" w:rsidRPr="006375B5">
        <w:rPr>
          <w:rFonts w:hint="cs"/>
          <w:cs/>
        </w:rPr>
        <w:t xml:space="preserve">ต้นทุนค่าพนักงานที่เกี่ยวข้องกับการก่อสร้าง  </w:t>
      </w:r>
      <w:r w:rsidRPr="006375B5">
        <w:rPr>
          <w:cs/>
        </w:rPr>
        <w:t>ค่าออกแบบ ค่าสาธารณูปโภค ค่าก่อสร้าง</w:t>
      </w:r>
      <w:r w:rsidR="00731948" w:rsidRPr="006375B5">
        <w:rPr>
          <w:rFonts w:hint="cs"/>
          <w:cs/>
        </w:rPr>
        <w:t xml:space="preserve"> </w:t>
      </w:r>
      <w:r w:rsidRPr="006375B5">
        <w:rPr>
          <w:cs/>
        </w:rPr>
        <w:t>ต้นทุนการกู้ยืมและค่าใช้จ่ายอื่นที่เกี่ยวข้อง</w:t>
      </w:r>
    </w:p>
    <w:p w14:paraId="6D08DFEA" w14:textId="77777777" w:rsidR="007B7B13" w:rsidRPr="006375B5" w:rsidRDefault="007B7B13" w:rsidP="00657BDF">
      <w:pPr>
        <w:pStyle w:val="BodyText2"/>
        <w:ind w:left="518"/>
        <w:jc w:val="thaiDistribute"/>
        <w:rPr>
          <w:sz w:val="24"/>
          <w:szCs w:val="24"/>
          <w:cs/>
        </w:rPr>
      </w:pPr>
    </w:p>
    <w:p w14:paraId="00BF4757" w14:textId="2B585C19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ในการคำนวณหาต้นทุนการขายบ้านพร้อมที่ดิน บริษัทย่อยได้ทำการแบ่งสรรต้นทุนการพัฒนาทั้งที่คาดว่าจะเกิดขึ้น </w:t>
      </w:r>
      <w:r w:rsidR="00042162" w:rsidRPr="006375B5">
        <w:rPr>
          <w:rFonts w:hint="cs"/>
          <w:cs/>
        </w:rPr>
        <w:t>(</w:t>
      </w:r>
      <w:r w:rsidRPr="006375B5">
        <w:rPr>
          <w:cs/>
        </w:rPr>
        <w:t>โดยคำนึงถึงต้นทุนที่จะเกิดขึ้นจริงด้วย) ตามเกณฑ์พื้นที่ขาย</w:t>
      </w:r>
    </w:p>
    <w:p w14:paraId="0E7B6380" w14:textId="2961F070" w:rsidR="00657BDF" w:rsidRDefault="00657BDF" w:rsidP="00657BDF">
      <w:pPr>
        <w:pStyle w:val="BodyText2"/>
        <w:ind w:left="518"/>
        <w:jc w:val="thaiDistribute"/>
      </w:pPr>
      <w:r w:rsidRPr="006375B5">
        <w:rPr>
          <w:cs/>
        </w:rPr>
        <w:lastRenderedPageBreak/>
        <w:t>ค่าใช้จ่ายที่เกี่ยวข้องกับการขาย เช่น ค่าภาษีธุรกิจเฉพาะ ค่าธรรมเนียมการโอนกรรมสิทธิ์ บันทึกเป็นค่าใช้จ่ายเมื่อมีการขาย</w:t>
      </w:r>
    </w:p>
    <w:p w14:paraId="2D51CB1D" w14:textId="6816F697" w:rsidR="009A32F4" w:rsidRDefault="009A32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514427DF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ภาษีเงินได้</w:t>
      </w:r>
    </w:p>
    <w:p w14:paraId="3EBA70E6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118A0E0F" w14:textId="25EAB3ED" w:rsidR="00657BDF" w:rsidRDefault="00657BDF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</w:t>
      </w:r>
      <w:r w:rsidR="00736DC1">
        <w:rPr>
          <w:rFonts w:hint="cs"/>
          <w:sz w:val="30"/>
          <w:szCs w:val="30"/>
          <w:cs/>
        </w:rPr>
        <w:t>งวด</w:t>
      </w:r>
      <w:r w:rsidRPr="006375B5">
        <w:rPr>
          <w:rFonts w:hint="cs"/>
          <w:sz w:val="30"/>
          <w:szCs w:val="30"/>
          <w:cs/>
        </w:rPr>
        <w:t>ปัจจุบันและภาษีเงินได้รอการตัดบัญชี</w:t>
      </w:r>
      <w:r w:rsidR="00B31076" w:rsidRPr="006375B5">
        <w:rPr>
          <w:rFonts w:hint="cs"/>
          <w:sz w:val="30"/>
          <w:szCs w:val="30"/>
          <w:cs/>
        </w:rPr>
        <w:t>ซึ่งรับรู้ในกำไร</w:t>
      </w:r>
      <w:r w:rsidR="00B31076" w:rsidRPr="007A3650">
        <w:rPr>
          <w:rFonts w:hint="cs"/>
          <w:spacing w:val="-4"/>
          <w:sz w:val="30"/>
          <w:szCs w:val="30"/>
          <w:cs/>
        </w:rPr>
        <w:t>หรือขาดทุน</w:t>
      </w:r>
      <w:r w:rsidRPr="007A3650">
        <w:rPr>
          <w:rFonts w:hint="cs"/>
          <w:spacing w:val="-4"/>
          <w:sz w:val="30"/>
          <w:szCs w:val="30"/>
          <w:cs/>
        </w:rPr>
        <w:t>เว้นแต่รายการที่เกี่ยวข้องในการรวมธุรกิจ</w:t>
      </w:r>
      <w:r w:rsidRPr="007A3650">
        <w:rPr>
          <w:spacing w:val="-4"/>
          <w:sz w:val="30"/>
          <w:szCs w:val="30"/>
          <w:cs/>
        </w:rPr>
        <w:t xml:space="preserve"> </w:t>
      </w:r>
      <w:r w:rsidRPr="007A3650">
        <w:rPr>
          <w:rFonts w:hint="cs"/>
          <w:spacing w:val="-4"/>
          <w:sz w:val="30"/>
          <w:szCs w:val="30"/>
          <w:cs/>
        </w:rPr>
        <w:t>หรือรายการที่รับรู้โดยตรงในส่วนของผู้ถือหุ้น</w:t>
      </w:r>
      <w:r w:rsidRPr="007A3650">
        <w:rPr>
          <w:spacing w:val="-4"/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หรือกำไรขาดทุนเบ็ดเสร็จอื่น</w:t>
      </w:r>
    </w:p>
    <w:p w14:paraId="569CA4E8" w14:textId="77777777" w:rsidR="00BF285E" w:rsidRPr="006375B5" w:rsidRDefault="00BF285E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05A04658" w14:textId="351F27A3" w:rsidR="00CA0DCB" w:rsidRPr="006375B5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ตลอดจนการปรับปรุงทางภาษีที่เกี่ยวกับรายการในปีก่อนๆ</w:t>
      </w:r>
    </w:p>
    <w:p w14:paraId="074061E0" w14:textId="53FEEAE7" w:rsidR="00B31076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5422A7D" w14:textId="13E65FF7" w:rsidR="00042162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สำหรับการรับรู้ค่าความนิยมในครั้งแรก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และผลแตกต่างที่เกี่ยวข้องกับ</w:t>
      </w:r>
      <w:r w:rsidR="005F5723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4714E5ED" w14:textId="0FD41448" w:rsidR="00716D5B" w:rsidRDefault="00716D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07EDBF0" w14:textId="62ADF821" w:rsidR="007B7B13" w:rsidRPr="006375B5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วันสิ้นรอบระยะเวลารายงาน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404E8744" w14:textId="77777777" w:rsidR="00716D5B" w:rsidRDefault="00716D5B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</w:p>
    <w:p w14:paraId="092A04F4" w14:textId="07C58A12" w:rsidR="00612891" w:rsidRPr="006375B5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สินทรัพย์ภาษีเงินได้รอการตัดบัญชีจะถูกทบทวน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ทุกวันที่รายงานและจะถูกปรับลดลงเท่าที่ประโยชน์ทางภาษีจะมีโอกาสถูกใช้จริง</w:t>
      </w:r>
    </w:p>
    <w:p w14:paraId="04EE7B52" w14:textId="77777777" w:rsidR="000B7869" w:rsidRPr="006375B5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377A3E52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กำไรต่อหุ้น </w:t>
      </w:r>
    </w:p>
    <w:p w14:paraId="67B5A462" w14:textId="77777777" w:rsidR="00572AD2" w:rsidRPr="006375B5" w:rsidRDefault="00572AD2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4A4F35" w14:textId="52A29E1A" w:rsidR="00C61F93" w:rsidRPr="006375B5" w:rsidRDefault="00572AD2" w:rsidP="00920C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6375B5">
        <w:rPr>
          <w:rFonts w:hint="cs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</w:t>
      </w:r>
      <w:r w:rsidRPr="006375B5">
        <w:rPr>
          <w:b/>
          <w:sz w:val="30"/>
          <w:szCs w:val="30"/>
          <w:cs/>
        </w:rPr>
        <w:t xml:space="preserve"> </w:t>
      </w:r>
      <w:r w:rsidRPr="006375B5">
        <w:rPr>
          <w:rFonts w:hint="cs"/>
          <w:b/>
          <w:sz w:val="30"/>
          <w:szCs w:val="30"/>
          <w:cs/>
        </w:rPr>
        <w:t>ด้วยจำนวนหุ้นสามัญ</w:t>
      </w:r>
      <w:r w:rsidR="00094BCB">
        <w:rPr>
          <w:b/>
          <w:sz w:val="30"/>
          <w:szCs w:val="30"/>
        </w:rPr>
        <w:br/>
      </w:r>
      <w:r w:rsidRPr="006375B5">
        <w:rPr>
          <w:rFonts w:hint="cs"/>
          <w:b/>
          <w:sz w:val="30"/>
          <w:szCs w:val="30"/>
          <w:cs/>
        </w:rPr>
        <w:t>ถัวเฉลี่ยถ</w:t>
      </w:r>
      <w:r w:rsidR="003E4F2A" w:rsidRPr="006375B5">
        <w:rPr>
          <w:rFonts w:hint="cs"/>
          <w:b/>
          <w:sz w:val="30"/>
          <w:szCs w:val="30"/>
          <w:cs/>
        </w:rPr>
        <w:t>่วงน้ำหนักที่ออกจำหน่ายระหว่าง</w:t>
      </w:r>
      <w:r w:rsidR="005F2857" w:rsidRPr="006375B5">
        <w:rPr>
          <w:rFonts w:ascii="Angsana New" w:hAnsi="Angsana New"/>
          <w:b/>
          <w:sz w:val="30"/>
          <w:szCs w:val="30"/>
          <w:cs/>
        </w:rPr>
        <w:t>ปี</w:t>
      </w:r>
    </w:p>
    <w:p w14:paraId="404D8243" w14:textId="56D1E1CA" w:rsidR="00731948" w:rsidRPr="006375B5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24"/>
          <w:szCs w:val="24"/>
          <w:cs/>
        </w:rPr>
      </w:pPr>
    </w:p>
    <w:p w14:paraId="69064CB9" w14:textId="77777777" w:rsidR="00BF6303" w:rsidRDefault="00BF63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  <w:lang w:val="th-TH" w:eastAsia="x-none"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117A7BDD" w14:textId="0A83454D" w:rsidR="007942AB" w:rsidRPr="006375B5" w:rsidRDefault="007942AB" w:rsidP="00936843">
      <w:pPr>
        <w:pStyle w:val="Heading8"/>
        <w:numPr>
          <w:ilvl w:val="1"/>
          <w:numId w:val="20"/>
        </w:num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บุคคลหรือกิจการที่เกี่ยวข้องกัน</w:t>
      </w:r>
    </w:p>
    <w:p w14:paraId="22EE89D4" w14:textId="77777777" w:rsidR="007942AB" w:rsidRPr="006375B5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1A69EE" w14:textId="73A365AF" w:rsidR="00920C6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30"/>
          <w:szCs w:val="30"/>
        </w:rPr>
      </w:pP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บุคคลหรือกิจการที่เกี่ยวข้องกัน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หมายถึง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บุคคลหรือกิจการที่มีอำนาจควบคุม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หรือกลุ่มบริษัทมีอำนาจควบคุมหรือควบคุมร่วมกันทั้งทางตรงและทางอ้อม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5E80DF16" w14:textId="31BA466D" w:rsidR="002565AF" w:rsidRDefault="002565AF" w:rsidP="00BF630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jc w:val="thaiDistribute"/>
        <w:rPr>
          <w:rFonts w:ascii="Angsana New" w:hAnsi="Angsana New"/>
          <w:sz w:val="24"/>
          <w:szCs w:val="24"/>
          <w:cs/>
        </w:rPr>
      </w:pPr>
    </w:p>
    <w:p w14:paraId="3E14658D" w14:textId="65342F31" w:rsidR="00442ACB" w:rsidRPr="006375B5" w:rsidRDefault="00442ACB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รายงานทางการเงินจำแนกตามส่วนงาน</w:t>
      </w:r>
    </w:p>
    <w:p w14:paraId="2F88AE76" w14:textId="77777777" w:rsidR="00442ACB" w:rsidRPr="006375B5" w:rsidRDefault="00442ACB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1D3CE4F1" w14:textId="545F6C6B" w:rsidR="00CE419F" w:rsidRDefault="00442ACB" w:rsidP="0045358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ผลการดำเนินงานของส่วนงานที่รายงานต่อคณะกรรมการบริหาร (ผู้มีอำนาจตัดสินใจสูงสุดด้านการดำเนินงาน) </w:t>
      </w:r>
      <w:r w:rsidR="00C94E0C" w:rsidRPr="006375B5">
        <w:rPr>
          <w:rFonts w:ascii="Angsana New" w:hAnsi="Angsana New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รายการที่ไม่สามารถปันส่วนได้ส่วนใหญ่เป็นรายการรายได้อื่น </w:t>
      </w:r>
      <w:r w:rsidR="00A6777F" w:rsidRPr="006375B5">
        <w:rPr>
          <w:rFonts w:ascii="Angsana New" w:hAnsi="Angsana New"/>
          <w:sz w:val="30"/>
          <w:szCs w:val="30"/>
          <w:cs/>
        </w:rPr>
        <w:t>ส่วนแบ่งกำไร</w:t>
      </w:r>
      <w:r w:rsidR="008E4131" w:rsidRPr="006375B5">
        <w:rPr>
          <w:rFonts w:ascii="Angsana New" w:hAnsi="Angsana New" w:hint="cs"/>
          <w:sz w:val="30"/>
          <w:szCs w:val="30"/>
          <w:cs/>
        </w:rPr>
        <w:t xml:space="preserve"> (ขาดทุน) </w:t>
      </w:r>
      <w:r w:rsidRPr="006375B5">
        <w:rPr>
          <w:rFonts w:ascii="Angsana New" w:hAnsi="Angsana New"/>
          <w:sz w:val="30"/>
          <w:szCs w:val="30"/>
          <w:cs/>
        </w:rPr>
        <w:t>จากบริษัทร่วมและการร่วมค้า ต้นทุนทางการเงิน สินทรัพย์และหนี้สินอื่น</w:t>
      </w:r>
    </w:p>
    <w:p w14:paraId="0D659C81" w14:textId="1A3EF1C1" w:rsidR="00B900D4" w:rsidRDefault="00B900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68E496C3" w14:textId="66ACC745" w:rsidR="005B4060" w:rsidRPr="006375B5" w:rsidRDefault="005B4060" w:rsidP="005B4060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</w:t>
      </w:r>
    </w:p>
    <w:p w14:paraId="2478B53F" w14:textId="77777777" w:rsidR="00C8500E" w:rsidRPr="006375B5" w:rsidRDefault="00C8500E" w:rsidP="00C8500E">
      <w:pPr>
        <w:spacing w:line="240" w:lineRule="auto"/>
        <w:ind w:right="-133"/>
        <w:rPr>
          <w:rFonts w:ascii="Angsana New" w:hAnsi="Angsana New"/>
          <w:sz w:val="20"/>
          <w:szCs w:val="20"/>
          <w:cs/>
          <w:lang w:val="th-TH"/>
        </w:rPr>
      </w:pPr>
    </w:p>
    <w:p w14:paraId="6E72E1F2" w14:textId="62650B5A" w:rsidR="00B3170F" w:rsidRPr="006375B5" w:rsidRDefault="002E443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30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35402A">
        <w:rPr>
          <w:rFonts w:ascii="Angsana New" w:hAnsi="Angsana New"/>
          <w:sz w:val="30"/>
          <w:szCs w:val="30"/>
          <w:cs/>
        </w:rPr>
        <w:t>ความสัมพันธ์ที่มีกับ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บริษัทใหญ่ในลำดับสูงสุด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800BF5" w:rsidRPr="0035402A">
        <w:rPr>
          <w:rFonts w:ascii="Angsana New" w:hAnsi="Angsana New"/>
          <w:sz w:val="30"/>
          <w:szCs w:val="30"/>
          <w:cs/>
        </w:rPr>
        <w:t>บ</w:t>
      </w:r>
      <w:r w:rsidR="00B3170F" w:rsidRPr="0035402A">
        <w:rPr>
          <w:rFonts w:ascii="Angsana New" w:hAnsi="Angsana New"/>
          <w:sz w:val="30"/>
          <w:szCs w:val="30"/>
          <w:cs/>
        </w:rPr>
        <w:t>ริษ</w:t>
      </w:r>
      <w:r w:rsidR="00936EF4" w:rsidRPr="0035402A">
        <w:rPr>
          <w:rFonts w:ascii="Angsana New" w:hAnsi="Angsana New"/>
          <w:sz w:val="30"/>
          <w:szCs w:val="30"/>
          <w:cs/>
        </w:rPr>
        <w:t>ั</w:t>
      </w:r>
      <w:r w:rsidR="00B3170F" w:rsidRPr="0035402A">
        <w:rPr>
          <w:rFonts w:ascii="Angsana New" w:hAnsi="Angsana New"/>
          <w:sz w:val="30"/>
          <w:szCs w:val="30"/>
          <w:cs/>
        </w:rPr>
        <w:t>ท</w:t>
      </w:r>
      <w:r w:rsidR="0071421D" w:rsidRPr="006375B5">
        <w:rPr>
          <w:rFonts w:ascii="Angsana New" w:hAnsi="Angsana New" w:hint="cs"/>
          <w:sz w:val="30"/>
          <w:szCs w:val="30"/>
          <w:cs/>
        </w:rPr>
        <w:t>ย่อย บริษัทร่วม และ</w:t>
      </w:r>
      <w:r w:rsidR="00477EF0" w:rsidRPr="006375B5">
        <w:rPr>
          <w:rFonts w:ascii="Angsana New" w:hAnsi="Angsana New"/>
          <w:sz w:val="30"/>
          <w:szCs w:val="30"/>
          <w:cs/>
        </w:rPr>
        <w:t>การร่วม</w:t>
      </w:r>
      <w:r w:rsidR="0071421D" w:rsidRPr="006375B5">
        <w:rPr>
          <w:rFonts w:ascii="Angsana New" w:hAnsi="Angsana New" w:hint="cs"/>
          <w:sz w:val="30"/>
          <w:szCs w:val="30"/>
          <w:cs/>
        </w:rPr>
        <w:t>ค้า</w:t>
      </w:r>
      <w:r w:rsidR="00C8500E" w:rsidRPr="006375B5">
        <w:rPr>
          <w:rFonts w:ascii="Angsana New" w:hAnsi="Angsana New"/>
          <w:sz w:val="30"/>
          <w:szCs w:val="30"/>
          <w:cs/>
        </w:rPr>
        <w:t xml:space="preserve">ได้เปิดเผยในหมายเหตุข้อ </w:t>
      </w:r>
      <w:r w:rsidR="00C55785">
        <w:rPr>
          <w:rFonts w:ascii="Angsana New" w:hAnsi="Angsana New"/>
          <w:sz w:val="30"/>
          <w:szCs w:val="30"/>
        </w:rPr>
        <w:t>8</w:t>
      </w:r>
      <w:r w:rsidR="00F17176" w:rsidRPr="006375B5">
        <w:rPr>
          <w:rFonts w:ascii="Angsana New" w:hAnsi="Angsana New"/>
          <w:sz w:val="30"/>
          <w:szCs w:val="30"/>
        </w:rPr>
        <w:t xml:space="preserve"> </w:t>
      </w:r>
      <w:r w:rsidR="00B3170F" w:rsidRPr="006375B5">
        <w:rPr>
          <w:rFonts w:ascii="Angsana New" w:hAnsi="Angsana New"/>
          <w:sz w:val="30"/>
          <w:szCs w:val="30"/>
          <w:cs/>
        </w:rPr>
        <w:t>และ</w:t>
      </w:r>
      <w:r w:rsidR="009516E5" w:rsidRPr="006375B5">
        <w:rPr>
          <w:rFonts w:ascii="Angsana New" w:hAnsi="Angsana New"/>
          <w:sz w:val="30"/>
          <w:szCs w:val="30"/>
          <w:cs/>
        </w:rPr>
        <w:t xml:space="preserve"> </w:t>
      </w:r>
      <w:r w:rsidR="00C55785">
        <w:rPr>
          <w:rFonts w:ascii="Angsana New" w:hAnsi="Angsana New"/>
          <w:sz w:val="30"/>
          <w:szCs w:val="30"/>
        </w:rPr>
        <w:t>9</w:t>
      </w:r>
      <w:r w:rsidR="00F171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บุคคลหรือกิจการ</w:t>
      </w:r>
      <w:r w:rsidR="00D334EF" w:rsidRPr="006375B5">
        <w:rPr>
          <w:rFonts w:ascii="Angsana New" w:hAnsi="Angsana New" w:hint="cs"/>
          <w:sz w:val="30"/>
          <w:szCs w:val="30"/>
          <w:cs/>
        </w:rPr>
        <w:t>อื่น</w:t>
      </w:r>
      <w:r w:rsidR="007E7C69" w:rsidRPr="006375B5">
        <w:rPr>
          <w:rFonts w:ascii="Angsana New" w:hAnsi="Angsana New"/>
          <w:sz w:val="30"/>
          <w:szCs w:val="30"/>
          <w:cs/>
        </w:rPr>
        <w:t>ที่เกี่ยวข้องกันที่มีรายการระหว่างกันที่มีนัยสำคัญกับกลุ่มบริษัท</w:t>
      </w:r>
      <w:r w:rsidR="00FD0CE2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ในระหว่างปี</w:t>
      </w:r>
      <w:r w:rsidR="00B3170F" w:rsidRPr="006375B5">
        <w:rPr>
          <w:rFonts w:ascii="Angsana New" w:hAnsi="Angsana New"/>
          <w:sz w:val="30"/>
          <w:szCs w:val="30"/>
          <w:cs/>
        </w:rPr>
        <w:t>มีดั</w:t>
      </w:r>
      <w:r w:rsidR="007E7C69" w:rsidRPr="006375B5">
        <w:rPr>
          <w:rFonts w:ascii="Angsana New" w:hAnsi="Angsana New"/>
          <w:sz w:val="30"/>
          <w:szCs w:val="30"/>
          <w:cs/>
        </w:rPr>
        <w:t>งต่อไป</w:t>
      </w:r>
      <w:r w:rsidR="00B3170F" w:rsidRPr="006375B5">
        <w:rPr>
          <w:rFonts w:ascii="Angsana New" w:hAnsi="Angsana New"/>
          <w:sz w:val="30"/>
          <w:szCs w:val="30"/>
          <w:cs/>
        </w:rPr>
        <w:t>นี้</w:t>
      </w:r>
    </w:p>
    <w:p w14:paraId="4852FAD2" w14:textId="5B2CA36A" w:rsidR="000B3F90" w:rsidRPr="00911B00" w:rsidRDefault="000B3F9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33"/>
        <w:jc w:val="thaiDistribute"/>
        <w:rPr>
          <w:rFonts w:ascii="Angsana New" w:hAnsi="Angsana New"/>
          <w:b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990"/>
        <w:gridCol w:w="4320"/>
      </w:tblGrid>
      <w:tr w:rsidR="00084CFB" w:rsidRPr="006375B5" w14:paraId="53ABE318" w14:textId="77777777" w:rsidTr="008254CF">
        <w:trPr>
          <w:trHeight w:val="20"/>
          <w:tblHeader/>
        </w:trPr>
        <w:tc>
          <w:tcPr>
            <w:tcW w:w="4230" w:type="dxa"/>
          </w:tcPr>
          <w:p w14:paraId="638164B6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20"/>
                <w:szCs w:val="20"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990" w:type="dxa"/>
          </w:tcPr>
          <w:p w14:paraId="760194FF" w14:textId="2D22F555" w:rsidR="00084CFB" w:rsidRPr="006375B5" w:rsidRDefault="00084CFB" w:rsidP="00C05874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4320" w:type="dxa"/>
          </w:tcPr>
          <w:p w14:paraId="35BDF6A5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B31232" w:rsidRPr="006375B5" w14:paraId="43E2F309" w14:textId="77777777" w:rsidTr="008254CF">
        <w:trPr>
          <w:trHeight w:val="20"/>
        </w:trPr>
        <w:tc>
          <w:tcPr>
            <w:tcW w:w="4230" w:type="dxa"/>
          </w:tcPr>
          <w:p w14:paraId="57A4F855" w14:textId="74E0162D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เฟรเซอร์ส แอสเซ็ทส์ จำกัด</w:t>
            </w:r>
          </w:p>
        </w:tc>
        <w:tc>
          <w:tcPr>
            <w:tcW w:w="990" w:type="dxa"/>
          </w:tcPr>
          <w:p w14:paraId="6ED7CCC3" w14:textId="7C1ED112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3A5CFB3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28EDBFC7" w14:textId="1D523398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B31232" w:rsidRPr="006375B5" w14:paraId="2A6A3E04" w14:textId="77777777" w:rsidTr="008254CF">
        <w:trPr>
          <w:trHeight w:val="20"/>
        </w:trPr>
        <w:tc>
          <w:tcPr>
            <w:tcW w:w="4230" w:type="dxa"/>
          </w:tcPr>
          <w:p w14:paraId="22BA5A8A" w14:textId="7777777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เฟรเซอร์ส พร็อพเพอร์ตี้ โฮลดิ้งส์ </w:t>
            </w:r>
          </w:p>
          <w:p w14:paraId="337EB71E" w14:textId="6230253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(ประเทศไทย) จำกัด</w:t>
            </w:r>
          </w:p>
        </w:tc>
        <w:tc>
          <w:tcPr>
            <w:tcW w:w="990" w:type="dxa"/>
          </w:tcPr>
          <w:p w14:paraId="1F43CDBF" w14:textId="3B9DB290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55A3C25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0738D5AF" w14:textId="49420684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084CFB" w:rsidRPr="006375B5" w14:paraId="2F8AC159" w14:textId="77777777" w:rsidTr="008254CF">
        <w:trPr>
          <w:trHeight w:val="20"/>
        </w:trPr>
        <w:tc>
          <w:tcPr>
            <w:tcW w:w="4230" w:type="dxa"/>
          </w:tcPr>
          <w:p w14:paraId="74926D85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สยามโฮลดิ้ง จำกัด</w:t>
            </w:r>
          </w:p>
        </w:tc>
        <w:tc>
          <w:tcPr>
            <w:tcW w:w="990" w:type="dxa"/>
          </w:tcPr>
          <w:p w14:paraId="30806B92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9AB9B60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เป็นผู้ถือหุ้นของบริษัทย่อย</w:t>
            </w:r>
          </w:p>
          <w:p w14:paraId="57749BD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สาธรทรัพย์สิน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1C4C7D" w:rsidRPr="006375B5" w14:paraId="2FBC32A4" w14:textId="77777777" w:rsidTr="008254CF">
        <w:trPr>
          <w:trHeight w:val="20"/>
        </w:trPr>
        <w:tc>
          <w:tcPr>
            <w:tcW w:w="4230" w:type="dxa"/>
          </w:tcPr>
          <w:p w14:paraId="69CACD04" w14:textId="7CD8EF6A" w:rsidR="001C4C7D" w:rsidRPr="006375B5" w:rsidRDefault="001C4C7D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จัสโค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1C4C7D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4281162" w14:textId="3F9B0B0A" w:rsidR="001C4C7D" w:rsidRPr="006375B5" w:rsidRDefault="001C4C7D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02FAAE7" w14:textId="0418130E" w:rsidR="001C4C7D" w:rsidRPr="006375B5" w:rsidRDefault="001C4C7D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1C4C7D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992886" w:rsidRPr="006375B5" w14:paraId="0EF13657" w14:textId="77777777" w:rsidTr="008254CF">
        <w:trPr>
          <w:trHeight w:val="20"/>
        </w:trPr>
        <w:tc>
          <w:tcPr>
            <w:tcW w:w="4230" w:type="dxa"/>
          </w:tcPr>
          <w:p w14:paraId="6001127B" w14:textId="77777777" w:rsidR="00992886" w:rsidRPr="006375B5" w:rsidRDefault="00992886" w:rsidP="0099288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Frasers Property Development Services </w:t>
            </w:r>
          </w:p>
          <w:p w14:paraId="445501C9" w14:textId="242EDF43" w:rsidR="00992886" w:rsidRPr="006375B5" w:rsidRDefault="00992886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(VN) Co., Ltd,</w:t>
            </w:r>
          </w:p>
        </w:tc>
        <w:tc>
          <w:tcPr>
            <w:tcW w:w="990" w:type="dxa"/>
          </w:tcPr>
          <w:p w14:paraId="0C32667F" w14:textId="3537DA5E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320" w:type="dxa"/>
          </w:tcPr>
          <w:p w14:paraId="0492CDE3" w14:textId="3AC11780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992886" w:rsidRPr="006375B5" w14:paraId="7BE39973" w14:textId="77777777" w:rsidTr="008254CF">
        <w:trPr>
          <w:trHeight w:val="20"/>
        </w:trPr>
        <w:tc>
          <w:tcPr>
            <w:tcW w:w="4230" w:type="dxa"/>
          </w:tcPr>
          <w:p w14:paraId="39BF06D6" w14:textId="29674C72" w:rsidR="00992886" w:rsidRPr="006375B5" w:rsidRDefault="00992886" w:rsidP="0099288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Me Linh Point Limited</w:t>
            </w:r>
          </w:p>
        </w:tc>
        <w:tc>
          <w:tcPr>
            <w:tcW w:w="990" w:type="dxa"/>
          </w:tcPr>
          <w:p w14:paraId="70761CA7" w14:textId="7AEC681C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320" w:type="dxa"/>
          </w:tcPr>
          <w:p w14:paraId="7E36157F" w14:textId="5A62EAF0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992886" w:rsidRPr="006375B5" w14:paraId="33F8D2CA" w14:textId="77777777" w:rsidTr="008254CF">
        <w:trPr>
          <w:trHeight w:val="20"/>
        </w:trPr>
        <w:tc>
          <w:tcPr>
            <w:tcW w:w="4230" w:type="dxa"/>
          </w:tcPr>
          <w:p w14:paraId="17C71896" w14:textId="7277861B" w:rsidR="00992886" w:rsidRPr="006375B5" w:rsidRDefault="00992886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lastRenderedPageBreak/>
              <w:t>Frasers Property Corporate Services Pte. Ltd.</w:t>
            </w:r>
          </w:p>
        </w:tc>
        <w:tc>
          <w:tcPr>
            <w:tcW w:w="990" w:type="dxa"/>
          </w:tcPr>
          <w:p w14:paraId="4C06F7A7" w14:textId="6E60B836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2578E3F" w14:textId="0F87D9F2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เป็นบริษัทย่อยของบริษัทใหญ่</w:t>
            </w:r>
            <w:r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และมี</w:t>
            </w: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กรรมการร่วมกัน</w:t>
            </w:r>
          </w:p>
        </w:tc>
      </w:tr>
      <w:tr w:rsidR="00992886" w:rsidRPr="006375B5" w14:paraId="5DD46084" w14:textId="77777777" w:rsidTr="008254CF">
        <w:trPr>
          <w:trHeight w:val="20"/>
        </w:trPr>
        <w:tc>
          <w:tcPr>
            <w:tcW w:w="4230" w:type="dxa"/>
          </w:tcPr>
          <w:p w14:paraId="2ADFA1A7" w14:textId="5911D993" w:rsidR="00992886" w:rsidRPr="001C4C7D" w:rsidRDefault="00992886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ช้างอินเตอร์เนชั่นแนล จำกัด</w:t>
            </w:r>
          </w:p>
        </w:tc>
        <w:tc>
          <w:tcPr>
            <w:tcW w:w="990" w:type="dxa"/>
          </w:tcPr>
          <w:p w14:paraId="604954E3" w14:textId="1CD4D15E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84A84C5" w14:textId="2B70CB62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992886" w:rsidRPr="006375B5" w14:paraId="7962D4E2" w14:textId="77777777" w:rsidTr="008254CF">
        <w:trPr>
          <w:trHeight w:val="20"/>
        </w:trPr>
        <w:tc>
          <w:tcPr>
            <w:tcW w:w="4230" w:type="dxa"/>
          </w:tcPr>
          <w:p w14:paraId="4306A6AA" w14:textId="77777777" w:rsidR="00144DE0" w:rsidRDefault="00144DE0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เมเนจเมนท์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504EAA2C" w14:textId="2D05BB8A" w:rsidR="00992886" w:rsidRPr="006375B5" w:rsidRDefault="00144DE0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144DE0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144DE0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4E33A7D" w14:textId="65C7EE2E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47CBD0" w14:textId="728E273F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992886" w:rsidRPr="006375B5" w14:paraId="12D2919D" w14:textId="77777777" w:rsidTr="008254CF">
        <w:trPr>
          <w:trHeight w:val="20"/>
        </w:trPr>
        <w:tc>
          <w:tcPr>
            <w:tcW w:w="4230" w:type="dxa"/>
          </w:tcPr>
          <w:p w14:paraId="2548324A" w14:textId="4BBAD1CA" w:rsidR="00992886" w:rsidRPr="006375B5" w:rsidRDefault="00992886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เร้ด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ล็อบสเตอร์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รีเทล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DBDF6C1" w14:textId="45251547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BB03AF4" w14:textId="3AAE25D3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992886" w:rsidRPr="006375B5" w14:paraId="5760ED9F" w14:textId="77777777" w:rsidTr="008254CF">
        <w:trPr>
          <w:trHeight w:val="20"/>
        </w:trPr>
        <w:tc>
          <w:tcPr>
            <w:tcW w:w="4230" w:type="dxa"/>
          </w:tcPr>
          <w:p w14:paraId="4AE22107" w14:textId="5E2680B8" w:rsidR="00992886" w:rsidRPr="006375B5" w:rsidRDefault="00992886" w:rsidP="009928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อาร์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019EDCC" w14:textId="0B0DE0CC" w:rsidR="00992886" w:rsidRPr="006375B5" w:rsidRDefault="00992886" w:rsidP="0099288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DC4864C" w14:textId="2E75B492" w:rsidR="00992886" w:rsidRPr="006375B5" w:rsidRDefault="00992886" w:rsidP="0099288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2675ADB0" w14:textId="77777777" w:rsidTr="008254CF">
        <w:trPr>
          <w:trHeight w:val="20"/>
        </w:trPr>
        <w:tc>
          <w:tcPr>
            <w:tcW w:w="4230" w:type="dxa"/>
          </w:tcPr>
          <w:p w14:paraId="2207F73A" w14:textId="072B31B2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โฮเรก้า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แมเนจเม้นท์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6A44084" w14:textId="380CF859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64BD6A2" w14:textId="64A042D9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11043443" w14:textId="77777777" w:rsidTr="008254CF">
        <w:trPr>
          <w:trHeight w:val="20"/>
        </w:trPr>
        <w:tc>
          <w:tcPr>
            <w:tcW w:w="4230" w:type="dxa"/>
          </w:tcPr>
          <w:p w14:paraId="4A905103" w14:textId="14B8EF18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โฮม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ออฟฟิศ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ดิลิเวอรี่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80BD01" w14:textId="73317AD6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EDF8BD4" w14:textId="4C42552F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34AC1744" w14:textId="77777777" w:rsidTr="008254CF">
        <w:trPr>
          <w:trHeight w:val="20"/>
        </w:trPr>
        <w:tc>
          <w:tcPr>
            <w:tcW w:w="4230" w:type="dxa"/>
          </w:tcPr>
          <w:p w14:paraId="143F3C79" w14:textId="233730CD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เทรนนิ่ง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8FFAB8C" w14:textId="27CAC637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364FF89" w14:textId="2922F32A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3423EA74" w14:textId="77777777" w:rsidTr="008254CF">
        <w:trPr>
          <w:trHeight w:val="20"/>
        </w:trPr>
        <w:tc>
          <w:tcPr>
            <w:tcW w:w="4230" w:type="dxa"/>
          </w:tcPr>
          <w:p w14:paraId="43A668A3" w14:textId="16E1DC00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รีไซเคิล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208FD85" w14:textId="3CD75B2A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DF2BC06" w14:textId="2CD129FC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5A80A461" w14:textId="77777777" w:rsidTr="008254CF">
        <w:trPr>
          <w:trHeight w:val="20"/>
        </w:trPr>
        <w:tc>
          <w:tcPr>
            <w:tcW w:w="4230" w:type="dxa"/>
          </w:tcPr>
          <w:p w14:paraId="40DCD089" w14:textId="6BA9610E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ไทยเบฟมาร์เก็ตติ้ง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238EC36" w14:textId="6F446636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CCAC8A9" w14:textId="2E121244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3F5844AD" w14:textId="77777777" w:rsidTr="008254CF">
        <w:trPr>
          <w:trHeight w:val="20"/>
        </w:trPr>
        <w:tc>
          <w:tcPr>
            <w:tcW w:w="4230" w:type="dxa"/>
          </w:tcPr>
          <w:p w14:paraId="65664EC5" w14:textId="1873B540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ทศภาค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0E8BB7A" w14:textId="06537CDE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B6CFDFB" w14:textId="4BEA1309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0105B670" w14:textId="77777777" w:rsidTr="008254CF">
        <w:trPr>
          <w:trHeight w:val="20"/>
        </w:trPr>
        <w:tc>
          <w:tcPr>
            <w:tcW w:w="4230" w:type="dxa"/>
          </w:tcPr>
          <w:p w14:paraId="5BED4EBA" w14:textId="77777777" w:rsidR="004860E3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.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คอมเมอร์เชียล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70A4956A" w14:textId="6CF5DE7A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504E5A9" w14:textId="6DE9178F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7EB82CC" w14:textId="2239BA3E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772BC6EF" w14:textId="77777777" w:rsidTr="008254CF">
        <w:trPr>
          <w:trHeight w:val="20"/>
        </w:trPr>
        <w:tc>
          <w:tcPr>
            <w:tcW w:w="4230" w:type="dxa"/>
          </w:tcPr>
          <w:p w14:paraId="15B53E07" w14:textId="1F9FC9AD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แอสเซ็ทส์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519427F" w14:textId="1BAAA894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518E592" w14:textId="7D11F740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7B3214E6" w14:textId="77777777" w:rsidTr="008254CF">
        <w:trPr>
          <w:trHeight w:val="20"/>
        </w:trPr>
        <w:tc>
          <w:tcPr>
            <w:tcW w:w="4230" w:type="dxa"/>
          </w:tcPr>
          <w:p w14:paraId="569372CD" w14:textId="477D1A11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โฮเทล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แอสเสท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1A803CD" w14:textId="35474903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5A6CDCD" w14:textId="0AC8CE30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415FFA03" w14:textId="77777777" w:rsidTr="008254CF">
        <w:trPr>
          <w:trHeight w:val="20"/>
        </w:trPr>
        <w:tc>
          <w:tcPr>
            <w:tcW w:w="4230" w:type="dxa"/>
          </w:tcPr>
          <w:p w14:paraId="6423D54F" w14:textId="0CB17389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ทีซีซี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โฮเทลคอลเล็คชั่น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DBB1B47" w14:textId="549AAF99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E125BFF" w14:textId="4D4F6835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5643AA4F" w14:textId="77777777" w:rsidTr="008254CF">
        <w:trPr>
          <w:trHeight w:val="20"/>
        </w:trPr>
        <w:tc>
          <w:tcPr>
            <w:tcW w:w="4230" w:type="dxa"/>
          </w:tcPr>
          <w:p w14:paraId="1820C4A7" w14:textId="7DDD2D2D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นำยุค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C250320" w14:textId="7A5D9B1B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2F5AEE6" w14:textId="7414638D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09B8F9C1" w14:textId="77777777" w:rsidTr="008254CF">
        <w:trPr>
          <w:trHeight w:val="20"/>
        </w:trPr>
        <w:tc>
          <w:tcPr>
            <w:tcW w:w="4230" w:type="dxa"/>
          </w:tcPr>
          <w:p w14:paraId="6F867079" w14:textId="5B9A861C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บิ๊กซี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แฟรี่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395D3A9" w14:textId="4D3C0518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5E5BE0D" w14:textId="129C40B7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45785AF7" w14:textId="77777777" w:rsidTr="008254CF">
        <w:trPr>
          <w:trHeight w:val="20"/>
        </w:trPr>
        <w:tc>
          <w:tcPr>
            <w:tcW w:w="4230" w:type="dxa"/>
          </w:tcPr>
          <w:p w14:paraId="068A0BEB" w14:textId="52C0DB43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ป้อมกิจ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8F7DDB5" w14:textId="0F6B5B8A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8015074" w14:textId="24A3734F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13E08A6F" w14:textId="77777777" w:rsidTr="008254CF">
        <w:trPr>
          <w:trHeight w:val="20"/>
        </w:trPr>
        <w:tc>
          <w:tcPr>
            <w:tcW w:w="4230" w:type="dxa"/>
          </w:tcPr>
          <w:p w14:paraId="13D11132" w14:textId="0EAC5DED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พัฒนาอินเตอร์คูล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8D55DF" w14:textId="2D8B5DB0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7243A63" w14:textId="5696076C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15B5DA8E" w14:textId="77777777" w:rsidTr="008254CF">
        <w:trPr>
          <w:trHeight w:val="20"/>
        </w:trPr>
        <w:tc>
          <w:tcPr>
            <w:tcW w:w="4230" w:type="dxa"/>
          </w:tcPr>
          <w:p w14:paraId="52C2376D" w14:textId="19B0CF7D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ฟอร์เวิร์ด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ซิสเต็ม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FD52111" w14:textId="54A795F2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E628C87" w14:textId="3C304B57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4FF8C91D" w14:textId="77777777" w:rsidTr="008254CF">
        <w:trPr>
          <w:trHeight w:val="20"/>
        </w:trPr>
        <w:tc>
          <w:tcPr>
            <w:tcW w:w="4230" w:type="dxa"/>
          </w:tcPr>
          <w:p w14:paraId="27FF2454" w14:textId="1D8B6DFF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ยูวีบีจีพี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คลีน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เอ็นเนอร์ยี่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22176CC" w14:textId="23C72E0F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8D72023" w14:textId="2B3ECD0B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592FDB73" w14:textId="77777777" w:rsidTr="008254CF">
        <w:trPr>
          <w:trHeight w:val="20"/>
        </w:trPr>
        <w:tc>
          <w:tcPr>
            <w:tcW w:w="4230" w:type="dxa"/>
          </w:tcPr>
          <w:p w14:paraId="2BFEEA83" w14:textId="72768051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สวนอุตสาหกรรมโรจนะ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ปราจีนบุรี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D777050" w14:textId="234CDF70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A1CAD44" w14:textId="57248741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197B9284" w14:textId="77777777" w:rsidTr="008254CF">
        <w:trPr>
          <w:trHeight w:val="20"/>
        </w:trPr>
        <w:tc>
          <w:tcPr>
            <w:tcW w:w="4230" w:type="dxa"/>
          </w:tcPr>
          <w:p w14:paraId="3C05BE7F" w14:textId="5C288697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สารพัดไทย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369D5EB" w14:textId="2F65B1F7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4072A9" w14:textId="6B69130A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52AF7448" w14:textId="77777777" w:rsidTr="008254CF">
        <w:trPr>
          <w:trHeight w:val="20"/>
        </w:trPr>
        <w:tc>
          <w:tcPr>
            <w:tcW w:w="4230" w:type="dxa"/>
          </w:tcPr>
          <w:p w14:paraId="6B6CAC1C" w14:textId="69367456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อมรินทร์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บุ๊ค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เซ็นเตอร์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313A336" w14:textId="390C5D52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3691DF7" w14:textId="2A64E1D7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73E08CC2" w14:textId="77777777" w:rsidTr="008254CF">
        <w:trPr>
          <w:trHeight w:val="20"/>
        </w:trPr>
        <w:tc>
          <w:tcPr>
            <w:tcW w:w="4230" w:type="dxa"/>
          </w:tcPr>
          <w:p w14:paraId="587FA54C" w14:textId="5AB9F642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อาร์เจนโต้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เทค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3F52B4D" w14:textId="7B38C0C8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F8B08E1" w14:textId="4B48A407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3F6846B6" w14:textId="77777777" w:rsidTr="008254CF">
        <w:trPr>
          <w:trHeight w:val="20"/>
        </w:trPr>
        <w:tc>
          <w:tcPr>
            <w:tcW w:w="4230" w:type="dxa"/>
          </w:tcPr>
          <w:p w14:paraId="5D4B3DB4" w14:textId="6CF178DF" w:rsidR="004860E3" w:rsidRPr="00992886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อินทรประกันภัย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A8B11D0" w14:textId="3CC9859F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4370FDC" w14:textId="1A17FFE1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1455A0B3" w14:textId="77777777" w:rsidTr="008254CF">
        <w:trPr>
          <w:trHeight w:val="20"/>
        </w:trPr>
        <w:tc>
          <w:tcPr>
            <w:tcW w:w="4230" w:type="dxa"/>
          </w:tcPr>
          <w:p w14:paraId="2DE3F5A5" w14:textId="43D3E11F" w:rsidR="004860E3" w:rsidRPr="00992886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ฮาวี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ลอจิสติกส์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992886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538C04" w14:textId="1A0232FD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92F3D76" w14:textId="616AC7E9" w:rsidR="004860E3" w:rsidRPr="006375B5" w:rsidRDefault="004860E3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992886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AA11CD" w:rsidRPr="006375B5" w14:paraId="506C92F7" w14:textId="77777777" w:rsidTr="008254CF">
        <w:trPr>
          <w:trHeight w:val="20"/>
        </w:trPr>
        <w:tc>
          <w:tcPr>
            <w:tcW w:w="4230" w:type="dxa"/>
          </w:tcPr>
          <w:p w14:paraId="7D9CD732" w14:textId="7F3F9F0E" w:rsidR="00AA11CD" w:rsidRPr="00992886" w:rsidRDefault="00AA11CD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/>
                <w:sz w:val="30"/>
                <w:szCs w:val="30"/>
              </w:rPr>
              <w:t>FCL Asset Management Ltd.</w:t>
            </w:r>
          </w:p>
        </w:tc>
        <w:tc>
          <w:tcPr>
            <w:tcW w:w="990" w:type="dxa"/>
          </w:tcPr>
          <w:p w14:paraId="04F89433" w14:textId="1B6ACD12" w:rsidR="00AA11CD" w:rsidRPr="006375B5" w:rsidRDefault="00AA11CD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F5A25E5" w14:textId="5F50B806" w:rsidR="00AA11CD" w:rsidRPr="00992886" w:rsidRDefault="00AA11CD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B71665" w:rsidRPr="006375B5" w14:paraId="7386BA6A" w14:textId="77777777" w:rsidTr="008254CF">
        <w:trPr>
          <w:trHeight w:val="20"/>
        </w:trPr>
        <w:tc>
          <w:tcPr>
            <w:tcW w:w="4230" w:type="dxa"/>
          </w:tcPr>
          <w:p w14:paraId="30FBAE10" w14:textId="4C60051C" w:rsidR="00B71665" w:rsidRPr="00992886" w:rsidRDefault="00AA11CD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/>
                <w:sz w:val="30"/>
                <w:szCs w:val="30"/>
              </w:rPr>
              <w:lastRenderedPageBreak/>
              <w:t>Chuong Duong Beverages Joint Stock Company</w:t>
            </w:r>
          </w:p>
        </w:tc>
        <w:tc>
          <w:tcPr>
            <w:tcW w:w="990" w:type="dxa"/>
          </w:tcPr>
          <w:p w14:paraId="42515894" w14:textId="6D649CB6" w:rsidR="00B71665" w:rsidRPr="006375B5" w:rsidRDefault="00AA11CD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320" w:type="dxa"/>
          </w:tcPr>
          <w:p w14:paraId="45C00B85" w14:textId="7ECC3348" w:rsidR="00B71665" w:rsidRPr="00992886" w:rsidRDefault="00AA11CD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AA11CD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เป็นบริษัทย่อยของบริษัทที่มีกรรมการร่วมกัน</w:t>
            </w:r>
          </w:p>
        </w:tc>
      </w:tr>
      <w:tr w:rsidR="004860E3" w:rsidRPr="006375B5" w14:paraId="40B88799" w14:textId="77777777" w:rsidTr="008254CF">
        <w:trPr>
          <w:trHeight w:val="20"/>
        </w:trPr>
        <w:tc>
          <w:tcPr>
            <w:tcW w:w="4230" w:type="dxa"/>
          </w:tcPr>
          <w:p w14:paraId="5916A57E" w14:textId="23B3E7EC" w:rsidR="004860E3" w:rsidRPr="00992886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สโตนเฮ้นจ์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อินเตอร์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4D7B1C8" w14:textId="63C01AA2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1CC2BC8" w14:textId="66CE1DBD" w:rsidR="004860E3" w:rsidRPr="006375B5" w:rsidRDefault="008254CF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4860E3" w:rsidRPr="006375B5" w14:paraId="0558B668" w14:textId="77777777" w:rsidTr="008254CF">
        <w:trPr>
          <w:trHeight w:val="20"/>
        </w:trPr>
        <w:tc>
          <w:tcPr>
            <w:tcW w:w="4230" w:type="dxa"/>
          </w:tcPr>
          <w:p w14:paraId="3A483E80" w14:textId="7CC8F73B" w:rsidR="004860E3" w:rsidRPr="00992886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เอฟแอนด์เอ็น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แดรี่ส์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0928E32" w14:textId="5564FD73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1165B18A" w14:textId="67BFDEF9" w:rsidR="004860E3" w:rsidRPr="006375B5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เป็นบริษัทร่วมของบริษัทที่มีกรรมการร่วมกัน</w:t>
            </w:r>
          </w:p>
        </w:tc>
      </w:tr>
      <w:tr w:rsidR="004860E3" w:rsidRPr="006375B5" w14:paraId="220D57D6" w14:textId="77777777" w:rsidTr="008254CF">
        <w:trPr>
          <w:trHeight w:val="20"/>
        </w:trPr>
        <w:tc>
          <w:tcPr>
            <w:tcW w:w="4230" w:type="dxa"/>
          </w:tcPr>
          <w:p w14:paraId="3D3E2EBE" w14:textId="77777777" w:rsidR="004860E3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ลักช์ชูรี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โฮเต็ลส์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รีสอร์ท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  <w:p w14:paraId="5A584050" w14:textId="1535253B" w:rsidR="004860E3" w:rsidRPr="00992886" w:rsidRDefault="004860E3" w:rsidP="004860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4860E3">
              <w:rPr>
                <w:rFonts w:ascii="Angsana New" w:hAnsi="Angsana New"/>
                <w:sz w:val="30"/>
                <w:szCs w:val="30"/>
              </w:rPr>
              <w:t>(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ไทยแลนด์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6A82B10" w14:textId="1E5C1B04" w:rsidR="004860E3" w:rsidRPr="006375B5" w:rsidRDefault="004860E3" w:rsidP="004860E3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8E4239B" w14:textId="77777777" w:rsidR="008254CF" w:rsidRDefault="008254CF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เป็นผู้ให้บริการด้านผู้บริหารสำคัญ</w:t>
            </w:r>
          </w:p>
          <w:p w14:paraId="7C88AACC" w14:textId="32DDC6BB" w:rsidR="004860E3" w:rsidRPr="006375B5" w:rsidRDefault="008254CF" w:rsidP="004860E3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กับกลุ่มบริษัทย่อย</w:t>
            </w:r>
          </w:p>
        </w:tc>
      </w:tr>
      <w:tr w:rsidR="008254CF" w:rsidRPr="006375B5" w14:paraId="719CFB2D" w14:textId="77777777" w:rsidTr="008254CF">
        <w:trPr>
          <w:trHeight w:val="20"/>
        </w:trPr>
        <w:tc>
          <w:tcPr>
            <w:tcW w:w="4230" w:type="dxa"/>
          </w:tcPr>
          <w:p w14:paraId="3BFBD0ED" w14:textId="77777777" w:rsidR="008254CF" w:rsidRDefault="008254CF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สปอร์ต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รีครีเอชั่น</w:t>
            </w:r>
            <w:r w:rsidRPr="004860E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52607971" w14:textId="02C8AC98" w:rsidR="008254CF" w:rsidRPr="00992886" w:rsidRDefault="008254CF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860E3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A1FCA07" w14:textId="4E85340E" w:rsidR="008254CF" w:rsidRPr="006375B5" w:rsidRDefault="008254CF" w:rsidP="008254CF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8E016DB" w14:textId="77777777" w:rsidR="008254CF" w:rsidRDefault="008254CF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เป็นผู้ให้บริการด้านผู้บริหารสำคัญ</w:t>
            </w:r>
          </w:p>
          <w:p w14:paraId="1096508D" w14:textId="07D9983E" w:rsidR="008254CF" w:rsidRPr="006375B5" w:rsidRDefault="008254CF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กับกลุ่มบริษัทย่อย</w:t>
            </w:r>
          </w:p>
        </w:tc>
      </w:tr>
      <w:tr w:rsidR="008254CF" w:rsidRPr="006375B5" w14:paraId="51C38A3C" w14:textId="77777777" w:rsidTr="008254CF">
        <w:trPr>
          <w:trHeight w:val="20"/>
        </w:trPr>
        <w:tc>
          <w:tcPr>
            <w:tcW w:w="4230" w:type="dxa"/>
          </w:tcPr>
          <w:p w14:paraId="6F75D3F2" w14:textId="77777777" w:rsidR="008254CF" w:rsidRDefault="008254CF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8254C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แมริออท</w:t>
            </w:r>
            <w:r w:rsidRPr="008254C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อินเตอร์เนชั่นแนล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  <w:p w14:paraId="1F2298E3" w14:textId="63C2DB34" w:rsidR="008254CF" w:rsidRPr="008254CF" w:rsidRDefault="008254CF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(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  <w:r w:rsidRPr="008254C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D500885" w14:textId="17DE2219" w:rsidR="008254CF" w:rsidRPr="006375B5" w:rsidRDefault="008254CF" w:rsidP="008254CF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964F6BB" w14:textId="77777777" w:rsidR="008254CF" w:rsidRDefault="008254CF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เป็นผู้ให้บริการด้านผู้บริหารสำคัญ</w:t>
            </w:r>
          </w:p>
          <w:p w14:paraId="526397CE" w14:textId="115A4EB6" w:rsidR="008254CF" w:rsidRPr="006375B5" w:rsidRDefault="008254CF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กับกลุ่มบริษัทย่อย</w:t>
            </w:r>
          </w:p>
        </w:tc>
      </w:tr>
      <w:tr w:rsidR="008254CF" w:rsidRPr="006375B5" w14:paraId="14624F3F" w14:textId="77777777" w:rsidTr="008254CF">
        <w:trPr>
          <w:trHeight w:val="20"/>
        </w:trPr>
        <w:tc>
          <w:tcPr>
            <w:tcW w:w="4230" w:type="dxa"/>
          </w:tcPr>
          <w:p w14:paraId="536F0677" w14:textId="7DD4B7C2" w:rsidR="008254CF" w:rsidRPr="00992886" w:rsidRDefault="008254CF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8254C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เกษมทรัพย์สิริ</w:t>
            </w:r>
            <w:r w:rsidRPr="008254CF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254CF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557DD98" w14:textId="596CC072" w:rsidR="008254CF" w:rsidRPr="006375B5" w:rsidRDefault="00737498" w:rsidP="008254CF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6DCEC4D" w14:textId="046D2D0A" w:rsidR="008254CF" w:rsidRPr="006375B5" w:rsidRDefault="00737498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8254CF" w:rsidRPr="006375B5" w14:paraId="07EF6EF7" w14:textId="77777777" w:rsidTr="008254CF">
        <w:trPr>
          <w:trHeight w:val="20"/>
        </w:trPr>
        <w:tc>
          <w:tcPr>
            <w:tcW w:w="4230" w:type="dxa"/>
          </w:tcPr>
          <w:p w14:paraId="1A6519C5" w14:textId="77777777" w:rsidR="00737498" w:rsidRDefault="00737498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เนชั่นแนล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เพาเวอร์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ซัพพลาย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407F456A" w14:textId="502418E0" w:rsidR="008254CF" w:rsidRPr="00992886" w:rsidRDefault="00737498" w:rsidP="00825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6D96C673" w14:textId="3C1FA8CF" w:rsidR="008254CF" w:rsidRPr="006375B5" w:rsidRDefault="00737498" w:rsidP="008254CF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482CE7" w14:textId="3930B846" w:rsidR="008254CF" w:rsidRPr="006375B5" w:rsidRDefault="00737498" w:rsidP="008254CF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B5FFF29" w14:textId="77777777" w:rsidTr="008254CF">
        <w:trPr>
          <w:trHeight w:val="20"/>
        </w:trPr>
        <w:tc>
          <w:tcPr>
            <w:tcW w:w="4230" w:type="dxa"/>
          </w:tcPr>
          <w:p w14:paraId="4C042758" w14:textId="7BD16D70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เฟรเซอร์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ฮอสพิทอลลิตี้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662AB1" w14:textId="09FD1A23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880AC55" w14:textId="4DE05E9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24EDEA0" w14:textId="77777777" w:rsidTr="008254CF">
        <w:trPr>
          <w:trHeight w:val="20"/>
        </w:trPr>
        <w:tc>
          <w:tcPr>
            <w:tcW w:w="4230" w:type="dxa"/>
          </w:tcPr>
          <w:p w14:paraId="4672299B" w14:textId="77777777" w:rsidR="00561D92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00695E56" w14:textId="092B80B3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554AA49" w14:textId="3398E72C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C159054" w14:textId="0BE95E8D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04415AD6" w14:textId="77777777" w:rsidTr="008254CF">
        <w:trPr>
          <w:trHeight w:val="20"/>
        </w:trPr>
        <w:tc>
          <w:tcPr>
            <w:tcW w:w="4230" w:type="dxa"/>
          </w:tcPr>
          <w:p w14:paraId="4D76479B" w14:textId="77777777" w:rsidR="00561D92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เฟรเซอร์ส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คอร์เปอร์เรท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6BA8EEFB" w14:textId="6FFFC783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เซอร์วิสเซส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AE4F39E" w14:textId="12DCF95A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62C58C" w14:textId="4256B907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0FCBBA93" w14:textId="77777777" w:rsidTr="008254CF">
        <w:trPr>
          <w:trHeight w:val="20"/>
        </w:trPr>
        <w:tc>
          <w:tcPr>
            <w:tcW w:w="4230" w:type="dxa"/>
          </w:tcPr>
          <w:p w14:paraId="1E2CEE59" w14:textId="5C22F3CD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เลควิว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กอล์ฟ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ยอร์ช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คลับ</w:t>
            </w:r>
            <w:r w:rsidRPr="00737498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CC07DA3" w14:textId="14051863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FA09D9F" w14:textId="22855573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4337C652" w14:textId="77777777" w:rsidTr="008254CF">
        <w:trPr>
          <w:trHeight w:val="20"/>
        </w:trPr>
        <w:tc>
          <w:tcPr>
            <w:tcW w:w="4230" w:type="dxa"/>
          </w:tcPr>
          <w:p w14:paraId="4AF9EDE9" w14:textId="04BCCE7A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เลิศรัฐการ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128D490" w14:textId="702BDB31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66F9F1C" w14:textId="5D84CC67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7AAD0BDD" w14:textId="77777777" w:rsidTr="008254CF">
        <w:trPr>
          <w:trHeight w:val="20"/>
        </w:trPr>
        <w:tc>
          <w:tcPr>
            <w:tcW w:w="4230" w:type="dxa"/>
          </w:tcPr>
          <w:p w14:paraId="5D7A3550" w14:textId="3680B10E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เสริมสุข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345C3234" w14:textId="4AA270F2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FFEBD32" w14:textId="54D3D279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301F4A0C" w14:textId="77777777" w:rsidTr="008254CF">
        <w:trPr>
          <w:trHeight w:val="20"/>
        </w:trPr>
        <w:tc>
          <w:tcPr>
            <w:tcW w:w="4230" w:type="dxa"/>
          </w:tcPr>
          <w:p w14:paraId="1EB68595" w14:textId="03662DAF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เอเซีย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พลัส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กรุ๊ป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โฮลดิ้งส์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B2F633E" w14:textId="5D3E4EA3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3FF319E" w14:textId="3A5BA585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1F2506B" w14:textId="77777777" w:rsidTr="008254CF">
        <w:trPr>
          <w:trHeight w:val="20"/>
        </w:trPr>
        <w:tc>
          <w:tcPr>
            <w:tcW w:w="4230" w:type="dxa"/>
          </w:tcPr>
          <w:p w14:paraId="47E51D2B" w14:textId="1AC550F0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เอเอสเอ็ม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B9CE2EC" w14:textId="68E9C524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CBA4B95" w14:textId="6B3CF08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79A7C087" w14:textId="77777777" w:rsidTr="008254CF">
        <w:trPr>
          <w:trHeight w:val="20"/>
        </w:trPr>
        <w:tc>
          <w:tcPr>
            <w:tcW w:w="4230" w:type="dxa"/>
          </w:tcPr>
          <w:p w14:paraId="3230CE8D" w14:textId="77777777" w:rsidR="00561D92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เอ็น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.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74FD2F09" w14:textId="6A94097C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ดิเวลลอปเม้นท์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0026C9F" w14:textId="1BE3A3CA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80DEF71" w14:textId="070F39E7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5D322DCE" w14:textId="77777777" w:rsidTr="008254CF">
        <w:trPr>
          <w:trHeight w:val="20"/>
        </w:trPr>
        <w:tc>
          <w:tcPr>
            <w:tcW w:w="4230" w:type="dxa"/>
          </w:tcPr>
          <w:p w14:paraId="4FE9FD09" w14:textId="4CB27913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เอฟ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แอนด์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อินเตอร์เนชั่นแนล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E9D107E" w14:textId="6E2D0B43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A8EA3E4" w14:textId="5115F9F5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CB6D548" w14:textId="77777777" w:rsidTr="008254CF">
        <w:trPr>
          <w:trHeight w:val="20"/>
        </w:trPr>
        <w:tc>
          <w:tcPr>
            <w:tcW w:w="4230" w:type="dxa"/>
          </w:tcPr>
          <w:p w14:paraId="7A72316D" w14:textId="6179F00E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เอสทีที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จีดีซี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9DF0C7A" w14:textId="53230624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EE4AC2" w14:textId="01AF80A1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32ED5560" w14:textId="77777777" w:rsidTr="008254CF">
        <w:trPr>
          <w:trHeight w:val="20"/>
        </w:trPr>
        <w:tc>
          <w:tcPr>
            <w:tcW w:w="4230" w:type="dxa"/>
          </w:tcPr>
          <w:p w14:paraId="31FE4388" w14:textId="390AF0C1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แปซิฟิค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เลเช่อร์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2719399" w14:textId="44E64308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A380A3B" w14:textId="50A659A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5651275" w14:textId="77777777" w:rsidTr="008254CF">
        <w:trPr>
          <w:trHeight w:val="20"/>
        </w:trPr>
        <w:tc>
          <w:tcPr>
            <w:tcW w:w="4230" w:type="dxa"/>
          </w:tcPr>
          <w:p w14:paraId="7A3AD5B9" w14:textId="77777777" w:rsidR="00561D92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แอสคอทท์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อินเตอร์เนชั่นแนล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3724E351" w14:textId="0C343E72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แมนเนจเมนท์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ประเทศไทย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D31650F" w14:textId="18C97086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AFEA0A2" w14:textId="02EE81E6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15D45331" w14:textId="77777777" w:rsidTr="008254CF">
        <w:trPr>
          <w:trHeight w:val="20"/>
        </w:trPr>
        <w:tc>
          <w:tcPr>
            <w:tcW w:w="4230" w:type="dxa"/>
          </w:tcPr>
          <w:p w14:paraId="55BDAC76" w14:textId="155E8898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โออิชิ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กรุ๊ป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688E03E1" w14:textId="12FA1765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B37C6DA" w14:textId="1F60321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1F908DCC" w14:textId="77777777" w:rsidTr="008254CF">
        <w:trPr>
          <w:trHeight w:val="20"/>
        </w:trPr>
        <w:tc>
          <w:tcPr>
            <w:tcW w:w="4230" w:type="dxa"/>
          </w:tcPr>
          <w:p w14:paraId="04F18017" w14:textId="155EF7A4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โออิชิ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ราเมน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FCB9858" w14:textId="486DA5BE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0A04555" w14:textId="317C559F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461D3A46" w14:textId="77777777" w:rsidTr="008254CF">
        <w:trPr>
          <w:trHeight w:val="20"/>
        </w:trPr>
        <w:tc>
          <w:tcPr>
            <w:tcW w:w="4230" w:type="dxa"/>
          </w:tcPr>
          <w:p w14:paraId="1426D921" w14:textId="3383D0B8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โลจิสติก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1649537" w14:textId="3321E54D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ABD2ABB" w14:textId="36668753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0F845DEE" w14:textId="77777777" w:rsidTr="008254CF">
        <w:trPr>
          <w:trHeight w:val="20"/>
        </w:trPr>
        <w:tc>
          <w:tcPr>
            <w:tcW w:w="4230" w:type="dxa"/>
          </w:tcPr>
          <w:p w14:paraId="15CA2378" w14:textId="60A76ED9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ไทยเบฟเวอเรจ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06BF62B4" w14:textId="16625884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73A3807" w14:textId="55EA7FDE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5BFD533E" w14:textId="77777777" w:rsidTr="008254CF">
        <w:trPr>
          <w:trHeight w:val="20"/>
        </w:trPr>
        <w:tc>
          <w:tcPr>
            <w:tcW w:w="4230" w:type="dxa"/>
          </w:tcPr>
          <w:p w14:paraId="625188B9" w14:textId="51218666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ชินาทรัพย์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CF7168B" w14:textId="20383F2B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E28BD91" w14:textId="28DC0E18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9FD94AE" w14:textId="77777777" w:rsidTr="008254CF">
        <w:trPr>
          <w:trHeight w:val="20"/>
        </w:trPr>
        <w:tc>
          <w:tcPr>
            <w:tcW w:w="4230" w:type="dxa"/>
          </w:tcPr>
          <w:p w14:paraId="1F0141DC" w14:textId="703512A2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ฐานนิรันดร์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E484F72" w14:textId="1D156E69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71C7693" w14:textId="5A3974C1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398F8166" w14:textId="77777777" w:rsidTr="008254CF">
        <w:trPr>
          <w:trHeight w:val="20"/>
        </w:trPr>
        <w:tc>
          <w:tcPr>
            <w:tcW w:w="4230" w:type="dxa"/>
          </w:tcPr>
          <w:p w14:paraId="63397550" w14:textId="16E32660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ที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.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เทคโนโลยี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E567127" w14:textId="6940FC4F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53FBF02" w14:textId="7D1C47A0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7AC981E4" w14:textId="77777777" w:rsidTr="008254CF">
        <w:trPr>
          <w:trHeight w:val="20"/>
        </w:trPr>
        <w:tc>
          <w:tcPr>
            <w:tcW w:w="4230" w:type="dxa"/>
          </w:tcPr>
          <w:p w14:paraId="37417232" w14:textId="5F078BC1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นอร์ธปาร์ค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กอล์ฟแอนด์สปอร์ตคลับ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4C6C287" w14:textId="40F4B8AA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8219121" w14:textId="075D2F3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34677525" w14:textId="77777777" w:rsidTr="008254CF">
        <w:trPr>
          <w:trHeight w:val="20"/>
        </w:trPr>
        <w:tc>
          <w:tcPr>
            <w:tcW w:w="4230" w:type="dxa"/>
          </w:tcPr>
          <w:p w14:paraId="36B56E5E" w14:textId="04300DF1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นอร์ทปาร์ค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เซอร์วิส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อพาร์ทเม้นท์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957E8FB" w14:textId="1CE8580C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C91E768" w14:textId="188697C2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A8F1FE8" w14:textId="77777777" w:rsidTr="008254CF">
        <w:trPr>
          <w:trHeight w:val="20"/>
        </w:trPr>
        <w:tc>
          <w:tcPr>
            <w:tcW w:w="4230" w:type="dxa"/>
          </w:tcPr>
          <w:p w14:paraId="5A8BA429" w14:textId="4D48E35D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นิคมอุตสาหกรรมเอเซีย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A259B5A" w14:textId="7E78A751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FC59918" w14:textId="75B7D751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439BA329" w14:textId="77777777" w:rsidTr="008254CF">
        <w:trPr>
          <w:trHeight w:val="20"/>
        </w:trPr>
        <w:tc>
          <w:tcPr>
            <w:tcW w:w="4230" w:type="dxa"/>
          </w:tcPr>
          <w:p w14:paraId="360B7191" w14:textId="1A5BF8F4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บางกอก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คลับ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0109586" w14:textId="28CC393C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7452B51" w14:textId="3DBC818C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203B90A4" w14:textId="77777777" w:rsidTr="008254CF">
        <w:trPr>
          <w:trHeight w:val="20"/>
        </w:trPr>
        <w:tc>
          <w:tcPr>
            <w:tcW w:w="4230" w:type="dxa"/>
          </w:tcPr>
          <w:p w14:paraId="6C204EA1" w14:textId="4998641A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บิ๊กซี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ซูเปอร์เซ็นเตอร์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E755739" w14:textId="03C2AE08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69FEC5D" w14:textId="5E9B1809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62DC95FA" w14:textId="77777777" w:rsidTr="008254CF">
        <w:trPr>
          <w:trHeight w:val="20"/>
        </w:trPr>
        <w:tc>
          <w:tcPr>
            <w:tcW w:w="4230" w:type="dxa"/>
          </w:tcPr>
          <w:p w14:paraId="0A616DF7" w14:textId="4B219438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ป้อมคลัง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56C46051" w14:textId="7EF5F4C5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6AFD71F" w14:textId="3CBC3229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79D0D551" w14:textId="77777777" w:rsidTr="008254CF">
        <w:trPr>
          <w:trHeight w:val="20"/>
        </w:trPr>
        <w:tc>
          <w:tcPr>
            <w:tcW w:w="4230" w:type="dxa"/>
          </w:tcPr>
          <w:p w14:paraId="1126E668" w14:textId="7A44BEF4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ป้อมทิพย์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BC015E">
              <w:rPr>
                <w:rFonts w:ascii="Angsana New" w:hAnsi="Angsana New"/>
                <w:sz w:val="30"/>
                <w:szCs w:val="30"/>
              </w:rPr>
              <w:t xml:space="preserve">2012)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C61DA42" w14:textId="1ADD2DD5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0FECB79" w14:textId="3233FD2D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395BEF51" w14:textId="77777777" w:rsidTr="008254CF">
        <w:trPr>
          <w:trHeight w:val="20"/>
        </w:trPr>
        <w:tc>
          <w:tcPr>
            <w:tcW w:w="4230" w:type="dxa"/>
          </w:tcPr>
          <w:p w14:paraId="19AAA2E4" w14:textId="37D84C24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ฟู๊ด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ออฟ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4237CEC8" w14:textId="0F84750D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204B335" w14:textId="678B350F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462EF199" w14:textId="77777777" w:rsidTr="008254CF">
        <w:trPr>
          <w:trHeight w:val="20"/>
        </w:trPr>
        <w:tc>
          <w:tcPr>
            <w:tcW w:w="4230" w:type="dxa"/>
          </w:tcPr>
          <w:p w14:paraId="0B602989" w14:textId="7F0F68A1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มัส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บี</w:t>
            </w:r>
            <w:r w:rsidRPr="00BC015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BC015E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03262B0A" w14:textId="627F6946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A4DCFEF" w14:textId="4CF680B0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112A823B" w14:textId="77777777" w:rsidTr="008254CF">
        <w:trPr>
          <w:trHeight w:val="20"/>
        </w:trPr>
        <w:tc>
          <w:tcPr>
            <w:tcW w:w="4230" w:type="dxa"/>
          </w:tcPr>
          <w:p w14:paraId="001C3439" w14:textId="7408F676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สวนอุตสาหกรรมโรจนะ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50C29AD" w14:textId="27B3CD1C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A7A9D0" w14:textId="37D07799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15815C27" w14:textId="77777777" w:rsidTr="008254CF">
        <w:trPr>
          <w:trHeight w:val="20"/>
        </w:trPr>
        <w:tc>
          <w:tcPr>
            <w:tcW w:w="4230" w:type="dxa"/>
          </w:tcPr>
          <w:p w14:paraId="306B57ED" w14:textId="4A45B960" w:rsidR="00561D92" w:rsidRPr="00DF383A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อมรินทร์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คอร์เปอเรชั่นส์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</w:p>
          <w:p w14:paraId="25978992" w14:textId="77777777" w:rsidR="00561D92" w:rsidRPr="006213BB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เดิมชื่อ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บริษัท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อมรินทร์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พริ้นติ้ง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แอนด์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</w:p>
          <w:p w14:paraId="599A6512" w14:textId="6FE57B87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213BB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พับลิชชิ่ง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จำกัด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(</w:t>
            </w:r>
            <w:r w:rsidRPr="006213BB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มหาชน</w:t>
            </w:r>
            <w:r w:rsidRPr="006213BB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))</w:t>
            </w:r>
          </w:p>
        </w:tc>
        <w:tc>
          <w:tcPr>
            <w:tcW w:w="990" w:type="dxa"/>
          </w:tcPr>
          <w:p w14:paraId="13244BB1" w14:textId="53890CE9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2788B35" w14:textId="4BC128CD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59B9654A" w14:textId="77777777" w:rsidTr="008254CF">
        <w:trPr>
          <w:trHeight w:val="20"/>
        </w:trPr>
        <w:tc>
          <w:tcPr>
            <w:tcW w:w="4230" w:type="dxa"/>
          </w:tcPr>
          <w:p w14:paraId="2BCB1B43" w14:textId="462EEB95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อาคเนย์แคปปิตอล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9E19582" w14:textId="369E8488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E317098" w14:textId="7A4F19E3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27A767C9" w14:textId="77777777" w:rsidTr="008254CF">
        <w:trPr>
          <w:trHeight w:val="20"/>
        </w:trPr>
        <w:tc>
          <w:tcPr>
            <w:tcW w:w="4230" w:type="dxa"/>
          </w:tcPr>
          <w:p w14:paraId="2E78E21E" w14:textId="140A883C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อาคเนย์ประกันชีวิต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6E875656" w14:textId="47A11A6B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9081F58" w14:textId="0A7F4594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561D92" w:rsidRPr="006375B5" w14:paraId="5C72A5B7" w14:textId="77777777" w:rsidTr="008254CF">
        <w:trPr>
          <w:trHeight w:val="20"/>
        </w:trPr>
        <w:tc>
          <w:tcPr>
            <w:tcW w:w="4230" w:type="dxa"/>
          </w:tcPr>
          <w:p w14:paraId="3E6F8780" w14:textId="1E49503B" w:rsidR="00561D92" w:rsidRPr="00992886" w:rsidRDefault="00561D92" w:rsidP="00561D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อาคเนย์ประกันภัย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DF383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DF383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57AE1716" w14:textId="4F9CF5EA" w:rsidR="00561D92" w:rsidRPr="006375B5" w:rsidRDefault="00561D92" w:rsidP="00561D92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CB87BD0" w14:textId="5392DFDC" w:rsidR="00561D92" w:rsidRPr="006375B5" w:rsidRDefault="00561D92" w:rsidP="00561D92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7399B" w:rsidRPr="006375B5" w14:paraId="03B00276" w14:textId="77777777" w:rsidTr="008254CF">
        <w:trPr>
          <w:trHeight w:val="20"/>
        </w:trPr>
        <w:tc>
          <w:tcPr>
            <w:tcW w:w="4230" w:type="dxa"/>
          </w:tcPr>
          <w:p w14:paraId="43E7F28A" w14:textId="197506D1" w:rsidR="0047399B" w:rsidRPr="00DF383A" w:rsidRDefault="0047399B" w:rsidP="004739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 Loyalty Service Pte. Ltd.</w:t>
            </w:r>
          </w:p>
        </w:tc>
        <w:tc>
          <w:tcPr>
            <w:tcW w:w="990" w:type="dxa"/>
          </w:tcPr>
          <w:p w14:paraId="3450708D" w14:textId="4A91BCDE" w:rsidR="0047399B" w:rsidRPr="006375B5" w:rsidRDefault="0047399B" w:rsidP="0047399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0CFA9197" w14:textId="2236D73D" w:rsidR="0047399B" w:rsidRPr="00737498" w:rsidRDefault="0047399B" w:rsidP="0047399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7399B" w:rsidRPr="006375B5" w14:paraId="23F2767A" w14:textId="77777777" w:rsidTr="008254CF">
        <w:trPr>
          <w:trHeight w:val="20"/>
        </w:trPr>
        <w:tc>
          <w:tcPr>
            <w:tcW w:w="4230" w:type="dxa"/>
          </w:tcPr>
          <w:p w14:paraId="0F6C57F3" w14:textId="51A243CC" w:rsidR="0047399B" w:rsidRPr="00DF383A" w:rsidRDefault="0047399B" w:rsidP="004739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 Pte. Ltd.</w:t>
            </w:r>
          </w:p>
        </w:tc>
        <w:tc>
          <w:tcPr>
            <w:tcW w:w="990" w:type="dxa"/>
          </w:tcPr>
          <w:p w14:paraId="4A76C03F" w14:textId="5D2B3344" w:rsidR="0047399B" w:rsidRPr="006375B5" w:rsidRDefault="0047399B" w:rsidP="0047399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48BA08DA" w14:textId="2CEC0418" w:rsidR="0047399B" w:rsidRPr="00737498" w:rsidRDefault="0047399B" w:rsidP="0047399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7399B" w:rsidRPr="006375B5" w14:paraId="04540CC2" w14:textId="77777777" w:rsidTr="008254CF">
        <w:trPr>
          <w:trHeight w:val="20"/>
        </w:trPr>
        <w:tc>
          <w:tcPr>
            <w:tcW w:w="4230" w:type="dxa"/>
          </w:tcPr>
          <w:p w14:paraId="7377C775" w14:textId="4DA67FD8" w:rsidR="0047399B" w:rsidRPr="00DF383A" w:rsidRDefault="0047399B" w:rsidP="004739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 Hospitality</w:t>
            </w:r>
            <w:r>
              <w:rPr>
                <w:rFonts w:ascii="Angsana New" w:hAnsi="Angsana New"/>
                <w:sz w:val="30"/>
                <w:szCs w:val="30"/>
              </w:rPr>
              <w:t xml:space="preserve"> China Square</w:t>
            </w:r>
            <w:r w:rsidRPr="0047399B">
              <w:rPr>
                <w:rFonts w:ascii="Angsana New" w:hAnsi="Angsana New"/>
                <w:sz w:val="30"/>
                <w:szCs w:val="30"/>
              </w:rPr>
              <w:t xml:space="preserve"> Pte. Ltd.</w:t>
            </w:r>
          </w:p>
        </w:tc>
        <w:tc>
          <w:tcPr>
            <w:tcW w:w="990" w:type="dxa"/>
          </w:tcPr>
          <w:p w14:paraId="552BBC7A" w14:textId="58BE8B65" w:rsidR="0047399B" w:rsidRPr="006375B5" w:rsidRDefault="0047399B" w:rsidP="0047399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09EA8098" w14:textId="7565EAC0" w:rsidR="0047399B" w:rsidRPr="00737498" w:rsidRDefault="0047399B" w:rsidP="0047399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7399B" w:rsidRPr="006375B5" w14:paraId="76D211AB" w14:textId="77777777" w:rsidTr="008254CF">
        <w:trPr>
          <w:trHeight w:val="20"/>
        </w:trPr>
        <w:tc>
          <w:tcPr>
            <w:tcW w:w="4230" w:type="dxa"/>
          </w:tcPr>
          <w:p w14:paraId="1AA9F5EF" w14:textId="7ED01D41" w:rsidR="0047399B" w:rsidRPr="00DF383A" w:rsidRDefault="0047399B" w:rsidP="004739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Frasers Hospitality International Pte Ltd. </w:t>
            </w:r>
          </w:p>
        </w:tc>
        <w:tc>
          <w:tcPr>
            <w:tcW w:w="990" w:type="dxa"/>
          </w:tcPr>
          <w:p w14:paraId="054C80F5" w14:textId="4BCD0055" w:rsidR="0047399B" w:rsidRPr="006375B5" w:rsidRDefault="0047399B" w:rsidP="0047399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62FBF425" w14:textId="61EBC661" w:rsidR="0047399B" w:rsidRPr="00737498" w:rsidRDefault="0047399B" w:rsidP="0047399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7399B" w:rsidRPr="006375B5" w14:paraId="08BFFFEF" w14:textId="77777777" w:rsidTr="008254CF">
        <w:trPr>
          <w:trHeight w:val="20"/>
        </w:trPr>
        <w:tc>
          <w:tcPr>
            <w:tcW w:w="4230" w:type="dxa"/>
          </w:tcPr>
          <w:p w14:paraId="10569484" w14:textId="711935E5" w:rsidR="0047399B" w:rsidRPr="00DF383A" w:rsidRDefault="0047399B" w:rsidP="004739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/>
                <w:sz w:val="30"/>
                <w:szCs w:val="30"/>
              </w:rPr>
              <w:t>Frasers Property Quayside Pte Ltd</w:t>
            </w:r>
          </w:p>
        </w:tc>
        <w:tc>
          <w:tcPr>
            <w:tcW w:w="990" w:type="dxa"/>
          </w:tcPr>
          <w:p w14:paraId="648C451F" w14:textId="0B9D181C" w:rsidR="0047399B" w:rsidRPr="006375B5" w:rsidRDefault="0047399B" w:rsidP="0047399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7399B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320" w:type="dxa"/>
          </w:tcPr>
          <w:p w14:paraId="7444A6CD" w14:textId="2D26502E" w:rsidR="0047399B" w:rsidRPr="00737498" w:rsidRDefault="0047399B" w:rsidP="0047399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37498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2376B" w:rsidRPr="006375B5" w14:paraId="6F0703C0" w14:textId="77777777" w:rsidTr="008254CF">
        <w:trPr>
          <w:trHeight w:val="20"/>
        </w:trPr>
        <w:tc>
          <w:tcPr>
            <w:tcW w:w="4230" w:type="dxa"/>
          </w:tcPr>
          <w:p w14:paraId="67FF0ECC" w14:textId="0AF02AE9" w:rsidR="00C2376B" w:rsidRPr="00992886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เดอะ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สตรีท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รีเทล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EE793B5" w14:textId="4F73FE22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FE92D67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551A5A4C" w14:textId="1F7F9419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3D131B" w:rsidRPr="006375B5" w14:paraId="3805B85C" w14:textId="77777777" w:rsidTr="008254CF">
        <w:trPr>
          <w:trHeight w:val="20"/>
        </w:trPr>
        <w:tc>
          <w:tcPr>
            <w:tcW w:w="4230" w:type="dxa"/>
          </w:tcPr>
          <w:p w14:paraId="4E8B482F" w14:textId="77777777" w:rsidR="003D131B" w:rsidRPr="0063585A" w:rsidRDefault="003D131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05D1EE5" w14:textId="77777777" w:rsidR="003D131B" w:rsidRPr="006375B5" w:rsidRDefault="003D131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</w:tcPr>
          <w:p w14:paraId="1F771FA5" w14:textId="77777777" w:rsidR="003D131B" w:rsidRPr="00E76DDC" w:rsidRDefault="003D131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2376B" w:rsidRPr="006375B5" w14:paraId="739769B3" w14:textId="77777777" w:rsidTr="008254CF">
        <w:trPr>
          <w:trHeight w:val="20"/>
        </w:trPr>
        <w:tc>
          <w:tcPr>
            <w:tcW w:w="4230" w:type="dxa"/>
          </w:tcPr>
          <w:p w14:paraId="289667CB" w14:textId="2109C31A" w:rsidR="00C2376B" w:rsidRPr="00992886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เบอร์ลี่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ยุคเกอร์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โลจิสติกส์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2D18A4E6" w14:textId="1D382EBF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0F661A79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57AD057" w14:textId="5B125990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65DFED8F" w14:textId="77777777" w:rsidTr="008254CF">
        <w:trPr>
          <w:trHeight w:val="20"/>
        </w:trPr>
        <w:tc>
          <w:tcPr>
            <w:tcW w:w="4230" w:type="dxa"/>
          </w:tcPr>
          <w:p w14:paraId="1C028F74" w14:textId="3B3B2C10" w:rsidR="00C2376B" w:rsidRPr="0063585A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เบอร์ลี่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ยุคเกอร์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29461A00" w14:textId="46DADA20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4EED777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01604912" w14:textId="69CCC1E6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21E9D6B8" w14:textId="77777777" w:rsidTr="008254CF">
        <w:trPr>
          <w:trHeight w:val="20"/>
        </w:trPr>
        <w:tc>
          <w:tcPr>
            <w:tcW w:w="4230" w:type="dxa"/>
          </w:tcPr>
          <w:p w14:paraId="29D1E511" w14:textId="64CE52F5" w:rsidR="00C2376B" w:rsidRPr="0063585A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เบียร์โค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เทรนนิ่ง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44D8421" w14:textId="4B09C2DE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5085932B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5CD2E6B7" w14:textId="2F6BAE44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491596DE" w14:textId="77777777" w:rsidTr="008254CF">
        <w:trPr>
          <w:trHeight w:val="20"/>
        </w:trPr>
        <w:tc>
          <w:tcPr>
            <w:tcW w:w="4230" w:type="dxa"/>
          </w:tcPr>
          <w:p w14:paraId="058D131E" w14:textId="69396EDF" w:rsidR="00C2376B" w:rsidRPr="0063585A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แม๊กซ์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10232A16" w14:textId="6CA72E93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64B2C000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30124CB5" w14:textId="387CB0EB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7E338537" w14:textId="77777777" w:rsidTr="008254CF">
        <w:trPr>
          <w:trHeight w:val="20"/>
        </w:trPr>
        <w:tc>
          <w:tcPr>
            <w:tcW w:w="4230" w:type="dxa"/>
          </w:tcPr>
          <w:p w14:paraId="33F8F556" w14:textId="0D36F87F" w:rsidR="00C2376B" w:rsidRPr="0063585A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คิว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เอส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อาร์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ออฟ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0E8A3A1" w14:textId="6CA6042A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7FAB8DE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27DA5675" w14:textId="2892EEFF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27161B1C" w14:textId="77777777" w:rsidTr="008254CF">
        <w:trPr>
          <w:trHeight w:val="20"/>
        </w:trPr>
        <w:tc>
          <w:tcPr>
            <w:tcW w:w="4230" w:type="dxa"/>
          </w:tcPr>
          <w:p w14:paraId="701EFBEE" w14:textId="46C1CE06" w:rsidR="00C2376B" w:rsidRPr="0063585A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ซี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ไอ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. (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วิสาหกิจเพื่อสังคม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)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6FB3DB29" w14:textId="5871D015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21489B02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61EB9DEB" w14:textId="796F6C59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0243062A" w14:textId="77777777" w:rsidTr="008254CF">
        <w:trPr>
          <w:trHeight w:val="20"/>
        </w:trPr>
        <w:tc>
          <w:tcPr>
            <w:tcW w:w="4230" w:type="dxa"/>
            <w:shd w:val="clear" w:color="auto" w:fill="auto"/>
          </w:tcPr>
          <w:p w14:paraId="279A8312" w14:textId="77777777" w:rsidR="00C2376B" w:rsidRDefault="00C2376B" w:rsidP="00C2376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บางกอกอาร์ตเบียนนาเล่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  <w:p w14:paraId="1F077A71" w14:textId="0F38E906" w:rsidR="00C2376B" w:rsidRPr="006375B5" w:rsidRDefault="00C2376B" w:rsidP="00C2376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แมนเนจเม้นท์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  <w:shd w:val="clear" w:color="auto" w:fill="auto"/>
          </w:tcPr>
          <w:p w14:paraId="7CF10BAD" w14:textId="56F94F1A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  <w:shd w:val="clear" w:color="auto" w:fill="auto"/>
          </w:tcPr>
          <w:p w14:paraId="390FB6EF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659E8C1" w14:textId="2AE9CAC3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1B000BA7" w14:textId="77777777" w:rsidTr="008254CF">
        <w:trPr>
          <w:trHeight w:val="20"/>
        </w:trPr>
        <w:tc>
          <w:tcPr>
            <w:tcW w:w="4230" w:type="dxa"/>
          </w:tcPr>
          <w:p w14:paraId="5FE3B446" w14:textId="27F076C5" w:rsidR="00C2376B" w:rsidRPr="006375B5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บิสโตร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เอเชีย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3D87CB4E" w14:textId="77777777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912314A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1D8F3C11" w14:textId="09F9BC9A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35EB852F" w14:textId="77777777" w:rsidTr="008254CF">
        <w:trPr>
          <w:trHeight w:val="20"/>
        </w:trPr>
        <w:tc>
          <w:tcPr>
            <w:tcW w:w="4230" w:type="dxa"/>
          </w:tcPr>
          <w:p w14:paraId="5E0165DB" w14:textId="7B7ED07B" w:rsidR="00C2376B" w:rsidRPr="006375B5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วัน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แบงค็อก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990" w:type="dxa"/>
          </w:tcPr>
          <w:p w14:paraId="76AD65D6" w14:textId="77777777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3014B7B3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7528B66E" w14:textId="25D81AD5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610BFAF1" w14:textId="77777777" w:rsidTr="008254CF">
        <w:trPr>
          <w:trHeight w:val="20"/>
        </w:trPr>
        <w:tc>
          <w:tcPr>
            <w:tcW w:w="4230" w:type="dxa"/>
          </w:tcPr>
          <w:p w14:paraId="764E589D" w14:textId="643A1B00" w:rsidR="00C2376B" w:rsidRPr="006375B5" w:rsidRDefault="00C2376B" w:rsidP="00C2376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หาญ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เอ็นจิเนียริ่ง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โซลูชั่นส์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63585A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63585A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990" w:type="dxa"/>
          </w:tcPr>
          <w:p w14:paraId="36AA6FF4" w14:textId="6BCE9AE0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701882FA" w14:textId="77777777" w:rsidR="00C2376B" w:rsidRPr="00E76DDC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มีกรรมการเป็นญาติสนิทของกรรมการและ</w:t>
            </w:r>
            <w:r w:rsidRPr="00E76DDC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หรือ</w:t>
            </w:r>
          </w:p>
          <w:p w14:paraId="4395B34A" w14:textId="7765978B" w:rsidR="00C2376B" w:rsidRPr="006375B5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76DDC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E76DDC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ผู้ถือหุ้นใหญ่ของบริษัท</w:t>
            </w:r>
          </w:p>
        </w:tc>
      </w:tr>
      <w:tr w:rsidR="00C2376B" w:rsidRPr="006375B5" w14:paraId="2F490018" w14:textId="77777777" w:rsidTr="008254CF">
        <w:trPr>
          <w:trHeight w:val="20"/>
        </w:trPr>
        <w:tc>
          <w:tcPr>
            <w:tcW w:w="4230" w:type="dxa"/>
          </w:tcPr>
          <w:p w14:paraId="4744E89D" w14:textId="77777777" w:rsidR="00C2376B" w:rsidRPr="006375B5" w:rsidRDefault="00C2376B" w:rsidP="00C237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990" w:type="dxa"/>
          </w:tcPr>
          <w:p w14:paraId="399CA953" w14:textId="77777777" w:rsidR="00C2376B" w:rsidRPr="006375B5" w:rsidRDefault="00C2376B" w:rsidP="00C2376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320" w:type="dxa"/>
          </w:tcPr>
          <w:p w14:paraId="4A18AA45" w14:textId="77777777" w:rsidR="00C2376B" w:rsidRPr="00A30CEE" w:rsidRDefault="00C2376B" w:rsidP="00C2376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บุคคลที่มีอำนาจและความรับผิดชอบกา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วางแผน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5B0EB6CE" w14:textId="07FC290F" w:rsidR="00521153" w:rsidRPr="00DE2B9C" w:rsidRDefault="00D04B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/>
      </w: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4"/>
        <w:gridCol w:w="265"/>
        <w:gridCol w:w="1081"/>
        <w:gridCol w:w="270"/>
        <w:gridCol w:w="990"/>
      </w:tblGrid>
      <w:tr w:rsidR="00B73F4C" w:rsidRPr="006375B5" w14:paraId="02E6B178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7A0C2052" w14:textId="77777777" w:rsidR="00B73F4C" w:rsidRPr="00EE1FAC" w:rsidRDefault="00D02A97" w:rsidP="00F527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lastRenderedPageBreak/>
              <w:t>รายการที่สำคัญกับบุคคลหรือกิจการที</w:t>
            </w:r>
            <w:r w:rsidR="00EE1FAC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่</w:t>
            </w: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2434" w:type="dxa"/>
            <w:gridSpan w:val="3"/>
          </w:tcPr>
          <w:p w14:paraId="3E40E439" w14:textId="6B039003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5" w:type="dxa"/>
          </w:tcPr>
          <w:p w14:paraId="7C565264" w14:textId="77777777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1" w:type="dxa"/>
            <w:gridSpan w:val="3"/>
          </w:tcPr>
          <w:p w14:paraId="5A80310D" w14:textId="00D637DD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73F4C" w:rsidRPr="006375B5" w14:paraId="2C4F86B4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6732F1BA" w14:textId="73EA9D37" w:rsidR="00B73F4C" w:rsidRPr="006375B5" w:rsidRDefault="00EE1FA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8706210" w14:textId="6B90D8F6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8402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03DA5CC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center"/>
          </w:tcPr>
          <w:p w14:paraId="7A6EC318" w14:textId="6F313481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8402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70BB924F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063F7445" w14:textId="2ECE3A5F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8402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116D8FF9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B5C3AFB" w14:textId="3CED9928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84026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944CDD" w:rsidRPr="006375B5" w14:paraId="287BE270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01EF60DD" w14:textId="77777777" w:rsidR="00944CDD" w:rsidRPr="006375B5" w:rsidRDefault="00944CDD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5763BDF9" w14:textId="07E77977" w:rsidR="00944CDD" w:rsidRPr="006375B5" w:rsidRDefault="00944CDD" w:rsidP="00DA3B66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93701" w:rsidRPr="006375B5" w14:paraId="03164626" w14:textId="77777777" w:rsidTr="000800C8">
        <w:tc>
          <w:tcPr>
            <w:tcW w:w="4050" w:type="dxa"/>
            <w:shd w:val="clear" w:color="auto" w:fill="auto"/>
          </w:tcPr>
          <w:p w14:paraId="33AA9929" w14:textId="1EF85039" w:rsidR="00293701" w:rsidRPr="006375B5" w:rsidRDefault="00562734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62734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2C295C2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679146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DF80179" w14:textId="20193734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0C1C34A2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E5D8288" w14:textId="5AA1CC01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8C91E48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6573BF" w14:textId="4765004B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84026D" w:rsidRPr="006375B5" w14:paraId="5BFE2092" w14:textId="77777777" w:rsidTr="000800C8">
        <w:tc>
          <w:tcPr>
            <w:tcW w:w="4050" w:type="dxa"/>
            <w:shd w:val="clear" w:color="auto" w:fill="auto"/>
          </w:tcPr>
          <w:p w14:paraId="09596B2B" w14:textId="104C7E5A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6710C57" w14:textId="53E16F92" w:rsidR="0084026D" w:rsidRPr="006375B5" w:rsidRDefault="007D7070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9420D73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9F33686" w14:textId="2203DF09" w:rsidR="0084026D" w:rsidRPr="006A2E9D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43F28372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27FB97B" w14:textId="02DE22C0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EDAC515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FB4E77" w14:textId="1E02B3BF" w:rsidR="0084026D" w:rsidRPr="006A2E9D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</w:tr>
      <w:tr w:rsidR="0084026D" w:rsidRPr="006375B5" w14:paraId="4F39B9E0" w14:textId="77777777" w:rsidTr="000800C8">
        <w:tc>
          <w:tcPr>
            <w:tcW w:w="4050" w:type="dxa"/>
            <w:shd w:val="clear" w:color="auto" w:fill="auto"/>
          </w:tcPr>
          <w:p w14:paraId="0AB9FD4F" w14:textId="596808A9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กำไรจากการจำหน่ายเงินลงทุนในบริษัทย่อย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C3788D5" w14:textId="38F6D273" w:rsidR="0084026D" w:rsidRDefault="007D7070" w:rsidP="007D707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98911A6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3A76BE9C" w14:textId="02DBF184" w:rsidR="0084026D" w:rsidRDefault="00FA2508" w:rsidP="00DD0228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482</w:t>
            </w:r>
          </w:p>
        </w:tc>
        <w:tc>
          <w:tcPr>
            <w:tcW w:w="265" w:type="dxa"/>
          </w:tcPr>
          <w:p w14:paraId="787B2E13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8A39314" w14:textId="31B33275" w:rsidR="0084026D" w:rsidRDefault="00087F6A" w:rsidP="00087F6A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264E29A1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F9FC448" w14:textId="4CE09276" w:rsidR="0084026D" w:rsidRPr="006A2E9D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61</w:t>
            </w:r>
          </w:p>
        </w:tc>
      </w:tr>
      <w:tr w:rsidR="0084026D" w:rsidRPr="006375B5" w14:paraId="197AD680" w14:textId="77777777" w:rsidTr="000800C8">
        <w:tc>
          <w:tcPr>
            <w:tcW w:w="4050" w:type="dxa"/>
            <w:shd w:val="clear" w:color="auto" w:fill="auto"/>
          </w:tcPr>
          <w:p w14:paraId="088DD887" w14:textId="77777777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4B879C7" w14:textId="0A820497" w:rsidR="0084026D" w:rsidRPr="006375B5" w:rsidRDefault="007D7070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0197FE55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424A3BE" w14:textId="4A5BDE05" w:rsidR="0084026D" w:rsidRPr="006A2E9D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DD0228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65" w:type="dxa"/>
          </w:tcPr>
          <w:p w14:paraId="6731536C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CAAA67C" w14:textId="53A1A4D4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37905D9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C1C3A0" w14:textId="7F0AA015" w:rsidR="0084026D" w:rsidRPr="006A2E9D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</w:t>
            </w:r>
          </w:p>
        </w:tc>
      </w:tr>
      <w:tr w:rsidR="00D5431A" w:rsidRPr="006375B5" w14:paraId="20D871C3" w14:textId="77777777" w:rsidTr="000800C8">
        <w:tc>
          <w:tcPr>
            <w:tcW w:w="4050" w:type="dxa"/>
            <w:shd w:val="clear" w:color="auto" w:fill="auto"/>
          </w:tcPr>
          <w:p w14:paraId="05860E31" w14:textId="77777777" w:rsidR="00D5431A" w:rsidRPr="006375B5" w:rsidRDefault="00D5431A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2DB251A" w14:textId="77777777" w:rsidR="00D5431A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2C2B0BDF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0A73310D" w14:textId="77777777" w:rsidR="00D5431A" w:rsidRPr="006A2E9D" w:rsidRDefault="00D5431A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02D6B56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97B6AC7" w14:textId="77777777" w:rsidR="00D5431A" w:rsidRDefault="00D5431A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3EBC3866" w14:textId="77777777" w:rsidR="00D5431A" w:rsidRPr="006375B5" w:rsidRDefault="00D5431A" w:rsidP="0029370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CC7CB1" w14:textId="77777777" w:rsidR="00D5431A" w:rsidRPr="006A2E9D" w:rsidRDefault="00D5431A" w:rsidP="006A2E9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293701" w:rsidRPr="006375B5" w14:paraId="6B25F883" w14:textId="77777777" w:rsidTr="000800C8">
        <w:tc>
          <w:tcPr>
            <w:tcW w:w="4050" w:type="dxa"/>
            <w:shd w:val="clear" w:color="auto" w:fill="auto"/>
          </w:tcPr>
          <w:p w14:paraId="30D5E0FE" w14:textId="77777777" w:rsidR="00293701" w:rsidRPr="006375B5" w:rsidRDefault="00293701" w:rsidP="002937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8253A4E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062F7AC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73A877E" w14:textId="6C8BF5D6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52C97FC9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6CDFB7" w14:textId="4FDFABAA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CA06F1D" w14:textId="77777777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ACF3B62" w14:textId="7D172983" w:rsidR="00293701" w:rsidRPr="006375B5" w:rsidRDefault="00293701" w:rsidP="00293701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84026D" w:rsidRPr="006375B5" w14:paraId="451059A8" w14:textId="77777777" w:rsidTr="000800C8">
        <w:tc>
          <w:tcPr>
            <w:tcW w:w="4050" w:type="dxa"/>
            <w:shd w:val="clear" w:color="auto" w:fill="auto"/>
          </w:tcPr>
          <w:p w14:paraId="6808096E" w14:textId="52034D06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75EBF11" w14:textId="42D15507" w:rsidR="0084026D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EAE4F61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8D4BD8D" w14:textId="018F9AAE" w:rsidR="0084026D" w:rsidRPr="006375B5" w:rsidRDefault="0084026D" w:rsidP="0068249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157ECAF1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78A3EA" w14:textId="5E6B170D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519</w:t>
            </w:r>
          </w:p>
        </w:tc>
        <w:tc>
          <w:tcPr>
            <w:tcW w:w="270" w:type="dxa"/>
          </w:tcPr>
          <w:p w14:paraId="65C97700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3350BBF" w14:textId="7A7AA00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507</w:t>
            </w:r>
          </w:p>
        </w:tc>
      </w:tr>
      <w:tr w:rsidR="0084026D" w:rsidRPr="006375B5" w14:paraId="133D5124" w14:textId="77777777" w:rsidTr="001700DA">
        <w:tc>
          <w:tcPr>
            <w:tcW w:w="4050" w:type="dxa"/>
            <w:shd w:val="clear" w:color="auto" w:fill="auto"/>
          </w:tcPr>
          <w:p w14:paraId="5F68579C" w14:textId="77777777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0F5F342" w14:textId="6B3DD9B9" w:rsidR="0084026D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2673D859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368200EC" w14:textId="4D8ECB74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992CBEA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46A1E53" w14:textId="794C25B3" w:rsidR="0084026D" w:rsidRPr="006375B5" w:rsidRDefault="00627F6F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1,059</w:t>
            </w:r>
          </w:p>
        </w:tc>
        <w:tc>
          <w:tcPr>
            <w:tcW w:w="270" w:type="dxa"/>
          </w:tcPr>
          <w:p w14:paraId="41F7E91E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61A1FA8" w14:textId="0F98BD39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1,538</w:t>
            </w:r>
          </w:p>
        </w:tc>
      </w:tr>
      <w:tr w:rsidR="0084026D" w:rsidRPr="006375B5" w14:paraId="7ED2A7E4" w14:textId="77777777" w:rsidTr="001700DA">
        <w:tc>
          <w:tcPr>
            <w:tcW w:w="4050" w:type="dxa"/>
            <w:shd w:val="clear" w:color="auto" w:fill="auto"/>
          </w:tcPr>
          <w:p w14:paraId="325E9524" w14:textId="77777777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18C4F5B" w14:textId="3ED66E57" w:rsidR="0084026D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73CA723A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ECD48A0" w14:textId="383F9D1B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633719BD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467F1A0" w14:textId="35BB01CB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628</w:t>
            </w:r>
          </w:p>
        </w:tc>
        <w:tc>
          <w:tcPr>
            <w:tcW w:w="270" w:type="dxa"/>
          </w:tcPr>
          <w:p w14:paraId="24979FA1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2AD563F" w14:textId="22267D33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495</w:t>
            </w:r>
          </w:p>
        </w:tc>
      </w:tr>
      <w:tr w:rsidR="00562734" w:rsidRPr="006375B5" w14:paraId="78B20DC2" w14:textId="77777777" w:rsidTr="001700DA">
        <w:tc>
          <w:tcPr>
            <w:tcW w:w="4050" w:type="dxa"/>
            <w:shd w:val="clear" w:color="auto" w:fill="auto"/>
          </w:tcPr>
          <w:p w14:paraId="74EE8037" w14:textId="61C6C35C" w:rsidR="00562734" w:rsidRPr="006375B5" w:rsidRDefault="00562734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ต้นทุนค่าจัดการ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CB9A9A6" w14:textId="4353DB3E" w:rsidR="00562734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79AE4641" w14:textId="77777777" w:rsidR="00562734" w:rsidRPr="006375B5" w:rsidRDefault="00562734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DCA1CAE" w14:textId="66DB5EC1" w:rsidR="00562734" w:rsidRDefault="00087F6A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3DBB1CCC" w14:textId="77777777" w:rsidR="00562734" w:rsidRPr="006375B5" w:rsidRDefault="00562734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E4C92ED" w14:textId="7CB3CE27" w:rsidR="00562734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270" w:type="dxa"/>
          </w:tcPr>
          <w:p w14:paraId="6AAD7F9D" w14:textId="77777777" w:rsidR="00562734" w:rsidRPr="006375B5" w:rsidRDefault="00562734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D058AFF" w14:textId="7FBD4FBE" w:rsidR="00562734" w:rsidRDefault="00FA2508" w:rsidP="00627F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19</w:t>
            </w:r>
          </w:p>
        </w:tc>
      </w:tr>
      <w:tr w:rsidR="0084026D" w:rsidRPr="006375B5" w14:paraId="4C8EE1E7" w14:textId="77777777" w:rsidTr="000800C8">
        <w:tc>
          <w:tcPr>
            <w:tcW w:w="4050" w:type="dxa"/>
            <w:shd w:val="clear" w:color="auto" w:fill="auto"/>
          </w:tcPr>
          <w:p w14:paraId="6001EA1D" w14:textId="31671E7F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447F4934" w14:textId="030EB8FC" w:rsidR="0084026D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2283498" w14:textId="534E7BCB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7689DB" w14:textId="356A3041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D9359D8" w14:textId="04EFED65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8EA91A8" w14:textId="2F8FA340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9E299DF" w14:textId="0372FC95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1535D090" w14:textId="77BC6A19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84026D" w:rsidRPr="006375B5" w14:paraId="0B6FFA43" w14:textId="77777777" w:rsidTr="000800C8">
        <w:tc>
          <w:tcPr>
            <w:tcW w:w="4050" w:type="dxa"/>
            <w:shd w:val="clear" w:color="auto" w:fill="auto"/>
          </w:tcPr>
          <w:p w14:paraId="008B58C3" w14:textId="77777777" w:rsidR="0084026D" w:rsidRPr="006375B5" w:rsidRDefault="0084026D" w:rsidP="00840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7CD8D793" w14:textId="08CF0FB3" w:rsidR="0084026D" w:rsidRPr="006375B5" w:rsidRDefault="00087F6A" w:rsidP="008402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22BE44C1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31F16" w14:textId="71C9479B" w:rsidR="0084026D" w:rsidRPr="006375B5" w:rsidRDefault="0084026D" w:rsidP="0084026D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17D13A89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F5C5799" w14:textId="697C0CDF" w:rsidR="0084026D" w:rsidRPr="006375B5" w:rsidRDefault="00FA2508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038D637" w14:textId="77777777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49962CD" w14:textId="1BD5CC04" w:rsidR="0084026D" w:rsidRPr="006375B5" w:rsidRDefault="0084026D" w:rsidP="0084026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</w:tr>
      <w:tr w:rsidR="006F5369" w:rsidRPr="006375B5" w14:paraId="4C57DD77" w14:textId="77777777" w:rsidTr="000800C8">
        <w:tc>
          <w:tcPr>
            <w:tcW w:w="4050" w:type="dxa"/>
            <w:shd w:val="clear" w:color="auto" w:fill="auto"/>
          </w:tcPr>
          <w:p w14:paraId="500792D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4D98BE6F" w14:textId="77777777" w:rsidR="006F5369" w:rsidRDefault="006F5369" w:rsidP="006F5369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CE85FB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F6F055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446EDA59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6BBB70A1" w14:textId="77777777" w:rsidR="006F5369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0DCCAB3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158F266" w14:textId="77777777" w:rsidR="006F5369" w:rsidRPr="000E564C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6F5369" w:rsidRPr="006375B5" w14:paraId="156BD7D5" w14:textId="77777777" w:rsidTr="000800C8">
        <w:tc>
          <w:tcPr>
            <w:tcW w:w="4050" w:type="dxa"/>
            <w:shd w:val="clear" w:color="auto" w:fill="auto"/>
          </w:tcPr>
          <w:p w14:paraId="097143A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ร่วม</w:t>
            </w:r>
          </w:p>
        </w:tc>
        <w:tc>
          <w:tcPr>
            <w:tcW w:w="1080" w:type="dxa"/>
            <w:shd w:val="clear" w:color="auto" w:fill="auto"/>
          </w:tcPr>
          <w:p w14:paraId="593DB2C3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5298D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</w:tcPr>
          <w:p w14:paraId="2EFFD329" w14:textId="4EFC9E52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7CE32FA6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7548A16" w14:textId="182FCD49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E6449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1423EB0" w14:textId="65EB7B4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E8516F" w:rsidRPr="006375B5" w14:paraId="48DBAE05" w14:textId="77777777" w:rsidTr="000800C8">
        <w:trPr>
          <w:trHeight w:val="119"/>
        </w:trPr>
        <w:tc>
          <w:tcPr>
            <w:tcW w:w="4050" w:type="dxa"/>
            <w:shd w:val="clear" w:color="auto" w:fill="auto"/>
          </w:tcPr>
          <w:p w14:paraId="6543BD73" w14:textId="77777777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2C7D205" w14:textId="5C7EA047" w:rsidR="00E8516F" w:rsidRPr="006375B5" w:rsidRDefault="0087262A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  <w:r w:rsidR="003125F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03413A20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6D10392" w14:textId="529C43F6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120</w:t>
            </w:r>
          </w:p>
        </w:tc>
        <w:tc>
          <w:tcPr>
            <w:tcW w:w="265" w:type="dxa"/>
          </w:tcPr>
          <w:p w14:paraId="5E8178CD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82FEAF" w14:textId="49E7C9A7" w:rsidR="00E8516F" w:rsidRPr="00A011DC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05E9F788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B716925" w14:textId="208BEEE9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011D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E8516F" w:rsidRPr="006375B5" w14:paraId="36B01307" w14:textId="77777777" w:rsidTr="000800C8">
        <w:tc>
          <w:tcPr>
            <w:tcW w:w="4050" w:type="dxa"/>
            <w:shd w:val="clear" w:color="auto" w:fill="auto"/>
          </w:tcPr>
          <w:p w14:paraId="2EAFE024" w14:textId="21E36683" w:rsidR="00E8516F" w:rsidRPr="004E400C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4E400C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 xml:space="preserve">กำไรจากการขายอสังหาริมทรัพย์เพื่อการลงทุน </w:t>
            </w:r>
            <w:r w:rsidRPr="004E400C">
              <w:rPr>
                <w:rFonts w:asciiTheme="majorBidi" w:hAnsiTheme="majorBidi" w:cstheme="majorBidi"/>
                <w:spacing w:val="-2"/>
                <w:sz w:val="30"/>
                <w:szCs w:val="30"/>
              </w:rPr>
              <w:t>*</w:t>
            </w:r>
          </w:p>
        </w:tc>
        <w:tc>
          <w:tcPr>
            <w:tcW w:w="1080" w:type="dxa"/>
            <w:shd w:val="clear" w:color="auto" w:fill="auto"/>
          </w:tcPr>
          <w:p w14:paraId="2C369541" w14:textId="34833390" w:rsidR="00E8516F" w:rsidRPr="006375B5" w:rsidRDefault="0087262A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491</w:t>
            </w:r>
          </w:p>
        </w:tc>
        <w:tc>
          <w:tcPr>
            <w:tcW w:w="270" w:type="dxa"/>
          </w:tcPr>
          <w:p w14:paraId="45C9B34E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5089FBA" w14:textId="17A35454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710</w:t>
            </w:r>
          </w:p>
        </w:tc>
        <w:tc>
          <w:tcPr>
            <w:tcW w:w="265" w:type="dxa"/>
          </w:tcPr>
          <w:p w14:paraId="49B01B59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76E4767D" w14:textId="4E180A3D" w:rsidR="00E8516F" w:rsidRPr="006375B5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439</w:t>
            </w:r>
          </w:p>
        </w:tc>
        <w:tc>
          <w:tcPr>
            <w:tcW w:w="270" w:type="dxa"/>
          </w:tcPr>
          <w:p w14:paraId="3364513F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35A28409" w14:textId="4F254D28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478</w:t>
            </w:r>
          </w:p>
        </w:tc>
      </w:tr>
      <w:tr w:rsidR="00E8516F" w:rsidRPr="006375B5" w14:paraId="24D7DA9B" w14:textId="77777777" w:rsidTr="000800C8">
        <w:tc>
          <w:tcPr>
            <w:tcW w:w="4050" w:type="dxa"/>
            <w:shd w:val="clear" w:color="auto" w:fill="auto"/>
          </w:tcPr>
          <w:p w14:paraId="280BFF50" w14:textId="487C5BAE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</w:tcPr>
          <w:p w14:paraId="2E73FDF0" w14:textId="7D6DB0A4" w:rsidR="00E8516F" w:rsidRPr="006375B5" w:rsidRDefault="0087262A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551</w:t>
            </w:r>
          </w:p>
        </w:tc>
        <w:tc>
          <w:tcPr>
            <w:tcW w:w="270" w:type="dxa"/>
          </w:tcPr>
          <w:p w14:paraId="3A51707A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2E1BBD3" w14:textId="67B4DE76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540</w:t>
            </w:r>
          </w:p>
        </w:tc>
        <w:tc>
          <w:tcPr>
            <w:tcW w:w="265" w:type="dxa"/>
          </w:tcPr>
          <w:p w14:paraId="0C81C804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8EF6D1D" w14:textId="0B4DB2E2" w:rsidR="00E8516F" w:rsidRPr="006375B5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1DEE95A9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439B4BF" w14:textId="5F1F4F1A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E8516F" w:rsidRPr="006375B5" w14:paraId="40C6D20A" w14:textId="77777777" w:rsidTr="000800C8">
        <w:tc>
          <w:tcPr>
            <w:tcW w:w="4050" w:type="dxa"/>
            <w:shd w:val="clear" w:color="auto" w:fill="auto"/>
          </w:tcPr>
          <w:p w14:paraId="6E77310D" w14:textId="75C5064B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080" w:type="dxa"/>
            <w:shd w:val="clear" w:color="auto" w:fill="auto"/>
          </w:tcPr>
          <w:p w14:paraId="6DA1B97B" w14:textId="4E8AA5D1" w:rsidR="00E8516F" w:rsidRPr="006375B5" w:rsidRDefault="0087262A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705583F7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BB4844F" w14:textId="197C2C32" w:rsidR="00E8516F" w:rsidRPr="00824F87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65" w:type="dxa"/>
          </w:tcPr>
          <w:p w14:paraId="77447BA0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9479A6B" w14:textId="3ED45115" w:rsidR="00E8516F" w:rsidRPr="006375B5" w:rsidRDefault="001C24C8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6AFBC6EC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80B3395" w14:textId="32BAFDD3" w:rsidR="00E8516F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E8516F" w:rsidRPr="006375B5" w14:paraId="1973CA96" w14:textId="77777777" w:rsidTr="000800C8">
        <w:tc>
          <w:tcPr>
            <w:tcW w:w="4050" w:type="dxa"/>
            <w:shd w:val="clear" w:color="auto" w:fill="auto"/>
          </w:tcPr>
          <w:p w14:paraId="2AF4A98C" w14:textId="295B5B00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071918F5" w14:textId="72376951" w:rsidR="00E8516F" w:rsidRPr="006375B5" w:rsidRDefault="001C24C8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323B9C33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8DF3236" w14:textId="78450A00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2EA690C7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963F32" w14:textId="5A62F16D" w:rsidR="00E8516F" w:rsidRPr="006375B5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  <w:tc>
          <w:tcPr>
            <w:tcW w:w="270" w:type="dxa"/>
          </w:tcPr>
          <w:p w14:paraId="5D930619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0034B7E" w14:textId="7B3EA7A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</w:t>
            </w:r>
          </w:p>
        </w:tc>
      </w:tr>
      <w:tr w:rsidR="00E8516F" w:rsidRPr="006375B5" w14:paraId="1276C999" w14:textId="77777777" w:rsidTr="000800C8">
        <w:tc>
          <w:tcPr>
            <w:tcW w:w="4050" w:type="dxa"/>
            <w:shd w:val="clear" w:color="auto" w:fill="auto"/>
          </w:tcPr>
          <w:p w14:paraId="50800D6F" w14:textId="200D075A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B90468C" w14:textId="2D5DB92F" w:rsidR="00E8516F" w:rsidRPr="006375B5" w:rsidRDefault="0087262A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</w:tcPr>
          <w:p w14:paraId="166979C8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48EF3FED" w14:textId="3708D1CC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65" w:type="dxa"/>
          </w:tcPr>
          <w:p w14:paraId="0518AC1F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D74437D" w14:textId="20D4CF2C" w:rsidR="00E8516F" w:rsidRPr="006375B5" w:rsidRDefault="001C24C8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</w:tcPr>
          <w:p w14:paraId="1073F369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04DC477" w14:textId="6C532673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</w:tr>
      <w:tr w:rsidR="00E8516F" w:rsidRPr="006375B5" w14:paraId="4353F880" w14:textId="77777777" w:rsidTr="000800C8">
        <w:tc>
          <w:tcPr>
            <w:tcW w:w="4050" w:type="dxa"/>
            <w:shd w:val="clear" w:color="auto" w:fill="auto"/>
          </w:tcPr>
          <w:p w14:paraId="494A8571" w14:textId="1EB8F80C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4AEE1013" w14:textId="7F960095" w:rsidR="00E8516F" w:rsidRPr="006375B5" w:rsidRDefault="0087262A" w:rsidP="0087262A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2</w:t>
            </w:r>
          </w:p>
        </w:tc>
        <w:tc>
          <w:tcPr>
            <w:tcW w:w="270" w:type="dxa"/>
          </w:tcPr>
          <w:p w14:paraId="39266C66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9EB8271" w14:textId="1182A5EE" w:rsidR="00E8516F" w:rsidRPr="006375B5" w:rsidRDefault="00E8516F" w:rsidP="0068249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4F92FBC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AF80536" w14:textId="1F1C8608" w:rsidR="00E8516F" w:rsidRPr="006375B5" w:rsidRDefault="001C24C8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A1B894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7ECD27E" w14:textId="3819640A" w:rsidR="00E8516F" w:rsidRPr="004979F0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A04483" w:rsidRPr="006375B5" w14:paraId="7A153A82" w14:textId="77777777" w:rsidTr="000800C8">
        <w:tc>
          <w:tcPr>
            <w:tcW w:w="4050" w:type="dxa"/>
            <w:shd w:val="clear" w:color="auto" w:fill="auto"/>
          </w:tcPr>
          <w:p w14:paraId="59E4B776" w14:textId="77777777" w:rsidR="00A04483" w:rsidRPr="006375B5" w:rsidRDefault="00A04483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365F1205" w14:textId="77777777" w:rsidR="00A04483" w:rsidRDefault="00A04483" w:rsidP="0087262A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8430FB9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FBF181B" w14:textId="77777777" w:rsidR="00A04483" w:rsidRDefault="00A04483" w:rsidP="0068249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210C8CDE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984D7F1" w14:textId="77777777" w:rsidR="00A04483" w:rsidRDefault="00A04483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85D3AB3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BA1D280" w14:textId="77777777" w:rsidR="00A04483" w:rsidRDefault="00A04483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6F5369" w:rsidRPr="006375B5" w14:paraId="50D0C73E" w14:textId="77777777" w:rsidTr="000800C8">
        <w:tc>
          <w:tcPr>
            <w:tcW w:w="4050" w:type="dxa"/>
            <w:shd w:val="clear" w:color="auto" w:fill="auto"/>
          </w:tcPr>
          <w:p w14:paraId="40F139AE" w14:textId="09CF0151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13EA367" w14:textId="657246EE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3F98430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5B0F5C11" w14:textId="52A6618F" w:rsidR="006F5369" w:rsidRPr="004979F0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39AD5D6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74BD41C" w14:textId="468D66CB" w:rsidR="006F5369" w:rsidRPr="006375B5" w:rsidRDefault="006F5369" w:rsidP="006F5369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9F9BD97" w14:textId="77777777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3153CF8" w14:textId="41E93096" w:rsidR="006F5369" w:rsidRPr="006375B5" w:rsidRDefault="006F5369" w:rsidP="006F5369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E8516F" w:rsidRPr="006375B5" w14:paraId="63F7DF27" w14:textId="77777777" w:rsidTr="000800C8">
        <w:tc>
          <w:tcPr>
            <w:tcW w:w="4050" w:type="dxa"/>
            <w:shd w:val="clear" w:color="auto" w:fill="auto"/>
          </w:tcPr>
          <w:p w14:paraId="7A84FD91" w14:textId="637C190D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B008D40" w14:textId="5BF3936D" w:rsidR="00E8516F" w:rsidRPr="006375B5" w:rsidRDefault="000A28BD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4CB042A9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F37A78B" w14:textId="351B668F" w:rsidR="00E8516F" w:rsidRPr="004979F0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265" w:type="dxa"/>
          </w:tcPr>
          <w:p w14:paraId="25851B80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234A6C" w14:textId="244E997B" w:rsidR="00E8516F" w:rsidRPr="006375B5" w:rsidRDefault="001C24C8" w:rsidP="00E8516F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F3C1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EB03A6" w14:textId="5F06248C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E8516F" w:rsidRPr="006375B5" w14:paraId="2BEF207B" w14:textId="77777777" w:rsidTr="000800C8">
        <w:tc>
          <w:tcPr>
            <w:tcW w:w="4050" w:type="dxa"/>
            <w:shd w:val="clear" w:color="auto" w:fill="auto"/>
          </w:tcPr>
          <w:p w14:paraId="3B06F1C1" w14:textId="33AA4305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14755CD9" w14:textId="7F3FF848" w:rsidR="00E8516F" w:rsidRPr="006375B5" w:rsidRDefault="000A28BD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23548915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5779B3D" w14:textId="11705549" w:rsidR="00E8516F" w:rsidRPr="004979F0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265" w:type="dxa"/>
          </w:tcPr>
          <w:p w14:paraId="467CE91D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88B6C06" w14:textId="44E58862" w:rsidR="00E8516F" w:rsidRPr="006375B5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</w:p>
        </w:tc>
        <w:tc>
          <w:tcPr>
            <w:tcW w:w="270" w:type="dxa"/>
          </w:tcPr>
          <w:p w14:paraId="5CAA0F63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7BBD534" w14:textId="7102D7AF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</w:tr>
      <w:tr w:rsidR="00E8516F" w:rsidRPr="006375B5" w14:paraId="4EA28CCE" w14:textId="77777777" w:rsidTr="000800C8">
        <w:tc>
          <w:tcPr>
            <w:tcW w:w="4050" w:type="dxa"/>
            <w:shd w:val="clear" w:color="auto" w:fill="auto"/>
          </w:tcPr>
          <w:p w14:paraId="0FBDDA70" w14:textId="78CDC43A" w:rsidR="00E8516F" w:rsidRPr="006375B5" w:rsidRDefault="00E8516F" w:rsidP="00E851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0171C6AB" w14:textId="5424EFB2" w:rsidR="00E8516F" w:rsidRPr="006375B5" w:rsidRDefault="000A28BD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4D8E7EBC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F48A5" w14:textId="0175EAB9" w:rsidR="00E8516F" w:rsidRPr="004979F0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65" w:type="dxa"/>
          </w:tcPr>
          <w:p w14:paraId="77288C03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F2901A" w14:textId="34ADFF61" w:rsidR="00E8516F" w:rsidRPr="006375B5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A3B6558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88EF038" w14:textId="039798EE" w:rsidR="00E8516F" w:rsidRPr="004979F0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E8516F" w:rsidRPr="006375B5" w14:paraId="62D9BFD0" w14:textId="77777777" w:rsidTr="000800C8">
        <w:tc>
          <w:tcPr>
            <w:tcW w:w="4050" w:type="dxa"/>
            <w:shd w:val="clear" w:color="auto" w:fill="auto"/>
          </w:tcPr>
          <w:p w14:paraId="75B084DA" w14:textId="0AF20A9D" w:rsidR="00E8516F" w:rsidRPr="006375B5" w:rsidRDefault="00BF6303" w:rsidP="00E8516F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ต้นทุนการให้</w:t>
            </w:r>
            <w:r w:rsidR="00E8516F"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เช่าและบริการ</w:t>
            </w:r>
            <w:r w:rsidR="00E8516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0FE58DB8" w14:textId="7D84B383" w:rsidR="00E8516F" w:rsidRDefault="000A28BD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  <w:tc>
          <w:tcPr>
            <w:tcW w:w="270" w:type="dxa"/>
          </w:tcPr>
          <w:p w14:paraId="747A7C52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A0043A3" w14:textId="4462A828" w:rsidR="00E8516F" w:rsidRPr="00824F87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74</w:t>
            </w:r>
          </w:p>
        </w:tc>
        <w:tc>
          <w:tcPr>
            <w:tcW w:w="265" w:type="dxa"/>
          </w:tcPr>
          <w:p w14:paraId="172F82C8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4B8FFD6" w14:textId="151F7B43" w:rsidR="00E8516F" w:rsidRDefault="001C24C8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183B6BAB" w14:textId="77777777" w:rsidR="00E8516F" w:rsidRPr="006375B5" w:rsidRDefault="00E8516F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A9E3811" w14:textId="4D8458BB" w:rsidR="00E8516F" w:rsidRPr="00824F87" w:rsidRDefault="00E8516F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</w:tr>
      <w:tr w:rsidR="00A04483" w:rsidRPr="006375B5" w14:paraId="2AD55218" w14:textId="77777777" w:rsidTr="000800C8">
        <w:tc>
          <w:tcPr>
            <w:tcW w:w="4050" w:type="dxa"/>
            <w:shd w:val="clear" w:color="auto" w:fill="auto"/>
          </w:tcPr>
          <w:p w14:paraId="479CAEE9" w14:textId="77777777" w:rsidR="00A04483" w:rsidRDefault="00A04483" w:rsidP="00E8516F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60EF08CB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D314004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571C559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28ACD6C1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9B7617D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B23B4CD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3DC05C0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04483" w:rsidRPr="006375B5" w14:paraId="6C25AF0F" w14:textId="77777777" w:rsidTr="000800C8">
        <w:tc>
          <w:tcPr>
            <w:tcW w:w="4050" w:type="dxa"/>
            <w:shd w:val="clear" w:color="auto" w:fill="auto"/>
          </w:tcPr>
          <w:p w14:paraId="3AC7311E" w14:textId="4AB96DC4" w:rsidR="00A04483" w:rsidRDefault="00BC3E8E" w:rsidP="00E8516F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*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ดูสัญญาที่ทำกับ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1080" w:type="dxa"/>
            <w:shd w:val="clear" w:color="auto" w:fill="auto"/>
          </w:tcPr>
          <w:p w14:paraId="06B423A5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7C818F4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2722254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4F9BDA9D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91E9AAB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6205F9A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3004360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04483" w:rsidRPr="006375B5" w14:paraId="256BFCD9" w14:textId="77777777" w:rsidTr="000800C8">
        <w:tc>
          <w:tcPr>
            <w:tcW w:w="4050" w:type="dxa"/>
            <w:shd w:val="clear" w:color="auto" w:fill="auto"/>
          </w:tcPr>
          <w:p w14:paraId="0C719A7C" w14:textId="1608DCA8" w:rsidR="00A04483" w:rsidRDefault="00A04483" w:rsidP="00E8516F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lastRenderedPageBreak/>
              <w:t>การร่วมค้า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 xml:space="preserve"> </w:t>
            </w:r>
            <w:r w:rsidRPr="00A04483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(</w:t>
            </w:r>
            <w:r w:rsidRPr="00A04483">
              <w:rPr>
                <w:rFonts w:asciiTheme="majorBidi" w:hAnsiTheme="majorBidi" w:cstheme="majorBidi" w:hint="cs"/>
                <w:bCs/>
                <w:i/>
                <w:iCs/>
                <w:sz w:val="30"/>
                <w:szCs w:val="30"/>
                <w:cs/>
                <w:lang w:bidi="th-TH"/>
              </w:rPr>
              <w:t>ต่อ</w:t>
            </w:r>
            <w:r w:rsidRPr="00A04483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080" w:type="dxa"/>
            <w:shd w:val="clear" w:color="auto" w:fill="auto"/>
          </w:tcPr>
          <w:p w14:paraId="7D403DE4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4935289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2D20B3D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0F060937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59C4597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7269E0E" w14:textId="77777777" w:rsidR="00A04483" w:rsidRPr="006375B5" w:rsidRDefault="00A04483" w:rsidP="00E8516F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F8A3DA6" w14:textId="77777777" w:rsidR="00A04483" w:rsidRDefault="00A04483" w:rsidP="00E8516F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F6303" w:rsidRPr="006375B5" w14:paraId="01538B6F" w14:textId="77777777" w:rsidTr="000800C8">
        <w:tc>
          <w:tcPr>
            <w:tcW w:w="4050" w:type="dxa"/>
            <w:shd w:val="clear" w:color="auto" w:fill="auto"/>
          </w:tcPr>
          <w:p w14:paraId="11D24A63" w14:textId="0E438762" w:rsidR="00BF6303" w:rsidRDefault="00BF6303" w:rsidP="00BF630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ค่าการจัดการ</w:t>
            </w:r>
          </w:p>
        </w:tc>
        <w:tc>
          <w:tcPr>
            <w:tcW w:w="1080" w:type="dxa"/>
            <w:shd w:val="clear" w:color="auto" w:fill="auto"/>
          </w:tcPr>
          <w:p w14:paraId="4B7C6A17" w14:textId="4FAD7BF0" w:rsid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7EFEE20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332E391" w14:textId="4D788F03" w:rsid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65" w:type="dxa"/>
          </w:tcPr>
          <w:p w14:paraId="2250F93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776382F" w14:textId="2513445A" w:rsidR="00BF6303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D561E32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BD123B4" w14:textId="6F31F780" w:rsidR="00BF6303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BF6303" w:rsidRPr="006375B5" w14:paraId="1F31793C" w14:textId="77777777" w:rsidTr="000800C8">
        <w:tc>
          <w:tcPr>
            <w:tcW w:w="4050" w:type="dxa"/>
            <w:shd w:val="clear" w:color="auto" w:fill="auto"/>
          </w:tcPr>
          <w:p w14:paraId="130D5CA8" w14:textId="367BCD82" w:rsidR="00BF6303" w:rsidRPr="006375B5" w:rsidRDefault="00BF6303" w:rsidP="00BF630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02A841F2" w14:textId="3C186FB3" w:rsid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BF69B23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EAA465E" w14:textId="1F15208B" w:rsidR="00BF6303" w:rsidRPr="00824F87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355A348B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09E9020" w14:textId="73C88085" w:rsid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E0BF2BB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B6BBCA8" w14:textId="45F5A1F8" w:rsidR="00BF6303" w:rsidRPr="00824F87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BF6303" w:rsidRPr="006375B5" w14:paraId="4EF8239E" w14:textId="77777777" w:rsidTr="000800C8">
        <w:tc>
          <w:tcPr>
            <w:tcW w:w="4050" w:type="dxa"/>
            <w:shd w:val="clear" w:color="auto" w:fill="auto"/>
          </w:tcPr>
          <w:p w14:paraId="70112398" w14:textId="6BC6A888" w:rsidR="00BF6303" w:rsidRPr="006375B5" w:rsidRDefault="00BF6303" w:rsidP="00BF630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5C8F81F1" w14:textId="1081EC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134FC234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878E0FB" w14:textId="5312F0EF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681B4C81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05BBC47" w14:textId="7E6D5EF8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26F81540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A52A105" w14:textId="4E9CF5F3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F6303" w:rsidRPr="006375B5" w14:paraId="12395FFD" w14:textId="77777777" w:rsidTr="000800C8">
        <w:tc>
          <w:tcPr>
            <w:tcW w:w="4050" w:type="dxa"/>
            <w:shd w:val="clear" w:color="auto" w:fill="auto"/>
          </w:tcPr>
          <w:p w14:paraId="4128616F" w14:textId="5EB631F2" w:rsidR="00BF6303" w:rsidRPr="00A30CEE" w:rsidRDefault="00BF6303" w:rsidP="00BF630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452EB92A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00B27FB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C8251EE" w14:textId="66DC6492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71BF894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E8DF0DA" w14:textId="6A0F8DCB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5B62310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65DA96C" w14:textId="0F0B0B1D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BF6303" w:rsidRPr="006375B5" w14:paraId="64E8D76E" w14:textId="77777777" w:rsidTr="000800C8">
        <w:tc>
          <w:tcPr>
            <w:tcW w:w="4050" w:type="dxa"/>
            <w:shd w:val="clear" w:color="auto" w:fill="auto"/>
          </w:tcPr>
          <w:p w14:paraId="58DFBCE2" w14:textId="58C47031" w:rsidR="00BF6303" w:rsidRPr="006375B5" w:rsidRDefault="00BF6303" w:rsidP="00BF6303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กิจการ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อื่น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1A5E0F1C" w14:textId="5C99F965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71D000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7652F4" w14:textId="0A5441ED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977B8D1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75933CE" w14:textId="5F159165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31EF8EA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254585" w14:textId="757F5BBE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</w:tr>
      <w:tr w:rsidR="00BF6303" w:rsidRPr="006375B5" w14:paraId="59EB7999" w14:textId="77777777" w:rsidTr="000800C8">
        <w:tc>
          <w:tcPr>
            <w:tcW w:w="4050" w:type="dxa"/>
            <w:shd w:val="clear" w:color="auto" w:fill="auto"/>
          </w:tcPr>
          <w:p w14:paraId="539D882D" w14:textId="28DC301B" w:rsidR="00BF6303" w:rsidRPr="006375B5" w:rsidRDefault="00BF6303" w:rsidP="00BF6303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D7E11CB" w14:textId="3E0A04F3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222</w:t>
            </w:r>
          </w:p>
        </w:tc>
        <w:tc>
          <w:tcPr>
            <w:tcW w:w="270" w:type="dxa"/>
          </w:tcPr>
          <w:p w14:paraId="4656AE4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7D84B8" w14:textId="2E76DFAC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171</w:t>
            </w:r>
          </w:p>
        </w:tc>
        <w:tc>
          <w:tcPr>
            <w:tcW w:w="265" w:type="dxa"/>
          </w:tcPr>
          <w:p w14:paraId="4D670E01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956DF" w14:textId="12B52E90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  <w:tc>
          <w:tcPr>
            <w:tcW w:w="270" w:type="dxa"/>
          </w:tcPr>
          <w:p w14:paraId="164685FD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8665C31" w14:textId="1030AD8C" w:rsidR="00BF6303" w:rsidRPr="006375B5" w:rsidRDefault="00BF6303" w:rsidP="00BF6303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</w:tr>
      <w:tr w:rsidR="00BF6303" w:rsidRPr="006375B5" w14:paraId="3B941B44" w14:textId="77777777" w:rsidTr="000800C8">
        <w:tc>
          <w:tcPr>
            <w:tcW w:w="4050" w:type="dxa"/>
            <w:shd w:val="clear" w:color="auto" w:fill="auto"/>
          </w:tcPr>
          <w:p w14:paraId="39A4CC75" w14:textId="365ECEB9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รายได้จากธุรกิจโรงแรม</w:t>
            </w:r>
          </w:p>
        </w:tc>
        <w:tc>
          <w:tcPr>
            <w:tcW w:w="1080" w:type="dxa"/>
            <w:shd w:val="clear" w:color="auto" w:fill="auto"/>
          </w:tcPr>
          <w:p w14:paraId="0244713C" w14:textId="216CAEAD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969294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6B8BE47" w14:textId="534C73A6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7BA641B6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868551B" w14:textId="3EBCC221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3A7E0D8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595B6D6" w14:textId="31008A0F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F6303" w:rsidRPr="006375B5" w14:paraId="729B2C3F" w14:textId="77777777" w:rsidTr="000800C8">
        <w:tc>
          <w:tcPr>
            <w:tcW w:w="4050" w:type="dxa"/>
            <w:shd w:val="clear" w:color="auto" w:fill="auto"/>
          </w:tcPr>
          <w:p w14:paraId="3BE6CC48" w14:textId="0EDE92C3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2037B210" w14:textId="2BB67F8C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70" w:type="dxa"/>
          </w:tcPr>
          <w:p w14:paraId="7EEDE6F1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3B6C35E" w14:textId="393DCFD1" w:rsidR="00BF6303" w:rsidRPr="006375B5" w:rsidRDefault="00FA2508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65" w:type="dxa"/>
          </w:tcPr>
          <w:p w14:paraId="37686A13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5719F6C" w14:textId="373D831B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FA2508"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2FE9273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2FDEDDD" w14:textId="0C00E1BE" w:rsidR="00BF6303" w:rsidRPr="006375B5" w:rsidRDefault="00FA2508" w:rsidP="00BF6303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</w:t>
            </w:r>
          </w:p>
        </w:tc>
      </w:tr>
      <w:tr w:rsidR="00BF6303" w:rsidRPr="006375B5" w14:paraId="4925F44E" w14:textId="77777777" w:rsidTr="000800C8">
        <w:tc>
          <w:tcPr>
            <w:tcW w:w="4050" w:type="dxa"/>
            <w:shd w:val="clear" w:color="auto" w:fill="auto"/>
          </w:tcPr>
          <w:p w14:paraId="104BEF4C" w14:textId="6E57427B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A7695">
              <w:rPr>
                <w:rFonts w:ascii="Angsana New" w:hAnsi="Angsana New" w:hint="cs"/>
                <w:sz w:val="30"/>
                <w:szCs w:val="30"/>
                <w:cs/>
              </w:rPr>
              <w:t>กำไรจากการจำหน่ายเงินลงทุนใน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4C27EB6F" w14:textId="68B8FA81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179</w:t>
            </w:r>
          </w:p>
        </w:tc>
        <w:tc>
          <w:tcPr>
            <w:tcW w:w="270" w:type="dxa"/>
          </w:tcPr>
          <w:p w14:paraId="327FDD56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E5B082D" w14:textId="1B6F1FCD" w:rsidR="00BF6303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3555A1AE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1286974" w14:textId="5759C42B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</w:t>
            </w:r>
          </w:p>
        </w:tc>
        <w:tc>
          <w:tcPr>
            <w:tcW w:w="270" w:type="dxa"/>
          </w:tcPr>
          <w:p w14:paraId="7662476D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35B1AF5" w14:textId="29C79950" w:rsidR="00BF6303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F6303" w:rsidRPr="006375B5" w14:paraId="250C240B" w14:textId="77777777" w:rsidTr="000800C8">
        <w:tc>
          <w:tcPr>
            <w:tcW w:w="4050" w:type="dxa"/>
            <w:shd w:val="clear" w:color="auto" w:fill="auto"/>
          </w:tcPr>
          <w:p w14:paraId="5D626515" w14:textId="38AE2904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22CCCC91" w14:textId="492A7464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</w:t>
            </w:r>
          </w:p>
        </w:tc>
        <w:tc>
          <w:tcPr>
            <w:tcW w:w="270" w:type="dxa"/>
          </w:tcPr>
          <w:p w14:paraId="33490715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0ACC5" w14:textId="2ACD301B" w:rsidR="00BF6303" w:rsidRPr="006375B5" w:rsidRDefault="00FA2508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35EDA609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180D017" w14:textId="55D0B214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7DF0BE4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BBE9FB" w14:textId="59DB72AE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BF6303" w:rsidRPr="006375B5" w14:paraId="57D75F3F" w14:textId="77777777" w:rsidTr="000800C8">
        <w:tc>
          <w:tcPr>
            <w:tcW w:w="4050" w:type="dxa"/>
            <w:shd w:val="clear" w:color="auto" w:fill="auto"/>
          </w:tcPr>
          <w:p w14:paraId="5DCF7603" w14:textId="0420435D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เช่าและบริการ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AEF3DE2" w14:textId="5948C39E" w:rsidR="00BF6303" w:rsidRPr="006375B5" w:rsidRDefault="003125F4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111</w:t>
            </w:r>
          </w:p>
        </w:tc>
        <w:tc>
          <w:tcPr>
            <w:tcW w:w="270" w:type="dxa"/>
          </w:tcPr>
          <w:p w14:paraId="16547E8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725FD6A" w14:textId="3A723524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265" w:type="dxa"/>
          </w:tcPr>
          <w:p w14:paraId="6DF19B35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7779E28" w14:textId="0D9EC55A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</w:t>
            </w:r>
          </w:p>
        </w:tc>
        <w:tc>
          <w:tcPr>
            <w:tcW w:w="270" w:type="dxa"/>
          </w:tcPr>
          <w:p w14:paraId="539AC773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2FB256B" w14:textId="617385DA" w:rsidR="00BF6303" w:rsidRPr="006375B5" w:rsidRDefault="00BF6303" w:rsidP="00BF6303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</w:tr>
      <w:tr w:rsidR="00BF6303" w:rsidRPr="006375B5" w14:paraId="2325A638" w14:textId="77777777" w:rsidTr="000800C8">
        <w:trPr>
          <w:trHeight w:val="281"/>
        </w:trPr>
        <w:tc>
          <w:tcPr>
            <w:tcW w:w="4050" w:type="dxa"/>
            <w:shd w:val="clear" w:color="auto" w:fill="auto"/>
          </w:tcPr>
          <w:p w14:paraId="21FAB468" w14:textId="5A0DA2BE" w:rsidR="00BF6303" w:rsidRPr="006375B5" w:rsidRDefault="00BF6303" w:rsidP="00BF6303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ต้นทุน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ค่าการจัดการ</w:t>
            </w:r>
          </w:p>
        </w:tc>
        <w:tc>
          <w:tcPr>
            <w:tcW w:w="1080" w:type="dxa"/>
            <w:shd w:val="clear" w:color="auto" w:fill="auto"/>
          </w:tcPr>
          <w:p w14:paraId="29E7C34A" w14:textId="4DBC479B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  <w:r w:rsidR="00FA2508"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7607AF5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3BA8A1" w14:textId="62C34F38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92</w:t>
            </w:r>
          </w:p>
        </w:tc>
        <w:tc>
          <w:tcPr>
            <w:tcW w:w="265" w:type="dxa"/>
          </w:tcPr>
          <w:p w14:paraId="0535EFD2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AC0EB8C" w14:textId="1F05D148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706490B8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6194980" w14:textId="475904FD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BF6303" w:rsidRPr="006375B5" w14:paraId="237269CF" w14:textId="77777777" w:rsidTr="000800C8">
        <w:tc>
          <w:tcPr>
            <w:tcW w:w="4050" w:type="dxa"/>
            <w:shd w:val="clear" w:color="auto" w:fill="auto"/>
          </w:tcPr>
          <w:p w14:paraId="629BEA03" w14:textId="3BAFF222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126D65A3" w14:textId="221D8652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270" w:type="dxa"/>
          </w:tcPr>
          <w:p w14:paraId="48C6E00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9E0CAF3" w14:textId="4751E992" w:rsidR="00BF6303" w:rsidRPr="006375B5" w:rsidRDefault="00FA2508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  <w:r w:rsidR="00BF63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65" w:type="dxa"/>
          </w:tcPr>
          <w:p w14:paraId="3782FC78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FD6909D" w14:textId="3D3A8ADA" w:rsidR="00BF6303" w:rsidRPr="006375B5" w:rsidRDefault="00BF6303" w:rsidP="00BF63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0AB9A6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576A3B0" w14:textId="3F1C8A25" w:rsidR="00BF6303" w:rsidRPr="006375B5" w:rsidRDefault="00BF6303" w:rsidP="00BF63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BF6303" w:rsidRPr="006375B5" w14:paraId="127AED51" w14:textId="77777777" w:rsidTr="000800C8">
        <w:tc>
          <w:tcPr>
            <w:tcW w:w="4050" w:type="dxa"/>
            <w:shd w:val="clear" w:color="auto" w:fill="auto"/>
          </w:tcPr>
          <w:p w14:paraId="7751FFFD" w14:textId="2EABAA4C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1FD68C4A" w14:textId="205A12A0" w:rsidR="00BF6303" w:rsidRPr="006375B5" w:rsidRDefault="003125F4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32B34AF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0C4A2" w14:textId="234305AD" w:rsidR="00BF6303" w:rsidRPr="006375B5" w:rsidRDefault="00FA2508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96</w:t>
            </w:r>
          </w:p>
        </w:tc>
        <w:tc>
          <w:tcPr>
            <w:tcW w:w="265" w:type="dxa"/>
          </w:tcPr>
          <w:p w14:paraId="3219247C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81434D8" w14:textId="0BDABFCE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52D7FEF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A3C32F0" w14:textId="77B72492" w:rsidR="00BF6303" w:rsidRPr="006375B5" w:rsidRDefault="00FA2508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  <w:r w:rsidR="00BF63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6213BB" w:rsidRPr="006375B5" w14:paraId="198533FE" w14:textId="77777777" w:rsidTr="000800C8">
        <w:tc>
          <w:tcPr>
            <w:tcW w:w="4050" w:type="dxa"/>
            <w:shd w:val="clear" w:color="auto" w:fill="auto"/>
          </w:tcPr>
          <w:p w14:paraId="539EA91E" w14:textId="77777777" w:rsidR="006213BB" w:rsidRPr="006375B5" w:rsidRDefault="006213BB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8CAC768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6509CA6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D966B2A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E9A0273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55CC79A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53621FE8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66EF3A0" w14:textId="77777777" w:rsidR="006213BB" w:rsidRPr="006375B5" w:rsidRDefault="006213BB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BF6303" w:rsidRPr="006375B5" w14:paraId="423F53D5" w14:textId="77777777" w:rsidTr="000800C8">
        <w:tc>
          <w:tcPr>
            <w:tcW w:w="4050" w:type="dxa"/>
            <w:shd w:val="clear" w:color="auto" w:fill="auto"/>
          </w:tcPr>
          <w:p w14:paraId="22682F9F" w14:textId="32F328D1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11F79C5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261FED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3356436" w14:textId="2BD0E6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06129C90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244B6" w14:textId="5B73D72C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B3D0E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22AC77" w14:textId="1D58F211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BF6303" w:rsidRPr="006375B5" w14:paraId="6C1F901B" w14:textId="77777777" w:rsidTr="000800C8">
        <w:tc>
          <w:tcPr>
            <w:tcW w:w="4050" w:type="dxa"/>
            <w:shd w:val="clear" w:color="auto" w:fill="auto"/>
          </w:tcPr>
          <w:p w14:paraId="6A2D3F84" w14:textId="3571B7BD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64EAAA7B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2F725DA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99B105F" w14:textId="09829E14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7F2D799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CCFBE43" w14:textId="1D119E4E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6D6AF5E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C3018E" w14:textId="670C8852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BF6303" w:rsidRPr="006375B5" w14:paraId="0AFDFA2F" w14:textId="77777777" w:rsidTr="00FF77C0">
        <w:tc>
          <w:tcPr>
            <w:tcW w:w="4050" w:type="dxa"/>
            <w:shd w:val="clear" w:color="auto" w:fill="auto"/>
          </w:tcPr>
          <w:p w14:paraId="6DA26A47" w14:textId="66A29105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1080" w:type="dxa"/>
            <w:shd w:val="clear" w:color="auto" w:fill="auto"/>
          </w:tcPr>
          <w:p w14:paraId="0AD407CE" w14:textId="4FE6631E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63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122</w:t>
            </w:r>
          </w:p>
        </w:tc>
        <w:tc>
          <w:tcPr>
            <w:tcW w:w="270" w:type="dxa"/>
          </w:tcPr>
          <w:p w14:paraId="23FD9748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33C0D6E" w14:textId="71858912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129</w:t>
            </w:r>
          </w:p>
        </w:tc>
        <w:tc>
          <w:tcPr>
            <w:tcW w:w="265" w:type="dxa"/>
          </w:tcPr>
          <w:p w14:paraId="72588D67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</w:tcPr>
          <w:p w14:paraId="31DBF327" w14:textId="3574AD2F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A36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  <w:r w:rsidR="001A36D3" w:rsidRPr="001A36D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</w:p>
        </w:tc>
        <w:tc>
          <w:tcPr>
            <w:tcW w:w="270" w:type="dxa"/>
          </w:tcPr>
          <w:p w14:paraId="1DFB5F27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5E0BEFDE" w14:textId="05932021" w:rsidR="00BF6303" w:rsidRPr="006375B5" w:rsidRDefault="00BF6303" w:rsidP="00BF630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</w:t>
            </w:r>
          </w:p>
        </w:tc>
      </w:tr>
      <w:tr w:rsidR="00BF6303" w:rsidRPr="006375B5" w14:paraId="537C6C8E" w14:textId="77777777" w:rsidTr="00FF77C0">
        <w:tc>
          <w:tcPr>
            <w:tcW w:w="4050" w:type="dxa"/>
            <w:shd w:val="clear" w:color="auto" w:fill="auto"/>
          </w:tcPr>
          <w:p w14:paraId="3DB76FA5" w14:textId="05A251F9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ผลประโยชน์หลังออกจากงาน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142DF96" w14:textId="4AFB2C8F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F630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76F57AB0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  <w:shd w:val="clear" w:color="auto" w:fill="auto"/>
          </w:tcPr>
          <w:p w14:paraId="3D8864BE" w14:textId="2F3314A4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65" w:type="dxa"/>
          </w:tcPr>
          <w:p w14:paraId="40A52ED2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shd w:val="clear" w:color="auto" w:fill="auto"/>
          </w:tcPr>
          <w:p w14:paraId="348DB267" w14:textId="55FB7AC6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BF63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</w:tcPr>
          <w:p w14:paraId="0FD99A3F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B01EA0B" w14:textId="70EF5BF9" w:rsidR="00BF6303" w:rsidRPr="006375B5" w:rsidRDefault="00BF6303" w:rsidP="00BF630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45E14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</w:tr>
      <w:tr w:rsidR="00BF6303" w:rsidRPr="006375B5" w14:paraId="438FEE7E" w14:textId="77777777" w:rsidTr="005F0650">
        <w:tc>
          <w:tcPr>
            <w:tcW w:w="4050" w:type="dxa"/>
            <w:shd w:val="clear" w:color="auto" w:fill="auto"/>
          </w:tcPr>
          <w:p w14:paraId="605B23F5" w14:textId="3F2F792D" w:rsidR="00BF6303" w:rsidRPr="006375B5" w:rsidRDefault="00BF6303" w:rsidP="00BF63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7F4B97" w14:textId="6D94049C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BF630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137</w:t>
            </w:r>
          </w:p>
        </w:tc>
        <w:tc>
          <w:tcPr>
            <w:tcW w:w="270" w:type="dxa"/>
          </w:tcPr>
          <w:p w14:paraId="599C742D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87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83B4AC" w14:textId="36A848B5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145E1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145</w:t>
            </w:r>
          </w:p>
        </w:tc>
        <w:tc>
          <w:tcPr>
            <w:tcW w:w="265" w:type="dxa"/>
          </w:tcPr>
          <w:p w14:paraId="4B190E37" w14:textId="77777777" w:rsidR="00BF6303" w:rsidRPr="00145E14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B71C01" w14:textId="10B3F86E" w:rsidR="00BF6303" w:rsidRPr="00BF6303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A36D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</w:t>
            </w:r>
            <w:r w:rsidR="001A36D3" w:rsidRPr="001A36D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</w:t>
            </w:r>
          </w:p>
        </w:tc>
        <w:tc>
          <w:tcPr>
            <w:tcW w:w="270" w:type="dxa"/>
          </w:tcPr>
          <w:p w14:paraId="33039AB8" w14:textId="77777777" w:rsidR="00BF6303" w:rsidRPr="006375B5" w:rsidRDefault="00BF6303" w:rsidP="00BF63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BA0CF4" w14:textId="3914C30B" w:rsidR="00BF6303" w:rsidRPr="006375B5" w:rsidRDefault="00BF6303" w:rsidP="00BF6303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145E1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59</w:t>
            </w:r>
          </w:p>
        </w:tc>
      </w:tr>
    </w:tbl>
    <w:p w14:paraId="7214AE86" w14:textId="7C51E547" w:rsidR="00BC3E8E" w:rsidRDefault="00BC3E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2"/>
          <w:szCs w:val="32"/>
        </w:rPr>
      </w:pPr>
    </w:p>
    <w:p w14:paraId="6CD5D538" w14:textId="77777777" w:rsidR="00BC3E8E" w:rsidRDefault="00BC3E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br w:type="page"/>
      </w: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998"/>
      </w:tblGrid>
      <w:tr w:rsidR="007D378E" w:rsidRPr="006375B5" w14:paraId="33A30818" w14:textId="77777777" w:rsidTr="000800C8">
        <w:trPr>
          <w:trHeight w:val="60"/>
          <w:tblHeader/>
        </w:trPr>
        <w:tc>
          <w:tcPr>
            <w:tcW w:w="4050" w:type="dxa"/>
            <w:shd w:val="clear" w:color="auto" w:fill="auto"/>
          </w:tcPr>
          <w:p w14:paraId="4051A361" w14:textId="0EFDA61A" w:rsidR="007D378E" w:rsidRPr="0048652C" w:rsidRDefault="00D02A97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6F591FD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5EE50E7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  <w:shd w:val="clear" w:color="auto" w:fill="auto"/>
          </w:tcPr>
          <w:p w14:paraId="02A29E64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46F" w:rsidRPr="006375B5" w14:paraId="43B97EBB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107A492E" w14:textId="4B972FD5" w:rsidR="00D7246F" w:rsidRPr="0048652C" w:rsidRDefault="00956E34" w:rsidP="00486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02A9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E5626A1" w14:textId="4E80CBA0" w:rsidR="00D7246F" w:rsidRPr="00D7246F" w:rsidRDefault="000E564C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DD0228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0A14BBD1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87605C9" w14:textId="1AD4D712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DD0228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42C8C716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B8A7361" w14:textId="5958BD51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DD0228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2" w:type="dxa"/>
          </w:tcPr>
          <w:p w14:paraId="797928A7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  <w:vAlign w:val="center"/>
          </w:tcPr>
          <w:p w14:paraId="38197565" w14:textId="586C73AA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DD0228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7D378E" w:rsidRPr="006375B5" w14:paraId="1EBBF281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3E3F9A02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  <w:shd w:val="clear" w:color="auto" w:fill="auto"/>
          </w:tcPr>
          <w:p w14:paraId="290422E8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E7CB4" w:rsidRPr="006375B5" w14:paraId="3028DE1B" w14:textId="77777777" w:rsidTr="000800C8">
        <w:tc>
          <w:tcPr>
            <w:tcW w:w="4050" w:type="dxa"/>
            <w:shd w:val="clear" w:color="auto" w:fill="auto"/>
          </w:tcPr>
          <w:p w14:paraId="5AA6E821" w14:textId="0FAAD7D6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  <w:shd w:val="clear" w:color="auto" w:fill="auto"/>
          </w:tcPr>
          <w:p w14:paraId="50241673" w14:textId="7D3A33CB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7E192A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7981C80" w14:textId="00A2B659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18A35D6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E403CB1" w14:textId="2B3A8F93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62" w:type="dxa"/>
            <w:shd w:val="clear" w:color="auto" w:fill="auto"/>
          </w:tcPr>
          <w:p w14:paraId="416525FF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606F7D5A" w14:textId="77777777" w:rsidR="003E7CB4" w:rsidRPr="006375B5" w:rsidRDefault="003E7CB4" w:rsidP="003E7CB4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3E7CB4" w:rsidRPr="006375B5" w14:paraId="5BF5060E" w14:textId="77777777" w:rsidTr="000800C8">
        <w:tc>
          <w:tcPr>
            <w:tcW w:w="4050" w:type="dxa"/>
            <w:shd w:val="clear" w:color="auto" w:fill="auto"/>
          </w:tcPr>
          <w:p w14:paraId="10748136" w14:textId="5F849D2F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62734">
              <w:rPr>
                <w:rFonts w:ascii="Angsana New" w:hAnsi="Angsana New" w:hint="cs"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  <w:shd w:val="clear" w:color="auto" w:fill="auto"/>
          </w:tcPr>
          <w:p w14:paraId="608DA56E" w14:textId="1EED84A2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51066FC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14B90A3" w14:textId="223E609C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5AF894CE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D7189A4" w14:textId="183DA04D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57BA1425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18A3B8CB" w14:textId="2B1A5A3A" w:rsidR="003E7CB4" w:rsidRPr="006375B5" w:rsidRDefault="003E7CB4" w:rsidP="003E7CB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3E7CB4" w:rsidRPr="006375B5" w14:paraId="716BDC06" w14:textId="77777777" w:rsidTr="000800C8">
        <w:tc>
          <w:tcPr>
            <w:tcW w:w="4050" w:type="dxa"/>
            <w:shd w:val="clear" w:color="auto" w:fill="auto"/>
          </w:tcPr>
          <w:p w14:paraId="2B52F8A2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29193A6A" w14:textId="1905F8BF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E2CCFF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2DF4054" w14:textId="64B10870" w:rsidR="003E7CB4" w:rsidRPr="006375B5" w:rsidRDefault="003E7CB4" w:rsidP="003E7CB4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9B3D3B9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2CE27B0" w14:textId="7BD87150" w:rsidR="003E7CB4" w:rsidRPr="006375B5" w:rsidRDefault="003E7CB4" w:rsidP="003E7CB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14</w:t>
            </w:r>
            <w:r w:rsidR="00D7217E">
              <w:rPr>
                <w:rFonts w:ascii="Angsana New" w:hAnsi="Angsana New"/>
                <w:sz w:val="30"/>
                <w:szCs w:val="30"/>
                <w:lang w:bidi="th-TH"/>
              </w:rPr>
              <w:t>7</w:t>
            </w:r>
          </w:p>
        </w:tc>
        <w:tc>
          <w:tcPr>
            <w:tcW w:w="262" w:type="dxa"/>
            <w:shd w:val="clear" w:color="auto" w:fill="auto"/>
          </w:tcPr>
          <w:p w14:paraId="69D56FB7" w14:textId="77777777" w:rsidR="003E7CB4" w:rsidRPr="006375B5" w:rsidRDefault="003E7CB4" w:rsidP="003E7C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3C2BA529" w14:textId="6AD36943" w:rsidR="003E7CB4" w:rsidRPr="006375B5" w:rsidRDefault="003E7CB4" w:rsidP="003E7CB4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142</w:t>
            </w:r>
          </w:p>
        </w:tc>
      </w:tr>
      <w:tr w:rsidR="0022348A" w:rsidRPr="006375B5" w14:paraId="2AEA0CC5" w14:textId="77777777" w:rsidTr="000800C8">
        <w:tc>
          <w:tcPr>
            <w:tcW w:w="4050" w:type="dxa"/>
            <w:shd w:val="clear" w:color="auto" w:fill="auto"/>
          </w:tcPr>
          <w:p w14:paraId="64D8AAC0" w14:textId="19FA8259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671B79DD" w14:textId="1B84540E" w:rsidR="0022348A" w:rsidRDefault="00FA2508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159</w:t>
            </w:r>
          </w:p>
        </w:tc>
        <w:tc>
          <w:tcPr>
            <w:tcW w:w="270" w:type="dxa"/>
            <w:shd w:val="clear" w:color="auto" w:fill="auto"/>
          </w:tcPr>
          <w:p w14:paraId="241F05A1" w14:textId="77777777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527AC02" w14:textId="283C3B61" w:rsidR="0022348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157</w:t>
            </w:r>
          </w:p>
        </w:tc>
        <w:tc>
          <w:tcPr>
            <w:tcW w:w="270" w:type="dxa"/>
            <w:shd w:val="clear" w:color="auto" w:fill="auto"/>
          </w:tcPr>
          <w:p w14:paraId="6DFE9D3E" w14:textId="77777777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BE34F87" w14:textId="29BEC3C5" w:rsidR="0022348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6</w:t>
            </w:r>
          </w:p>
        </w:tc>
        <w:tc>
          <w:tcPr>
            <w:tcW w:w="262" w:type="dxa"/>
            <w:shd w:val="clear" w:color="auto" w:fill="auto"/>
          </w:tcPr>
          <w:p w14:paraId="3A6EDF8F" w14:textId="77777777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4A8351E8" w14:textId="166913A4" w:rsidR="0022348A" w:rsidRDefault="0022348A" w:rsidP="0022348A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</w:tr>
      <w:tr w:rsidR="0022348A" w:rsidRPr="008552FA" w14:paraId="7EC50940" w14:textId="77777777" w:rsidTr="000800C8">
        <w:tc>
          <w:tcPr>
            <w:tcW w:w="4050" w:type="dxa"/>
            <w:shd w:val="clear" w:color="auto" w:fill="auto"/>
          </w:tcPr>
          <w:p w14:paraId="51E4D2FB" w14:textId="2661FFDE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27ECA50" w14:textId="41724087" w:rsidR="0022348A" w:rsidRPr="008552FA" w:rsidRDefault="00FA2508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 w:rsidR="008552FA" w:rsidRPr="008552FA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652444D0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B70D307" w14:textId="6F501C47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725C89DC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321A05A" w14:textId="5AB96DA9" w:rsidR="0022348A" w:rsidRPr="008552FA" w:rsidRDefault="00FA2508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8552FA" w:rsidRPr="008552FA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1C117809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6536B4DA" w14:textId="29EBF455" w:rsidR="0022348A" w:rsidRPr="008552FA" w:rsidRDefault="0022348A" w:rsidP="0022348A">
            <w:pPr>
              <w:pStyle w:val="acctfourfigures"/>
              <w:tabs>
                <w:tab w:val="clear" w:pos="765"/>
                <w:tab w:val="decimal" w:pos="78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  <w:lang w:bidi="th-TH"/>
              </w:rPr>
              <w:t>12</w:t>
            </w:r>
          </w:p>
        </w:tc>
      </w:tr>
      <w:tr w:rsidR="0022348A" w:rsidRPr="008552FA" w14:paraId="3615F4E5" w14:textId="77777777" w:rsidTr="000800C8">
        <w:tc>
          <w:tcPr>
            <w:tcW w:w="4050" w:type="dxa"/>
            <w:shd w:val="clear" w:color="auto" w:fill="auto"/>
          </w:tcPr>
          <w:p w14:paraId="6931EB2B" w14:textId="77005566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B17B314" w14:textId="389128FC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  <w:lang w:bidi="th-TH"/>
              </w:rPr>
              <w:t>15</w:t>
            </w:r>
          </w:p>
        </w:tc>
        <w:tc>
          <w:tcPr>
            <w:tcW w:w="270" w:type="dxa"/>
            <w:shd w:val="clear" w:color="auto" w:fill="auto"/>
          </w:tcPr>
          <w:p w14:paraId="173DD3AB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9EE12F3" w14:textId="312C5BAD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7D59C738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83CB277" w14:textId="71B31647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62" w:type="dxa"/>
            <w:shd w:val="clear" w:color="auto" w:fill="auto"/>
          </w:tcPr>
          <w:p w14:paraId="4B977AA3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shd w:val="clear" w:color="auto" w:fill="auto"/>
          </w:tcPr>
          <w:p w14:paraId="0D489F5A" w14:textId="59ACD280" w:rsidR="0022348A" w:rsidRPr="008552FA" w:rsidRDefault="0022348A" w:rsidP="0022348A">
            <w:pPr>
              <w:pStyle w:val="acctfourfigures"/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22348A" w:rsidRPr="008552FA" w14:paraId="77DB903E" w14:textId="77777777" w:rsidTr="00AB6A89">
        <w:trPr>
          <w:trHeight w:val="50"/>
        </w:trPr>
        <w:tc>
          <w:tcPr>
            <w:tcW w:w="4050" w:type="dxa"/>
            <w:shd w:val="clear" w:color="auto" w:fill="auto"/>
          </w:tcPr>
          <w:p w14:paraId="0360CDB0" w14:textId="34FC0EBD" w:rsidR="0022348A" w:rsidRPr="006375B5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3BF79E8" w14:textId="0FEDE453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21</w:t>
            </w:r>
            <w:r w:rsidR="008552FA" w:rsidRPr="008552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53B4901F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109E31B" w14:textId="785BE159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188</w:t>
            </w:r>
          </w:p>
        </w:tc>
        <w:tc>
          <w:tcPr>
            <w:tcW w:w="270" w:type="dxa"/>
            <w:shd w:val="clear" w:color="auto" w:fill="auto"/>
          </w:tcPr>
          <w:p w14:paraId="035A6797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44CB18" w14:textId="186C698E" w:rsidR="0022348A" w:rsidRPr="008552FA" w:rsidRDefault="0022348A" w:rsidP="0022348A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</w:t>
            </w:r>
            <w:r w:rsidR="008552FA"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8</w:t>
            </w:r>
          </w:p>
        </w:tc>
        <w:tc>
          <w:tcPr>
            <w:tcW w:w="262" w:type="dxa"/>
            <w:shd w:val="clear" w:color="auto" w:fill="auto"/>
          </w:tcPr>
          <w:p w14:paraId="70303D3E" w14:textId="77777777" w:rsidR="0022348A" w:rsidRPr="008552FA" w:rsidRDefault="0022348A" w:rsidP="002234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AA7873" w14:textId="678A640A" w:rsidR="0022348A" w:rsidRPr="008552FA" w:rsidRDefault="0022348A" w:rsidP="0022348A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161</w:t>
            </w:r>
          </w:p>
        </w:tc>
      </w:tr>
      <w:tr w:rsidR="00AB6A89" w:rsidRPr="008552FA" w14:paraId="4FA2A7B5" w14:textId="77777777" w:rsidTr="00AB6A89">
        <w:trPr>
          <w:trHeight w:val="50"/>
        </w:trPr>
        <w:tc>
          <w:tcPr>
            <w:tcW w:w="4050" w:type="dxa"/>
            <w:shd w:val="clear" w:color="auto" w:fill="auto"/>
          </w:tcPr>
          <w:p w14:paraId="7000AFF4" w14:textId="0D365CFE" w:rsidR="00AB6A89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56B16F4" w14:textId="5722582E" w:rsidR="00AB6A89" w:rsidRPr="008552FA" w:rsidRDefault="00AB6A89" w:rsidP="00AB6A8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585C7D75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F45E424" w14:textId="4FBC5B84" w:rsidR="00AB6A89" w:rsidRPr="008552FA" w:rsidRDefault="008552FA" w:rsidP="008552FA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74E35D5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E7416DA" w14:textId="5BCEBBE4" w:rsidR="00AB6A89" w:rsidRPr="008552FA" w:rsidRDefault="008552FA" w:rsidP="00AB6A8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(1)</w:t>
            </w:r>
          </w:p>
        </w:tc>
        <w:tc>
          <w:tcPr>
            <w:tcW w:w="262" w:type="dxa"/>
            <w:shd w:val="clear" w:color="auto" w:fill="auto"/>
          </w:tcPr>
          <w:p w14:paraId="069D874F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shd w:val="clear" w:color="auto" w:fill="auto"/>
          </w:tcPr>
          <w:p w14:paraId="645C9A91" w14:textId="5D6888A2" w:rsidR="00AB6A89" w:rsidRPr="008552FA" w:rsidRDefault="008552FA" w:rsidP="008552FA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B6A89" w:rsidRPr="008552FA" w14:paraId="274A861F" w14:textId="77777777" w:rsidTr="00AB6A89">
        <w:trPr>
          <w:trHeight w:val="50"/>
        </w:trPr>
        <w:tc>
          <w:tcPr>
            <w:tcW w:w="4050" w:type="dxa"/>
            <w:shd w:val="clear" w:color="auto" w:fill="auto"/>
          </w:tcPr>
          <w:p w14:paraId="0E3023DF" w14:textId="324515FB" w:rsidR="00AB6A89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DCCF31" w14:textId="43AA0231" w:rsidR="00AB6A89" w:rsidRPr="008552FA" w:rsidRDefault="008552FA" w:rsidP="00AB6A8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</w:rPr>
              <w:t>213</w:t>
            </w:r>
          </w:p>
        </w:tc>
        <w:tc>
          <w:tcPr>
            <w:tcW w:w="270" w:type="dxa"/>
            <w:shd w:val="clear" w:color="auto" w:fill="auto"/>
          </w:tcPr>
          <w:p w14:paraId="1D0578F3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FDB633" w14:textId="2988F241" w:rsidR="00AB6A89" w:rsidRPr="008552FA" w:rsidRDefault="008552FA" w:rsidP="00AB6A8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188</w:t>
            </w:r>
          </w:p>
        </w:tc>
        <w:tc>
          <w:tcPr>
            <w:tcW w:w="270" w:type="dxa"/>
            <w:shd w:val="clear" w:color="auto" w:fill="auto"/>
          </w:tcPr>
          <w:p w14:paraId="2143BE03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EDD39C1" w14:textId="7904E6CC" w:rsidR="00AB6A89" w:rsidRPr="008552FA" w:rsidRDefault="008552FA" w:rsidP="00AB6A8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552FA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167</w:t>
            </w:r>
          </w:p>
        </w:tc>
        <w:tc>
          <w:tcPr>
            <w:tcW w:w="262" w:type="dxa"/>
            <w:shd w:val="clear" w:color="auto" w:fill="auto"/>
          </w:tcPr>
          <w:p w14:paraId="47FD7196" w14:textId="77777777" w:rsidR="00AB6A89" w:rsidRPr="008552FA" w:rsidRDefault="00AB6A89" w:rsidP="00AB6A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0FB647A" w14:textId="7F1E0332" w:rsidR="00AB6A89" w:rsidRPr="008552FA" w:rsidRDefault="008552FA" w:rsidP="00AB6A89">
            <w:pPr>
              <w:pStyle w:val="acctfourfigures"/>
              <w:tabs>
                <w:tab w:val="clear" w:pos="765"/>
                <w:tab w:val="decimal" w:pos="79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161</w:t>
            </w:r>
          </w:p>
        </w:tc>
      </w:tr>
    </w:tbl>
    <w:p w14:paraId="2C3BE59E" w14:textId="7798140B" w:rsidR="004500FB" w:rsidRDefault="004500FB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998"/>
      </w:tblGrid>
      <w:tr w:rsidR="004500FB" w:rsidRPr="008552FA" w14:paraId="1306D4C2" w14:textId="77777777" w:rsidTr="00064685">
        <w:tc>
          <w:tcPr>
            <w:tcW w:w="4050" w:type="dxa"/>
            <w:shd w:val="clear" w:color="auto" w:fill="auto"/>
          </w:tcPr>
          <w:p w14:paraId="01A8D828" w14:textId="726F206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  <w:shd w:val="clear" w:color="auto" w:fill="auto"/>
          </w:tcPr>
          <w:p w14:paraId="2C2DD2A2" w14:textId="2C0A38FF" w:rsidR="004500FB" w:rsidRPr="008552FA" w:rsidRDefault="004500FB" w:rsidP="00096DED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74F660DF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gridSpan w:val="3"/>
            <w:shd w:val="clear" w:color="auto" w:fill="auto"/>
          </w:tcPr>
          <w:p w14:paraId="2E306E5E" w14:textId="4E751819" w:rsidR="004500FB" w:rsidRPr="004500FB" w:rsidRDefault="004500FB" w:rsidP="00096DED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4500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500FB" w:rsidRPr="008552FA" w14:paraId="053E1D42" w14:textId="77777777" w:rsidTr="008D17B4">
        <w:tc>
          <w:tcPr>
            <w:tcW w:w="4050" w:type="dxa"/>
            <w:shd w:val="clear" w:color="auto" w:fill="auto"/>
          </w:tcPr>
          <w:p w14:paraId="33DC186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DA19013" w14:textId="60183ECF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5A20DC27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39AAA74C" w14:textId="1D2E869C" w:rsidR="004500FB" w:rsidRPr="008552FA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62E0F45C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6B0B60E2" w14:textId="1CEEC85E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2" w:type="dxa"/>
            <w:shd w:val="clear" w:color="auto" w:fill="auto"/>
          </w:tcPr>
          <w:p w14:paraId="2E90BAC9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  <w:vAlign w:val="center"/>
          </w:tcPr>
          <w:p w14:paraId="015A6E17" w14:textId="0F8992BF" w:rsidR="004500FB" w:rsidRPr="008552FA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4500FB" w:rsidRPr="008552FA" w14:paraId="385550AD" w14:textId="77777777" w:rsidTr="00DD7476">
        <w:tc>
          <w:tcPr>
            <w:tcW w:w="4050" w:type="dxa"/>
            <w:shd w:val="clear" w:color="auto" w:fill="auto"/>
          </w:tcPr>
          <w:p w14:paraId="4264E96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  <w:shd w:val="clear" w:color="auto" w:fill="auto"/>
          </w:tcPr>
          <w:p w14:paraId="023EA53A" w14:textId="292B1F85" w:rsidR="004500FB" w:rsidRPr="008552FA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500FB" w:rsidRPr="008552FA" w14:paraId="6C1D282A" w14:textId="77777777" w:rsidTr="004500FB">
        <w:tc>
          <w:tcPr>
            <w:tcW w:w="4050" w:type="dxa"/>
            <w:shd w:val="clear" w:color="auto" w:fill="auto"/>
          </w:tcPr>
          <w:p w14:paraId="4527C27A" w14:textId="77777777" w:rsidR="004500FB" w:rsidRP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4500FB">
              <w:rPr>
                <w:rFonts w:ascii="Angsana New" w:hAnsi="Angsana New" w:hint="cs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  <w:p w14:paraId="126622C8" w14:textId="57237B1F" w:rsidR="004500FB" w:rsidRP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4500FB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4500FB">
              <w:rPr>
                <w:rFonts w:ascii="Angsana New" w:hAnsi="Angsana New" w:hint="cs"/>
                <w:sz w:val="30"/>
                <w:szCs w:val="30"/>
                <w:cs/>
              </w:rPr>
              <w:t>จาก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</w:t>
            </w:r>
            <w:r w:rsidRPr="004500FB">
              <w:rPr>
                <w:rFonts w:ascii="Angsana New" w:hAnsi="Angsana New" w:hint="cs"/>
                <w:sz w:val="30"/>
                <w:szCs w:val="30"/>
                <w:cs/>
              </w:rPr>
              <w:t>สำหรับปีสิ้นสุด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500FB">
              <w:rPr>
                <w:rFonts w:ascii="Angsana New" w:hAnsi="Angsana New" w:hint="cs"/>
                <w:sz w:val="30"/>
                <w:szCs w:val="30"/>
                <w:cs/>
              </w:rPr>
              <w:t>วันที่</w:t>
            </w:r>
            <w:r w:rsidRPr="004500FB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4500FB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4500FB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9963F49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21A309C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3510FB8" w14:textId="5E08BE7F" w:rsidR="004500FB" w:rsidRPr="0066007E" w:rsidRDefault="004500FB" w:rsidP="00B9767E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6007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7D50779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230BC9C" w14:textId="77777777" w:rsidR="004500FB" w:rsidRPr="0066007E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  <w:p w14:paraId="41620567" w14:textId="77777777" w:rsidR="004500FB" w:rsidRPr="0066007E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  <w:p w14:paraId="128C69BA" w14:textId="687618FB" w:rsidR="004500FB" w:rsidRPr="0066007E" w:rsidRDefault="004500FB" w:rsidP="000522AF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66007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FC0C3F6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A82DC8E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5E1FF50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12A8179" w14:textId="1A0C4AB3" w:rsidR="004500FB" w:rsidRPr="0066007E" w:rsidRDefault="004500FB" w:rsidP="00B9767E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6007E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62" w:type="dxa"/>
            <w:shd w:val="clear" w:color="auto" w:fill="auto"/>
          </w:tcPr>
          <w:p w14:paraId="26B5AEEA" w14:textId="77777777" w:rsidR="004500FB" w:rsidRPr="0066007E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  <w:shd w:val="clear" w:color="auto" w:fill="auto"/>
          </w:tcPr>
          <w:p w14:paraId="14B03721" w14:textId="77777777" w:rsidR="004500FB" w:rsidRPr="0066007E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  <w:p w14:paraId="721DC2D1" w14:textId="77777777" w:rsidR="004500FB" w:rsidRPr="0066007E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</w:p>
          <w:p w14:paraId="23040414" w14:textId="7AC7CCCD" w:rsidR="004500FB" w:rsidRPr="0066007E" w:rsidRDefault="004500FB" w:rsidP="000522AF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66007E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-</w:t>
            </w:r>
          </w:p>
        </w:tc>
      </w:tr>
    </w:tbl>
    <w:p w14:paraId="56759313" w14:textId="1080E8E1" w:rsidR="004500FB" w:rsidRDefault="004500FB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8"/>
        <w:gridCol w:w="990"/>
      </w:tblGrid>
      <w:tr w:rsidR="004500FB" w:rsidRPr="008552FA" w14:paraId="63825379" w14:textId="77777777" w:rsidTr="004500FB">
        <w:trPr>
          <w:tblHeader/>
        </w:trPr>
        <w:tc>
          <w:tcPr>
            <w:tcW w:w="4050" w:type="dxa"/>
            <w:shd w:val="clear" w:color="auto" w:fill="auto"/>
          </w:tcPr>
          <w:p w14:paraId="1FE6C0DE" w14:textId="00EFBC6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03D9A2F1" w14:textId="5B99FDE9" w:rsidR="004500FB" w:rsidRPr="008552FA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4F4CB9DD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gridSpan w:val="4"/>
            <w:shd w:val="clear" w:color="auto" w:fill="auto"/>
          </w:tcPr>
          <w:p w14:paraId="201512E3" w14:textId="4F24DBF7" w:rsidR="004500FB" w:rsidRPr="004500FB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4500FB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4500FB" w:rsidRPr="008552FA" w14:paraId="440ACDC9" w14:textId="77777777" w:rsidTr="004500FB">
        <w:trPr>
          <w:tblHeader/>
        </w:trPr>
        <w:tc>
          <w:tcPr>
            <w:tcW w:w="4050" w:type="dxa"/>
            <w:shd w:val="clear" w:color="auto" w:fill="auto"/>
          </w:tcPr>
          <w:p w14:paraId="7E481D9E" w14:textId="15048F8E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FA52525" w14:textId="6B03FFEE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6D8EC1E6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8B17D02" w14:textId="137E3EA5" w:rsidR="004500FB" w:rsidRPr="008552FA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6C15714B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0DA83399" w14:textId="6D35EE78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2" w:type="dxa"/>
            <w:shd w:val="clear" w:color="auto" w:fill="auto"/>
          </w:tcPr>
          <w:p w14:paraId="08D0370C" w14:textId="77777777" w:rsidR="004500FB" w:rsidRPr="008552F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14:paraId="36DC7F42" w14:textId="490A6A14" w:rsidR="004500FB" w:rsidRPr="008552FA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4500FB" w:rsidRPr="008552FA" w14:paraId="31DC4A60" w14:textId="77777777" w:rsidTr="004500FB">
        <w:trPr>
          <w:tblHeader/>
        </w:trPr>
        <w:tc>
          <w:tcPr>
            <w:tcW w:w="4050" w:type="dxa"/>
            <w:shd w:val="clear" w:color="auto" w:fill="auto"/>
          </w:tcPr>
          <w:p w14:paraId="46CE70E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8"/>
            <w:shd w:val="clear" w:color="auto" w:fill="auto"/>
          </w:tcPr>
          <w:p w14:paraId="6D71627D" w14:textId="066CDDCA" w:rsidR="004500FB" w:rsidRPr="008552FA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500FB" w:rsidRPr="006375B5" w14:paraId="3DD80112" w14:textId="77777777" w:rsidTr="00227E03">
        <w:tc>
          <w:tcPr>
            <w:tcW w:w="4050" w:type="dxa"/>
            <w:shd w:val="clear" w:color="auto" w:fill="auto"/>
          </w:tcPr>
          <w:p w14:paraId="497487EF" w14:textId="175DCC43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ตามสัญญาเช่าดำเนินงาน</w:t>
            </w:r>
          </w:p>
        </w:tc>
        <w:tc>
          <w:tcPr>
            <w:tcW w:w="1080" w:type="dxa"/>
            <w:shd w:val="clear" w:color="auto" w:fill="auto"/>
          </w:tcPr>
          <w:p w14:paraId="168FC19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0217D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5A75F6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C6C682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E4C83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4E2696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5CF1A872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4500FB" w:rsidRPr="006375B5" w14:paraId="34DCD15C" w14:textId="77777777" w:rsidTr="00227E03">
        <w:tc>
          <w:tcPr>
            <w:tcW w:w="4050" w:type="dxa"/>
            <w:shd w:val="clear" w:color="auto" w:fill="auto"/>
          </w:tcPr>
          <w:p w14:paraId="522C42FF" w14:textId="62ABEE46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ที่ยังไม่เรียกชำระ</w:t>
            </w:r>
          </w:p>
        </w:tc>
        <w:tc>
          <w:tcPr>
            <w:tcW w:w="1080" w:type="dxa"/>
            <w:shd w:val="clear" w:color="auto" w:fill="auto"/>
          </w:tcPr>
          <w:p w14:paraId="0713129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1BC2E0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B3E84DB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87B95E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831E52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0D30F22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9C63B47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4500FB" w:rsidRPr="006375B5" w14:paraId="4E17C40D" w14:textId="77777777" w:rsidTr="00227E03">
        <w:tc>
          <w:tcPr>
            <w:tcW w:w="4050" w:type="dxa"/>
            <w:shd w:val="clear" w:color="auto" w:fill="auto"/>
          </w:tcPr>
          <w:p w14:paraId="65C623A0" w14:textId="68836A34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D518D82" w14:textId="545E246C" w:rsidR="004500FB" w:rsidRPr="00227E03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32</w:t>
            </w:r>
          </w:p>
        </w:tc>
        <w:tc>
          <w:tcPr>
            <w:tcW w:w="270" w:type="dxa"/>
            <w:shd w:val="clear" w:color="auto" w:fill="auto"/>
          </w:tcPr>
          <w:p w14:paraId="3CAEB301" w14:textId="77777777" w:rsidR="004500FB" w:rsidRPr="00227E03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5161418" w14:textId="43588C8E" w:rsidR="004500FB" w:rsidRPr="00227E03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0B0D9152" w14:textId="77777777" w:rsidR="004500FB" w:rsidRPr="00227E03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228CBDE6" w14:textId="5582E2F9" w:rsidR="004500FB" w:rsidRPr="00227E03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13</w:t>
            </w:r>
          </w:p>
        </w:tc>
        <w:tc>
          <w:tcPr>
            <w:tcW w:w="262" w:type="dxa"/>
            <w:shd w:val="clear" w:color="auto" w:fill="auto"/>
          </w:tcPr>
          <w:p w14:paraId="0C5DE27F" w14:textId="77777777" w:rsidR="004500FB" w:rsidRPr="00227E03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double" w:sz="4" w:space="0" w:color="auto"/>
            </w:tcBorders>
            <w:shd w:val="clear" w:color="auto" w:fill="auto"/>
          </w:tcPr>
          <w:p w14:paraId="08C6CF9F" w14:textId="7F461A1A" w:rsidR="004500FB" w:rsidRPr="00227E03" w:rsidRDefault="004500FB" w:rsidP="004500FB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10</w:t>
            </w:r>
          </w:p>
        </w:tc>
      </w:tr>
      <w:tr w:rsidR="004500FB" w:rsidRPr="006375B5" w14:paraId="3EFEDA3C" w14:textId="77777777" w:rsidTr="00227E03">
        <w:tc>
          <w:tcPr>
            <w:tcW w:w="4050" w:type="dxa"/>
            <w:shd w:val="clear" w:color="auto" w:fill="auto"/>
          </w:tcPr>
          <w:p w14:paraId="7E3A536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E9ED17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DD59DE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717E6E3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B0153E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4CFBA82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D6F53C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double" w:sz="4" w:space="0" w:color="auto"/>
            </w:tcBorders>
            <w:shd w:val="clear" w:color="auto" w:fill="auto"/>
          </w:tcPr>
          <w:p w14:paraId="62ED2705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4500FB" w:rsidRPr="006375B5" w14:paraId="70F4B7FE" w14:textId="77777777" w:rsidTr="000800C8">
        <w:tc>
          <w:tcPr>
            <w:tcW w:w="4050" w:type="dxa"/>
            <w:shd w:val="clear" w:color="auto" w:fill="auto"/>
          </w:tcPr>
          <w:p w14:paraId="5F396FC9" w14:textId="5CBD61DE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080" w:type="dxa"/>
            <w:shd w:val="clear" w:color="auto" w:fill="auto"/>
          </w:tcPr>
          <w:p w14:paraId="398257F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876B3A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CD68AE5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D9B57B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B820B1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06F0168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439CC9C1" w14:textId="77777777" w:rsidR="004500FB" w:rsidRPr="006375B5" w:rsidRDefault="004500FB" w:rsidP="004500FB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4500FB" w:rsidRPr="006375B5" w14:paraId="679C2E20" w14:textId="77777777" w:rsidTr="000800C8">
        <w:tc>
          <w:tcPr>
            <w:tcW w:w="4050" w:type="dxa"/>
            <w:shd w:val="clear" w:color="auto" w:fill="auto"/>
          </w:tcPr>
          <w:p w14:paraId="0545500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4F1ABEC1" w14:textId="1137AC9B" w:rsidR="004500FB" w:rsidRPr="006375B5" w:rsidRDefault="004500FB" w:rsidP="004500FB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14D92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ADB0A8D" w14:textId="67D1446C" w:rsidR="004500FB" w:rsidRPr="006375B5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30A03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47EFB0D" w14:textId="60953ADF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66</w:t>
            </w:r>
          </w:p>
        </w:tc>
        <w:tc>
          <w:tcPr>
            <w:tcW w:w="262" w:type="dxa"/>
            <w:shd w:val="clear" w:color="auto" w:fill="auto"/>
          </w:tcPr>
          <w:p w14:paraId="46720DD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089F582" w14:textId="5CD05A5C" w:rsidR="004500FB" w:rsidRPr="00D876A0" w:rsidRDefault="004500FB" w:rsidP="004500FB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4500FB" w:rsidRPr="006375B5" w14:paraId="2E11503F" w14:textId="77777777" w:rsidTr="000800C8">
        <w:tc>
          <w:tcPr>
            <w:tcW w:w="4050" w:type="dxa"/>
            <w:shd w:val="clear" w:color="auto" w:fill="auto"/>
          </w:tcPr>
          <w:p w14:paraId="2D1975B4" w14:textId="11B5EC38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44C5573A" w14:textId="0B33DD57" w:rsidR="004500FB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61B027E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DF8C9D3" w14:textId="5FBF0089" w:rsidR="004500FB" w:rsidRDefault="004500FB" w:rsidP="004500FB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C6380D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05376A0" w14:textId="3D846EDF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7CFAB7E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396D3830" w14:textId="1C9E3875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7868B994" w14:textId="77777777" w:rsidTr="000800C8">
        <w:tc>
          <w:tcPr>
            <w:tcW w:w="4050" w:type="dxa"/>
            <w:shd w:val="clear" w:color="auto" w:fill="auto"/>
          </w:tcPr>
          <w:p w14:paraId="6DA280C7" w14:textId="16AC325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E333580" w14:textId="357A176F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5D9835D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5701E7" w14:textId="3D4F77E9" w:rsidR="004500FB" w:rsidRPr="006375B5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2BF0D19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62D94" w14:textId="580068E8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122F73C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4179CAE0" w14:textId="408E768C" w:rsidR="004500FB" w:rsidRPr="006375B5" w:rsidRDefault="004500FB" w:rsidP="004500FB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4500FB" w:rsidRPr="006375B5" w14:paraId="602795EA" w14:textId="77777777" w:rsidTr="000800C8">
        <w:tc>
          <w:tcPr>
            <w:tcW w:w="4050" w:type="dxa"/>
            <w:shd w:val="clear" w:color="auto" w:fill="auto"/>
          </w:tcPr>
          <w:p w14:paraId="458593C9" w14:textId="47FD2BD8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0836840" w14:textId="4361B9D7" w:rsidR="004500FB" w:rsidRPr="006375B5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3C433E1C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AB2905C" w14:textId="2A04DE65" w:rsidR="004500FB" w:rsidRPr="006375B5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2F59119C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7054EA3" w14:textId="22C57BB4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  <w:tc>
          <w:tcPr>
            <w:tcW w:w="262" w:type="dxa"/>
            <w:shd w:val="clear" w:color="auto" w:fill="auto"/>
          </w:tcPr>
          <w:p w14:paraId="71A6893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EA3608" w14:textId="60AEE80C" w:rsidR="004500FB" w:rsidRPr="006375B5" w:rsidRDefault="004500FB" w:rsidP="004500FB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</w:tr>
      <w:tr w:rsidR="004500FB" w:rsidRPr="006375B5" w14:paraId="79E0922B" w14:textId="77777777" w:rsidTr="000800C8">
        <w:tc>
          <w:tcPr>
            <w:tcW w:w="4050" w:type="dxa"/>
            <w:shd w:val="clear" w:color="auto" w:fill="auto"/>
          </w:tcPr>
          <w:p w14:paraId="69AF1702" w14:textId="1420CC5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12A23B" w14:textId="3D463C07" w:rsidR="004500FB" w:rsidRPr="006375B5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61</w:t>
            </w:r>
          </w:p>
        </w:tc>
        <w:tc>
          <w:tcPr>
            <w:tcW w:w="270" w:type="dxa"/>
            <w:shd w:val="clear" w:color="auto" w:fill="auto"/>
          </w:tcPr>
          <w:p w14:paraId="4EE6B0F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1FAD34" w14:textId="5260B91B" w:rsidR="004500FB" w:rsidRPr="006375B5" w:rsidRDefault="004500FB" w:rsidP="004500FB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</w:tcPr>
          <w:p w14:paraId="7144639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7AD0DBE" w14:textId="3A8EBEBA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71</w:t>
            </w:r>
          </w:p>
        </w:tc>
        <w:tc>
          <w:tcPr>
            <w:tcW w:w="262" w:type="dxa"/>
            <w:shd w:val="clear" w:color="auto" w:fill="auto"/>
          </w:tcPr>
          <w:p w14:paraId="74F50ED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47E9C8" w14:textId="3EE6295B" w:rsidR="004500FB" w:rsidRPr="006375B5" w:rsidRDefault="004500FB" w:rsidP="004500FB">
            <w:pPr>
              <w:pStyle w:val="acctfourfigures"/>
              <w:tabs>
                <w:tab w:val="clear" w:pos="765"/>
                <w:tab w:val="decimal" w:pos="70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13</w:t>
            </w:r>
          </w:p>
        </w:tc>
      </w:tr>
      <w:tr w:rsidR="004500FB" w:rsidRPr="006375B5" w14:paraId="11C1A626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6673D384" w14:textId="33A82A04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04866113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246BB84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9497D5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591C144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3AFFCFC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gridSpan w:val="2"/>
          </w:tcPr>
          <w:p w14:paraId="51891AA0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3CF461E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4500FB" w:rsidRPr="006375B5" w14:paraId="6D2F0987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349173E2" w14:textId="5560B01F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ลูกหนี้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สัญญาเช่า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เงินทุน</w:t>
            </w:r>
          </w:p>
        </w:tc>
        <w:tc>
          <w:tcPr>
            <w:tcW w:w="1080" w:type="dxa"/>
          </w:tcPr>
          <w:p w14:paraId="4B177CE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F2018B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D60FA0C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C6588D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3F319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795D478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A8D638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500FB" w:rsidRPr="006375B5" w14:paraId="6881E4F9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2F87538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59C8BC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AA54E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885AC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0EEF2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F9EF8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A67F78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18EA5F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500FB" w:rsidRPr="006375B5" w14:paraId="305160E9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A3A020B" w14:textId="5BF57AB7" w:rsidR="004500FB" w:rsidRPr="006375B5" w:rsidRDefault="004500FB" w:rsidP="004500FB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080" w:type="dxa"/>
          </w:tcPr>
          <w:p w14:paraId="7E6D34D0" w14:textId="6D51B8AF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</w:t>
            </w:r>
          </w:p>
        </w:tc>
        <w:tc>
          <w:tcPr>
            <w:tcW w:w="270" w:type="dxa"/>
          </w:tcPr>
          <w:p w14:paraId="3E90011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863D4C" w14:textId="051D93F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270" w:type="dxa"/>
          </w:tcPr>
          <w:p w14:paraId="79EA6F1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B3AC94" w14:textId="4A79BD8C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54F075A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DEFB09" w14:textId="30B7F804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629314B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CFF9FEA" w14:textId="7006349D" w:rsidR="004500FB" w:rsidRPr="006375B5" w:rsidRDefault="004500FB" w:rsidP="004500FB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A6A29C" w14:textId="63AB5B75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563</w:t>
            </w:r>
          </w:p>
        </w:tc>
        <w:tc>
          <w:tcPr>
            <w:tcW w:w="270" w:type="dxa"/>
          </w:tcPr>
          <w:p w14:paraId="54B902E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8B135A7" w14:textId="05FF41FA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597</w:t>
            </w:r>
          </w:p>
        </w:tc>
        <w:tc>
          <w:tcPr>
            <w:tcW w:w="270" w:type="dxa"/>
          </w:tcPr>
          <w:p w14:paraId="21642A6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ABC5A83" w14:textId="3B69780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6E90EE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5EEBB44" w14:textId="0890CE2E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67CB292C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F8F8C5F" w14:textId="1F41834B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1090011" w14:textId="2AA36010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596</w:t>
            </w:r>
          </w:p>
        </w:tc>
        <w:tc>
          <w:tcPr>
            <w:tcW w:w="270" w:type="dxa"/>
          </w:tcPr>
          <w:p w14:paraId="515440B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842F988" w14:textId="17674F9A" w:rsidR="004500FB" w:rsidRPr="00D876A0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646</w:t>
            </w:r>
          </w:p>
        </w:tc>
        <w:tc>
          <w:tcPr>
            <w:tcW w:w="270" w:type="dxa"/>
          </w:tcPr>
          <w:p w14:paraId="2C6BA7E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91620EA" w14:textId="582D978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20F9877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FCF1E53" w14:textId="2EB4EBA9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4500FB" w:rsidRPr="006375B5" w14:paraId="4324EF8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243BF5C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7C10EA89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300279DE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6A09FA02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1BC9200E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0DDF8032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245C01A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58E7794A" w14:textId="77777777" w:rsidR="004500FB" w:rsidRPr="00F15931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4500FB" w:rsidRPr="006375B5" w14:paraId="535EAD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9071C44" w14:textId="74B2CFB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080" w:type="dxa"/>
            <w:shd w:val="clear" w:color="auto" w:fill="auto"/>
          </w:tcPr>
          <w:p w14:paraId="70D423C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56EA48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9965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F991A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5470E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37D311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4D0A53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00FB" w:rsidRPr="006375B5" w14:paraId="15D1B2B0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4D7C4EF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34EE21B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91187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F65628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F81BD3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F43ED1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BEAB77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68C0CB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00FB" w:rsidRPr="006375B5" w14:paraId="585CAAD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8C0BF5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057A19D2" w14:textId="44A2912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3D484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09E3F2" w14:textId="7641C6BA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7A77D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53F3B5" w14:textId="4D7B9D49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9,497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B92B9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CAFD19" w14:textId="4E60D89F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10,070</w:t>
            </w:r>
          </w:p>
        </w:tc>
      </w:tr>
      <w:tr w:rsidR="004500FB" w:rsidRPr="006375B5" w14:paraId="7646E53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61285DE" w14:textId="2770A890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FA68358" w14:textId="2BA69740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2099DC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F7FC0B" w14:textId="2D23B45A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458D16E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B54F59" w14:textId="1A4DDF2A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6B1ED9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F46EAF" w14:textId="5FF265B6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098C733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8D497A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2ECA80E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C0610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57497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3A97694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736CF4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CBAA38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F1FFF2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00FB" w:rsidRPr="006375B5" w14:paraId="5545E2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C2C6B6D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F22371F" w14:textId="47F201D3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EA98A4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92AED42" w14:textId="70FEFE0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DCD58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8F903CC" w14:textId="24166EFE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10,105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4137BE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85421C" w14:textId="294A202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8,590</w:t>
            </w:r>
          </w:p>
        </w:tc>
      </w:tr>
      <w:tr w:rsidR="004500FB" w:rsidRPr="006375B5" w14:paraId="09EB40B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5202F4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6EC2E765" w14:textId="1C40EB3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463412D7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C39367" w14:textId="5E3A6925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7FAB35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E8058" w14:textId="7A434FC5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24EA03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D651533" w14:textId="383CF4C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60BDA0B4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2EB1A2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6056101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0B54E9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944B0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0EF50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2DBE5B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907755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E2D73B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500FB" w:rsidRPr="006375B5" w14:paraId="0F7B403A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5CAF63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3654EAEF" w14:textId="3876FDC3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C5A0D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B79BDE" w14:textId="1D81F0AB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8E3459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1F2EAE2" w14:textId="79028986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66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1F29BF56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9E1AEA" w14:textId="6566F01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44</w:t>
            </w:r>
          </w:p>
        </w:tc>
      </w:tr>
      <w:tr w:rsidR="004500FB" w:rsidRPr="006375B5" w14:paraId="39F4EDDF" w14:textId="77777777" w:rsidTr="00521153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402E20" w14:textId="15F804A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D363C67" w14:textId="225BD28B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24B8248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75D4C71" w14:textId="744C1803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614A744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05A95FE" w14:textId="7162C69F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E38E37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77B8D9F" w14:textId="08F9B3F3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5AFDBA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3E3DAC6" w14:textId="2CE64AC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74CA9C2" w14:textId="64D0C08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99</w:t>
            </w:r>
          </w:p>
        </w:tc>
        <w:tc>
          <w:tcPr>
            <w:tcW w:w="270" w:type="dxa"/>
            <w:shd w:val="clear" w:color="auto" w:fill="auto"/>
          </w:tcPr>
          <w:p w14:paraId="43194A6C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C48EDFF" w14:textId="4FA11AB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95</w:t>
            </w:r>
          </w:p>
        </w:tc>
        <w:tc>
          <w:tcPr>
            <w:tcW w:w="270" w:type="dxa"/>
            <w:shd w:val="clear" w:color="auto" w:fill="auto"/>
          </w:tcPr>
          <w:p w14:paraId="54DF248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0F894788" w14:textId="011D8C1F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89E2E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64D1AD99" w14:textId="3B04D4F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</w:tr>
      <w:tr w:rsidR="004500FB" w:rsidRPr="006375B5" w14:paraId="0B95DD8F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059AAF7" w14:textId="483F6C6C" w:rsidR="004500FB" w:rsidRPr="00480E74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1B00A57E" w14:textId="0B46FECD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(17)</w:t>
            </w:r>
          </w:p>
        </w:tc>
        <w:tc>
          <w:tcPr>
            <w:tcW w:w="270" w:type="dxa"/>
            <w:shd w:val="clear" w:color="auto" w:fill="auto"/>
          </w:tcPr>
          <w:p w14:paraId="02D98B80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EC94DDE" w14:textId="733DAFCC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6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(13)</w:t>
            </w:r>
          </w:p>
        </w:tc>
        <w:tc>
          <w:tcPr>
            <w:tcW w:w="270" w:type="dxa"/>
            <w:shd w:val="clear" w:color="auto" w:fill="auto"/>
          </w:tcPr>
          <w:p w14:paraId="3BBD297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2ECE00C" w14:textId="6595223A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45C051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93B8624" w14:textId="59D17875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500FB" w:rsidRPr="006375B5" w14:paraId="5554CDF6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F617F8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6744CD" w14:textId="30A9B9A2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56C73A9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20D0E9" w14:textId="04D0672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69FB4ABE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86F3B87" w14:textId="53641A2F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E4BA873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8A07AB" w14:textId="2B0F5005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</w:tr>
      <w:tr w:rsidR="004500FB" w:rsidRPr="006375B5" w14:paraId="314C02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6B055B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bookmarkStart w:id="5" w:name="_Hlk110521800"/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B92D00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3005B01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5FAFEE75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7B5BE813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0FE31E7C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7153F02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251EFFE7" w14:textId="77777777" w:rsidR="004500FB" w:rsidRPr="00D5431A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bookmarkEnd w:id="5"/>
      <w:tr w:rsidR="004500FB" w:rsidRPr="006375B5" w14:paraId="0123105E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A60ADB3" w14:textId="7EADE7E8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19F48F16" w14:textId="184DBEB3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621F76A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01D6EBA" w14:textId="4702CA12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42DD1E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CD96566" w14:textId="6E250B81" w:rsidR="004500FB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9,563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1B13F0E5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0D37D0" w14:textId="26289445" w:rsidR="004500FB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10,114</w:t>
            </w:r>
          </w:p>
        </w:tc>
      </w:tr>
      <w:tr w:rsidR="004500FB" w:rsidRPr="006375B5" w14:paraId="51E6F42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C4DF81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633D976" w14:textId="159E40C9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E2A3971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4EA7905" w14:textId="74E9FE7C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52318DE8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21DD5FF" w14:textId="23BFFF20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10,105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DA773DF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C1522DA" w14:textId="37A61EF1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8,590</w:t>
            </w:r>
          </w:p>
        </w:tc>
      </w:tr>
      <w:tr w:rsidR="004500FB" w:rsidRPr="006375B5" w14:paraId="39320836" w14:textId="77777777" w:rsidTr="000800C8">
        <w:tblPrEx>
          <w:tblLook w:val="0000" w:firstRow="0" w:lastRow="0" w:firstColumn="0" w:lastColumn="0" w:noHBand="0" w:noVBand="0"/>
        </w:tblPrEx>
        <w:trPr>
          <w:trHeight w:val="60"/>
        </w:trPr>
        <w:tc>
          <w:tcPr>
            <w:tcW w:w="4050" w:type="dxa"/>
          </w:tcPr>
          <w:p w14:paraId="2431C98C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0DD4FB" w14:textId="631566E9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1EB061D9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A6924D" w14:textId="309BFE13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64479752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850EAA" w14:textId="5CC54DFD" w:rsidR="004500FB" w:rsidRPr="006375B5" w:rsidRDefault="004500FB" w:rsidP="004500FB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19,668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0905C7B" w14:textId="77777777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38DAE2" w14:textId="7679AA23" w:rsidR="004500FB" w:rsidRPr="006375B5" w:rsidRDefault="004500FB" w:rsidP="004500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18,704</w:t>
            </w:r>
          </w:p>
        </w:tc>
      </w:tr>
    </w:tbl>
    <w:p w14:paraId="6F34EA58" w14:textId="77777777" w:rsidR="00F27D97" w:rsidRPr="000E079A" w:rsidRDefault="00F27D97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F3B1A" w:rsidRPr="006375B5" w14:paraId="2B793567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3C56FA07" w14:textId="61F909CC" w:rsidR="009F3B1A" w:rsidRPr="006375B5" w:rsidRDefault="009F3B1A" w:rsidP="001F0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  <w:shd w:val="clear" w:color="auto" w:fill="auto"/>
          </w:tcPr>
          <w:p w14:paraId="6FC2A6B2" w14:textId="3C88C946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1981F7CC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2A0C0DC6" w14:textId="335246D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3B1A" w:rsidRPr="006375B5" w14:paraId="067DFB51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64028D67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0F79237" w14:textId="4E05486A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8B6962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44B1341A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D28A767" w14:textId="1727CE5F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8B6962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1" w:type="dxa"/>
          </w:tcPr>
          <w:p w14:paraId="7BAB1213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6CE1662D" w14:textId="3830BC8C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8B6962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1E19AF2E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5A6241AA" w14:textId="57165A6D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8B6962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9F3B1A" w:rsidRPr="006375B5" w14:paraId="48E06081" w14:textId="77777777" w:rsidTr="00DF0054">
        <w:trPr>
          <w:tblHeader/>
        </w:trPr>
        <w:tc>
          <w:tcPr>
            <w:tcW w:w="4139" w:type="dxa"/>
            <w:shd w:val="clear" w:color="auto" w:fill="auto"/>
          </w:tcPr>
          <w:p w14:paraId="49F0B072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  <w:vAlign w:val="center"/>
          </w:tcPr>
          <w:p w14:paraId="3EBF3851" w14:textId="6AE3580B" w:rsidR="009F3B1A" w:rsidRPr="000E564C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72563" w:rsidRPr="006375B5" w14:paraId="376E9323" w14:textId="77777777" w:rsidTr="007A3BA8">
        <w:tblPrEx>
          <w:tblLook w:val="0000" w:firstRow="0" w:lastRow="0" w:firstColumn="0" w:lastColumn="0" w:noHBand="0" w:noVBand="0"/>
        </w:tblPrEx>
        <w:trPr>
          <w:trHeight w:val="1127"/>
        </w:trPr>
        <w:tc>
          <w:tcPr>
            <w:tcW w:w="4139" w:type="dxa"/>
          </w:tcPr>
          <w:p w14:paraId="3B27727E" w14:textId="77777777" w:rsidR="00535094" w:rsidRPr="00535094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  <w:p w14:paraId="7360205D" w14:textId="77777777" w:rsidR="00535094" w:rsidRPr="00535094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จากเงินให้กู้ยืมและดอกเบี้ยค้างรับ</w:t>
            </w:r>
          </w:p>
          <w:p w14:paraId="1EFCD858" w14:textId="7E4FC5D3" w:rsidR="00C72563" w:rsidRPr="006375B5" w:rsidRDefault="00535094" w:rsidP="005350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สำหรับปีสิ้นสุดวันที่</w:t>
            </w: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FA2508" w:rsidRPr="00FA2508">
              <w:rPr>
                <w:rFonts w:ascii="Angsana New" w:hAnsi="Angsana New"/>
                <w:sz w:val="30"/>
                <w:szCs w:val="30"/>
              </w:rPr>
              <w:t>30</w:t>
            </w:r>
            <w:r w:rsidRPr="00535094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35094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54E704A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EC4644D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650476B7" w14:textId="0ACCBCC7" w:rsidR="00C72563" w:rsidRPr="00715439" w:rsidRDefault="00C445A2" w:rsidP="00CA23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774B470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F48CED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2F13239" w14:textId="77777777" w:rsidR="00535094" w:rsidRDefault="00535094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DF01396" w14:textId="6F116435" w:rsidR="00C72563" w:rsidRPr="00715439" w:rsidRDefault="005517D6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1" w:type="dxa"/>
            <w:shd w:val="clear" w:color="auto" w:fill="auto"/>
          </w:tcPr>
          <w:p w14:paraId="1E2C1EB6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5A210F89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9D45DC6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DA2EEF5" w14:textId="454DD3BE" w:rsidR="00C72563" w:rsidRPr="00715439" w:rsidRDefault="00C445A2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EB5E16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6A53C92C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34FC165" w14:textId="77777777" w:rsidR="00535094" w:rsidRDefault="0053509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2941ECD" w14:textId="2B597E51" w:rsidR="00C72563" w:rsidRPr="00715439" w:rsidRDefault="00C72563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B1D4D3C" w14:textId="599C6C34" w:rsidR="00D5431A" w:rsidRDefault="00D543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56E34" w:rsidRPr="006375B5" w14:paraId="1914CEB4" w14:textId="77777777" w:rsidTr="00956E34">
        <w:trPr>
          <w:trHeight w:val="442"/>
          <w:tblHeader/>
        </w:trPr>
        <w:tc>
          <w:tcPr>
            <w:tcW w:w="4139" w:type="dxa"/>
          </w:tcPr>
          <w:p w14:paraId="12494394" w14:textId="0286939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58E4CF1" w14:textId="1DF9F79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0F2A7D9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0D511B3" w14:textId="27CA1C4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6E34" w:rsidRPr="006375B5" w14:paraId="2C908479" w14:textId="77777777" w:rsidTr="00956E34">
        <w:trPr>
          <w:trHeight w:val="442"/>
          <w:tblHeader/>
        </w:trPr>
        <w:tc>
          <w:tcPr>
            <w:tcW w:w="4139" w:type="dxa"/>
          </w:tcPr>
          <w:p w14:paraId="655725E1" w14:textId="2B221380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</w:tcPr>
          <w:p w14:paraId="5B5503A0" w14:textId="34282EC1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6778F7A0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C0A18C" w14:textId="1CDBC8C8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1" w:type="dxa"/>
            <w:shd w:val="clear" w:color="auto" w:fill="auto"/>
          </w:tcPr>
          <w:p w14:paraId="47024B54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E10BCB1" w14:textId="71BCF4BF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2323B0B6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B3F0ADD" w14:textId="7DE925CB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956E34" w:rsidRPr="006375B5" w14:paraId="68394F16" w14:textId="77777777" w:rsidTr="00956E34">
        <w:trPr>
          <w:trHeight w:val="442"/>
          <w:tblHeader/>
        </w:trPr>
        <w:tc>
          <w:tcPr>
            <w:tcW w:w="4139" w:type="dxa"/>
          </w:tcPr>
          <w:p w14:paraId="4AE7971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</w:tcPr>
          <w:p w14:paraId="5325B263" w14:textId="09DDD562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2E498EFF" w14:textId="77777777" w:rsidTr="00FD7882">
        <w:trPr>
          <w:trHeight w:val="442"/>
        </w:trPr>
        <w:tc>
          <w:tcPr>
            <w:tcW w:w="4139" w:type="dxa"/>
          </w:tcPr>
          <w:p w14:paraId="295F51A2" w14:textId="023FA345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48CB7830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CE961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60C33A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2B2E5DD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CD3C04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2851BB8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854233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F5369" w:rsidRPr="006375B5" w14:paraId="1CCF5A3D" w14:textId="77777777" w:rsidTr="00FD7882">
        <w:trPr>
          <w:trHeight w:val="442"/>
        </w:trPr>
        <w:tc>
          <w:tcPr>
            <w:tcW w:w="4139" w:type="dxa"/>
          </w:tcPr>
          <w:p w14:paraId="5DDC3329" w14:textId="46990DB1" w:rsidR="006F5369" w:rsidRPr="006375B5" w:rsidRDefault="00562734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562734">
              <w:rPr>
                <w:rFonts w:ascii="Angsana New" w:hAnsi="Angsana New" w:hint="cs"/>
                <w:sz w:val="30"/>
                <w:szCs w:val="30"/>
                <w:cs/>
              </w:rPr>
              <w:t>บริษัทใหญ่ของกลุ่มบริษัท</w:t>
            </w:r>
          </w:p>
        </w:tc>
        <w:tc>
          <w:tcPr>
            <w:tcW w:w="1080" w:type="dxa"/>
            <w:shd w:val="clear" w:color="auto" w:fill="auto"/>
          </w:tcPr>
          <w:p w14:paraId="63A387AE" w14:textId="15CB52F1" w:rsidR="006F5369" w:rsidRPr="003A0883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13990B9C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15F1AA3" w14:textId="20D30CAC" w:rsidR="006F5369" w:rsidRPr="006375B5" w:rsidRDefault="006F5369" w:rsidP="008E06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1" w:type="dxa"/>
            <w:shd w:val="clear" w:color="auto" w:fill="auto"/>
          </w:tcPr>
          <w:p w14:paraId="688DDD8B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57900EE" w14:textId="1D76BCEF" w:rsidR="006F5369" w:rsidRPr="008B7D31" w:rsidRDefault="00D7217E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2E255F5D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AC82F66" w14:textId="37C684F8" w:rsidR="006F5369" w:rsidRPr="006375B5" w:rsidRDefault="006F5369" w:rsidP="008E06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1F148D" w:rsidRPr="006375B5" w14:paraId="131E3C86" w14:textId="77777777" w:rsidTr="00FD7882">
        <w:trPr>
          <w:trHeight w:val="442"/>
        </w:trPr>
        <w:tc>
          <w:tcPr>
            <w:tcW w:w="4139" w:type="dxa"/>
          </w:tcPr>
          <w:p w14:paraId="6396FFD9" w14:textId="0F0B4480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2E2142E" w14:textId="2413A9A7" w:rsidR="001F148D" w:rsidRPr="00B60C39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  <w:shd w:val="clear" w:color="auto" w:fill="auto"/>
          </w:tcPr>
          <w:p w14:paraId="262CF53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C803EB" w14:textId="1EB0925E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271" w:type="dxa"/>
            <w:shd w:val="clear" w:color="auto" w:fill="auto"/>
          </w:tcPr>
          <w:p w14:paraId="054B060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33AC43" w14:textId="68E2D5D9" w:rsidR="001F148D" w:rsidRPr="0072680E" w:rsidRDefault="004108BB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1B645F2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4A25831" w14:textId="5F1BB308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</w:tr>
      <w:tr w:rsidR="001F148D" w:rsidRPr="006375B5" w14:paraId="5C1F1BC9" w14:textId="77777777" w:rsidTr="00881228">
        <w:trPr>
          <w:trHeight w:val="442"/>
        </w:trPr>
        <w:tc>
          <w:tcPr>
            <w:tcW w:w="4139" w:type="dxa"/>
          </w:tcPr>
          <w:p w14:paraId="2FDDC85A" w14:textId="53913B10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A5BE31C" w14:textId="0229E280" w:rsidR="001F148D" w:rsidRPr="00A25E82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270" w:type="dxa"/>
            <w:shd w:val="clear" w:color="auto" w:fill="auto"/>
          </w:tcPr>
          <w:p w14:paraId="62248EC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F862775" w14:textId="51BD804D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271" w:type="dxa"/>
            <w:shd w:val="clear" w:color="auto" w:fill="auto"/>
          </w:tcPr>
          <w:p w14:paraId="48A4921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84527E" w14:textId="6132E668" w:rsidR="001F148D" w:rsidRPr="00A25E82" w:rsidRDefault="004108BB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2B5D8E15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F207B18" w14:textId="33C1233D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1F148D" w:rsidRPr="006375B5" w14:paraId="53472956" w14:textId="77777777" w:rsidTr="00881228">
        <w:trPr>
          <w:trHeight w:val="442"/>
        </w:trPr>
        <w:tc>
          <w:tcPr>
            <w:tcW w:w="4139" w:type="dxa"/>
          </w:tcPr>
          <w:p w14:paraId="711EFE63" w14:textId="47125B12" w:rsidR="001F148D" w:rsidRPr="00A21C47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120949" w14:textId="70257DC2" w:rsidR="001F148D" w:rsidRPr="006375B5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</w:p>
        </w:tc>
        <w:tc>
          <w:tcPr>
            <w:tcW w:w="270" w:type="dxa"/>
            <w:shd w:val="clear" w:color="auto" w:fill="auto"/>
          </w:tcPr>
          <w:p w14:paraId="47FB0FF5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5A00D10" w14:textId="2AA10A98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</w:p>
        </w:tc>
        <w:tc>
          <w:tcPr>
            <w:tcW w:w="271" w:type="dxa"/>
            <w:shd w:val="clear" w:color="auto" w:fill="auto"/>
          </w:tcPr>
          <w:p w14:paraId="6821D73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4AEA04" w14:textId="414709C3" w:rsidR="001F148D" w:rsidRPr="006375B5" w:rsidRDefault="004108BB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D7217E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560097C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CAD480" w14:textId="0A7646FB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</w:t>
            </w:r>
          </w:p>
        </w:tc>
      </w:tr>
      <w:tr w:rsidR="006F5369" w:rsidRPr="006375B5" w14:paraId="292CB023" w14:textId="77777777" w:rsidTr="000E079A">
        <w:trPr>
          <w:trHeight w:val="269"/>
        </w:trPr>
        <w:tc>
          <w:tcPr>
            <w:tcW w:w="4139" w:type="dxa"/>
          </w:tcPr>
          <w:p w14:paraId="485C1E68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1107455D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5EFCC27F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1BE6771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209323B5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47CD9F6F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366A4682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261FB342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F5369" w:rsidRPr="006375B5" w14:paraId="3D4E97B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1BDA0BD" w14:textId="24F6DFBC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80" w:type="dxa"/>
            <w:shd w:val="clear" w:color="auto" w:fill="auto"/>
          </w:tcPr>
          <w:p w14:paraId="02CC27F0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24DB48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9FD42BC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3F5EE2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CBE2F6D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2E399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36463A0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F5369" w:rsidRPr="006375B5" w14:paraId="36575DA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8676503" w14:textId="2BF37001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19AFFF3" w14:textId="1603089D" w:rsidR="006F5369" w:rsidRPr="006375B5" w:rsidRDefault="004108BB" w:rsidP="004108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25A01A4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1FDCDDD" w14:textId="25573C97" w:rsidR="006F5369" w:rsidRPr="006375B5" w:rsidRDefault="006F5369" w:rsidP="00682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0CF7697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0580DB" w14:textId="0D6E2B95" w:rsidR="006F5369" w:rsidRPr="006375B5" w:rsidRDefault="004108BB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082D3119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8C12FE6" w14:textId="61A6028A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1F148D" w:rsidRPr="006375B5" w14:paraId="1ED84694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B09400" w14:textId="06E1EFFA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12AB704" w14:textId="495528B1" w:rsidR="001F148D" w:rsidRPr="006375B5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0" w:type="dxa"/>
            <w:shd w:val="clear" w:color="auto" w:fill="auto"/>
          </w:tcPr>
          <w:p w14:paraId="7EBBE75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9A630F3" w14:textId="3674E88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1" w:type="dxa"/>
            <w:shd w:val="clear" w:color="auto" w:fill="auto"/>
          </w:tcPr>
          <w:p w14:paraId="47B08D0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1E3814" w14:textId="568A9D9D" w:rsidR="001F148D" w:rsidRPr="006375B5" w:rsidRDefault="004108BB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15A338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76A657" w14:textId="2C101E8A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F148D" w:rsidRPr="006375B5" w14:paraId="44287422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A184FB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B60E6B" w14:textId="1E09BBF7" w:rsidR="001F148D" w:rsidRPr="006375B5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23</w:t>
            </w:r>
          </w:p>
        </w:tc>
        <w:tc>
          <w:tcPr>
            <w:tcW w:w="270" w:type="dxa"/>
            <w:shd w:val="clear" w:color="auto" w:fill="auto"/>
          </w:tcPr>
          <w:p w14:paraId="005405E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731907" w14:textId="7ECE886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1" w:type="dxa"/>
            <w:shd w:val="clear" w:color="auto" w:fill="auto"/>
          </w:tcPr>
          <w:p w14:paraId="0493FE89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98793A" w14:textId="767CA9BA" w:rsidR="001F148D" w:rsidRPr="006375B5" w:rsidRDefault="004108BB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406F8D6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90480A" w14:textId="50BF008F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</w:tr>
      <w:tr w:rsidR="006F5369" w:rsidRPr="006375B5" w14:paraId="2637340B" w14:textId="77777777" w:rsidTr="00C95351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5D944B1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B2CF738" w14:textId="77777777" w:rsidR="006F5369" w:rsidRPr="001A07EC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2714ECAC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C84757" w14:textId="77777777" w:rsidR="006F5369" w:rsidRPr="001A07EC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6665D209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B377FA7" w14:textId="77777777" w:rsidR="006F5369" w:rsidRPr="001A07EC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4B292872" w14:textId="77777777" w:rsidR="006F5369" w:rsidRPr="001A07EC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5018425" w14:textId="77777777" w:rsidR="006F5369" w:rsidRPr="001A07EC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F5369" w:rsidRPr="006375B5" w14:paraId="271874FB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8A72AAD" w14:textId="11782E8E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80" w:type="dxa"/>
            <w:shd w:val="clear" w:color="auto" w:fill="auto"/>
          </w:tcPr>
          <w:p w14:paraId="401D1A98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921ADA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B1CEAAB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1F639B48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B48E80E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6FB4531" w14:textId="77777777" w:rsidR="006F5369" w:rsidRPr="006375B5" w:rsidRDefault="006F5369" w:rsidP="006F5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09A360E" w14:textId="77777777" w:rsidR="006F5369" w:rsidRPr="006375B5" w:rsidRDefault="006F5369" w:rsidP="006F53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148D" w:rsidRPr="006375B5" w14:paraId="68EDC8D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E80781A" w14:textId="6E2D3704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8C5DE1" w14:textId="27882AD9" w:rsidR="001F148D" w:rsidRPr="00AF447A" w:rsidRDefault="004108BB" w:rsidP="004108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FA51E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E244070" w14:textId="2F670BA0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FC8F3C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B3C490B" w14:textId="3B85419F" w:rsidR="001F148D" w:rsidRPr="00EF73DC" w:rsidRDefault="004108BB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2CB16A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43178A3" w14:textId="3BC2E7BE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1F148D" w:rsidRPr="00174726" w14:paraId="25E11B3E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EAA21CB" w14:textId="6CE7C3EE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4FDF27C3" w14:textId="630DE43B" w:rsidR="001F148D" w:rsidRPr="00AF447A" w:rsidRDefault="004108BB" w:rsidP="004108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F05347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BA7DCA" w14:textId="6CBD787D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1" w:type="dxa"/>
            <w:shd w:val="clear" w:color="auto" w:fill="auto"/>
          </w:tcPr>
          <w:p w14:paraId="1E788FF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236D710" w14:textId="02333E18" w:rsidR="001F148D" w:rsidRPr="00EF73DC" w:rsidRDefault="004108BB" w:rsidP="004108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CE5315D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FA3B199" w14:textId="429EF399" w:rsidR="001F148D" w:rsidRPr="00174726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1F148D" w:rsidRPr="006375B5" w14:paraId="531D1F3C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DD6151" w14:textId="1ABCD496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7EB4E45" w14:textId="26F98CC4" w:rsidR="001F148D" w:rsidRPr="00AF447A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92691D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5F112" w14:textId="7E6DA92B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1" w:type="dxa"/>
            <w:shd w:val="clear" w:color="auto" w:fill="auto"/>
          </w:tcPr>
          <w:p w14:paraId="79EE251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010DBBC" w14:textId="2BDA2ABE" w:rsidR="001F148D" w:rsidRPr="00EF73DC" w:rsidRDefault="004108BB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1CA9E2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52121DE" w14:textId="3C868F26" w:rsidR="001F148D" w:rsidRPr="006375B5" w:rsidRDefault="001F148D" w:rsidP="00682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F148D" w:rsidRPr="006375B5" w14:paraId="059C1F2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EC7AE77" w14:textId="672F9870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D7CF853" w14:textId="73ACDA3E" w:rsidR="001F148D" w:rsidRPr="00AF447A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117</w:t>
            </w:r>
          </w:p>
        </w:tc>
        <w:tc>
          <w:tcPr>
            <w:tcW w:w="270" w:type="dxa"/>
            <w:shd w:val="clear" w:color="auto" w:fill="auto"/>
          </w:tcPr>
          <w:p w14:paraId="4E4F73F9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920FFE8" w14:textId="25B5E4D5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85</w:t>
            </w:r>
          </w:p>
        </w:tc>
        <w:tc>
          <w:tcPr>
            <w:tcW w:w="271" w:type="dxa"/>
            <w:shd w:val="clear" w:color="auto" w:fill="auto"/>
          </w:tcPr>
          <w:p w14:paraId="6206491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62DC63A" w14:textId="6EEF07DF" w:rsidR="001F148D" w:rsidRPr="00EF73DC" w:rsidRDefault="004108BB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0" w:type="dxa"/>
            <w:shd w:val="clear" w:color="auto" w:fill="auto"/>
          </w:tcPr>
          <w:p w14:paraId="451A69A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152EEB3" w14:textId="3D1CAFE0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</w:t>
            </w:r>
          </w:p>
        </w:tc>
      </w:tr>
      <w:tr w:rsidR="001F148D" w:rsidRPr="006375B5" w14:paraId="59DC8C3F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DB3E87C" w14:textId="751E460A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EA9A69" w14:textId="4FF5DB66" w:rsidR="001F148D" w:rsidRPr="006375B5" w:rsidRDefault="004108BB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120</w:t>
            </w:r>
          </w:p>
        </w:tc>
        <w:tc>
          <w:tcPr>
            <w:tcW w:w="270" w:type="dxa"/>
            <w:shd w:val="clear" w:color="auto" w:fill="auto"/>
          </w:tcPr>
          <w:p w14:paraId="6832A54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9FB8DA6" w14:textId="1C3FDE9E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90</w:t>
            </w:r>
          </w:p>
        </w:tc>
        <w:tc>
          <w:tcPr>
            <w:tcW w:w="271" w:type="dxa"/>
            <w:shd w:val="clear" w:color="auto" w:fill="auto"/>
          </w:tcPr>
          <w:p w14:paraId="427618F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A942CE" w14:textId="20A08A3B" w:rsidR="001F148D" w:rsidRPr="006375B5" w:rsidRDefault="00D7217E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</w:t>
            </w:r>
          </w:p>
        </w:tc>
        <w:tc>
          <w:tcPr>
            <w:tcW w:w="270" w:type="dxa"/>
            <w:shd w:val="clear" w:color="auto" w:fill="auto"/>
          </w:tcPr>
          <w:p w14:paraId="4374A8B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7919B8" w14:textId="19444D61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</w:p>
        </w:tc>
      </w:tr>
      <w:tr w:rsidR="001F148D" w:rsidRPr="006375B5" w14:paraId="6606E26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A0E0DFD" w14:textId="77777777" w:rsidR="001F148D" w:rsidRPr="001A07EC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483B6526" w14:textId="77777777" w:rsidR="001F148D" w:rsidRPr="001A07EC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29A42C29" w14:textId="77777777" w:rsidR="001F148D" w:rsidRPr="001A07EC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A3EF411" w14:textId="77777777" w:rsidR="001F148D" w:rsidRPr="001A07EC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7C25FB7A" w14:textId="77777777" w:rsidR="001F148D" w:rsidRPr="001A07EC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82D6637" w14:textId="77777777" w:rsidR="001F148D" w:rsidRPr="001A07EC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60B71F39" w14:textId="77777777" w:rsidR="001F148D" w:rsidRPr="001A07EC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C35C657" w14:textId="77777777" w:rsidR="001F148D" w:rsidRPr="001A07EC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1F148D" w:rsidRPr="006375B5" w14:paraId="2C36FA71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11C59740" w14:textId="20E1087C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64483682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160054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BB7256D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C2375A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656434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C2053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94FFA03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148D" w:rsidRPr="006375B5" w14:paraId="7A9F13E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271FABC" w14:textId="0636A77E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9ACD4D6" w14:textId="6B6CDC7F" w:rsidR="001F148D" w:rsidRPr="006375B5" w:rsidRDefault="00383A0D" w:rsidP="00410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</w:p>
        </w:tc>
        <w:tc>
          <w:tcPr>
            <w:tcW w:w="270" w:type="dxa"/>
            <w:shd w:val="clear" w:color="auto" w:fill="auto"/>
          </w:tcPr>
          <w:p w14:paraId="766E0E1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71EE450" w14:textId="5992F8CA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</w:p>
        </w:tc>
        <w:tc>
          <w:tcPr>
            <w:tcW w:w="271" w:type="dxa"/>
            <w:shd w:val="clear" w:color="auto" w:fill="auto"/>
          </w:tcPr>
          <w:p w14:paraId="7729C32D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183187C4" w14:textId="505E7C09" w:rsidR="001F148D" w:rsidRPr="006375B5" w:rsidRDefault="00383A0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3F322BC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02C5D593" w14:textId="361537A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</w:tr>
      <w:tr w:rsidR="0089622D" w:rsidRPr="006375B5" w14:paraId="4B8A61B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4F4E95A0" w14:textId="4EC19449" w:rsidR="0089622D" w:rsidRPr="001A07EC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14CEF6D7" w14:textId="77777777" w:rsidR="0089622D" w:rsidRPr="001A07EC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62E0562B" w14:textId="77777777" w:rsidR="0089622D" w:rsidRPr="001A07EC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14:paraId="53569513" w14:textId="77777777" w:rsidR="0089622D" w:rsidRPr="001A07EC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3BA1D17E" w14:textId="77777777" w:rsidR="0089622D" w:rsidRPr="001A07EC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14:paraId="49EEB593" w14:textId="77777777" w:rsidR="0089622D" w:rsidRPr="001A07EC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65B8AA55" w14:textId="77777777" w:rsidR="0089622D" w:rsidRPr="001A07EC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14:paraId="786B683A" w14:textId="77777777" w:rsidR="0089622D" w:rsidRPr="001A07EC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4500FB" w:rsidRPr="006375B5" w14:paraId="5ABEBCBE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034F2076" w14:textId="77777777" w:rsidR="004500FB" w:rsidRPr="001A07EC" w:rsidRDefault="004500FB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D9CF6CF" w14:textId="77777777" w:rsidR="004500FB" w:rsidRPr="001A07EC" w:rsidRDefault="004500FB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59B50F8F" w14:textId="77777777" w:rsidR="004500FB" w:rsidRPr="001A07EC" w:rsidRDefault="004500FB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14:paraId="1222BFD0" w14:textId="77777777" w:rsidR="004500FB" w:rsidRPr="001A07EC" w:rsidRDefault="004500FB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5A254063" w14:textId="77777777" w:rsidR="004500FB" w:rsidRPr="001A07EC" w:rsidRDefault="004500FB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14:paraId="62240E26" w14:textId="77777777" w:rsidR="004500FB" w:rsidRPr="001A07EC" w:rsidRDefault="004500FB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1C3FAF22" w14:textId="77777777" w:rsidR="004500FB" w:rsidRPr="001A07EC" w:rsidRDefault="004500FB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14:paraId="522E7155" w14:textId="77777777" w:rsidR="004500FB" w:rsidRPr="001A07EC" w:rsidRDefault="004500FB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1F0536" w:rsidRPr="006375B5" w14:paraId="4145B91D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0F154D72" w14:textId="736293AD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เงินกู้ยืม</w:t>
            </w:r>
          </w:p>
        </w:tc>
        <w:tc>
          <w:tcPr>
            <w:tcW w:w="1080" w:type="dxa"/>
            <w:shd w:val="clear" w:color="auto" w:fill="auto"/>
          </w:tcPr>
          <w:p w14:paraId="3F48D27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BE5CEB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FF86BB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1E061DD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817426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F5AA769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3D519A6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B2AB6" w:rsidRPr="006375B5" w14:paraId="10BA2E21" w14:textId="77777777" w:rsidTr="00956E34">
        <w:tc>
          <w:tcPr>
            <w:tcW w:w="4139" w:type="dxa"/>
          </w:tcPr>
          <w:p w14:paraId="3E9AEBAA" w14:textId="0C836EED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584FA40F" w14:textId="7A5DAE74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55C259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F0D7D37" w14:textId="0AABC2D2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33897941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FD8E07" w14:textId="7577A96D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93E6D1A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AEC27A8" w14:textId="51885026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7A8A5275" w14:textId="77777777" w:rsidTr="00956E34">
        <w:tc>
          <w:tcPr>
            <w:tcW w:w="4139" w:type="dxa"/>
          </w:tcPr>
          <w:p w14:paraId="3FD12B34" w14:textId="1057FC2A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67340F5" w14:textId="5F13229D" w:rsidR="00632E95" w:rsidRPr="006375B5" w:rsidRDefault="001643A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E8FD36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EAD7BBF" w14:textId="040A8011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30710EC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C4FB6B6" w14:textId="0406BB0E" w:rsidR="00632E95" w:rsidRPr="006375B5" w:rsidRDefault="001643A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1921519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E43CFDE" w14:textId="3BBC816B" w:rsidR="00632E95" w:rsidRPr="006375B5" w:rsidRDefault="001F148D" w:rsidP="00C71D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54</w:t>
            </w:r>
          </w:p>
        </w:tc>
      </w:tr>
      <w:tr w:rsidR="00632E95" w:rsidRPr="006375B5" w14:paraId="69534D0C" w14:textId="77777777" w:rsidTr="00956E34">
        <w:tc>
          <w:tcPr>
            <w:tcW w:w="4139" w:type="dxa"/>
          </w:tcPr>
          <w:p w14:paraId="6049375E" w14:textId="1A7198D3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73DDF2C7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B7B02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5ECDB4C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5AA5CF5F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6114468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F7A1BE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8D49C2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32E95" w:rsidRPr="006375B5" w14:paraId="608B4AE1" w14:textId="77777777" w:rsidTr="00956E34">
        <w:tc>
          <w:tcPr>
            <w:tcW w:w="4139" w:type="dxa"/>
          </w:tcPr>
          <w:p w14:paraId="5D44A9DD" w14:textId="23C6B765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2E356511" w14:textId="47834EC7" w:rsidR="00632E95" w:rsidRPr="006375B5" w:rsidRDefault="001643A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0" w:type="dxa"/>
            <w:shd w:val="clear" w:color="auto" w:fill="auto"/>
          </w:tcPr>
          <w:p w14:paraId="5173189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7832369" w14:textId="2207217A" w:rsidR="00632E95" w:rsidRPr="006375B5" w:rsidRDefault="00632E95" w:rsidP="00C71D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27</w:t>
            </w: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1" w:type="dxa"/>
            <w:shd w:val="clear" w:color="auto" w:fill="auto"/>
          </w:tcPr>
          <w:p w14:paraId="0CF242B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4F662F0" w14:textId="1142CADA" w:rsidR="00632E95" w:rsidRPr="006375B5" w:rsidRDefault="001643A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B3E5FB7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EAB0BE" w14:textId="0670D865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632E95" w:rsidRPr="006375B5" w14:paraId="6CED5215" w14:textId="77777777" w:rsidTr="00956E34">
        <w:tc>
          <w:tcPr>
            <w:tcW w:w="4139" w:type="dxa"/>
          </w:tcPr>
          <w:p w14:paraId="413E63C6" w14:textId="19765F8E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118670EF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A737A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F99D3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88D137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316219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C8D420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2BFF49" w14:textId="77777777" w:rsidR="00632E95" w:rsidRPr="006375B5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F148D" w:rsidRPr="006375B5" w14:paraId="06E9B93A" w14:textId="77777777" w:rsidTr="00956E34">
        <w:tc>
          <w:tcPr>
            <w:tcW w:w="4139" w:type="dxa"/>
          </w:tcPr>
          <w:p w14:paraId="08AF8B2C" w14:textId="09D9EEC9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7AC7C3" w14:textId="67CD3875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4E673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61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9BD75" w14:textId="2B8A1A6B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4C4618A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82DA99F" w14:textId="1371FE8A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D10D8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0FFF869" w14:textId="6787580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F148D" w:rsidRPr="006375B5" w14:paraId="0DEC32CD" w14:textId="77777777" w:rsidTr="00956E34">
        <w:tc>
          <w:tcPr>
            <w:tcW w:w="4139" w:type="dxa"/>
          </w:tcPr>
          <w:p w14:paraId="4BCFE918" w14:textId="7225AC2B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22E098D" w14:textId="7C42BF00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341</w:t>
            </w:r>
          </w:p>
        </w:tc>
        <w:tc>
          <w:tcPr>
            <w:tcW w:w="270" w:type="dxa"/>
            <w:shd w:val="clear" w:color="auto" w:fill="auto"/>
          </w:tcPr>
          <w:p w14:paraId="3B3112C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4AB4599" w14:textId="7E2C80A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327</w:t>
            </w:r>
          </w:p>
        </w:tc>
        <w:tc>
          <w:tcPr>
            <w:tcW w:w="271" w:type="dxa"/>
            <w:shd w:val="clear" w:color="auto" w:fill="auto"/>
          </w:tcPr>
          <w:p w14:paraId="1999EA7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0C539BD" w14:textId="173EAA3C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944E55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31E5694" w14:textId="5C62C8F4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F148D" w:rsidRPr="006375B5" w14:paraId="0DB9262D" w14:textId="77777777" w:rsidTr="00956E34">
        <w:tc>
          <w:tcPr>
            <w:tcW w:w="4139" w:type="dxa"/>
          </w:tcPr>
          <w:p w14:paraId="47A0F0A9" w14:textId="3B172251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3D5E70" w14:textId="21D7468C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614</w:t>
            </w:r>
          </w:p>
        </w:tc>
        <w:tc>
          <w:tcPr>
            <w:tcW w:w="270" w:type="dxa"/>
            <w:shd w:val="clear" w:color="auto" w:fill="auto"/>
          </w:tcPr>
          <w:p w14:paraId="415C966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02AB3D" w14:textId="01B8B6CE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600</w:t>
            </w:r>
          </w:p>
        </w:tc>
        <w:tc>
          <w:tcPr>
            <w:tcW w:w="271" w:type="dxa"/>
            <w:shd w:val="clear" w:color="auto" w:fill="auto"/>
          </w:tcPr>
          <w:p w14:paraId="396FF10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7E0697" w14:textId="04C8CC89" w:rsidR="001F148D" w:rsidRPr="0012790B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7BCF840D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309E593" w14:textId="033C10E2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</w:tr>
      <w:tr w:rsidR="00632E95" w:rsidRPr="006375B5" w14:paraId="21EF302C" w14:textId="77777777" w:rsidTr="001A07EC">
        <w:tc>
          <w:tcPr>
            <w:tcW w:w="4139" w:type="dxa"/>
          </w:tcPr>
          <w:p w14:paraId="114DA7E5" w14:textId="77777777" w:rsidR="00632E95" w:rsidRPr="00AB6A89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B2EB030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92A23E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0AF9E72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C5E534E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9AEB3A5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1E2EB8C1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172889A" w14:textId="77777777" w:rsidR="00632E95" w:rsidRPr="00FB1950" w:rsidRDefault="00632E95" w:rsidP="00632E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20"/>
                <w:szCs w:val="20"/>
              </w:rPr>
            </w:pPr>
          </w:p>
        </w:tc>
      </w:tr>
      <w:tr w:rsidR="001F148D" w:rsidRPr="006375B5" w14:paraId="662F73E2" w14:textId="77777777" w:rsidTr="00956E34">
        <w:tc>
          <w:tcPr>
            <w:tcW w:w="4139" w:type="dxa"/>
          </w:tcPr>
          <w:p w14:paraId="72389B04" w14:textId="47BBC166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009FDD58" w14:textId="5ABA1B49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FB3A3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F5CB4B" w14:textId="44E770B5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784C3C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570B49" w14:textId="19685AFA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1558BFE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8C77064" w14:textId="3909FAEC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54</w:t>
            </w:r>
          </w:p>
        </w:tc>
      </w:tr>
      <w:tr w:rsidR="001F148D" w:rsidRPr="006375B5" w14:paraId="12253587" w14:textId="77777777" w:rsidTr="00956E34">
        <w:tc>
          <w:tcPr>
            <w:tcW w:w="4139" w:type="dxa"/>
          </w:tcPr>
          <w:p w14:paraId="425E1135" w14:textId="3F7B2670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และดอกเบี้ยค้างจ่าย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DC6EC41" w14:textId="1017958A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614</w:t>
            </w:r>
          </w:p>
        </w:tc>
        <w:tc>
          <w:tcPr>
            <w:tcW w:w="270" w:type="dxa"/>
            <w:shd w:val="clear" w:color="auto" w:fill="auto"/>
          </w:tcPr>
          <w:p w14:paraId="436256D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EA9B4FF" w14:textId="644F9B9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71" w:type="dxa"/>
            <w:shd w:val="clear" w:color="auto" w:fill="auto"/>
          </w:tcPr>
          <w:p w14:paraId="3F915408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55195FE" w14:textId="5376D627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F3F80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7E2A2F" w14:textId="50BC5820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F148D" w:rsidRPr="006375B5" w14:paraId="5F5805A3" w14:textId="77777777" w:rsidTr="00956E34">
        <w:trPr>
          <w:trHeight w:val="442"/>
        </w:trPr>
        <w:tc>
          <w:tcPr>
            <w:tcW w:w="4139" w:type="dxa"/>
          </w:tcPr>
          <w:p w14:paraId="3883377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F38548" w14:textId="641FAE06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614</w:t>
            </w:r>
          </w:p>
        </w:tc>
        <w:tc>
          <w:tcPr>
            <w:tcW w:w="270" w:type="dxa"/>
            <w:shd w:val="clear" w:color="auto" w:fill="auto"/>
          </w:tcPr>
          <w:p w14:paraId="454CE5B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1546B1" w14:textId="6A72282D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600</w:t>
            </w:r>
          </w:p>
        </w:tc>
        <w:tc>
          <w:tcPr>
            <w:tcW w:w="271" w:type="dxa"/>
            <w:shd w:val="clear" w:color="auto" w:fill="auto"/>
          </w:tcPr>
          <w:p w14:paraId="7545CA6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725338" w14:textId="24F1B583" w:rsidR="001F148D" w:rsidRPr="006375B5" w:rsidRDefault="001643A5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69EF4C9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5AB82B" w14:textId="2823ACCD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</w:tr>
      <w:tr w:rsidR="001F148D" w:rsidRPr="006375B5" w14:paraId="5C86D422" w14:textId="77777777" w:rsidTr="00FB1950">
        <w:trPr>
          <w:trHeight w:val="125"/>
        </w:trPr>
        <w:tc>
          <w:tcPr>
            <w:tcW w:w="4139" w:type="dxa"/>
          </w:tcPr>
          <w:p w14:paraId="70BE4A29" w14:textId="77777777" w:rsidR="001F148D" w:rsidRPr="00FB1950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4F2FF2F1" w14:textId="77777777" w:rsidR="001F148D" w:rsidRPr="00FB1950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D87DEB0" w14:textId="77777777" w:rsidR="001F148D" w:rsidRPr="00FB1950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60770FA7" w14:textId="77777777" w:rsidR="001F148D" w:rsidRPr="00FB1950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1" w:type="dxa"/>
            <w:shd w:val="clear" w:color="auto" w:fill="auto"/>
          </w:tcPr>
          <w:p w14:paraId="52A0747A" w14:textId="77777777" w:rsidR="001F148D" w:rsidRPr="00FB1950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70A13AFE" w14:textId="77777777" w:rsidR="001F148D" w:rsidRPr="00FB1950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746117D5" w14:textId="77777777" w:rsidR="001F148D" w:rsidRPr="00FB1950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4BDC466E" w14:textId="77777777" w:rsidR="001F148D" w:rsidRPr="00FB1950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1F148D" w:rsidRPr="006375B5" w14:paraId="4D9C3405" w14:textId="77777777" w:rsidTr="00C95351">
        <w:trPr>
          <w:trHeight w:val="442"/>
        </w:trPr>
        <w:tc>
          <w:tcPr>
            <w:tcW w:w="4139" w:type="dxa"/>
          </w:tcPr>
          <w:p w14:paraId="3B8424A9" w14:textId="77E2140B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  <w:tc>
          <w:tcPr>
            <w:tcW w:w="1080" w:type="dxa"/>
            <w:shd w:val="clear" w:color="auto" w:fill="auto"/>
          </w:tcPr>
          <w:p w14:paraId="577F4295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2A2A2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9F8305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672056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46D954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C0C1DDD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7E2A9E2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148D" w:rsidRPr="006375B5" w14:paraId="4B606391" w14:textId="77777777" w:rsidTr="00956E34">
        <w:trPr>
          <w:trHeight w:val="442"/>
        </w:trPr>
        <w:tc>
          <w:tcPr>
            <w:tcW w:w="4139" w:type="dxa"/>
          </w:tcPr>
          <w:p w14:paraId="06334F45" w14:textId="0AA26410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7974CA5A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083D90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D2AB964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B16F9D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B7C402B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8B683E5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CEEAC99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148D" w:rsidRPr="006375B5" w14:paraId="54A1E12E" w14:textId="77777777" w:rsidTr="00956E34">
        <w:trPr>
          <w:trHeight w:val="442"/>
        </w:trPr>
        <w:tc>
          <w:tcPr>
            <w:tcW w:w="4139" w:type="dxa"/>
          </w:tcPr>
          <w:p w14:paraId="335C040C" w14:textId="12E5656D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ส่วนที่จะรับรู้ภายในหนึ่งปี  </w:t>
            </w: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C13FEC6" w14:textId="6773D0DF" w:rsidR="001F148D" w:rsidRPr="00BA582B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270" w:type="dxa"/>
            <w:shd w:val="clear" w:color="auto" w:fill="auto"/>
          </w:tcPr>
          <w:p w14:paraId="5621D788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B5661EF" w14:textId="0F6406A9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52</w:t>
            </w:r>
          </w:p>
        </w:tc>
        <w:tc>
          <w:tcPr>
            <w:tcW w:w="271" w:type="dxa"/>
            <w:shd w:val="clear" w:color="auto" w:fill="auto"/>
          </w:tcPr>
          <w:p w14:paraId="6BF7EC6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21344E6F" w14:textId="0BD64B69" w:rsidR="001F148D" w:rsidRPr="0060386B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6EB1C24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34770259" w14:textId="1C32CBCB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1F148D" w:rsidRPr="006375B5" w14:paraId="5832A0AB" w14:textId="77777777" w:rsidTr="00956E34">
        <w:trPr>
          <w:trHeight w:val="442"/>
        </w:trPr>
        <w:tc>
          <w:tcPr>
            <w:tcW w:w="4139" w:type="dxa"/>
          </w:tcPr>
          <w:p w14:paraId="4698215C" w14:textId="23BB48C2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ส่วนที่จะรับรู้หลังจากหนึ่งปี 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544A86D" w14:textId="4C95033F" w:rsidR="001F148D" w:rsidRPr="00BA582B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911</w:t>
            </w:r>
          </w:p>
        </w:tc>
        <w:tc>
          <w:tcPr>
            <w:tcW w:w="270" w:type="dxa"/>
            <w:shd w:val="clear" w:color="auto" w:fill="auto"/>
          </w:tcPr>
          <w:p w14:paraId="45FE4DEA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7FFEE90" w14:textId="06E4492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962</w:t>
            </w:r>
          </w:p>
        </w:tc>
        <w:tc>
          <w:tcPr>
            <w:tcW w:w="271" w:type="dxa"/>
            <w:shd w:val="clear" w:color="auto" w:fill="auto"/>
          </w:tcPr>
          <w:p w14:paraId="406FDB0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E31CD9F" w14:textId="00F7F377" w:rsidR="001F148D" w:rsidRPr="0060386B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151</w:t>
            </w:r>
          </w:p>
        </w:tc>
        <w:tc>
          <w:tcPr>
            <w:tcW w:w="270" w:type="dxa"/>
            <w:shd w:val="clear" w:color="auto" w:fill="auto"/>
          </w:tcPr>
          <w:p w14:paraId="77AA03D5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061EFA0" w14:textId="7B9265ED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159</w:t>
            </w:r>
          </w:p>
        </w:tc>
      </w:tr>
      <w:tr w:rsidR="001F148D" w:rsidRPr="006375B5" w14:paraId="4DA71EE8" w14:textId="77777777" w:rsidTr="00956E34">
        <w:trPr>
          <w:trHeight w:val="442"/>
        </w:trPr>
        <w:tc>
          <w:tcPr>
            <w:tcW w:w="4139" w:type="dxa"/>
          </w:tcPr>
          <w:p w14:paraId="3E21085D" w14:textId="30F60441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4A9DC5" w14:textId="01F9AEE2" w:rsidR="001F148D" w:rsidRPr="006375B5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963</w:t>
            </w:r>
          </w:p>
        </w:tc>
        <w:tc>
          <w:tcPr>
            <w:tcW w:w="270" w:type="dxa"/>
            <w:shd w:val="clear" w:color="auto" w:fill="auto"/>
          </w:tcPr>
          <w:p w14:paraId="0D935B12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198679" w14:textId="186A80DD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1,014</w:t>
            </w:r>
          </w:p>
        </w:tc>
        <w:tc>
          <w:tcPr>
            <w:tcW w:w="271" w:type="dxa"/>
            <w:shd w:val="clear" w:color="auto" w:fill="auto"/>
          </w:tcPr>
          <w:p w14:paraId="1348ADFF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647C189" w14:textId="31A28527" w:rsidR="001F148D" w:rsidRPr="006375B5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159</w:t>
            </w:r>
          </w:p>
        </w:tc>
        <w:tc>
          <w:tcPr>
            <w:tcW w:w="270" w:type="dxa"/>
            <w:shd w:val="clear" w:color="auto" w:fill="auto"/>
          </w:tcPr>
          <w:p w14:paraId="69D8A3E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71577F1" w14:textId="211E076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167</w:t>
            </w:r>
          </w:p>
        </w:tc>
      </w:tr>
    </w:tbl>
    <w:p w14:paraId="0A142DBF" w14:textId="4C1C1346" w:rsidR="00956E34" w:rsidRPr="00FB1950" w:rsidRDefault="00956E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0"/>
          <w:szCs w:val="20"/>
          <w:cs/>
        </w:rPr>
      </w:pPr>
    </w:p>
    <w:p w14:paraId="6D7B1765" w14:textId="69445B1B" w:rsidR="00B04DF3" w:rsidRDefault="00B04DF3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สัญญาสำคัญที่เกี่ยวข้องกับรายได้สิทธิการเช่า (ดูหมายเหตุข้อ </w:t>
      </w:r>
      <w:r w:rsidR="000E564C" w:rsidRPr="000E564C">
        <w:rPr>
          <w:rFonts w:asciiTheme="majorBidi" w:hAnsiTheme="majorBidi" w:cstheme="majorBidi"/>
          <w:sz w:val="30"/>
          <w:szCs w:val="30"/>
        </w:rPr>
        <w:t>1</w:t>
      </w:r>
      <w:r w:rsidR="000B32BA">
        <w:rPr>
          <w:rFonts w:asciiTheme="majorBidi" w:hAnsiTheme="majorBidi" w:cstheme="majorBidi"/>
          <w:sz w:val="30"/>
          <w:szCs w:val="30"/>
        </w:rPr>
        <w:t>5</w:t>
      </w:r>
      <w:r w:rsidRPr="006375B5">
        <w:rPr>
          <w:rFonts w:asciiTheme="majorBidi" w:hAnsiTheme="majorBidi" w:cstheme="majorBidi"/>
          <w:sz w:val="30"/>
          <w:szCs w:val="30"/>
          <w:cs/>
        </w:rPr>
        <w:t>)</w:t>
      </w:r>
    </w:p>
    <w:p w14:paraId="776FAD24" w14:textId="6FAC7F29" w:rsidR="002D4D36" w:rsidRDefault="002D4D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0"/>
          <w:szCs w:val="20"/>
          <w:cs/>
        </w:rPr>
      </w:pPr>
      <w:r>
        <w:rPr>
          <w:rFonts w:asciiTheme="majorBidi" w:hAnsiTheme="majorBidi" w:cstheme="majorBidi"/>
          <w:sz w:val="20"/>
          <w:szCs w:val="20"/>
          <w:cs/>
        </w:rPr>
        <w:br w:type="page"/>
      </w: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24"/>
        <w:gridCol w:w="1192"/>
        <w:gridCol w:w="264"/>
        <w:gridCol w:w="990"/>
        <w:gridCol w:w="270"/>
        <w:gridCol w:w="15"/>
        <w:gridCol w:w="1078"/>
        <w:gridCol w:w="9"/>
        <w:gridCol w:w="248"/>
        <w:gridCol w:w="912"/>
        <w:gridCol w:w="15"/>
      </w:tblGrid>
      <w:tr w:rsidR="0051550E" w:rsidRPr="006375B5" w14:paraId="189FE5B2" w14:textId="77777777" w:rsidTr="001F148D">
        <w:trPr>
          <w:gridAfter w:val="1"/>
          <w:wAfter w:w="8" w:type="pct"/>
          <w:tblHeader/>
        </w:trPr>
        <w:tc>
          <w:tcPr>
            <w:tcW w:w="2262" w:type="pct"/>
          </w:tcPr>
          <w:p w14:paraId="2F46BE45" w14:textId="02908516" w:rsidR="0051550E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ยอดคงเหลือกับบุคคลหรือกิจการที่เกี่ยวข้องกัน</w:t>
            </w:r>
          </w:p>
        </w:tc>
        <w:tc>
          <w:tcPr>
            <w:tcW w:w="1341" w:type="pct"/>
            <w:gridSpan w:val="3"/>
            <w:shd w:val="clear" w:color="auto" w:fill="auto"/>
            <w:vAlign w:val="center"/>
          </w:tcPr>
          <w:p w14:paraId="48FC61E4" w14:textId="4535B751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6" w:type="pct"/>
            <w:gridSpan w:val="2"/>
          </w:tcPr>
          <w:p w14:paraId="154447AA" w14:textId="77777777" w:rsidR="0051550E" w:rsidRPr="006375B5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2" w:type="pct"/>
            <w:gridSpan w:val="4"/>
            <w:shd w:val="clear" w:color="auto" w:fill="auto"/>
            <w:vAlign w:val="center"/>
          </w:tcPr>
          <w:p w14:paraId="3F9A2C3D" w14:textId="0BE8166C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1550E" w:rsidRPr="006375B5" w14:paraId="48BEA9F8" w14:textId="77777777" w:rsidTr="001F148D">
        <w:trPr>
          <w:gridAfter w:val="1"/>
          <w:wAfter w:w="8" w:type="pct"/>
          <w:tblHeader/>
        </w:trPr>
        <w:tc>
          <w:tcPr>
            <w:tcW w:w="2262" w:type="pct"/>
          </w:tcPr>
          <w:p w14:paraId="3BD11ADB" w14:textId="73A744D2" w:rsidR="0051550E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654" w:type="pct"/>
            <w:shd w:val="clear" w:color="auto" w:fill="auto"/>
            <w:vAlign w:val="center"/>
          </w:tcPr>
          <w:p w14:paraId="6000142E" w14:textId="095DC5BD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45" w:type="pct"/>
          </w:tcPr>
          <w:p w14:paraId="7E1313A1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shd w:val="clear" w:color="auto" w:fill="auto"/>
            <w:vAlign w:val="center"/>
          </w:tcPr>
          <w:p w14:paraId="3CE50F69" w14:textId="194C2A08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56" w:type="pct"/>
            <w:gridSpan w:val="2"/>
          </w:tcPr>
          <w:p w14:paraId="3A8CF5CD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  <w:vAlign w:val="center"/>
          </w:tcPr>
          <w:p w14:paraId="4CBE9E53" w14:textId="4F1652DC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1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41" w:type="pct"/>
            <w:gridSpan w:val="2"/>
          </w:tcPr>
          <w:p w14:paraId="47CCC2B9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shd w:val="clear" w:color="auto" w:fill="auto"/>
            <w:vAlign w:val="center"/>
          </w:tcPr>
          <w:p w14:paraId="1557149E" w14:textId="08A61C5C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1F148D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CE6C56" w:rsidRPr="006375B5" w14:paraId="660B7AD1" w14:textId="77777777" w:rsidTr="007C2EE8">
        <w:trPr>
          <w:gridAfter w:val="1"/>
          <w:wAfter w:w="8" w:type="pct"/>
          <w:tblHeader/>
        </w:trPr>
        <w:tc>
          <w:tcPr>
            <w:tcW w:w="2262" w:type="pct"/>
          </w:tcPr>
          <w:p w14:paraId="11018D97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30" w:type="pct"/>
            <w:gridSpan w:val="9"/>
          </w:tcPr>
          <w:p w14:paraId="03A1822C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47AA2829" w14:textId="77777777" w:rsidTr="00632E95">
        <w:trPr>
          <w:gridAfter w:val="1"/>
          <w:wAfter w:w="8" w:type="pct"/>
        </w:trPr>
        <w:tc>
          <w:tcPr>
            <w:tcW w:w="2262" w:type="pct"/>
          </w:tcPr>
          <w:p w14:paraId="7707F49E" w14:textId="13EC8C60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2730" w:type="pct"/>
            <w:gridSpan w:val="9"/>
          </w:tcPr>
          <w:p w14:paraId="0740452B" w14:textId="77777777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E6C56" w:rsidRPr="006375B5" w14:paraId="08988A1E" w14:textId="77777777" w:rsidTr="00632E95">
        <w:trPr>
          <w:gridAfter w:val="1"/>
          <w:wAfter w:w="8" w:type="pct"/>
        </w:trPr>
        <w:tc>
          <w:tcPr>
            <w:tcW w:w="2262" w:type="pct"/>
          </w:tcPr>
          <w:p w14:paraId="6173A3E7" w14:textId="77777777" w:rsidR="00CE6C56" w:rsidRPr="00956E34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  <w:cs/>
              </w:rPr>
            </w:pPr>
            <w:r w:rsidRPr="00956E34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ส่วนที่จะรับรู้ภายในหนึ่งปี</w:t>
            </w:r>
          </w:p>
        </w:tc>
        <w:tc>
          <w:tcPr>
            <w:tcW w:w="2730" w:type="pct"/>
            <w:gridSpan w:val="9"/>
          </w:tcPr>
          <w:p w14:paraId="2C63B80D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1F148D" w:rsidRPr="006375B5" w14:paraId="0C4C9EBD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78639ABF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54" w:type="pct"/>
            <w:shd w:val="clear" w:color="auto" w:fill="auto"/>
          </w:tcPr>
          <w:p w14:paraId="2034823B" w14:textId="1E8BD6D9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26</w:t>
            </w:r>
          </w:p>
        </w:tc>
        <w:tc>
          <w:tcPr>
            <w:tcW w:w="145" w:type="pct"/>
            <w:shd w:val="clear" w:color="auto" w:fill="auto"/>
          </w:tcPr>
          <w:p w14:paraId="1974DA31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shd w:val="clear" w:color="auto" w:fill="auto"/>
          </w:tcPr>
          <w:p w14:paraId="32E34B97" w14:textId="050617D4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</w:t>
            </w:r>
          </w:p>
        </w:tc>
        <w:tc>
          <w:tcPr>
            <w:tcW w:w="156" w:type="pct"/>
            <w:gridSpan w:val="2"/>
            <w:shd w:val="clear" w:color="auto" w:fill="auto"/>
          </w:tcPr>
          <w:p w14:paraId="54D7A5C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6FFF15BC" w14:textId="187AF14C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141" w:type="pct"/>
            <w:gridSpan w:val="2"/>
            <w:shd w:val="clear" w:color="auto" w:fill="auto"/>
          </w:tcPr>
          <w:p w14:paraId="27F1BCB8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shd w:val="clear" w:color="auto" w:fill="auto"/>
          </w:tcPr>
          <w:p w14:paraId="7FE19636" w14:textId="6B84BE2E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</w:t>
            </w:r>
          </w:p>
        </w:tc>
      </w:tr>
      <w:tr w:rsidR="001F148D" w:rsidRPr="006375B5" w14:paraId="0A0D84D9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72727BB8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54" w:type="pct"/>
            <w:shd w:val="clear" w:color="auto" w:fill="auto"/>
          </w:tcPr>
          <w:p w14:paraId="2D01317D" w14:textId="17BB170A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145" w:type="pct"/>
            <w:shd w:val="clear" w:color="auto" w:fill="auto"/>
          </w:tcPr>
          <w:p w14:paraId="21D454C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shd w:val="clear" w:color="auto" w:fill="auto"/>
          </w:tcPr>
          <w:p w14:paraId="69C49A33" w14:textId="3069BCF6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156" w:type="pct"/>
            <w:gridSpan w:val="2"/>
            <w:shd w:val="clear" w:color="auto" w:fill="auto"/>
          </w:tcPr>
          <w:p w14:paraId="365C7CC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152CC25B" w14:textId="2D13BD3B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41" w:type="pct"/>
            <w:gridSpan w:val="2"/>
            <w:shd w:val="clear" w:color="auto" w:fill="auto"/>
          </w:tcPr>
          <w:p w14:paraId="7128D687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shd w:val="clear" w:color="auto" w:fill="auto"/>
          </w:tcPr>
          <w:p w14:paraId="46BADF18" w14:textId="0E379901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1F148D" w:rsidRPr="006375B5" w14:paraId="78588F26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08DE7CF3" w14:textId="77777777" w:rsidR="001F148D" w:rsidRPr="008F77AA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8F77AA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ส่วนที่จะรับรู้หลังจากหนึ่งปี</w:t>
            </w:r>
          </w:p>
        </w:tc>
        <w:tc>
          <w:tcPr>
            <w:tcW w:w="654" w:type="pct"/>
            <w:shd w:val="clear" w:color="auto" w:fill="auto"/>
          </w:tcPr>
          <w:p w14:paraId="5A6C221C" w14:textId="77777777" w:rsidR="001F148D" w:rsidRPr="006375B5" w:rsidRDefault="001F148D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5" w:type="pct"/>
            <w:shd w:val="clear" w:color="auto" w:fill="auto"/>
          </w:tcPr>
          <w:p w14:paraId="01656FFB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shd w:val="clear" w:color="auto" w:fill="auto"/>
          </w:tcPr>
          <w:p w14:paraId="2B85A190" w14:textId="77777777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6" w:type="pct"/>
            <w:gridSpan w:val="2"/>
            <w:shd w:val="clear" w:color="auto" w:fill="auto"/>
          </w:tcPr>
          <w:p w14:paraId="4093DFB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03F94822" w14:textId="77777777" w:rsidR="001F148D" w:rsidRPr="006375B5" w:rsidRDefault="001F148D" w:rsidP="001F148D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03" w:right="-142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1" w:type="pct"/>
            <w:gridSpan w:val="2"/>
            <w:shd w:val="clear" w:color="auto" w:fill="auto"/>
          </w:tcPr>
          <w:p w14:paraId="0D50EC6A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shd w:val="clear" w:color="auto" w:fill="auto"/>
          </w:tcPr>
          <w:p w14:paraId="748A4A7D" w14:textId="77777777" w:rsidR="001F148D" w:rsidRPr="001F148D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F148D" w:rsidRPr="006375B5" w14:paraId="33C4A5AE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443E08B8" w14:textId="19B76F49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54" w:type="pct"/>
            <w:shd w:val="clear" w:color="auto" w:fill="auto"/>
          </w:tcPr>
          <w:p w14:paraId="1AE14819" w14:textId="7F6FA7E1" w:rsidR="001F148D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5" w:type="pct"/>
            <w:shd w:val="clear" w:color="auto" w:fill="auto"/>
          </w:tcPr>
          <w:p w14:paraId="4F97A4F9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shd w:val="clear" w:color="auto" w:fill="auto"/>
          </w:tcPr>
          <w:p w14:paraId="07A0BFA6" w14:textId="31393B4B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40</w:t>
            </w:r>
          </w:p>
        </w:tc>
        <w:tc>
          <w:tcPr>
            <w:tcW w:w="156" w:type="pct"/>
            <w:gridSpan w:val="2"/>
            <w:shd w:val="clear" w:color="auto" w:fill="auto"/>
          </w:tcPr>
          <w:p w14:paraId="3CE4F8F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372F8494" w14:textId="694F43CB" w:rsidR="001F148D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1" w:type="pct"/>
            <w:gridSpan w:val="2"/>
            <w:shd w:val="clear" w:color="auto" w:fill="auto"/>
          </w:tcPr>
          <w:p w14:paraId="34FDF6BC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shd w:val="clear" w:color="auto" w:fill="auto"/>
          </w:tcPr>
          <w:p w14:paraId="0DEF6364" w14:textId="36EE7A25" w:rsidR="001F148D" w:rsidRPr="001F148D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26</w:t>
            </w:r>
          </w:p>
        </w:tc>
      </w:tr>
      <w:tr w:rsidR="001F148D" w:rsidRPr="006375B5" w14:paraId="41A71C21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1A14E073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54" w:type="pct"/>
            <w:tcBorders>
              <w:bottom w:val="single" w:sz="4" w:space="0" w:color="auto"/>
            </w:tcBorders>
            <w:shd w:val="clear" w:color="auto" w:fill="auto"/>
          </w:tcPr>
          <w:p w14:paraId="2DF36642" w14:textId="41C5D1C7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D7217E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5" w:type="pct"/>
            <w:shd w:val="clear" w:color="auto" w:fill="auto"/>
          </w:tcPr>
          <w:p w14:paraId="6DA6BA9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tcBorders>
              <w:bottom w:val="single" w:sz="4" w:space="0" w:color="auto"/>
            </w:tcBorders>
            <w:shd w:val="clear" w:color="auto" w:fill="auto"/>
          </w:tcPr>
          <w:p w14:paraId="3050C058" w14:textId="7003DF52" w:rsidR="001F148D" w:rsidRPr="006375B5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156" w:type="pct"/>
            <w:gridSpan w:val="2"/>
            <w:shd w:val="clear" w:color="auto" w:fill="auto"/>
          </w:tcPr>
          <w:p w14:paraId="24EFBE1F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1C5D700C" w14:textId="6857487E" w:rsidR="001F148D" w:rsidRPr="006E2838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41" w:type="pct"/>
            <w:gridSpan w:val="2"/>
            <w:shd w:val="clear" w:color="auto" w:fill="auto"/>
          </w:tcPr>
          <w:p w14:paraId="47A04C75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tcBorders>
              <w:bottom w:val="single" w:sz="4" w:space="0" w:color="auto"/>
            </w:tcBorders>
            <w:shd w:val="clear" w:color="auto" w:fill="auto"/>
          </w:tcPr>
          <w:p w14:paraId="6BA20502" w14:textId="618488CD" w:rsidR="001F148D" w:rsidRPr="001F148D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</w:tr>
      <w:tr w:rsidR="001F148D" w:rsidRPr="006375B5" w14:paraId="6BF8FC46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42EF0850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5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1EB53C" w14:textId="6D960093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  <w:r w:rsidR="00D7217E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45" w:type="pct"/>
            <w:shd w:val="clear" w:color="auto" w:fill="auto"/>
          </w:tcPr>
          <w:p w14:paraId="201BA646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C69F59" w14:textId="5FFD2B06" w:rsidR="001F148D" w:rsidRPr="001F148D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2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F148D">
              <w:rPr>
                <w:rFonts w:ascii="Angsana New" w:hAnsi="Angsana New"/>
                <w:b/>
                <w:bCs/>
                <w:sz w:val="30"/>
                <w:szCs w:val="30"/>
              </w:rPr>
              <w:t>115</w:t>
            </w:r>
          </w:p>
        </w:tc>
        <w:tc>
          <w:tcPr>
            <w:tcW w:w="156" w:type="pct"/>
            <w:gridSpan w:val="2"/>
            <w:shd w:val="clear" w:color="auto" w:fill="auto"/>
          </w:tcPr>
          <w:p w14:paraId="61DC03F4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09093B0" w14:textId="449D7BD9" w:rsidR="001F148D" w:rsidRPr="006375B5" w:rsidRDefault="00722704" w:rsidP="001F148D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38</w:t>
            </w:r>
          </w:p>
        </w:tc>
        <w:tc>
          <w:tcPr>
            <w:tcW w:w="141" w:type="pct"/>
            <w:gridSpan w:val="2"/>
            <w:shd w:val="clear" w:color="auto" w:fill="auto"/>
          </w:tcPr>
          <w:p w14:paraId="557E9DEE" w14:textId="77777777" w:rsidR="001F148D" w:rsidRPr="006375B5" w:rsidRDefault="001F148D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7D88E0" w14:textId="585C63B1" w:rsidR="001F148D" w:rsidRPr="001F148D" w:rsidRDefault="001F148D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4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1F148D">
              <w:rPr>
                <w:rFonts w:ascii="Angsana New" w:hAnsi="Angsana New"/>
                <w:b/>
                <w:bCs/>
                <w:sz w:val="30"/>
                <w:szCs w:val="30"/>
              </w:rPr>
              <w:t>58</w:t>
            </w:r>
          </w:p>
        </w:tc>
      </w:tr>
      <w:tr w:rsidR="008F77AA" w:rsidRPr="006375B5" w14:paraId="144B6D4E" w14:textId="77777777" w:rsidTr="001F148D">
        <w:trPr>
          <w:gridAfter w:val="1"/>
          <w:wAfter w:w="8" w:type="pct"/>
          <w:trHeight w:val="40"/>
        </w:trPr>
        <w:tc>
          <w:tcPr>
            <w:tcW w:w="2262" w:type="pct"/>
          </w:tcPr>
          <w:p w14:paraId="2A53DA98" w14:textId="77777777" w:rsidR="008F77AA" w:rsidRPr="00722704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4" w:type="pct"/>
            <w:tcBorders>
              <w:top w:val="single" w:sz="4" w:space="0" w:color="auto"/>
            </w:tcBorders>
            <w:shd w:val="clear" w:color="auto" w:fill="auto"/>
          </w:tcPr>
          <w:p w14:paraId="6DF5B71B" w14:textId="77777777" w:rsidR="008F77AA" w:rsidRPr="00722704" w:rsidRDefault="008F77AA" w:rsidP="00FB1950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5" w:type="pct"/>
            <w:shd w:val="clear" w:color="auto" w:fill="auto"/>
          </w:tcPr>
          <w:p w14:paraId="067E885D" w14:textId="77777777" w:rsidR="008F77AA" w:rsidRPr="00722704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0" w:lineRule="atLeast"/>
              <w:ind w:left="-90" w:right="-104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43" w:type="pct"/>
            <w:tcBorders>
              <w:top w:val="single" w:sz="4" w:space="0" w:color="auto"/>
            </w:tcBorders>
            <w:shd w:val="clear" w:color="auto" w:fill="auto"/>
          </w:tcPr>
          <w:p w14:paraId="3F420D82" w14:textId="77777777" w:rsidR="008F77AA" w:rsidRPr="00722704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6" w:type="pct"/>
            <w:gridSpan w:val="2"/>
            <w:shd w:val="clear" w:color="auto" w:fill="auto"/>
          </w:tcPr>
          <w:p w14:paraId="640D1721" w14:textId="77777777" w:rsidR="008F77AA" w:rsidRPr="00722704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  <w:shd w:val="clear" w:color="auto" w:fill="auto"/>
          </w:tcPr>
          <w:p w14:paraId="653D4432" w14:textId="77777777" w:rsidR="008F77AA" w:rsidRPr="00722704" w:rsidRDefault="008F77AA" w:rsidP="00FB1950">
            <w:pPr>
              <w:pStyle w:val="acctfourfigures"/>
              <w:tabs>
                <w:tab w:val="clear" w:pos="765"/>
                <w:tab w:val="decimal" w:pos="864"/>
              </w:tabs>
              <w:spacing w:line="0" w:lineRule="atLeas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41" w:type="pct"/>
            <w:gridSpan w:val="2"/>
            <w:shd w:val="clear" w:color="auto" w:fill="auto"/>
          </w:tcPr>
          <w:p w14:paraId="7A6E31FD" w14:textId="77777777" w:rsidR="008F77AA" w:rsidRPr="00722704" w:rsidRDefault="008F77AA" w:rsidP="00FB19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00" w:type="pct"/>
            <w:tcBorders>
              <w:top w:val="single" w:sz="4" w:space="0" w:color="auto"/>
            </w:tcBorders>
            <w:shd w:val="clear" w:color="auto" w:fill="auto"/>
          </w:tcPr>
          <w:p w14:paraId="7080B277" w14:textId="77777777" w:rsidR="008F77AA" w:rsidRPr="00722704" w:rsidRDefault="008F77AA" w:rsidP="00FB195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 w:line="0" w:lineRule="atLeast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8F77AA" w:rsidRPr="006375B5" w14:paraId="0FF5386A" w14:textId="77777777" w:rsidTr="00722704">
        <w:trPr>
          <w:gridAfter w:val="1"/>
          <w:wAfter w:w="8" w:type="pct"/>
          <w:tblHeader/>
        </w:trPr>
        <w:tc>
          <w:tcPr>
            <w:tcW w:w="2262" w:type="pct"/>
          </w:tcPr>
          <w:p w14:paraId="30B4EEAB" w14:textId="0FDDE854" w:rsidR="008F77AA" w:rsidRPr="006375B5" w:rsidRDefault="008F77AA" w:rsidP="008F77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2730" w:type="pct"/>
            <w:gridSpan w:val="9"/>
          </w:tcPr>
          <w:p w14:paraId="2834E300" w14:textId="77777777" w:rsidR="008F77AA" w:rsidRPr="006375B5" w:rsidRDefault="008F77AA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722704" w:rsidRPr="006375B5" w14:paraId="57A115B1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4BB4DE0E" w14:textId="1AC535D2" w:rsidR="00722704" w:rsidRPr="006375B5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การร่วมค้า</w:t>
            </w:r>
          </w:p>
        </w:tc>
        <w:tc>
          <w:tcPr>
            <w:tcW w:w="654" w:type="pct"/>
          </w:tcPr>
          <w:p w14:paraId="74B7952D" w14:textId="6EC1B99C" w:rsidR="00722704" w:rsidRPr="00722704" w:rsidRDefault="00FA2508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45" w:type="pct"/>
          </w:tcPr>
          <w:p w14:paraId="41E2D43C" w14:textId="77777777" w:rsidR="00722704" w:rsidRPr="00722704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35F4E96C" w14:textId="713902F0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56" w:type="pct"/>
            <w:gridSpan w:val="2"/>
          </w:tcPr>
          <w:p w14:paraId="0FABB618" w14:textId="77777777" w:rsidR="00722704" w:rsidRPr="00722704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97572BC" w14:textId="02F46DDB" w:rsidR="00722704" w:rsidRPr="00722704" w:rsidRDefault="00722704" w:rsidP="001F1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6" w:type="pct"/>
          </w:tcPr>
          <w:p w14:paraId="39BF8318" w14:textId="77777777" w:rsidR="00722704" w:rsidRPr="00722704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</w:tcPr>
          <w:p w14:paraId="0314FFAC" w14:textId="39C62E8B" w:rsidR="00722704" w:rsidRPr="00722704" w:rsidRDefault="00722704" w:rsidP="001F14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22704" w:rsidRPr="006375B5" w14:paraId="2675368F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2FBFFDA5" w14:textId="1E5B9094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อื่น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654" w:type="pct"/>
            <w:tcBorders>
              <w:bottom w:val="single" w:sz="4" w:space="0" w:color="auto"/>
            </w:tcBorders>
          </w:tcPr>
          <w:p w14:paraId="73726493" w14:textId="7019C23C" w:rsidR="00722704" w:rsidRPr="00722704" w:rsidRDefault="00FA2508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  <w:tc>
          <w:tcPr>
            <w:tcW w:w="145" w:type="pct"/>
          </w:tcPr>
          <w:p w14:paraId="0689601B" w14:textId="77777777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tcBorders>
              <w:bottom w:val="single" w:sz="4" w:space="0" w:color="auto"/>
            </w:tcBorders>
          </w:tcPr>
          <w:p w14:paraId="5F38934B" w14:textId="1147AC52" w:rsidR="00722704" w:rsidRPr="00722704" w:rsidRDefault="00FA2508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156" w:type="pct"/>
            <w:gridSpan w:val="2"/>
          </w:tcPr>
          <w:p w14:paraId="187799E3" w14:textId="77777777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bottom w:val="single" w:sz="4" w:space="0" w:color="auto"/>
            </w:tcBorders>
          </w:tcPr>
          <w:p w14:paraId="3F5753AF" w14:textId="7627187D" w:rsidR="00722704" w:rsidRPr="00722704" w:rsidRDefault="00722704" w:rsidP="00722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6" w:type="pct"/>
          </w:tcPr>
          <w:p w14:paraId="14323F96" w14:textId="77777777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0" w:type="pct"/>
            <w:tcBorders>
              <w:bottom w:val="single" w:sz="4" w:space="0" w:color="auto"/>
            </w:tcBorders>
          </w:tcPr>
          <w:p w14:paraId="66BE1D41" w14:textId="54E35A83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22704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722704" w:rsidRPr="006375B5" w14:paraId="04534632" w14:textId="77777777" w:rsidTr="00722704">
        <w:trPr>
          <w:gridAfter w:val="1"/>
          <w:wAfter w:w="8" w:type="pct"/>
        </w:trPr>
        <w:tc>
          <w:tcPr>
            <w:tcW w:w="2262" w:type="pct"/>
          </w:tcPr>
          <w:p w14:paraId="1588B637" w14:textId="323A0A1C" w:rsidR="00722704" w:rsidRP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22704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54" w:type="pct"/>
            <w:tcBorders>
              <w:top w:val="single" w:sz="4" w:space="0" w:color="auto"/>
              <w:bottom w:val="double" w:sz="4" w:space="0" w:color="auto"/>
            </w:tcBorders>
          </w:tcPr>
          <w:p w14:paraId="38C32A82" w14:textId="24B90404" w:rsidR="00722704" w:rsidRPr="006375B5" w:rsidRDefault="00FA2508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32</w:t>
            </w:r>
          </w:p>
        </w:tc>
        <w:tc>
          <w:tcPr>
            <w:tcW w:w="145" w:type="pct"/>
          </w:tcPr>
          <w:p w14:paraId="32427E7E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  <w:tcBorders>
              <w:top w:val="single" w:sz="4" w:space="0" w:color="auto"/>
              <w:bottom w:val="double" w:sz="4" w:space="0" w:color="auto"/>
            </w:tcBorders>
          </w:tcPr>
          <w:p w14:paraId="3BFB6344" w14:textId="68DDE25D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156" w:type="pct"/>
            <w:gridSpan w:val="2"/>
          </w:tcPr>
          <w:p w14:paraId="361C0A16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CBBB46C" w14:textId="3114421C" w:rsidR="00722704" w:rsidRPr="006375B5" w:rsidRDefault="00722704" w:rsidP="00722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36" w:type="pct"/>
          </w:tcPr>
          <w:p w14:paraId="7805898B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  <w:tcBorders>
              <w:top w:val="single" w:sz="4" w:space="0" w:color="auto"/>
              <w:bottom w:val="double" w:sz="4" w:space="0" w:color="auto"/>
            </w:tcBorders>
          </w:tcPr>
          <w:p w14:paraId="077A9282" w14:textId="047F2A5D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722704" w:rsidRPr="006375B5" w14:paraId="59EC1565" w14:textId="77777777" w:rsidTr="001F148D">
        <w:trPr>
          <w:gridAfter w:val="1"/>
          <w:wAfter w:w="8" w:type="pct"/>
        </w:trPr>
        <w:tc>
          <w:tcPr>
            <w:tcW w:w="2262" w:type="pct"/>
          </w:tcPr>
          <w:p w14:paraId="2D3BAFC0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54" w:type="pct"/>
            <w:tcBorders>
              <w:top w:val="double" w:sz="4" w:space="0" w:color="auto"/>
            </w:tcBorders>
          </w:tcPr>
          <w:p w14:paraId="65D214C4" w14:textId="77777777" w:rsidR="00722704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5" w:type="pct"/>
          </w:tcPr>
          <w:p w14:paraId="47739000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37681FF3" w14:textId="77777777" w:rsidR="00722704" w:rsidRPr="000E564C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6" w:type="pct"/>
            <w:gridSpan w:val="2"/>
          </w:tcPr>
          <w:p w14:paraId="309E7FD9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B9B881D" w14:textId="77777777" w:rsidR="00722704" w:rsidRPr="006375B5" w:rsidRDefault="00722704" w:rsidP="007227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6" w:type="pct"/>
          </w:tcPr>
          <w:p w14:paraId="28C1AA09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0" w:type="pct"/>
          </w:tcPr>
          <w:p w14:paraId="28A4EB85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22704" w:rsidRPr="00CD0E61" w14:paraId="21350BD7" w14:textId="77777777" w:rsidTr="001F148D">
        <w:tc>
          <w:tcPr>
            <w:tcW w:w="2262" w:type="pct"/>
          </w:tcPr>
          <w:p w14:paraId="44E62B48" w14:textId="7A76C286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654" w:type="pct"/>
          </w:tcPr>
          <w:p w14:paraId="4D174817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5" w:type="pct"/>
          </w:tcPr>
          <w:p w14:paraId="11357985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3" w:type="pct"/>
          </w:tcPr>
          <w:p w14:paraId="4B838AA7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106B105F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gridSpan w:val="3"/>
          </w:tcPr>
          <w:p w14:paraId="765FCEF8" w14:textId="77777777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6" w:type="pct"/>
          </w:tcPr>
          <w:p w14:paraId="549404B7" w14:textId="77777777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8" w:type="pct"/>
            <w:gridSpan w:val="2"/>
          </w:tcPr>
          <w:p w14:paraId="4D85CDCD" w14:textId="77777777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22704" w:rsidRPr="00CD0E61" w14:paraId="5424ED8C" w14:textId="77777777" w:rsidTr="001F148D">
        <w:tc>
          <w:tcPr>
            <w:tcW w:w="2262" w:type="pct"/>
          </w:tcPr>
          <w:p w14:paraId="7B7CF94C" w14:textId="71B413D0" w:rsidR="00722704" w:rsidRPr="009E55B2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654" w:type="pct"/>
            <w:tcBorders>
              <w:bottom w:val="double" w:sz="4" w:space="0" w:color="auto"/>
            </w:tcBorders>
            <w:shd w:val="clear" w:color="auto" w:fill="auto"/>
          </w:tcPr>
          <w:p w14:paraId="0474E0D5" w14:textId="6A48437E" w:rsidR="00722704" w:rsidRPr="00F82E8A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35</w:t>
            </w:r>
          </w:p>
        </w:tc>
        <w:tc>
          <w:tcPr>
            <w:tcW w:w="145" w:type="pct"/>
          </w:tcPr>
          <w:p w14:paraId="12E2078D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3" w:type="pct"/>
            <w:tcBorders>
              <w:bottom w:val="double" w:sz="4" w:space="0" w:color="auto"/>
            </w:tcBorders>
          </w:tcPr>
          <w:p w14:paraId="04485A3C" w14:textId="35CB6B81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148" w:type="pct"/>
          </w:tcPr>
          <w:p w14:paraId="66BA5123" w14:textId="77777777" w:rsidR="00722704" w:rsidRPr="006375B5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gridSpan w:val="3"/>
            <w:tcBorders>
              <w:bottom w:val="double" w:sz="4" w:space="0" w:color="auto"/>
            </w:tcBorders>
          </w:tcPr>
          <w:p w14:paraId="14C7A567" w14:textId="32079C93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36" w:type="pct"/>
          </w:tcPr>
          <w:p w14:paraId="4A21134B" w14:textId="77777777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  <w:tab w:val="decimal" w:pos="873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08" w:type="pct"/>
            <w:gridSpan w:val="2"/>
            <w:tcBorders>
              <w:bottom w:val="double" w:sz="4" w:space="0" w:color="auto"/>
            </w:tcBorders>
          </w:tcPr>
          <w:p w14:paraId="71EE0AE5" w14:textId="4AE85C09" w:rsidR="00722704" w:rsidRPr="00CD0E61" w:rsidRDefault="00722704" w:rsidP="0072270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</w:tr>
    </w:tbl>
    <w:p w14:paraId="1024C1FF" w14:textId="192FFB86" w:rsidR="00574547" w:rsidRDefault="005745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2E71C4F7" w14:textId="6C3D8BB0" w:rsidR="00C8500E" w:rsidRPr="006375B5" w:rsidRDefault="00383EDC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</w:t>
      </w:r>
      <w:r w:rsidR="002C37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ัน </w:t>
      </w:r>
    </w:p>
    <w:p w14:paraId="4FE35F02" w14:textId="5328FFCA" w:rsidR="00444D02" w:rsidRPr="006375B5" w:rsidRDefault="00444D02" w:rsidP="00106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CA101F2" w14:textId="196A6FFB" w:rsidR="001401D4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เงินกู้ยืมระยะยาวจากกิจการที่เกี่ยวข้องกัน</w:t>
      </w:r>
    </w:p>
    <w:p w14:paraId="2356AAC8" w14:textId="30C49787" w:rsidR="0074224D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DCBC78" w14:textId="175AD901" w:rsidR="0074224D" w:rsidRPr="006375B5" w:rsidRDefault="00CB2955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บริษัทย่อยแห่งหนึ่งมี</w:t>
      </w:r>
      <w:r w:rsidR="0074224D" w:rsidRPr="006375B5">
        <w:rPr>
          <w:rFonts w:ascii="Angsana New" w:hAnsi="Angsana New"/>
          <w:sz w:val="30"/>
          <w:szCs w:val="30"/>
          <w:cs/>
        </w:rPr>
        <w:t>เงินกู้ยืมระยะยาวจาก</w:t>
      </w:r>
      <w:r w:rsidR="008B409C" w:rsidRPr="006375B5">
        <w:rPr>
          <w:rFonts w:ascii="Angsana New" w:hAnsi="Angsana New" w:hint="cs"/>
          <w:sz w:val="30"/>
          <w:szCs w:val="30"/>
          <w:cs/>
        </w:rPr>
        <w:t>ผู้</w:t>
      </w:r>
      <w:r w:rsidR="0074224D" w:rsidRPr="006375B5">
        <w:rPr>
          <w:rFonts w:ascii="Angsana New" w:hAnsi="Angsana New"/>
          <w:sz w:val="30"/>
          <w:szCs w:val="30"/>
          <w:cs/>
        </w:rPr>
        <w:t>ถือหุ้นของบริษัทย่อย</w:t>
      </w:r>
      <w:r w:rsidR="008C2AC5" w:rsidRPr="006375B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เงินกู้ยืม</w:t>
      </w:r>
      <w:r w:rsidR="0074224D" w:rsidRPr="006375B5">
        <w:rPr>
          <w:rFonts w:ascii="Angsana New" w:hAnsi="Angsana New"/>
          <w:sz w:val="30"/>
          <w:szCs w:val="30"/>
          <w:cs/>
        </w:rPr>
        <w:t>มีเงื่อนไขการเรียกชำระคืนเมื่อทวงถาม เงินกู้ยืมระยะยาวถูกจัด</w:t>
      </w:r>
      <w:r w:rsidR="0074224D" w:rsidRPr="006375B5">
        <w:rPr>
          <w:rFonts w:ascii="Angsana New" w:hAnsi="Angsana New"/>
          <w:spacing w:val="-4"/>
          <w:sz w:val="30"/>
          <w:szCs w:val="30"/>
          <w:cs/>
        </w:rPr>
        <w:t>ประเภทเป็นหนี้สินระยะยาว เนื่องจากผู้ให้กู้ตกลงที่จะไม่เรียกชำระคืนเงินกู้ภายในสิบสองเดือนนับจากวันสิ้น</w:t>
      </w:r>
      <w:r w:rsidR="00AD611A" w:rsidRPr="006375B5">
        <w:rPr>
          <w:rFonts w:ascii="Angsana New" w:hAnsi="Angsana New" w:hint="cs"/>
          <w:spacing w:val="-4"/>
          <w:sz w:val="30"/>
          <w:szCs w:val="30"/>
          <w:cs/>
        </w:rPr>
        <w:t>ปี</w:t>
      </w:r>
    </w:p>
    <w:p w14:paraId="3BB70596" w14:textId="77777777" w:rsidR="00D25F70" w:rsidRPr="006375B5" w:rsidRDefault="00D25F70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4E9E8F39" w14:textId="77777777" w:rsidR="002D4D36" w:rsidRDefault="002D4D36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bookmarkStart w:id="6" w:name="OLE_LINK3"/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F9B64C4" w14:textId="293AC4D9" w:rsidR="002B0127" w:rsidRPr="006375B5" w:rsidRDefault="002B0127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lastRenderedPageBreak/>
        <w:t>หนี้สินที่อาจจะเกิดขึ้นกับกิจการที่เกี่ยวข้องกัน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71BE8BB" w14:textId="77777777" w:rsidR="00117B8B" w:rsidRPr="006375B5" w:rsidRDefault="00117B8B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</w:p>
    <w:bookmarkEnd w:id="6"/>
    <w:p w14:paraId="3073B29A" w14:textId="4F72EEEA" w:rsidR="00DC7378" w:rsidRPr="0081467B" w:rsidRDefault="002E1FA1" w:rsidP="00D872D6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30"/>
          <w:szCs w:val="30"/>
        </w:rPr>
      </w:pPr>
      <w:r w:rsidRPr="0081467B">
        <w:rPr>
          <w:rFonts w:ascii="Angsana New" w:hAnsi="Angsana New" w:hint="cs"/>
          <w:spacing w:val="-4"/>
          <w:sz w:val="30"/>
          <w:szCs w:val="30"/>
          <w:cs/>
        </w:rPr>
        <w:t>ณ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วันที่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30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กันยายน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2567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ลุ่มบริษัทและบริษัทมีหนี้สินที่อาจจะเกิดขึ้นกับกิจการที่เกี่ยวข้องกันจากการค้ำประกันหนี้สินที่มีภาระดอกเบี้ยและหนังสือค้ำประกันของบริษัทย่อยและการร่วมค้าที่มีต่อสถาบันการเงินที่เบิกใช้แล้วจำนวนเงิ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>3,</w:t>
      </w:r>
      <w:r w:rsidR="00063F43">
        <w:rPr>
          <w:rFonts w:ascii="Angsana New" w:hAnsi="Angsana New"/>
          <w:spacing w:val="-4"/>
          <w:sz w:val="30"/>
          <w:szCs w:val="30"/>
        </w:rPr>
        <w:t>403.06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63F43">
        <w:rPr>
          <w:rFonts w:ascii="Angsana New" w:hAnsi="Angsana New"/>
          <w:spacing w:val="-4"/>
          <w:sz w:val="30"/>
          <w:szCs w:val="30"/>
        </w:rPr>
        <w:t>1,986.70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2566: </w:t>
      </w:r>
      <w:r w:rsidR="00063F43">
        <w:rPr>
          <w:rFonts w:ascii="Angsana New" w:hAnsi="Angsana New"/>
          <w:i/>
          <w:iCs/>
          <w:spacing w:val="-4"/>
          <w:sz w:val="30"/>
          <w:szCs w:val="30"/>
        </w:rPr>
        <w:t>1,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>9</w:t>
      </w:r>
      <w:r w:rsidR="00063F43">
        <w:rPr>
          <w:rFonts w:ascii="Angsana New" w:hAnsi="Angsana New"/>
          <w:i/>
          <w:iCs/>
          <w:spacing w:val="-4"/>
          <w:sz w:val="30"/>
          <w:szCs w:val="30"/>
        </w:rPr>
        <w:t>80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.66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200.43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)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และที่ยังไม่ได้เบิกใช้จำนวนเงิน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>3,3</w:t>
      </w:r>
      <w:r w:rsidR="00783220">
        <w:rPr>
          <w:rFonts w:ascii="Angsana New" w:hAnsi="Angsana New"/>
          <w:spacing w:val="-4"/>
          <w:sz w:val="30"/>
          <w:szCs w:val="30"/>
        </w:rPr>
        <w:t>3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1.53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spacing w:val="-4"/>
          <w:sz w:val="30"/>
          <w:szCs w:val="30"/>
        </w:rPr>
        <w:t xml:space="preserve">1,831.53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(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2566: 2,574.57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และ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/>
          <w:i/>
          <w:iCs/>
          <w:spacing w:val="-4"/>
          <w:sz w:val="30"/>
          <w:szCs w:val="30"/>
        </w:rPr>
        <w:t xml:space="preserve">1,074.57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ล้านบาท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i/>
          <w:iCs/>
          <w:spacing w:val="-4"/>
          <w:sz w:val="30"/>
          <w:szCs w:val="30"/>
          <w:cs/>
        </w:rPr>
        <w:t>ตามลำดับ</w:t>
      </w:r>
      <w:r w:rsidRPr="0081467B">
        <w:rPr>
          <w:rFonts w:ascii="Angsana New" w:hAnsi="Angsana New"/>
          <w:i/>
          <w:iCs/>
          <w:spacing w:val="-4"/>
          <w:sz w:val="30"/>
          <w:szCs w:val="30"/>
          <w:cs/>
        </w:rPr>
        <w:t>)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โดยทั่วไป</w:t>
      </w:r>
      <w:r w:rsidRPr="0081467B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81467B">
        <w:rPr>
          <w:rFonts w:ascii="Angsana New" w:hAnsi="Angsana New" w:hint="cs"/>
          <w:spacing w:val="-4"/>
          <w:sz w:val="30"/>
          <w:szCs w:val="30"/>
          <w:cs/>
        </w:rPr>
        <w:t>การค้ำประกันนี้มีผลผูกพันต่อบริษัทนานเท่าที่ภาระหนี้สินยังไม่ได้ชำระ</w:t>
      </w:r>
    </w:p>
    <w:p w14:paraId="510DD19E" w14:textId="5877BEF8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0FB40330" w14:textId="09670A96" w:rsidR="0094437D" w:rsidRDefault="00383EDC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สัญญาเงินกู้ยืม</w:t>
      </w:r>
      <w:r w:rsidR="00E142E8" w:rsidRPr="006375B5">
        <w:rPr>
          <w:rFonts w:ascii="Angsana New" w:hAnsi="Angsana New" w:hint="cs"/>
          <w:i/>
          <w:iCs/>
          <w:sz w:val="30"/>
          <w:szCs w:val="30"/>
          <w:cs/>
        </w:rPr>
        <w:t>ระหว่างกัน</w:t>
      </w:r>
    </w:p>
    <w:p w14:paraId="12D35BDC" w14:textId="77777777" w:rsidR="00BF6303" w:rsidRPr="006375B5" w:rsidRDefault="00BF6303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1EB9347F" w14:textId="77777777" w:rsidR="00BF6303" w:rsidRPr="00BF6303" w:rsidRDefault="00BF6303" w:rsidP="00BF63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  <w:r w:rsidRPr="00BF6303">
        <w:rPr>
          <w:rFonts w:ascii="Angsana New" w:hAnsi="Angsana New" w:hint="cs"/>
          <w:sz w:val="30"/>
          <w:szCs w:val="30"/>
          <w:cs/>
        </w:rPr>
        <w:t>บริษัทได้ทำสัญญาเงินให้กู้ยืมระยะสั้นประเภทไม่มีหลักประกันกับบริษัทย่อยหลายแห่ง</w:t>
      </w:r>
      <w:r w:rsidRPr="00BF6303">
        <w:rPr>
          <w:rFonts w:ascii="Angsana New" w:hAnsi="Angsana New"/>
          <w:sz w:val="30"/>
          <w:szCs w:val="30"/>
          <w:cs/>
        </w:rPr>
        <w:t xml:space="preserve"> </w:t>
      </w:r>
      <w:r w:rsidRPr="00BF6303">
        <w:rPr>
          <w:rFonts w:ascii="Angsana New" w:hAnsi="Angsana New" w:hint="cs"/>
          <w:sz w:val="30"/>
          <w:szCs w:val="30"/>
          <w:cs/>
        </w:rPr>
        <w:t>โดยมีอัตราดอกเบี้ย</w:t>
      </w:r>
    </w:p>
    <w:p w14:paraId="07EB14B8" w14:textId="42E2299C" w:rsidR="0094437D" w:rsidRPr="00BF6303" w:rsidRDefault="00BF6303" w:rsidP="00BF63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  <w:r w:rsidRPr="00BF6303">
        <w:rPr>
          <w:rFonts w:ascii="Angsana New" w:hAnsi="Angsana New" w:hint="cs"/>
          <w:sz w:val="30"/>
          <w:szCs w:val="30"/>
          <w:cs/>
        </w:rPr>
        <w:t>ร้อยละ</w:t>
      </w:r>
      <w:r w:rsidRPr="00BF6303">
        <w:rPr>
          <w:rFonts w:ascii="Angsana New" w:hAnsi="Angsana New"/>
          <w:sz w:val="30"/>
          <w:szCs w:val="30"/>
          <w:cs/>
        </w:rPr>
        <w:t xml:space="preserve"> </w:t>
      </w:r>
      <w:r w:rsidR="00C7208F">
        <w:rPr>
          <w:rFonts w:ascii="Angsana New" w:hAnsi="Angsana New"/>
          <w:sz w:val="30"/>
          <w:szCs w:val="30"/>
        </w:rPr>
        <w:t>2</w:t>
      </w:r>
      <w:r w:rsidRPr="00BF6303">
        <w:rPr>
          <w:rFonts w:ascii="Angsana New" w:hAnsi="Angsana New"/>
          <w:sz w:val="30"/>
          <w:szCs w:val="30"/>
        </w:rPr>
        <w:t>.</w:t>
      </w:r>
      <w:r w:rsidR="00C7208F">
        <w:rPr>
          <w:rFonts w:ascii="Angsana New" w:hAnsi="Angsana New"/>
          <w:sz w:val="30"/>
          <w:szCs w:val="30"/>
        </w:rPr>
        <w:t xml:space="preserve">88 </w:t>
      </w:r>
      <w:r w:rsidR="00C7208F">
        <w:rPr>
          <w:rFonts w:ascii="Angsana New" w:hAnsi="Angsana New" w:hint="cs"/>
          <w:sz w:val="30"/>
          <w:szCs w:val="30"/>
          <w:cs/>
        </w:rPr>
        <w:t xml:space="preserve">ถึงร้อยละ </w:t>
      </w:r>
      <w:r w:rsidR="00C7208F">
        <w:rPr>
          <w:rFonts w:ascii="Angsana New" w:hAnsi="Angsana New"/>
          <w:sz w:val="30"/>
          <w:szCs w:val="30"/>
        </w:rPr>
        <w:t>3.05</w:t>
      </w:r>
      <w:r w:rsidRPr="00BF6303">
        <w:rPr>
          <w:rFonts w:ascii="Angsana New" w:hAnsi="Angsana New"/>
          <w:sz w:val="30"/>
          <w:szCs w:val="30"/>
        </w:rPr>
        <w:t xml:space="preserve"> </w:t>
      </w:r>
      <w:r w:rsidRPr="00BF6303">
        <w:rPr>
          <w:rFonts w:ascii="Angsana New" w:hAnsi="Angsana New" w:hint="cs"/>
          <w:sz w:val="30"/>
          <w:szCs w:val="30"/>
          <w:cs/>
        </w:rPr>
        <w:t>ต่อปี</w:t>
      </w:r>
      <w:r w:rsidRPr="00BF6303">
        <w:rPr>
          <w:rFonts w:ascii="Angsana New" w:hAnsi="Angsana New"/>
          <w:sz w:val="30"/>
          <w:szCs w:val="30"/>
          <w:cs/>
        </w:rPr>
        <w:t xml:space="preserve"> </w:t>
      </w:r>
      <w:r w:rsidRPr="00BF6303">
        <w:rPr>
          <w:rFonts w:ascii="Angsana New" w:hAnsi="Angsana New"/>
          <w:i/>
          <w:iCs/>
          <w:sz w:val="30"/>
          <w:szCs w:val="30"/>
          <w:cs/>
        </w:rPr>
        <w:t>(</w:t>
      </w:r>
      <w:r w:rsidRPr="00BF6303">
        <w:rPr>
          <w:rFonts w:ascii="Angsana New" w:hAnsi="Angsana New"/>
          <w:i/>
          <w:iCs/>
          <w:sz w:val="30"/>
          <w:szCs w:val="30"/>
        </w:rPr>
        <w:t xml:space="preserve">2566: </w:t>
      </w:r>
      <w:r w:rsidRPr="00BF6303">
        <w:rPr>
          <w:rFonts w:ascii="Angsana New" w:hAnsi="Angsana New" w:hint="cs"/>
          <w:i/>
          <w:iCs/>
          <w:sz w:val="30"/>
          <w:szCs w:val="30"/>
          <w:cs/>
        </w:rPr>
        <w:t>ร้อยละ</w:t>
      </w:r>
      <w:r w:rsidRPr="00BF6303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BF6303">
        <w:rPr>
          <w:rFonts w:ascii="Angsana New" w:hAnsi="Angsana New"/>
          <w:i/>
          <w:iCs/>
          <w:sz w:val="30"/>
          <w:szCs w:val="30"/>
        </w:rPr>
        <w:t>2.</w:t>
      </w:r>
      <w:r w:rsidR="00C7208F">
        <w:rPr>
          <w:rFonts w:ascii="Angsana New" w:hAnsi="Angsana New"/>
          <w:i/>
          <w:iCs/>
          <w:sz w:val="30"/>
          <w:szCs w:val="30"/>
        </w:rPr>
        <w:t xml:space="preserve">60 </w:t>
      </w:r>
      <w:r w:rsidR="00C7208F">
        <w:rPr>
          <w:rFonts w:ascii="Angsana New" w:hAnsi="Angsana New" w:hint="cs"/>
          <w:i/>
          <w:iCs/>
          <w:sz w:val="30"/>
          <w:szCs w:val="30"/>
          <w:cs/>
        </w:rPr>
        <w:t xml:space="preserve">ถึงร้อยละ </w:t>
      </w:r>
      <w:r w:rsidR="00C7208F">
        <w:rPr>
          <w:rFonts w:ascii="Angsana New" w:hAnsi="Angsana New"/>
          <w:i/>
          <w:iCs/>
          <w:sz w:val="30"/>
          <w:szCs w:val="30"/>
        </w:rPr>
        <w:t>2.84</w:t>
      </w:r>
      <w:r w:rsidRPr="00BF6303">
        <w:rPr>
          <w:rFonts w:ascii="Angsana New" w:hAnsi="Angsana New"/>
          <w:i/>
          <w:iCs/>
          <w:sz w:val="30"/>
          <w:szCs w:val="30"/>
        </w:rPr>
        <w:t xml:space="preserve"> </w:t>
      </w:r>
      <w:r w:rsidRPr="00BF6303">
        <w:rPr>
          <w:rFonts w:ascii="Angsana New" w:hAnsi="Angsana New" w:hint="cs"/>
          <w:i/>
          <w:iCs/>
          <w:sz w:val="30"/>
          <w:szCs w:val="30"/>
          <w:cs/>
        </w:rPr>
        <w:t>ต่อปี</w:t>
      </w:r>
      <w:r w:rsidRPr="00BF6303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7B86D215" w14:textId="77777777" w:rsidR="00BF6303" w:rsidRPr="00DE7037" w:rsidRDefault="00BF6303" w:rsidP="00BF63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7CDBA726" w14:textId="490A9991" w:rsidR="00107341" w:rsidRPr="00A507A2" w:rsidRDefault="00A507A2" w:rsidP="00A507A2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z w:val="30"/>
          <w:szCs w:val="30"/>
        </w:rPr>
      </w:pPr>
      <w:r w:rsidRPr="00123613">
        <w:rPr>
          <w:rFonts w:ascii="Angsana New" w:hAnsi="Angsana New" w:hint="cs"/>
          <w:sz w:val="30"/>
          <w:szCs w:val="30"/>
          <w:cs/>
        </w:rPr>
        <w:t>บริษัทได้ทำสัญญาเงินให้กู้ยืมระยะยาวประเภทไม่มีหลักประกันกับบริษัทย่อยหลายแห่ง</w:t>
      </w:r>
      <w:r w:rsidRPr="00123613">
        <w:rPr>
          <w:rFonts w:ascii="Angsana New" w:hAnsi="Angsana New"/>
          <w:sz w:val="30"/>
          <w:szCs w:val="30"/>
          <w:cs/>
        </w:rPr>
        <w:t xml:space="preserve"> </w:t>
      </w:r>
      <w:r w:rsidRPr="00123613">
        <w:rPr>
          <w:rFonts w:ascii="Angsana New" w:hAnsi="Angsana New" w:hint="cs"/>
          <w:sz w:val="30"/>
          <w:szCs w:val="30"/>
          <w:cs/>
        </w:rPr>
        <w:t>โดยมีอัตราดอกเบี้ยร้อยละ</w:t>
      </w:r>
      <w:r w:rsidRPr="00123613">
        <w:rPr>
          <w:rFonts w:ascii="Angsana New" w:hAnsi="Angsana New" w:hint="eastAsia"/>
          <w:sz w:val="30"/>
          <w:szCs w:val="30"/>
        </w:rPr>
        <w:t> </w:t>
      </w:r>
      <w:r w:rsidR="00123613" w:rsidRPr="00123613">
        <w:rPr>
          <w:rFonts w:ascii="Angsana New" w:hAnsi="Angsana New"/>
          <w:sz w:val="30"/>
          <w:szCs w:val="30"/>
        </w:rPr>
        <w:t>2.92</w:t>
      </w:r>
      <w:r w:rsidRPr="00123613">
        <w:rPr>
          <w:rFonts w:ascii="Angsana New" w:hAnsi="Angsana New"/>
          <w:sz w:val="30"/>
          <w:szCs w:val="30"/>
          <w:cs/>
        </w:rPr>
        <w:t xml:space="preserve"> </w:t>
      </w:r>
      <w:r w:rsidRPr="00123613">
        <w:rPr>
          <w:rFonts w:ascii="Angsana New" w:hAnsi="Angsana New" w:hint="cs"/>
          <w:sz w:val="30"/>
          <w:szCs w:val="30"/>
          <w:cs/>
        </w:rPr>
        <w:t>ถึงร้อยละ</w:t>
      </w:r>
      <w:r w:rsidRPr="00123613">
        <w:rPr>
          <w:rFonts w:ascii="Angsana New" w:hAnsi="Angsana New" w:hint="eastAsia"/>
          <w:sz w:val="30"/>
          <w:szCs w:val="30"/>
        </w:rPr>
        <w:t> </w:t>
      </w:r>
      <w:r w:rsidR="00123613" w:rsidRPr="00123613">
        <w:rPr>
          <w:rFonts w:ascii="Angsana New" w:hAnsi="Angsana New"/>
          <w:sz w:val="30"/>
          <w:szCs w:val="30"/>
        </w:rPr>
        <w:t>3.09</w:t>
      </w:r>
      <w:r w:rsidRPr="00123613">
        <w:rPr>
          <w:rFonts w:ascii="Angsana New" w:hAnsi="Angsana New"/>
          <w:sz w:val="30"/>
          <w:szCs w:val="30"/>
          <w:cs/>
        </w:rPr>
        <w:t xml:space="preserve"> </w:t>
      </w:r>
      <w:r w:rsidRPr="00123613">
        <w:rPr>
          <w:rFonts w:ascii="Angsana New" w:hAnsi="Angsana New" w:hint="cs"/>
          <w:sz w:val="30"/>
          <w:szCs w:val="30"/>
          <w:cs/>
        </w:rPr>
        <w:t>ต่อปี</w:t>
      </w:r>
      <w:r w:rsidRPr="00123613">
        <w:rPr>
          <w:rFonts w:ascii="Angsana New" w:hAnsi="Angsana New"/>
          <w:sz w:val="30"/>
          <w:szCs w:val="30"/>
          <w:cs/>
        </w:rPr>
        <w:t xml:space="preserve"> </w:t>
      </w:r>
      <w:r w:rsidRPr="00123613">
        <w:rPr>
          <w:rFonts w:ascii="Angsana New" w:hAnsi="Angsana New"/>
          <w:i/>
          <w:iCs/>
          <w:sz w:val="30"/>
          <w:szCs w:val="30"/>
          <w:cs/>
        </w:rPr>
        <w:t>(</w:t>
      </w:r>
      <w:r w:rsidRPr="00123613">
        <w:rPr>
          <w:rFonts w:ascii="Angsana New" w:hAnsi="Angsana New"/>
          <w:i/>
          <w:iCs/>
          <w:sz w:val="30"/>
          <w:szCs w:val="30"/>
        </w:rPr>
        <w:t>256</w:t>
      </w:r>
      <w:r w:rsidR="000005FD" w:rsidRPr="00123613">
        <w:rPr>
          <w:rFonts w:ascii="Angsana New" w:hAnsi="Angsana New"/>
          <w:i/>
          <w:iCs/>
          <w:sz w:val="30"/>
          <w:szCs w:val="30"/>
        </w:rPr>
        <w:t>6</w:t>
      </w:r>
      <w:r w:rsidRPr="00123613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Pr="00123613">
        <w:rPr>
          <w:rFonts w:ascii="Angsana New" w:hAnsi="Angsana New" w:hint="cs"/>
          <w:i/>
          <w:iCs/>
          <w:sz w:val="30"/>
          <w:szCs w:val="30"/>
          <w:cs/>
        </w:rPr>
        <w:t>ร้อยละ</w:t>
      </w:r>
      <w:r w:rsidRPr="00123613">
        <w:rPr>
          <w:rFonts w:ascii="Angsana New" w:hAnsi="Angsana New" w:hint="eastAsia"/>
          <w:i/>
          <w:iCs/>
          <w:sz w:val="30"/>
          <w:szCs w:val="30"/>
        </w:rPr>
        <w:t> </w:t>
      </w:r>
      <w:r w:rsidRPr="00123613">
        <w:rPr>
          <w:rFonts w:ascii="Angsana New" w:hAnsi="Angsana New"/>
          <w:i/>
          <w:iCs/>
          <w:sz w:val="30"/>
          <w:szCs w:val="30"/>
        </w:rPr>
        <w:t>0.</w:t>
      </w:r>
      <w:r w:rsidR="000005FD" w:rsidRPr="00123613">
        <w:rPr>
          <w:rFonts w:ascii="Angsana New" w:hAnsi="Angsana New"/>
          <w:i/>
          <w:iCs/>
          <w:sz w:val="30"/>
          <w:szCs w:val="30"/>
        </w:rPr>
        <w:t>63</w:t>
      </w:r>
      <w:r w:rsidRPr="00123613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123613">
        <w:rPr>
          <w:rFonts w:ascii="Angsana New" w:hAnsi="Angsana New" w:hint="cs"/>
          <w:i/>
          <w:iCs/>
          <w:sz w:val="30"/>
          <w:szCs w:val="30"/>
          <w:cs/>
        </w:rPr>
        <w:t>ถึงร้อยละ</w:t>
      </w:r>
      <w:r w:rsidRPr="00123613">
        <w:rPr>
          <w:rFonts w:ascii="Angsana New" w:hAnsi="Angsana New" w:hint="eastAsia"/>
          <w:i/>
          <w:iCs/>
          <w:sz w:val="30"/>
          <w:szCs w:val="30"/>
        </w:rPr>
        <w:t> </w:t>
      </w:r>
      <w:r w:rsidRPr="00123613">
        <w:rPr>
          <w:rFonts w:ascii="Angsana New" w:hAnsi="Angsana New"/>
          <w:i/>
          <w:iCs/>
          <w:sz w:val="30"/>
          <w:szCs w:val="30"/>
        </w:rPr>
        <w:t>2.</w:t>
      </w:r>
      <w:r w:rsidR="000005FD" w:rsidRPr="00123613">
        <w:rPr>
          <w:rFonts w:ascii="Angsana New" w:hAnsi="Angsana New"/>
          <w:i/>
          <w:iCs/>
          <w:sz w:val="30"/>
          <w:szCs w:val="30"/>
        </w:rPr>
        <w:t>88</w:t>
      </w:r>
      <w:r w:rsidRPr="00123613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123613">
        <w:rPr>
          <w:rFonts w:ascii="Angsana New" w:hAnsi="Angsana New" w:hint="cs"/>
          <w:i/>
          <w:iCs/>
          <w:sz w:val="30"/>
          <w:szCs w:val="30"/>
          <w:cs/>
        </w:rPr>
        <w:t>ต่อปี</w:t>
      </w:r>
      <w:r w:rsidRPr="00123613">
        <w:rPr>
          <w:rFonts w:ascii="Angsana New" w:hAnsi="Angsana New"/>
          <w:i/>
          <w:iCs/>
          <w:sz w:val="30"/>
          <w:szCs w:val="30"/>
          <w:cs/>
        </w:rPr>
        <w:t>)</w:t>
      </w:r>
      <w:r w:rsidRPr="00123613">
        <w:rPr>
          <w:rFonts w:ascii="Angsana New" w:hAnsi="Angsana New"/>
          <w:sz w:val="30"/>
          <w:szCs w:val="30"/>
          <w:cs/>
        </w:rPr>
        <w:t xml:space="preserve"> </w:t>
      </w:r>
    </w:p>
    <w:p w14:paraId="0C1CF933" w14:textId="33E9681B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01CAA49" w14:textId="04E624C3" w:rsidR="00671D69" w:rsidRPr="006375B5" w:rsidRDefault="00104D13" w:rsidP="00B85A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="00A55577" w:rsidRPr="006375B5">
        <w:rPr>
          <w:rFonts w:ascii="Angsana New" w:hAnsi="Angsana New"/>
          <w:i/>
          <w:iCs/>
          <w:sz w:val="30"/>
          <w:szCs w:val="30"/>
          <w:cs/>
        </w:rPr>
        <w:t>และบริการพื้นที่สำนักงาน</w:t>
      </w:r>
    </w:p>
    <w:p w14:paraId="16BD95E1" w14:textId="77777777" w:rsidR="00BF300E" w:rsidRPr="006375B5" w:rsidRDefault="00BF300E" w:rsidP="00671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5CC576EE" w14:textId="62DB5AFC" w:rsidR="00F74C76" w:rsidRPr="006375B5" w:rsidRDefault="00E26CA2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E26CA2">
        <w:rPr>
          <w:rFonts w:ascii="Angsana New" w:hAnsi="Angsana New" w:hint="cs"/>
          <w:sz w:val="30"/>
          <w:szCs w:val="30"/>
          <w:cs/>
        </w:rPr>
        <w:t>กลุ่มบริษัทได้ทำสัญญาบริการสมาชิกเพื่อใช้พื้นที่สำนักงาน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และบริการที่เกี่ยวข้องกับกิจการอื่นที่เกี่ยวข้องกันสัญญาดังกล่าวมีกำหนดระยะเวลา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โดยเริ่มตั้งแต่เดือนธันวาคม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2565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ถึงเดือนธันวาคม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2568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ทั้งนี้สามารถต่ออายุสัญญาได้อีกคราวละ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โดยมีเงื่อนไขตามที่ระบุในสัญญา</w:t>
      </w:r>
    </w:p>
    <w:p w14:paraId="1ACE18EE" w14:textId="6F9F31CF" w:rsidR="00161C51" w:rsidRPr="006375B5" w:rsidRDefault="00161C51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946B9C0" w14:textId="371927E3" w:rsidR="00161C51" w:rsidRPr="006375B5" w:rsidRDefault="00E26CA2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E26CA2"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ได้ต่ออายุสัญญาเช่าอาคารสำนักงานกับกิจการอื่นที่เกี่ยวข้องกันสัญญามีกำหนด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สิงหาคม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2568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ทั้งนี้สามารถต่ออายุสัญญาได้อีกคราวละ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3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ปี</w:t>
      </w:r>
      <w:r w:rsidRPr="00E26CA2">
        <w:rPr>
          <w:rFonts w:ascii="Angsana New" w:hAnsi="Angsana New"/>
          <w:sz w:val="30"/>
          <w:szCs w:val="30"/>
          <w:cs/>
        </w:rPr>
        <w:t xml:space="preserve"> </w:t>
      </w:r>
      <w:r w:rsidRPr="00E26CA2">
        <w:rPr>
          <w:rFonts w:ascii="Angsana New" w:hAnsi="Angsana New" w:hint="cs"/>
          <w:sz w:val="30"/>
          <w:szCs w:val="30"/>
          <w:cs/>
        </w:rPr>
        <w:t>โดยมีเงื่อนไขตามที่ระบุในสัญญา</w:t>
      </w:r>
    </w:p>
    <w:p w14:paraId="517C2913" w14:textId="77777777" w:rsidR="00107341" w:rsidRPr="00DE7037" w:rsidRDefault="00107341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A5D014F" w14:textId="321839BE" w:rsidR="00480F53" w:rsidRPr="006375B5" w:rsidRDefault="00480F53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สัญญาบริหารจัดการ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C5B606A" w14:textId="77777777" w:rsidR="00480F53" w:rsidRPr="006375B5" w:rsidRDefault="00480F5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27"/>
        <w:jc w:val="thaiDistribute"/>
        <w:rPr>
          <w:rFonts w:ascii="Angsana New" w:hAnsi="Angsana New"/>
          <w:sz w:val="24"/>
          <w:szCs w:val="24"/>
        </w:rPr>
      </w:pPr>
    </w:p>
    <w:p w14:paraId="4060D87A" w14:textId="1C3E7D0F" w:rsidR="00BD2A73" w:rsidRPr="006375B5" w:rsidRDefault="00BD2A73" w:rsidP="00BD2A73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C35277">
        <w:rPr>
          <w:rFonts w:ascii="Angsana New" w:hAnsi="Angsana New" w:hint="cs"/>
          <w:sz w:val="30"/>
          <w:szCs w:val="30"/>
          <w:cs/>
        </w:rPr>
        <w:t>และบริษัทย่อยแห่งหนึ่ง</w:t>
      </w:r>
      <w:r w:rsidRPr="006375B5">
        <w:rPr>
          <w:rFonts w:ascii="Angsana New" w:hAnsi="Angsana New" w:hint="cs"/>
          <w:sz w:val="30"/>
          <w:szCs w:val="30"/>
          <w:cs/>
        </w:rPr>
        <w:t>ได้ทำสัญญาบริหา</w:t>
      </w:r>
      <w:r w:rsidR="000D1363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 w:hint="cs"/>
          <w:sz w:val="30"/>
          <w:szCs w:val="30"/>
          <w:cs/>
        </w:rPr>
        <w:t>จัดการกับบริษัทย่อยหลายแห่ง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8D20BF">
        <w:rPr>
          <w:rFonts w:ascii="Angsana New" w:hAnsi="Angsana New" w:hint="cs"/>
          <w:sz w:val="30"/>
          <w:szCs w:val="30"/>
          <w:cs/>
        </w:rPr>
        <w:t>บริษัทร่วม</w:t>
      </w:r>
      <w:r w:rsidR="00225B7E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การร่วมค้ารวมถึงบริษัทย่อยของการร่วมค้า</w:t>
      </w:r>
      <w:r w:rsidR="00225B7E">
        <w:rPr>
          <w:rFonts w:ascii="Angsana New" w:hAnsi="Angsana New" w:hint="cs"/>
          <w:sz w:val="30"/>
          <w:szCs w:val="30"/>
          <w:cs/>
        </w:rPr>
        <w:t>และบริษัทที่เกี่ยวข้องกันแห่ง</w:t>
      </w:r>
      <w:r w:rsidR="00C35277">
        <w:rPr>
          <w:rFonts w:ascii="Angsana New" w:hAnsi="Angsana New" w:hint="cs"/>
          <w:sz w:val="30"/>
          <w:szCs w:val="30"/>
          <w:cs/>
        </w:rPr>
        <w:t>หนึ่ง</w:t>
      </w:r>
      <w:r w:rsidRPr="006375B5">
        <w:rPr>
          <w:rFonts w:ascii="Angsana New" w:hAnsi="Angsana New" w:hint="cs"/>
          <w:sz w:val="30"/>
          <w:szCs w:val="30"/>
          <w:cs/>
        </w:rPr>
        <w:t>สำหรับการให้บริการบริหารจัดการทั่วไป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</w:p>
    <w:p w14:paraId="61B28E82" w14:textId="77777777" w:rsidR="00480F53" w:rsidRPr="006375B5" w:rsidRDefault="00480F53" w:rsidP="00480F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30B69C" w14:textId="028C0D0C" w:rsidR="003F41CC" w:rsidRDefault="003F41CC" w:rsidP="003F41C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2"/>
          <w:sz w:val="30"/>
          <w:szCs w:val="30"/>
        </w:rPr>
      </w:pPr>
      <w:r w:rsidRPr="006D4815">
        <w:rPr>
          <w:rFonts w:ascii="Angsana New" w:hAnsi="Angsana New" w:hint="cs"/>
          <w:sz w:val="30"/>
          <w:szCs w:val="30"/>
          <w:cs/>
        </w:rPr>
        <w:lastRenderedPageBreak/>
        <w:t>บริษัท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ย่อยได้เข้าทำสัญญากับบริษัทที่เกี่ยวข้องกันแห่งหนึ่ง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และอนุญาตให้บริษัทย่อยใช้เครื่องหมายการค้า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สำหรับระยะเวลา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10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โดยเริ่มตั้งแต่เดือนกรกฎาคม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2546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และสิ้นสุดในเดือนเมษายน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2557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ภายหลังสิ้นสุดสัญญา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บริษัทย่อยได้ต่ออายุสัญญาทุกๆ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3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เดือน</w:t>
      </w:r>
    </w:p>
    <w:p w14:paraId="38169BC8" w14:textId="77777777" w:rsidR="001A07EC" w:rsidRPr="001A07EC" w:rsidRDefault="001A07EC" w:rsidP="001A07EC">
      <w:pPr>
        <w:pStyle w:val="ListParagraph"/>
        <w:rPr>
          <w:rFonts w:ascii="Angsana New" w:hAnsi="Angsana New"/>
          <w:spacing w:val="-2"/>
          <w:sz w:val="30"/>
          <w:szCs w:val="30"/>
          <w:cs/>
        </w:rPr>
      </w:pPr>
    </w:p>
    <w:p w14:paraId="5E7DCF43" w14:textId="15EE9CF4" w:rsidR="009F6334" w:rsidRPr="00416613" w:rsidRDefault="009F6334" w:rsidP="009F6334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บริษัทย่อยได้เข้าทำสัญญากับบริษัทที่เกี่ยวข้องกันสองแห่งมีกำหนด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เริ่มตั้งแต่กุมภาพันธ์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2559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และสามารถต่ออายุสัญญาได้อีกเป็นเวลา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ดังกล่าวจะให้บริการในด้านการบริหารงานโรงแรมของบริษัทย่อยและอนุญาตให้บริษัทย่อยใช้เครื่องหมายการค้าโดยจะต้องจ่ายค่าธรรมเนียม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ตามที่ระบุไว้ในสัญญา</w:t>
      </w:r>
    </w:p>
    <w:p w14:paraId="284C0830" w14:textId="4E90E162" w:rsidR="00FB1950" w:rsidRDefault="00FB19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4F64BFE1" w14:textId="177E2316" w:rsidR="00F7306E" w:rsidRPr="00EF2514" w:rsidRDefault="00F7306E" w:rsidP="00F7306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EF2514">
        <w:rPr>
          <w:rFonts w:ascii="Angsana New" w:hAnsi="Angsana New" w:hint="cs"/>
          <w:sz w:val="30"/>
          <w:szCs w:val="30"/>
          <w:cs/>
        </w:rPr>
        <w:t>บริษัทย่อยได้เข้าทำสัญญาบริหารโครงการกับบริษัทที่เกี่ยวข้องกันแห่งหนึ่ง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28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กรกฎาคม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2566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และสามารถต่ออายุสัญญาได้อีกเป็นเวลา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10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469D4">
        <w:rPr>
          <w:rFonts w:ascii="Angsana New" w:hAnsi="Angsana New" w:hint="cs"/>
          <w:sz w:val="30"/>
          <w:szCs w:val="30"/>
          <w:cs/>
        </w:rPr>
        <w:t>รวมถึง</w:t>
      </w:r>
      <w:r w:rsidRPr="00EF2514">
        <w:rPr>
          <w:rFonts w:ascii="Angsana New" w:hAnsi="Angsana New" w:hint="cs"/>
          <w:sz w:val="30"/>
          <w:szCs w:val="30"/>
          <w:cs/>
        </w:rPr>
        <w:t>อนุญาตให้บริษัทย่อยใช้เครื่องหมายการค้า</w:t>
      </w:r>
      <w:r w:rsidR="000469D4">
        <w:rPr>
          <w:rFonts w:ascii="Angsana New" w:hAnsi="Angsana New" w:hint="cs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โดยบริษัทย่อยจะต้องจ่ายค่าธรรมเนียมตามที่ระบุไว้ในสัญญา</w:t>
      </w:r>
    </w:p>
    <w:p w14:paraId="04123BC7" w14:textId="073F1F06" w:rsidR="003E499D" w:rsidRDefault="003E49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</w:rPr>
      </w:pPr>
    </w:p>
    <w:p w14:paraId="64799DBE" w14:textId="61212F57" w:rsidR="008B6278" w:rsidRDefault="000C5A7F" w:rsidP="008B6278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3" w:right="-27" w:hanging="453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B15C49">
        <w:rPr>
          <w:rFonts w:ascii="Angsana New" w:hAnsi="Angsana New"/>
          <w:spacing w:val="-2"/>
          <w:sz w:val="30"/>
          <w:szCs w:val="30"/>
          <w:cs/>
        </w:rPr>
        <w:t>บริษัทย่อย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แห่งหนึ่ง</w:t>
      </w:r>
      <w:r w:rsidRPr="00B15C49">
        <w:rPr>
          <w:rFonts w:ascii="Angsana New" w:hAnsi="Angsana New"/>
          <w:spacing w:val="-2"/>
          <w:sz w:val="30"/>
          <w:szCs w:val="30"/>
          <w:cs/>
        </w:rPr>
        <w:t>ได้เข้าทำสัญญาจ้างบริหาร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ทรัพย์</w:t>
      </w:r>
      <w:r w:rsidRPr="00B15C49">
        <w:rPr>
          <w:rFonts w:ascii="Angsana New" w:hAnsi="Angsana New"/>
          <w:spacing w:val="-2"/>
          <w:sz w:val="30"/>
          <w:szCs w:val="30"/>
          <w:cs/>
        </w:rPr>
        <w:t>กับ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กลุ่ม</w:t>
      </w:r>
      <w:r w:rsidRPr="00B15C49">
        <w:rPr>
          <w:rFonts w:ascii="Angsana New" w:hAnsi="Angsana New"/>
          <w:spacing w:val="-2"/>
          <w:sz w:val="30"/>
          <w:szCs w:val="30"/>
          <w:cs/>
        </w:rPr>
        <w:t>บริษัท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 xml:space="preserve"> และการร่วมค้า</w:t>
      </w:r>
      <w:r w:rsidRPr="00B15C49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เพื่อบริหา</w:t>
      </w:r>
      <w:r w:rsidR="00B15C49" w:rsidRPr="00B15C49">
        <w:rPr>
          <w:rFonts w:ascii="Angsana New" w:hAnsi="Angsana New" w:hint="cs"/>
          <w:spacing w:val="-2"/>
          <w:sz w:val="30"/>
          <w:szCs w:val="30"/>
          <w:cs/>
        </w:rPr>
        <w:t>ร</w:t>
      </w:r>
      <w:r w:rsidRPr="00B15C49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</w:t>
      </w:r>
      <w:r w:rsidR="00B15C49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เพื่อการลงทุนเพื่ออุตสาหกรรม</w:t>
      </w:r>
      <w:r w:rsidR="00235525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โดย</w:t>
      </w:r>
      <w:r w:rsidRPr="006375B5">
        <w:rPr>
          <w:rFonts w:ascii="Angsana New" w:hAnsi="Angsana New" w:hint="cs"/>
          <w:sz w:val="30"/>
          <w:szCs w:val="30"/>
          <w:cs/>
        </w:rPr>
        <w:t>มีระยะเวลาให้บริการและ</w:t>
      </w:r>
      <w:r w:rsidRPr="006375B5">
        <w:rPr>
          <w:rFonts w:ascii="Angsana New" w:hAnsi="Angsana New"/>
          <w:sz w:val="30"/>
          <w:szCs w:val="30"/>
          <w:cs/>
        </w:rPr>
        <w:t>ค่าธรรมเนียมต่างๆ ตามที่ระบุไว้ในสัญญา</w:t>
      </w:r>
    </w:p>
    <w:p w14:paraId="1E01BBF8" w14:textId="77777777" w:rsidR="00312486" w:rsidRPr="006375B5" w:rsidRDefault="00312486" w:rsidP="00AE0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482A3236" w14:textId="3DBA23A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สัญญาแต่งตั้งผู้บริหารอสังหาริมทรัพย์และบริหารจัดการกองทรัสต์</w:t>
      </w:r>
    </w:p>
    <w:p w14:paraId="15D51C0F" w14:textId="77777777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2BA22825" w14:textId="5B75456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ในเดือนธันวาคม </w:t>
      </w:r>
      <w:r w:rsidR="000E564C" w:rsidRPr="000E564C">
        <w:rPr>
          <w:rFonts w:ascii="Angsana New" w:hAnsi="Angsana New"/>
          <w:sz w:val="30"/>
          <w:szCs w:val="30"/>
        </w:rPr>
        <w:t>2560</w:t>
      </w:r>
      <w:r w:rsidRPr="006375B5">
        <w:rPr>
          <w:rFonts w:ascii="Angsana New" w:hAnsi="Angsana New"/>
          <w:sz w:val="30"/>
          <w:szCs w:val="30"/>
          <w:cs/>
        </w:rPr>
        <w:t xml:space="preserve"> บริษัท เฟรเซอร์ส พร็อพเพอร์ตี้ อินดัสเทรียล รีท แมนเนจเม้นท์ (ประเทศไทย)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6375B5">
        <w:rPr>
          <w:rFonts w:ascii="Angsana New" w:hAnsi="Angsana New"/>
          <w:sz w:val="30"/>
          <w:szCs w:val="30"/>
        </w:rPr>
        <w:t xml:space="preserve">(“FIRM”) </w:t>
      </w:r>
      <w:r w:rsidRPr="006375B5">
        <w:rPr>
          <w:rFonts w:ascii="Angsana New" w:hAnsi="Angsana New"/>
          <w:sz w:val="30"/>
          <w:szCs w:val="30"/>
          <w:cs/>
        </w:rPr>
        <w:t>ซึ่งเป็นบริษัทย่อย</w:t>
      </w:r>
      <w:r w:rsidR="00BF6303">
        <w:rPr>
          <w:rFonts w:ascii="Angsana New" w:hAnsi="Angsana New" w:hint="cs"/>
          <w:sz w:val="30"/>
          <w:szCs w:val="30"/>
          <w:cs/>
        </w:rPr>
        <w:t>ของบริษัท</w:t>
      </w:r>
      <w:r w:rsidRPr="006375B5">
        <w:rPr>
          <w:rFonts w:ascii="Angsana New" w:hAnsi="Angsana New"/>
          <w:sz w:val="30"/>
          <w:szCs w:val="30"/>
          <w:cs/>
        </w:rPr>
        <w:t>ได้รับแต่งตั้งจากทรัสต์เพื่อการลงทุนในอสังหาริมทรัพย์และสิทธิการเช่าอสังหาริมทรัพย์เพื่ออุตสาหกรรม เฟรเซอร์ส พร็อพเพอร์ตี้ (</w:t>
      </w:r>
      <w:r w:rsidRPr="006375B5">
        <w:rPr>
          <w:rFonts w:ascii="Angsana New" w:hAnsi="Angsana New"/>
          <w:sz w:val="30"/>
          <w:szCs w:val="30"/>
        </w:rPr>
        <w:t>“FTREIT”</w:t>
      </w:r>
      <w:r w:rsidRPr="006375B5">
        <w:rPr>
          <w:rFonts w:ascii="Angsana New" w:hAnsi="Angsana New"/>
          <w:sz w:val="30"/>
          <w:szCs w:val="30"/>
          <w:cs/>
        </w:rPr>
        <w:t>) ซึ่งเป็นบริษัทร่วมให้เป็นผู้บริหารอสังหาริมทรัพย์ โดยเรียกเก็บค่าธรรมเนียมดังนี้</w:t>
      </w:r>
    </w:p>
    <w:p w14:paraId="43083B51" w14:textId="63A146F6" w:rsidR="002103E6" w:rsidRPr="006375B5" w:rsidRDefault="00C23BEE" w:rsidP="002103E6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ค่าธรรมเนียมบริหารจัดการทรัพย์สินหลักของ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7953DF" w:rsidRPr="006375B5">
        <w:rPr>
          <w:rFonts w:ascii="Angsana New" w:hAnsi="Angsana New" w:hint="cs"/>
          <w:sz w:val="30"/>
          <w:szCs w:val="30"/>
          <w:cs/>
        </w:rPr>
        <w:t>ต่อปี</w:t>
      </w:r>
      <w:r w:rsidRPr="006375B5">
        <w:rPr>
          <w:rFonts w:ascii="Angsana New" w:hAnsi="Angsana New"/>
          <w:sz w:val="30"/>
          <w:szCs w:val="30"/>
          <w:cs/>
        </w:rPr>
        <w:t>ของรายได้สุทธิจากสัญญาเช่าและสัญญาบริการของกองทรัสต์</w:t>
      </w:r>
    </w:p>
    <w:p w14:paraId="0782872C" w14:textId="2215654D" w:rsidR="00C23BEE" w:rsidRPr="006375B5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ค่าตอบแทนส่วนเพิ่มอัตราร้อยละ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ต่อปีของกำไรจากการดำเนินงานของ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</w:p>
    <w:p w14:paraId="358863A6" w14:textId="4AD7C015" w:rsidR="00C23BEE" w:rsidRPr="00094BCB" w:rsidRDefault="00C23BEE" w:rsidP="008075D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 xml:space="preserve">ค่านายหน้าคิดตามสัดส่วนตามระยะเวลาทำสัญญาเช่าและสัญญาบริการของผู้เช่ารายย่อยใหม่ แต่ไม่เกิน </w:t>
      </w:r>
      <w:r w:rsidR="00094BCB" w:rsidRPr="00094BCB">
        <w:rPr>
          <w:rFonts w:ascii="Angsana New" w:hAnsi="Angsana New"/>
          <w:sz w:val="30"/>
          <w:szCs w:val="30"/>
        </w:rPr>
        <w:br/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เดือนของอัตราค่าเช่าและค่าบริการ</w:t>
      </w:r>
    </w:p>
    <w:p w14:paraId="4C63A7C7" w14:textId="683D18BD" w:rsidR="00C23BEE" w:rsidRPr="00094BCB" w:rsidRDefault="00C23BEE" w:rsidP="00D6759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>ค่านายหน้าจากการซื้อ ขาย โอนสิทธิการเช่าและ/หรือรับโอนสิทธิการเช่าอสังหาริมทรัพย์ในอัตรา</w:t>
      </w:r>
      <w:r w:rsidR="00276CB1" w:rsidRPr="00094BCB">
        <w:rPr>
          <w:rFonts w:ascii="Angsana New" w:hAnsi="Angsana New" w:hint="cs"/>
          <w:sz w:val="30"/>
          <w:szCs w:val="30"/>
          <w:cs/>
        </w:rPr>
        <w:t>ไม่เกิน</w:t>
      </w:r>
      <w:r w:rsidR="00094BCB" w:rsidRPr="00094BCB">
        <w:rPr>
          <w:rFonts w:ascii="Angsana New" w:hAnsi="Angsana New"/>
          <w:sz w:val="30"/>
          <w:szCs w:val="30"/>
        </w:rPr>
        <w:br/>
      </w:r>
      <w:r w:rsidRPr="00094BCB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ของมูลค่าดังกล่าว</w:t>
      </w:r>
    </w:p>
    <w:p w14:paraId="26285A48" w14:textId="77777777" w:rsidR="00C23BEE" w:rsidRPr="006375B5" w:rsidRDefault="00C23BEE" w:rsidP="00C23BE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51C3F97" w14:textId="79115D3D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นอกจากนี้บริษัทย่อยดังกล่าวได้ทำสัญญาการบริหารจัดการกับ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สำหรับการให้บริการบริหารจัดการทั่วไปโดยคิดค่าบริการเป็นรายเดือนในอัตราร้อยละ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 ของมูลค่าสินทรัพย์รวมของ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(รายละเอียด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แสดงไว้ในหมายเหตุข้อ </w:t>
      </w:r>
      <w:r w:rsidR="00BA0F1A">
        <w:rPr>
          <w:rFonts w:ascii="Angsana New" w:hAnsi="Angsana New"/>
          <w:sz w:val="30"/>
          <w:szCs w:val="30"/>
        </w:rPr>
        <w:t>8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27510B66" w14:textId="77777777" w:rsidR="00D7217E" w:rsidRDefault="00D721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0C94A7DC" w14:textId="4A8BE7E1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E403C9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</w:t>
      </w:r>
    </w:p>
    <w:p w14:paraId="3DF854D3" w14:textId="77777777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ADAFB70" w14:textId="1E7F8176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960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E403C9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="000E564C" w:rsidRPr="00E403C9">
        <w:rPr>
          <w:rFonts w:ascii="Angsana New" w:hAnsi="Angsana New"/>
          <w:sz w:val="30"/>
          <w:szCs w:val="30"/>
        </w:rPr>
        <w:t>2559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บริษัทนอร์ท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สาธร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เรียลตี้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จำกัด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3B1311">
        <w:rPr>
          <w:rFonts w:ascii="Angsana New" w:hAnsi="Angsana New" w:hint="cs"/>
          <w:sz w:val="30"/>
          <w:szCs w:val="30"/>
          <w:cs/>
        </w:rPr>
        <w:t>ทางอ้อม</w:t>
      </w:r>
      <w:r w:rsidR="00695540" w:rsidRPr="00E403C9">
        <w:rPr>
          <w:rFonts w:ascii="Angsana New" w:hAnsi="Angsana New" w:hint="cs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ได้รับแต่งตั้งจากทรัสต์</w:t>
      </w:r>
      <w:r w:rsidRPr="00E403C9">
        <w:rPr>
          <w:rFonts w:ascii="Angsana New" w:hAnsi="Angsana New"/>
          <w:sz w:val="30"/>
          <w:szCs w:val="30"/>
          <w:cs/>
        </w:rPr>
        <w:t xml:space="preserve">เพื่อการลงทุนในสิทธิการเช่าอสังหาริมทรัพย์โกลเด้นเวนเจอร์ </w:t>
      </w:r>
      <w:r w:rsidRPr="00E403C9">
        <w:rPr>
          <w:rFonts w:ascii="Angsana New" w:hAnsi="Angsana New"/>
          <w:sz w:val="30"/>
          <w:szCs w:val="30"/>
        </w:rPr>
        <w:t xml:space="preserve">“GVREIT”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ซึ่งเป็นบริษัทร่วมทางอ้อมให้เป็นผู้บริหารอสังหาริมทรัพย์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โดยเรียกเก็บค่าธรรมเนียมดังนี้</w:t>
      </w:r>
    </w:p>
    <w:p w14:paraId="3DED0142" w14:textId="77777777" w:rsidR="00C23BEE" w:rsidRPr="00CF21B0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8560756" w14:textId="685D8DBC" w:rsidR="00C23BEE" w:rsidRPr="00B729E8" w:rsidRDefault="00C23BEE" w:rsidP="00074552">
      <w:pPr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overflowPunct w:val="0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B729E8">
        <w:rPr>
          <w:rFonts w:ascii="Angsana New" w:hAnsi="Angsana New"/>
          <w:sz w:val="30"/>
          <w:szCs w:val="30"/>
          <w:cs/>
        </w:rPr>
        <w:t xml:space="preserve">ค่าธรรมเนียมพื้นฐานในการจัดการทรัพย์สิน ประมาณ </w:t>
      </w:r>
      <w:r w:rsidR="000E564C" w:rsidRPr="00B729E8">
        <w:rPr>
          <w:rFonts w:ascii="Angsana New" w:hAnsi="Angsana New"/>
          <w:sz w:val="30"/>
          <w:szCs w:val="30"/>
        </w:rPr>
        <w:t>15</w:t>
      </w:r>
      <w:r w:rsidRPr="00B729E8">
        <w:rPr>
          <w:rFonts w:ascii="Angsana New" w:hAnsi="Angsana New"/>
          <w:sz w:val="30"/>
          <w:szCs w:val="30"/>
          <w:cs/>
        </w:rPr>
        <w:t xml:space="preserve"> - </w:t>
      </w:r>
      <w:r w:rsidR="000E564C" w:rsidRPr="00B729E8">
        <w:rPr>
          <w:rFonts w:ascii="Angsana New" w:hAnsi="Angsana New"/>
          <w:sz w:val="30"/>
          <w:szCs w:val="30"/>
        </w:rPr>
        <w:t>33</w:t>
      </w:r>
      <w:r w:rsidRPr="00B729E8">
        <w:rPr>
          <w:rFonts w:ascii="Angsana New" w:hAnsi="Angsana New"/>
          <w:sz w:val="30"/>
          <w:szCs w:val="30"/>
          <w:cs/>
        </w:rPr>
        <w:t xml:space="preserve"> ล้านบาทต่อปี สำหรับโครงการ</w:t>
      </w:r>
      <w:r w:rsidRPr="00B729E8">
        <w:rPr>
          <w:rFonts w:ascii="Angsana New" w:hAnsi="Angsana New"/>
          <w:sz w:val="30"/>
          <w:szCs w:val="30"/>
        </w:rPr>
        <w:t xml:space="preserve"> </w:t>
      </w:r>
      <w:r w:rsidRPr="00B729E8">
        <w:rPr>
          <w:rFonts w:ascii="Angsana New" w:hAnsi="Angsana New"/>
          <w:sz w:val="30"/>
          <w:szCs w:val="30"/>
          <w:cs/>
        </w:rPr>
        <w:t xml:space="preserve">ปาร์คเวนเชอร์ 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อีโคเพล็กซ์ และประมาณ </w:t>
      </w:r>
      <w:r w:rsidR="000E564C" w:rsidRPr="00525972">
        <w:rPr>
          <w:rFonts w:ascii="Angsana New" w:hAnsi="Angsana New"/>
          <w:spacing w:val="-2"/>
          <w:sz w:val="30"/>
          <w:szCs w:val="30"/>
        </w:rPr>
        <w:t>19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- </w:t>
      </w:r>
      <w:r w:rsidR="000E564C" w:rsidRPr="00525972">
        <w:rPr>
          <w:rFonts w:ascii="Angsana New" w:hAnsi="Angsana New"/>
          <w:spacing w:val="-2"/>
          <w:sz w:val="30"/>
          <w:szCs w:val="30"/>
        </w:rPr>
        <w:t>45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ล้านบาทต่อปี สำหรับ</w:t>
      </w:r>
      <w:r w:rsidRPr="00525972">
        <w:rPr>
          <w:rFonts w:hint="cs"/>
          <w:spacing w:val="-2"/>
          <w:sz w:val="30"/>
          <w:szCs w:val="30"/>
          <w:cs/>
        </w:rPr>
        <w:t>โครงการสาทร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hint="cs"/>
          <w:spacing w:val="-2"/>
          <w:sz w:val="30"/>
          <w:szCs w:val="30"/>
          <w:cs/>
        </w:rPr>
        <w:t>สแควร์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ascii="Angsana New" w:hAnsi="Angsana New"/>
          <w:spacing w:val="-2"/>
          <w:sz w:val="30"/>
          <w:szCs w:val="30"/>
          <w:cs/>
        </w:rPr>
        <w:t>โดยคิดในอัตราคงที่ที่แตกต่างกัน</w:t>
      </w:r>
      <w:r w:rsidRPr="00B729E8">
        <w:rPr>
          <w:rFonts w:ascii="Angsana New" w:hAnsi="Angsana New"/>
          <w:sz w:val="30"/>
          <w:szCs w:val="30"/>
          <w:cs/>
        </w:rPr>
        <w:t>ในแต่ละปีตามที่กำหนดในสัญญาแต่งตั้งผู้บริหารอสังหาริมทรัพย์ โดยชำระเป็นรายเดือน</w:t>
      </w:r>
    </w:p>
    <w:p w14:paraId="31DEB670" w14:textId="5D870CE1" w:rsidR="004D2AA8" w:rsidRPr="00CF21B0" w:rsidRDefault="004D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AA75C66" w14:textId="46E65633" w:rsidR="00C23BEE" w:rsidRPr="00B729E8" w:rsidRDefault="00C23BEE" w:rsidP="00074552">
      <w:pPr>
        <w:pStyle w:val="ListParagraph"/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B729E8">
        <w:rPr>
          <w:rFonts w:ascii="Angsana New" w:hAnsi="Angsana New"/>
          <w:spacing w:val="-4"/>
          <w:sz w:val="30"/>
          <w:szCs w:val="30"/>
          <w:cs/>
        </w:rPr>
        <w:t>ค่าธรรมเนียมผันแปรในการจัดการทรัพย์สินสำหรับโครงการปาร์คเวนเชอร์ อีโคเพล็กซ์ในปีที่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75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6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20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และสำหรับโครงการ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สารทรสแควร์</w:t>
      </w:r>
      <w:r w:rsidRPr="00B729E8">
        <w:rPr>
          <w:rFonts w:ascii="Angsana New" w:hAnsi="Angsana New"/>
          <w:spacing w:val="-4"/>
          <w:sz w:val="30"/>
          <w:szCs w:val="30"/>
          <w:cs/>
        </w:rPr>
        <w:t>ในปีที่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45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/>
          <w:spacing w:val="-4"/>
          <w:sz w:val="30"/>
          <w:szCs w:val="30"/>
          <w:cs/>
        </w:rPr>
        <w:t>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65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โดยค่าธรรมเนียมผันแปรคิดในอัตราร้อยละต่อปีของรายได้จากการให้เช่าพื้นที่และบริการพื้นที่เช่าอาคารซึ่งประกอบด้วยพื้นที่สำนักงานให้เช่า พื้นที่พาณิชยกรรม (ไม่รวมรายได้จากลานจัดกิจกรรม) และพื้นที่ห้องเก็บของโดยชำระเป็นรายไตรมาส </w:t>
      </w:r>
    </w:p>
    <w:p w14:paraId="7A9477D7" w14:textId="77777777" w:rsidR="00CE419F" w:rsidRPr="006375B5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62076AE4" w14:textId="6B1EB473" w:rsidR="0023677E" w:rsidRPr="006375B5" w:rsidRDefault="0023677E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  <w:r w:rsidRPr="00841939">
        <w:rPr>
          <w:rFonts w:ascii="Angsana New" w:hAnsi="Angsana New"/>
          <w:i/>
          <w:iCs/>
          <w:sz w:val="30"/>
          <w:szCs w:val="30"/>
          <w:cs/>
        </w:rPr>
        <w:t>สัญญา</w:t>
      </w:r>
      <w:r w:rsidR="00E84E36" w:rsidRPr="00841939">
        <w:rPr>
          <w:rFonts w:ascii="Angsana New" w:hAnsi="Angsana New"/>
          <w:i/>
          <w:iCs/>
          <w:sz w:val="30"/>
          <w:szCs w:val="30"/>
          <w:cs/>
        </w:rPr>
        <w:t>ที่ทำกับ</w:t>
      </w:r>
      <w:r w:rsidR="00575B50" w:rsidRPr="00841939">
        <w:rPr>
          <w:rFonts w:ascii="Angsana New" w:hAnsi="Angsana New"/>
          <w:i/>
          <w:iCs/>
          <w:sz w:val="30"/>
          <w:szCs w:val="30"/>
        </w:rPr>
        <w:t xml:space="preserve"> </w:t>
      </w:r>
      <w:r w:rsidR="0087458E" w:rsidRPr="00841939">
        <w:rPr>
          <w:rFonts w:ascii="Angsana New" w:hAnsi="Angsana New"/>
          <w:i/>
          <w:iCs/>
          <w:sz w:val="30"/>
          <w:szCs w:val="30"/>
        </w:rPr>
        <w:t xml:space="preserve"> FTREIT</w:t>
      </w:r>
    </w:p>
    <w:p w14:paraId="79695063" w14:textId="78FDD133" w:rsidR="00F554DF" w:rsidRPr="006375B5" w:rsidRDefault="00F554DF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5180B652" w14:textId="6B5FB132" w:rsidR="005119F6" w:rsidRPr="006375B5" w:rsidRDefault="005119F6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บริษัทและบริษัทย่อยได้ทำสัญญาให้เช่าที่ดินและสิ่งปลูกสร้างหลายฉบับกับ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ตกลงที่จะจ่ายค่าเช่าในอัตราที่ตกลงกันตามสัญญา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โดยสัญญามีอายุตั้งแต่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ถึง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โดยจะสิ้นสุดในเดือน</w:t>
      </w:r>
      <w:r w:rsidRPr="006375B5">
        <w:rPr>
          <w:rFonts w:ascii="Angsana New" w:hAnsi="Angsana New"/>
          <w:sz w:val="30"/>
          <w:szCs w:val="30"/>
          <w:cs/>
        </w:rPr>
        <w:t xml:space="preserve">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73C3F7F0" w14:textId="47791338" w:rsidR="000804FA" w:rsidRDefault="000804FA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3E67A83E" w14:textId="0F73384E" w:rsidR="00900A8A" w:rsidRDefault="00900A8A" w:rsidP="00900A8A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23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2567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บริษัทและบริษัทย่อยแห่งหนึ่งขายที่ดินและสิ่งปลูกสร้างให้กับ</w:t>
      </w:r>
      <w:r>
        <w:rPr>
          <w:rFonts w:ascii="Angsana New" w:hAnsi="Angsana New"/>
          <w:sz w:val="30"/>
          <w:szCs w:val="30"/>
        </w:rPr>
        <w:t xml:space="preserve"> 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874.00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 w:rsidR="00841939">
        <w:rPr>
          <w:rFonts w:ascii="Angsana New" w:hAnsi="Angsana New"/>
          <w:sz w:val="30"/>
          <w:szCs w:val="30"/>
        </w:rPr>
        <w:t>491.18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6163CAE0" w14:textId="77777777" w:rsidR="00900A8A" w:rsidRDefault="00900A8A" w:rsidP="00BC0481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</w:p>
    <w:p w14:paraId="7889D6F2" w14:textId="4C6ADA10" w:rsidR="00BC0481" w:rsidRDefault="00BC0481" w:rsidP="00BC0481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2566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</w:t>
      </w:r>
      <w:r w:rsidR="00BE62F3">
        <w:rPr>
          <w:rFonts w:ascii="Angsana New" w:hAnsi="Angsana New" w:hint="cs"/>
          <w:sz w:val="30"/>
          <w:szCs w:val="30"/>
          <w:cs/>
        </w:rPr>
        <w:t>ที่ดินและสิ่งปลูกสร้าง</w:t>
      </w:r>
      <w:r w:rsidR="00D451E5">
        <w:rPr>
          <w:rFonts w:ascii="Angsana New" w:hAnsi="Angsana New" w:hint="cs"/>
          <w:sz w:val="30"/>
          <w:szCs w:val="30"/>
          <w:cs/>
        </w:rPr>
        <w:t>ให้กับ</w:t>
      </w:r>
      <w:r>
        <w:rPr>
          <w:rFonts w:ascii="Angsana New" w:hAnsi="Angsana New"/>
          <w:sz w:val="30"/>
          <w:szCs w:val="30"/>
        </w:rPr>
        <w:t xml:space="preserve"> 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1,173.26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535.57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5DA4E64D" w14:textId="77777777" w:rsidR="00BC0481" w:rsidRPr="0071556C" w:rsidRDefault="00BC0481" w:rsidP="00BC0481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28"/>
          <w:szCs w:val="28"/>
        </w:rPr>
      </w:pPr>
    </w:p>
    <w:p w14:paraId="1B6C93E2" w14:textId="48038054" w:rsidR="006E2838" w:rsidRDefault="006E2838" w:rsidP="006E2838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8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2566 </w:t>
      </w:r>
      <w:r>
        <w:rPr>
          <w:rFonts w:ascii="Angsana New" w:hAnsi="Angsana New" w:hint="cs"/>
          <w:sz w:val="30"/>
          <w:szCs w:val="30"/>
          <w:cs/>
        </w:rPr>
        <w:t>บริษัทขาย</w:t>
      </w:r>
      <w:r w:rsidR="00BE62F3">
        <w:rPr>
          <w:rFonts w:ascii="Angsana New" w:hAnsi="Angsana New" w:hint="cs"/>
          <w:sz w:val="30"/>
          <w:szCs w:val="30"/>
          <w:cs/>
        </w:rPr>
        <w:t>ที่ดินและสิ่งปลูกสร้าง</w:t>
      </w:r>
      <w:r w:rsidR="00D451E5">
        <w:rPr>
          <w:rFonts w:ascii="Angsana New" w:hAnsi="Angsana New" w:hint="cs"/>
          <w:sz w:val="30"/>
          <w:szCs w:val="30"/>
          <w:cs/>
        </w:rPr>
        <w:t>ให้กับ</w:t>
      </w:r>
      <w:r w:rsidR="00D451E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376.64</w:t>
      </w:r>
      <w:r w:rsidRPr="00ED40E1">
        <w:rPr>
          <w:rFonts w:ascii="Angsana New" w:hAnsi="Angsana New" w:hint="cs"/>
          <w:sz w:val="30"/>
          <w:szCs w:val="30"/>
          <w:cs/>
        </w:rPr>
        <w:t xml:space="preserve"> </w:t>
      </w:r>
      <w:r w:rsidR="00BE62F3">
        <w:rPr>
          <w:rFonts w:ascii="Angsana New" w:hAnsi="Angsana New"/>
          <w:sz w:val="30"/>
          <w:szCs w:val="30"/>
          <w:cs/>
        </w:rPr>
        <w:br/>
      </w:r>
      <w:r w:rsidRPr="00ED40E1">
        <w:rPr>
          <w:rFonts w:ascii="Angsana New" w:hAnsi="Angsana New" w:hint="cs"/>
          <w:sz w:val="30"/>
          <w:szCs w:val="30"/>
          <w:cs/>
        </w:rPr>
        <w:t>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174.14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2DC9903A" w14:textId="33083EE1" w:rsidR="007B7EBC" w:rsidRPr="0071556C" w:rsidRDefault="007B7E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28"/>
          <w:szCs w:val="28"/>
          <w:cs/>
        </w:rPr>
      </w:pPr>
    </w:p>
    <w:p w14:paraId="03B586AA" w14:textId="3B2C4E6D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การประกันรายได้ค่าเช่าและบริการ</w:t>
      </w:r>
    </w:p>
    <w:p w14:paraId="5C4B51A3" w14:textId="77777777" w:rsidR="001F3E02" w:rsidRPr="0071556C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9534F26" w14:textId="28491992" w:rsidR="0044799E" w:rsidRDefault="00FE03A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6375B5">
        <w:rPr>
          <w:rFonts w:ascii="Angsana New" w:hAnsi="Angsana New"/>
          <w:spacing w:val="-4"/>
          <w:sz w:val="30"/>
          <w:szCs w:val="30"/>
          <w:cs/>
        </w:rPr>
        <w:t>บริษัทและบริษัทย่อย</w:t>
      </w:r>
      <w:r w:rsidR="006C1543">
        <w:rPr>
          <w:rFonts w:ascii="Angsana New" w:hAnsi="Angsana New" w:hint="cs"/>
          <w:spacing w:val="-4"/>
          <w:sz w:val="30"/>
          <w:szCs w:val="30"/>
          <w:cs/>
        </w:rPr>
        <w:t>แห่งหนึ่ง</w:t>
      </w:r>
      <w:r w:rsidRPr="006375B5">
        <w:rPr>
          <w:rFonts w:ascii="Angsana New" w:hAnsi="Angsana New"/>
          <w:spacing w:val="-4"/>
          <w:sz w:val="30"/>
          <w:szCs w:val="30"/>
          <w:cs/>
        </w:rPr>
        <w:t>ตกลงที่จะรับประกันรายได้กับ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โดยบริษัทและบริษัทย่อย ตกลงชดเชยค่าเช่าและค่าบริการของพื้นที่เช่าที่ว่าง พื้นที่เช่าส่วนที่เหลือที่ว่าง หรือพื้นที่เช่าที่มีอัตราค่าเช่าและค่าบริการรวมทั้งค่าบริการส่วนกลางน้อยกว่าอัตราค่าเช่าที่รับประกันสำหรับทรัพย์สินที่ขายและให้เช่าแก่</w:t>
      </w:r>
      <w:r w:rsidR="00A80BA2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hAnsi="Angsana New"/>
          <w:spacing w:val="-4"/>
          <w:sz w:val="30"/>
          <w:szCs w:val="30"/>
        </w:rPr>
        <w:t>12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เดือนนับตั้งแต่วันจดทะเบียนการเช่าหรือวันโอนกรรมสิทธิ์ จนถึงวันที่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ทำสัญญากับผู้เช่ารายย่อยรายใหม่ โดยอัตราค่าเช่าและค่าบริการที่รับประกันเป็นอัตราที่ตกลงตามสัญญา</w:t>
      </w:r>
    </w:p>
    <w:p w14:paraId="319BEC43" w14:textId="77777777" w:rsidR="00525972" w:rsidRPr="0071556C" w:rsidRDefault="0052597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28"/>
          <w:szCs w:val="28"/>
        </w:rPr>
      </w:pPr>
    </w:p>
    <w:p w14:paraId="30B4B28F" w14:textId="5DD6B177" w:rsidR="00F25BBE" w:rsidRPr="006375B5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3662F">
        <w:rPr>
          <w:rFonts w:ascii="Angsana New" w:hAnsi="Angsana New"/>
          <w:i/>
          <w:iCs/>
          <w:sz w:val="30"/>
          <w:szCs w:val="30"/>
          <w:cs/>
        </w:rPr>
        <w:t>การรั</w:t>
      </w:r>
      <w:r w:rsidR="002568C6">
        <w:rPr>
          <w:rFonts w:ascii="Angsana New" w:hAnsi="Angsana New" w:hint="cs"/>
          <w:i/>
          <w:iCs/>
          <w:sz w:val="30"/>
          <w:szCs w:val="30"/>
          <w:cs/>
        </w:rPr>
        <w:t>บ</w:t>
      </w:r>
      <w:r w:rsidR="00063F43">
        <w:rPr>
          <w:rFonts w:ascii="Angsana New" w:hAnsi="Angsana New" w:hint="cs"/>
          <w:i/>
          <w:iCs/>
          <w:sz w:val="30"/>
          <w:szCs w:val="30"/>
          <w:cs/>
        </w:rPr>
        <w:t>ประกัน</w:t>
      </w:r>
    </w:p>
    <w:p w14:paraId="1F32F7B6" w14:textId="77777777" w:rsidR="00F25BBE" w:rsidRPr="00CE419F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28"/>
          <w:szCs w:val="28"/>
        </w:rPr>
      </w:pPr>
    </w:p>
    <w:p w14:paraId="37CD80C8" w14:textId="320D6E17" w:rsidR="00F728A3" w:rsidRPr="006375B5" w:rsidRDefault="00063F43" w:rsidP="00F728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063F43">
        <w:rPr>
          <w:rFonts w:ascii="Angsana New" w:hAnsi="Angsana New" w:hint="cs"/>
          <w:sz w:val="30"/>
          <w:szCs w:val="30"/>
          <w:cs/>
        </w:rPr>
        <w:t>บริษัทย่อยแห่งหนึ่งได้ออกจดหมายการรับประกัน</w:t>
      </w:r>
      <w:r w:rsidRPr="00063F43">
        <w:rPr>
          <w:rFonts w:ascii="Angsana New" w:hAnsi="Angsana New"/>
          <w:sz w:val="30"/>
          <w:szCs w:val="30"/>
          <w:cs/>
        </w:rPr>
        <w:t xml:space="preserve"> (</w:t>
      </w:r>
      <w:r w:rsidRPr="00063F43">
        <w:rPr>
          <w:rFonts w:ascii="Angsana New" w:hAnsi="Angsana New"/>
          <w:sz w:val="30"/>
          <w:szCs w:val="30"/>
        </w:rPr>
        <w:t xml:space="preserve">Letter of Undertaking) </w:t>
      </w:r>
      <w:r w:rsidRPr="00063F43">
        <w:rPr>
          <w:rFonts w:ascii="Angsana New" w:hAnsi="Angsana New" w:hint="cs"/>
          <w:sz w:val="30"/>
          <w:szCs w:val="30"/>
          <w:cs/>
        </w:rPr>
        <w:t>ให้แก่สถาบันการเงินแห่งหนึ่งเกี่ยวกับภาระหนี้ของบริษัทย่อยของ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/>
          <w:sz w:val="30"/>
          <w:szCs w:val="30"/>
        </w:rPr>
        <w:t xml:space="preserve">PT SLP Surya TICON Internusa </w:t>
      </w:r>
      <w:r w:rsidRPr="00063F43">
        <w:rPr>
          <w:rFonts w:ascii="Angsana New" w:hAnsi="Angsana New" w:hint="cs"/>
          <w:sz w:val="30"/>
          <w:szCs w:val="30"/>
          <w:cs/>
        </w:rPr>
        <w:t>โดยจะรับประกันในอัตราร้อยละ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C63915" w:rsidRPr="00C63915">
        <w:rPr>
          <w:rFonts w:ascii="Angsana New" w:hAnsi="Angsana New"/>
          <w:sz w:val="30"/>
          <w:szCs w:val="30"/>
        </w:rPr>
        <w:t>7</w:t>
      </w:r>
      <w:r w:rsidR="00B24213" w:rsidRPr="00B24213">
        <w:rPr>
          <w:rFonts w:ascii="Angsana New" w:hAnsi="Angsana New"/>
          <w:sz w:val="30"/>
          <w:szCs w:val="30"/>
        </w:rPr>
        <w:t>5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ต่อมาใน</w:t>
      </w:r>
      <w:r>
        <w:rPr>
          <w:rFonts w:ascii="Angsana New" w:hAnsi="Angsana New"/>
          <w:sz w:val="30"/>
          <w:szCs w:val="30"/>
          <w:cs/>
        </w:rPr>
        <w:br/>
      </w:r>
      <w:r w:rsidRPr="00063F43">
        <w:rPr>
          <w:rFonts w:ascii="Angsana New" w:hAnsi="Angsana New" w:hint="cs"/>
          <w:sz w:val="30"/>
          <w:szCs w:val="30"/>
          <w:cs/>
        </w:rPr>
        <w:t>เดือนกันยายน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25</w:t>
      </w:r>
      <w:r w:rsidR="00C63915" w:rsidRPr="00C63915">
        <w:rPr>
          <w:rFonts w:ascii="Angsana New" w:hAnsi="Angsana New"/>
          <w:sz w:val="30"/>
          <w:szCs w:val="30"/>
        </w:rPr>
        <w:t>67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เปลี่ยนเป็นอัตราร้อยละ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100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ซึ่งเป็นสัดส่วน</w:t>
      </w:r>
      <w:r w:rsidR="003D5B88">
        <w:rPr>
          <w:rFonts w:ascii="Angsana New" w:hAnsi="Angsana New" w:hint="cs"/>
          <w:sz w:val="30"/>
          <w:szCs w:val="30"/>
          <w:cs/>
        </w:rPr>
        <w:t>ใหม่</w:t>
      </w:r>
      <w:r w:rsidRPr="00063F43">
        <w:rPr>
          <w:rFonts w:ascii="Angsana New" w:hAnsi="Angsana New" w:hint="cs"/>
          <w:sz w:val="30"/>
          <w:szCs w:val="30"/>
          <w:cs/>
        </w:rPr>
        <w:t>ที่บริษัทถือหุ้นในบริษัทย่อยทางอ้อมดังกล่าว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  <w:cs/>
        </w:rPr>
        <w:br/>
      </w:r>
      <w:r w:rsidRPr="00063F43">
        <w:rPr>
          <w:rFonts w:ascii="Angsana New" w:hAnsi="Angsana New" w:hint="cs"/>
          <w:sz w:val="30"/>
          <w:szCs w:val="30"/>
          <w:cs/>
        </w:rPr>
        <w:t>การรับประกันนี้มีผลจนถึงวันที่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30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Pr="00063F43">
        <w:rPr>
          <w:rFonts w:ascii="Angsana New" w:hAnsi="Angsana New" w:hint="cs"/>
          <w:sz w:val="30"/>
          <w:szCs w:val="30"/>
          <w:cs/>
        </w:rPr>
        <w:t>มกราคม</w:t>
      </w:r>
      <w:r w:rsidRPr="00063F43">
        <w:rPr>
          <w:rFonts w:ascii="Angsana New" w:hAnsi="Angsana New"/>
          <w:sz w:val="30"/>
          <w:szCs w:val="30"/>
          <w:cs/>
        </w:rPr>
        <w:t xml:space="preserve"> </w:t>
      </w:r>
      <w:r w:rsidR="00B24213" w:rsidRPr="00B24213">
        <w:rPr>
          <w:rFonts w:ascii="Angsana New" w:hAnsi="Angsana New"/>
          <w:sz w:val="30"/>
          <w:szCs w:val="30"/>
        </w:rPr>
        <w:t>25</w:t>
      </w:r>
      <w:r w:rsidR="00C63915" w:rsidRPr="00C63915">
        <w:rPr>
          <w:rFonts w:ascii="Angsana New" w:hAnsi="Angsana New"/>
          <w:sz w:val="30"/>
          <w:szCs w:val="30"/>
        </w:rPr>
        <w:t>69</w:t>
      </w:r>
    </w:p>
    <w:p w14:paraId="0518D353" w14:textId="77777777" w:rsidR="00DC7378" w:rsidRPr="00B9198B" w:rsidRDefault="00DC7378" w:rsidP="00A011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29EA1061" w14:textId="3D1A4F8E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138326B8" w14:textId="77777777" w:rsidR="0040381A" w:rsidRPr="00FB1950" w:rsidRDefault="0040381A" w:rsidP="0040381A">
      <w:pPr>
        <w:rPr>
          <w:rFonts w:ascii="Angsana New" w:hAnsi="Angsana New"/>
          <w:b/>
          <w:bCs/>
          <w:sz w:val="20"/>
          <w:szCs w:val="20"/>
          <w:lang w:eastAsia="x-none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702"/>
        <w:gridCol w:w="990"/>
        <w:gridCol w:w="236"/>
        <w:gridCol w:w="1222"/>
        <w:gridCol w:w="270"/>
        <w:gridCol w:w="990"/>
        <w:gridCol w:w="238"/>
        <w:gridCol w:w="1112"/>
      </w:tblGrid>
      <w:tr w:rsidR="0040381A" w:rsidRPr="006375B5" w14:paraId="406DD59B" w14:textId="77777777" w:rsidTr="00822827">
        <w:trPr>
          <w:tblHeader/>
        </w:trPr>
        <w:tc>
          <w:tcPr>
            <w:tcW w:w="3510" w:type="dxa"/>
          </w:tcPr>
          <w:p w14:paraId="29710D47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71172B9D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20F12989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ED33E37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6906AED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381A" w:rsidRPr="006375B5" w14:paraId="01C7D399" w14:textId="77777777" w:rsidTr="00822827">
        <w:trPr>
          <w:tblHeader/>
        </w:trPr>
        <w:tc>
          <w:tcPr>
            <w:tcW w:w="3510" w:type="dxa"/>
          </w:tcPr>
          <w:p w14:paraId="50A865F0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675B7EBA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C199DE8" w14:textId="5F93CE66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3DCB9C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dxa"/>
            <w:shd w:val="clear" w:color="auto" w:fill="auto"/>
          </w:tcPr>
          <w:p w14:paraId="473374D1" w14:textId="7F28A8C1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1C1543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BEF999" w14:textId="6504DC88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8" w:type="dxa"/>
            <w:shd w:val="clear" w:color="auto" w:fill="auto"/>
          </w:tcPr>
          <w:p w14:paraId="177A642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shd w:val="clear" w:color="auto" w:fill="auto"/>
          </w:tcPr>
          <w:p w14:paraId="4D604870" w14:textId="75B08DCC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40381A" w:rsidRPr="006375B5" w14:paraId="58C53BDB" w14:textId="77777777" w:rsidTr="00CD0E61">
        <w:trPr>
          <w:tblHeader/>
        </w:trPr>
        <w:tc>
          <w:tcPr>
            <w:tcW w:w="3510" w:type="dxa"/>
          </w:tcPr>
          <w:p w14:paraId="6A0D3F10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2" w:type="dxa"/>
          </w:tcPr>
          <w:p w14:paraId="193948A5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58" w:type="dxa"/>
            <w:gridSpan w:val="7"/>
          </w:tcPr>
          <w:p w14:paraId="45A4A7C6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87969" w:rsidRPr="006375B5" w14:paraId="2CDD0274" w14:textId="77777777" w:rsidTr="00822827">
        <w:tc>
          <w:tcPr>
            <w:tcW w:w="3510" w:type="dxa"/>
          </w:tcPr>
          <w:p w14:paraId="2196341A" w14:textId="77777777" w:rsidR="00B87969" w:rsidRPr="006375B5" w:rsidRDefault="00B87969" w:rsidP="00B8796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702" w:type="dxa"/>
          </w:tcPr>
          <w:p w14:paraId="1A59805F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9E7574" w14:textId="55DD301B" w:rsidR="00B87969" w:rsidRPr="006375B5" w:rsidRDefault="00331B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</w:tcPr>
          <w:p w14:paraId="380CE524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BF759C" w14:textId="3993EA50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090FD238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005B14" w14:textId="53ABC891" w:rsidR="00B87969" w:rsidRPr="006375B5" w:rsidRDefault="00331B2E" w:rsidP="00B8796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BB2D29B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66462A98" w14:textId="1A107CA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87969" w:rsidRPr="006375B5" w14:paraId="21BC164E" w14:textId="77777777" w:rsidTr="00822827">
        <w:tc>
          <w:tcPr>
            <w:tcW w:w="3510" w:type="dxa"/>
          </w:tcPr>
          <w:p w14:paraId="35B3F1EF" w14:textId="77777777" w:rsidR="00B87969" w:rsidRPr="006375B5" w:rsidRDefault="00B87969" w:rsidP="00B87969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702" w:type="dxa"/>
          </w:tcPr>
          <w:p w14:paraId="535536D7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25A7DB" w14:textId="5A3C8DEF" w:rsidR="00B87969" w:rsidRPr="006375B5" w:rsidRDefault="00FA2508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833</w:t>
            </w:r>
          </w:p>
        </w:tc>
        <w:tc>
          <w:tcPr>
            <w:tcW w:w="236" w:type="dxa"/>
          </w:tcPr>
          <w:p w14:paraId="4AA5368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F2AAFB1" w14:textId="238FF410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661</w:t>
            </w:r>
          </w:p>
        </w:tc>
        <w:tc>
          <w:tcPr>
            <w:tcW w:w="270" w:type="dxa"/>
          </w:tcPr>
          <w:p w14:paraId="63A2E56D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8756A" w14:textId="27AB6C7C" w:rsidR="00B87969" w:rsidRPr="006375B5" w:rsidRDefault="0039332E" w:rsidP="003933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132</w:t>
            </w:r>
          </w:p>
        </w:tc>
        <w:tc>
          <w:tcPr>
            <w:tcW w:w="238" w:type="dxa"/>
          </w:tcPr>
          <w:p w14:paraId="25CD562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6EC659" w14:textId="774FA65C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87969" w:rsidRPr="006375B5" w14:paraId="0D7FED3E" w14:textId="77777777" w:rsidTr="00822827">
        <w:tc>
          <w:tcPr>
            <w:tcW w:w="3510" w:type="dxa"/>
          </w:tcPr>
          <w:p w14:paraId="47B07D3C" w14:textId="77777777" w:rsidR="00B87969" w:rsidRPr="006375B5" w:rsidRDefault="00B87969" w:rsidP="00B87969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702" w:type="dxa"/>
          </w:tcPr>
          <w:p w14:paraId="58C14AE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634D2C" w14:textId="4A7A0C28" w:rsidR="00B87969" w:rsidRPr="006375B5" w:rsidRDefault="00FA2508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333</w:t>
            </w:r>
          </w:p>
        </w:tc>
        <w:tc>
          <w:tcPr>
            <w:tcW w:w="236" w:type="dxa"/>
          </w:tcPr>
          <w:p w14:paraId="1E944EE1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AA2C290" w14:textId="70E11E99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340</w:t>
            </w:r>
          </w:p>
        </w:tc>
        <w:tc>
          <w:tcPr>
            <w:tcW w:w="270" w:type="dxa"/>
          </w:tcPr>
          <w:p w14:paraId="110EEA54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04E18" w14:textId="2EEB3D5A" w:rsidR="00B87969" w:rsidRPr="006375B5" w:rsidRDefault="003933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57</w:t>
            </w:r>
          </w:p>
        </w:tc>
        <w:tc>
          <w:tcPr>
            <w:tcW w:w="238" w:type="dxa"/>
          </w:tcPr>
          <w:p w14:paraId="32009D53" w14:textId="77777777" w:rsidR="00B87969" w:rsidRPr="006375B5" w:rsidRDefault="00B87969" w:rsidP="00B87969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CA0523E" w14:textId="42BBE7A6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</w:t>
            </w:r>
          </w:p>
        </w:tc>
      </w:tr>
      <w:tr w:rsidR="00B87969" w:rsidRPr="006375B5" w14:paraId="0D9F0F89" w14:textId="77777777" w:rsidTr="00822827">
        <w:tc>
          <w:tcPr>
            <w:tcW w:w="3510" w:type="dxa"/>
          </w:tcPr>
          <w:p w14:paraId="4591E889" w14:textId="77777777" w:rsidR="00B87969" w:rsidRPr="006375B5" w:rsidRDefault="00B87969" w:rsidP="00B87969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702" w:type="dxa"/>
          </w:tcPr>
          <w:p w14:paraId="0992A99D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A819758" w14:textId="7C9D0D7E" w:rsidR="00B87969" w:rsidRPr="006375B5" w:rsidRDefault="00331B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</w:t>
            </w:r>
          </w:p>
        </w:tc>
        <w:tc>
          <w:tcPr>
            <w:tcW w:w="236" w:type="dxa"/>
          </w:tcPr>
          <w:p w14:paraId="3897E45C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</w:tcPr>
          <w:p w14:paraId="36206BA6" w14:textId="005E2E04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270" w:type="dxa"/>
          </w:tcPr>
          <w:p w14:paraId="14CE8B0F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B98A6D" w14:textId="003A4835" w:rsidR="00B87969" w:rsidRPr="006375B5" w:rsidRDefault="00331B2E" w:rsidP="00B87969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300587B" w14:textId="77777777" w:rsidR="00B87969" w:rsidRPr="006375B5" w:rsidRDefault="00B87969" w:rsidP="00B87969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F4F3B34" w14:textId="08653A6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87969" w:rsidRPr="006375B5" w14:paraId="436C4B10" w14:textId="77777777" w:rsidTr="00822827">
        <w:tc>
          <w:tcPr>
            <w:tcW w:w="3510" w:type="dxa"/>
          </w:tcPr>
          <w:p w14:paraId="2A23C5D9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02" w:type="dxa"/>
          </w:tcPr>
          <w:p w14:paraId="3969EFD2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222AE6" w14:textId="446E20CC" w:rsidR="00B87969" w:rsidRPr="006375B5" w:rsidRDefault="00331B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1,2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</w:p>
        </w:tc>
        <w:tc>
          <w:tcPr>
            <w:tcW w:w="236" w:type="dxa"/>
            <w:vAlign w:val="bottom"/>
          </w:tcPr>
          <w:p w14:paraId="29D48AB4" w14:textId="77777777" w:rsidR="00B87969" w:rsidRPr="006375B5" w:rsidRDefault="00B87969" w:rsidP="00B8796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D9EA5D" w14:textId="0A2CED8C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1,072</w:t>
            </w:r>
          </w:p>
        </w:tc>
        <w:tc>
          <w:tcPr>
            <w:tcW w:w="270" w:type="dxa"/>
            <w:vAlign w:val="bottom"/>
          </w:tcPr>
          <w:p w14:paraId="1800DCDC" w14:textId="77777777" w:rsidR="00B87969" w:rsidRPr="006375B5" w:rsidRDefault="00B87969" w:rsidP="00B8796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25AD0D" w14:textId="197C6FE4" w:rsidR="00B87969" w:rsidRPr="006375B5" w:rsidRDefault="00331B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189</w:t>
            </w:r>
          </w:p>
        </w:tc>
        <w:tc>
          <w:tcPr>
            <w:tcW w:w="238" w:type="dxa"/>
            <w:vAlign w:val="bottom"/>
          </w:tcPr>
          <w:p w14:paraId="646CB059" w14:textId="77777777" w:rsidR="00B87969" w:rsidRPr="006375B5" w:rsidRDefault="00B87969" w:rsidP="00B87969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B64470" w14:textId="3BDC9A10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70</w:t>
            </w:r>
          </w:p>
        </w:tc>
      </w:tr>
    </w:tbl>
    <w:p w14:paraId="211B8C4E" w14:textId="56BD9211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ลูกหนี้การค้า</w:t>
      </w:r>
    </w:p>
    <w:p w14:paraId="7D8FEF2C" w14:textId="77777777" w:rsidR="006D3D63" w:rsidRPr="001825D4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16"/>
          <w:szCs w:val="16"/>
        </w:rPr>
      </w:pPr>
    </w:p>
    <w:tbl>
      <w:tblPr>
        <w:tblW w:w="9287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230"/>
        <w:gridCol w:w="1033"/>
        <w:gridCol w:w="243"/>
        <w:gridCol w:w="1064"/>
        <w:gridCol w:w="243"/>
        <w:gridCol w:w="1109"/>
        <w:gridCol w:w="243"/>
        <w:gridCol w:w="1122"/>
      </w:tblGrid>
      <w:tr w:rsidR="006D3D63" w:rsidRPr="006375B5" w14:paraId="6B64C8A0" w14:textId="77777777" w:rsidTr="00473D3D">
        <w:trPr>
          <w:tblHeader/>
        </w:trPr>
        <w:tc>
          <w:tcPr>
            <w:tcW w:w="2277" w:type="pct"/>
          </w:tcPr>
          <w:p w14:paraId="15D754DC" w14:textId="77777777" w:rsidR="006D3D63" w:rsidRPr="006375B5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pct"/>
            <w:gridSpan w:val="3"/>
          </w:tcPr>
          <w:p w14:paraId="00DF48BA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10F5C205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3F20E101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0E61" w:rsidRPr="006375B5" w14:paraId="1B283269" w14:textId="77777777" w:rsidTr="00473D3D">
        <w:trPr>
          <w:tblHeader/>
        </w:trPr>
        <w:tc>
          <w:tcPr>
            <w:tcW w:w="2277" w:type="pct"/>
          </w:tcPr>
          <w:p w14:paraId="1471A1CE" w14:textId="77777777" w:rsidR="00CD0E61" w:rsidRPr="006375B5" w:rsidRDefault="00CD0E61" w:rsidP="00CD0E61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shd w:val="clear" w:color="auto" w:fill="auto"/>
          </w:tcPr>
          <w:p w14:paraId="66592317" w14:textId="0883F93F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1" w:type="pct"/>
            <w:shd w:val="clear" w:color="auto" w:fill="auto"/>
          </w:tcPr>
          <w:p w14:paraId="04A41F9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shd w:val="clear" w:color="auto" w:fill="auto"/>
          </w:tcPr>
          <w:p w14:paraId="275CD5D3" w14:textId="20D777A0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  <w:shd w:val="clear" w:color="auto" w:fill="auto"/>
          </w:tcPr>
          <w:p w14:paraId="2F83BDB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6C11186C" w14:textId="0DEA1098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1" w:type="pct"/>
            <w:shd w:val="clear" w:color="auto" w:fill="auto"/>
          </w:tcPr>
          <w:p w14:paraId="66E2E15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04" w:type="pct"/>
            <w:shd w:val="clear" w:color="auto" w:fill="auto"/>
          </w:tcPr>
          <w:p w14:paraId="28ECAFFC" w14:textId="6860E1F1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87969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822827" w:rsidRPr="006375B5" w14:paraId="2268FB03" w14:textId="77777777" w:rsidTr="00473D3D">
        <w:trPr>
          <w:tblHeader/>
        </w:trPr>
        <w:tc>
          <w:tcPr>
            <w:tcW w:w="2277" w:type="pct"/>
          </w:tcPr>
          <w:p w14:paraId="7022B424" w14:textId="77777777" w:rsidR="00822827" w:rsidRPr="006375B5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3" w:type="pct"/>
            <w:gridSpan w:val="7"/>
          </w:tcPr>
          <w:p w14:paraId="7E65CCA6" w14:textId="77777777" w:rsidR="00822827" w:rsidRPr="006375B5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6375B5" w14:paraId="4CE20CA5" w14:textId="77777777" w:rsidTr="00473D3D">
        <w:trPr>
          <w:trHeight w:val="80"/>
        </w:trPr>
        <w:tc>
          <w:tcPr>
            <w:tcW w:w="2277" w:type="pct"/>
          </w:tcPr>
          <w:p w14:paraId="30725B90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56" w:type="pct"/>
          </w:tcPr>
          <w:p w14:paraId="2E2F6301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6AF5DFF9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59E3FA7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2FCCE98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78E90D5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3571FA2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0065650B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87969" w:rsidRPr="006375B5" w14:paraId="095024C9" w14:textId="77777777" w:rsidTr="00473D3D">
        <w:trPr>
          <w:trHeight w:val="80"/>
        </w:trPr>
        <w:tc>
          <w:tcPr>
            <w:tcW w:w="2277" w:type="pct"/>
          </w:tcPr>
          <w:p w14:paraId="170BF1E2" w14:textId="77777777" w:rsidR="00B87969" w:rsidRPr="006375B5" w:rsidRDefault="00B87969" w:rsidP="00B8796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404B2818" w14:textId="527BDC76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  <w:r w:rsidR="0039332E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1E4DF504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2FBD5B31" w14:textId="0082CD05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169</w:t>
            </w:r>
          </w:p>
        </w:tc>
        <w:tc>
          <w:tcPr>
            <w:tcW w:w="131" w:type="pct"/>
          </w:tcPr>
          <w:p w14:paraId="0E603E3F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1D40A964" w14:textId="2E997B90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  <w:r w:rsidR="0039332E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54AF2523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5E309850" w14:textId="5A69F58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160</w:t>
            </w:r>
          </w:p>
        </w:tc>
      </w:tr>
      <w:tr w:rsidR="00B87969" w:rsidRPr="006375B5" w14:paraId="0543033D" w14:textId="77777777" w:rsidTr="00473D3D">
        <w:trPr>
          <w:trHeight w:val="80"/>
        </w:trPr>
        <w:tc>
          <w:tcPr>
            <w:tcW w:w="2277" w:type="pct"/>
          </w:tcPr>
          <w:p w14:paraId="6775DBBE" w14:textId="033976FA" w:rsidR="00B87969" w:rsidRPr="006375B5" w:rsidRDefault="00B87969" w:rsidP="00B8796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2F7BF69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1B0E922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3AECA01C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2C7151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A80A85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4C6BFB0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7B4919D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87969" w:rsidRPr="006375B5" w14:paraId="73DE25DC" w14:textId="77777777" w:rsidTr="00473D3D">
        <w:trPr>
          <w:trHeight w:val="80"/>
        </w:trPr>
        <w:tc>
          <w:tcPr>
            <w:tcW w:w="2277" w:type="pct"/>
          </w:tcPr>
          <w:p w14:paraId="629FDFD3" w14:textId="6987368D" w:rsidR="00B87969" w:rsidRPr="006375B5" w:rsidRDefault="00B87969" w:rsidP="00B87969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2A5A9352" w14:textId="55B8CACB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71</w:t>
            </w:r>
          </w:p>
        </w:tc>
        <w:tc>
          <w:tcPr>
            <w:tcW w:w="131" w:type="pct"/>
          </w:tcPr>
          <w:p w14:paraId="6FD27951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8851208" w14:textId="5AF5F57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</w:t>
            </w:r>
          </w:p>
        </w:tc>
        <w:tc>
          <w:tcPr>
            <w:tcW w:w="131" w:type="pct"/>
          </w:tcPr>
          <w:p w14:paraId="2411B59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567139DA" w14:textId="486E25F7" w:rsidR="00B87969" w:rsidRPr="006375B5" w:rsidRDefault="00E63706" w:rsidP="00E637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0C536A9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38CEE2C3" w14:textId="64B588CF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B87969" w:rsidRPr="006375B5" w14:paraId="1DFD0796" w14:textId="77777777" w:rsidTr="00473D3D">
        <w:trPr>
          <w:trHeight w:val="80"/>
        </w:trPr>
        <w:tc>
          <w:tcPr>
            <w:tcW w:w="2277" w:type="pct"/>
          </w:tcPr>
          <w:p w14:paraId="074BD9CE" w14:textId="244ADCA1" w:rsidR="00B87969" w:rsidRPr="006375B5" w:rsidRDefault="00B87969" w:rsidP="00B87969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03EF61D9" w14:textId="6EE33C0A" w:rsidR="00B87969" w:rsidRPr="00A32D6D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1189632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</w:tcPr>
          <w:p w14:paraId="5EAE88AB" w14:textId="3ACDAEE9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188</w:t>
            </w:r>
          </w:p>
        </w:tc>
        <w:tc>
          <w:tcPr>
            <w:tcW w:w="131" w:type="pct"/>
          </w:tcPr>
          <w:p w14:paraId="68BDE15C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577B6D13" w14:textId="3A2B8187" w:rsidR="00B87969" w:rsidRPr="00C2649D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351445E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</w:tcPr>
          <w:p w14:paraId="65CA53C8" w14:textId="119A07AC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161</w:t>
            </w:r>
          </w:p>
        </w:tc>
      </w:tr>
      <w:tr w:rsidR="00632E95" w:rsidRPr="006375B5" w14:paraId="7D7AF880" w14:textId="77777777" w:rsidTr="00473D3D">
        <w:trPr>
          <w:trHeight w:val="80"/>
        </w:trPr>
        <w:tc>
          <w:tcPr>
            <w:tcW w:w="2277" w:type="pct"/>
          </w:tcPr>
          <w:p w14:paraId="28C46AC7" w14:textId="427C53C0" w:rsidR="00632E95" w:rsidRPr="00FB1950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556" w:type="pct"/>
          </w:tcPr>
          <w:p w14:paraId="12412CDC" w14:textId="4109D783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6962C238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73" w:type="pct"/>
          </w:tcPr>
          <w:p w14:paraId="0CC1D76E" w14:textId="319D8F76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131" w:type="pct"/>
          </w:tcPr>
          <w:p w14:paraId="03725ED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597" w:type="pct"/>
          </w:tcPr>
          <w:p w14:paraId="55AC592F" w14:textId="049577AA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31" w:type="pct"/>
          </w:tcPr>
          <w:p w14:paraId="4FE63112" w14:textId="77777777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604" w:type="pct"/>
          </w:tcPr>
          <w:p w14:paraId="4CF566F1" w14:textId="751C6768" w:rsidR="00632E95" w:rsidRPr="00FB1950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632E95" w:rsidRPr="006375B5" w14:paraId="764FF06D" w14:textId="77777777" w:rsidTr="00473D3D">
        <w:trPr>
          <w:trHeight w:val="80"/>
        </w:trPr>
        <w:tc>
          <w:tcPr>
            <w:tcW w:w="2277" w:type="pct"/>
          </w:tcPr>
          <w:p w14:paraId="2F6919BE" w14:textId="36A5C0AC" w:rsidR="00632E95" w:rsidRPr="006375B5" w:rsidRDefault="00632E95" w:rsidP="00632E95">
            <w:pPr>
              <w:tabs>
                <w:tab w:val="decimal" w:pos="72"/>
              </w:tabs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กิจการอื่นๆ</w:t>
            </w:r>
          </w:p>
        </w:tc>
        <w:tc>
          <w:tcPr>
            <w:tcW w:w="556" w:type="pct"/>
          </w:tcPr>
          <w:p w14:paraId="6E0D49A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0ECFEF1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</w:tcPr>
          <w:p w14:paraId="5A139088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3B9C8913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</w:tcPr>
          <w:p w14:paraId="7F43654E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" w:type="pct"/>
          </w:tcPr>
          <w:p w14:paraId="5792658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</w:tcPr>
          <w:p w14:paraId="264D15F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B87969" w:rsidRPr="006375B5" w14:paraId="1229967C" w14:textId="77777777" w:rsidTr="00473D3D">
        <w:trPr>
          <w:trHeight w:val="80"/>
        </w:trPr>
        <w:tc>
          <w:tcPr>
            <w:tcW w:w="2277" w:type="pct"/>
          </w:tcPr>
          <w:p w14:paraId="6EE5D80E" w14:textId="75D42342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12"/>
                <w:szCs w:val="12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029E8244" w14:textId="673A2C29" w:rsidR="00B87969" w:rsidRPr="006375B5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="0039332E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31" w:type="pct"/>
          </w:tcPr>
          <w:p w14:paraId="15F8288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C374A89" w14:textId="37ADAB91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101</w:t>
            </w:r>
          </w:p>
        </w:tc>
        <w:tc>
          <w:tcPr>
            <w:tcW w:w="131" w:type="pct"/>
          </w:tcPr>
          <w:p w14:paraId="203360E8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E1976ED" w14:textId="578B04DF" w:rsidR="00B87969" w:rsidRPr="006375B5" w:rsidRDefault="00FA2508" w:rsidP="00CB40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31" w:type="pct"/>
          </w:tcPr>
          <w:p w14:paraId="61F44959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3AEC0DB" w14:textId="1D7E24F3" w:rsidR="00B87969" w:rsidRPr="006375B5" w:rsidRDefault="00B87969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87969" w:rsidRPr="006375B5" w14:paraId="07CEA959" w14:textId="77777777" w:rsidTr="00473D3D">
        <w:trPr>
          <w:trHeight w:val="80"/>
        </w:trPr>
        <w:tc>
          <w:tcPr>
            <w:tcW w:w="2277" w:type="pct"/>
          </w:tcPr>
          <w:p w14:paraId="607ECF83" w14:textId="0A0F814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7BEBC4D4" w14:textId="2D8A00A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EEAFCF7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37F764A0" w14:textId="032C927D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8DC2040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FCDEDBA" w14:textId="5FFC7FDA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3A25AE12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293B68A" w14:textId="74C1C21C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87969" w:rsidRPr="006375B5" w14:paraId="0BA728A8" w14:textId="77777777" w:rsidTr="00473D3D">
        <w:trPr>
          <w:trHeight w:val="80"/>
        </w:trPr>
        <w:tc>
          <w:tcPr>
            <w:tcW w:w="2277" w:type="pct"/>
          </w:tcPr>
          <w:p w14:paraId="1E436D50" w14:textId="7F5C6B2C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1BC54F76" w14:textId="21B1CA74" w:rsidR="00B87969" w:rsidRPr="006375B5" w:rsidRDefault="0039332E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131" w:type="pct"/>
          </w:tcPr>
          <w:p w14:paraId="7B861A9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2B6D996" w14:textId="1DA430B8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</w:t>
            </w:r>
          </w:p>
        </w:tc>
        <w:tc>
          <w:tcPr>
            <w:tcW w:w="131" w:type="pct"/>
          </w:tcPr>
          <w:p w14:paraId="1BC63B51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EDE5484" w14:textId="4C80AA92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1" w:type="pct"/>
          </w:tcPr>
          <w:p w14:paraId="525D075F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5F0A2EC" w14:textId="6ED8BDA6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B87969" w:rsidRPr="006375B5" w14:paraId="66C50B3F" w14:textId="77777777" w:rsidTr="00473D3D">
        <w:trPr>
          <w:trHeight w:val="80"/>
        </w:trPr>
        <w:tc>
          <w:tcPr>
            <w:tcW w:w="2277" w:type="pct"/>
          </w:tcPr>
          <w:p w14:paraId="26CF5E3E" w14:textId="5F1C7970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7C5F469D" w14:textId="393B994C" w:rsidR="00B87969" w:rsidRPr="006375B5" w:rsidRDefault="0039332E" w:rsidP="003933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131" w:type="pct"/>
          </w:tcPr>
          <w:p w14:paraId="6E24E9EC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192EEA5D" w14:textId="44ED661E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37E1AD5B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7C43F0B" w14:textId="7F1C929B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EB371AB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51CA3CE" w14:textId="22F55349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87969" w:rsidRPr="006375B5" w14:paraId="7747BBAD" w14:textId="77777777" w:rsidTr="00473D3D">
        <w:trPr>
          <w:trHeight w:val="80"/>
        </w:trPr>
        <w:tc>
          <w:tcPr>
            <w:tcW w:w="2277" w:type="pct"/>
          </w:tcPr>
          <w:p w14:paraId="6A4E8E87" w14:textId="791FF1F1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มากกว่า </w:t>
            </w:r>
            <w:r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62BEBC1E" w14:textId="4C0CA87D" w:rsidR="00B87969" w:rsidRPr="006375B5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</w:t>
            </w:r>
          </w:p>
        </w:tc>
        <w:tc>
          <w:tcPr>
            <w:tcW w:w="131" w:type="pct"/>
          </w:tcPr>
          <w:p w14:paraId="4A43AB08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21052D79" w14:textId="02303BB4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131" w:type="pct"/>
          </w:tcPr>
          <w:p w14:paraId="5EAE2D15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B046C53" w14:textId="09DB07AA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31" w:type="pct"/>
          </w:tcPr>
          <w:p w14:paraId="53BC82F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01FA381F" w14:textId="7863CACE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B87969" w:rsidRPr="006375B5" w14:paraId="7A2582AF" w14:textId="77777777" w:rsidTr="00473D3D">
        <w:trPr>
          <w:trHeight w:val="80"/>
        </w:trPr>
        <w:tc>
          <w:tcPr>
            <w:tcW w:w="2277" w:type="pct"/>
          </w:tcPr>
          <w:p w14:paraId="15F7C175" w14:textId="3F04020B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C55562" w14:textId="59EC6E6E" w:rsidR="00B87969" w:rsidRPr="00B42133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17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31" w:type="pct"/>
            <w:shd w:val="clear" w:color="auto" w:fill="auto"/>
          </w:tcPr>
          <w:p w14:paraId="19696D11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89DE31" w14:textId="35A3B8C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153</w:t>
            </w:r>
          </w:p>
        </w:tc>
        <w:tc>
          <w:tcPr>
            <w:tcW w:w="131" w:type="pct"/>
            <w:shd w:val="clear" w:color="auto" w:fill="auto"/>
          </w:tcPr>
          <w:p w14:paraId="501E06C5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F68EE8" w14:textId="0B2133F0" w:rsidR="00B87969" w:rsidRPr="003F552F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  <w:shd w:val="clear" w:color="auto" w:fill="auto"/>
          </w:tcPr>
          <w:p w14:paraId="4FD51DD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E7A158" w14:textId="66FB3E2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</w:tr>
      <w:tr w:rsidR="00B87969" w:rsidRPr="006375B5" w14:paraId="2E77CE87" w14:textId="77777777" w:rsidTr="00E52BB7">
        <w:trPr>
          <w:trHeight w:val="80"/>
        </w:trPr>
        <w:tc>
          <w:tcPr>
            <w:tcW w:w="2277" w:type="pct"/>
          </w:tcPr>
          <w:p w14:paraId="0C136BFD" w14:textId="036BD21F" w:rsidR="00B87969" w:rsidRPr="006375B5" w:rsidRDefault="00B87969" w:rsidP="00B87969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BF4B7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  <w:t>ตามสัญญาเช่าดำเนินงานที่ยังไม่เรียกชำระ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6022787D" w14:textId="49D68A72" w:rsidR="00B87969" w:rsidRPr="006375B5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31" w:type="pct"/>
            <w:shd w:val="clear" w:color="auto" w:fill="auto"/>
          </w:tcPr>
          <w:p w14:paraId="25753A5D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1D4CCB4B" w14:textId="147512E8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370</w:t>
            </w:r>
          </w:p>
        </w:tc>
        <w:tc>
          <w:tcPr>
            <w:tcW w:w="131" w:type="pct"/>
            <w:shd w:val="clear" w:color="auto" w:fill="auto"/>
          </w:tcPr>
          <w:p w14:paraId="261FB6F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29BBF156" w14:textId="03EA3FDD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39332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2A26398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177995E2" w14:textId="3D877A24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</w:p>
        </w:tc>
      </w:tr>
      <w:tr w:rsidR="00B87969" w:rsidRPr="006375B5" w14:paraId="07A156FF" w14:textId="77777777" w:rsidTr="00473D3D">
        <w:trPr>
          <w:trHeight w:val="82"/>
        </w:trPr>
        <w:tc>
          <w:tcPr>
            <w:tcW w:w="2277" w:type="pct"/>
          </w:tcPr>
          <w:p w14:paraId="453AD933" w14:textId="515072A1" w:rsidR="00B87969" w:rsidRPr="006375B5" w:rsidRDefault="00B87969" w:rsidP="00B87969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56" w:type="pct"/>
            <w:tcBorders>
              <w:top w:val="single" w:sz="4" w:space="0" w:color="auto"/>
            </w:tcBorders>
            <w:shd w:val="clear" w:color="auto" w:fill="auto"/>
          </w:tcPr>
          <w:p w14:paraId="7DAB504A" w14:textId="4EC5671B" w:rsidR="00B87969" w:rsidRPr="006375B5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78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1" w:type="pct"/>
            <w:shd w:val="clear" w:color="auto" w:fill="auto"/>
          </w:tcPr>
          <w:p w14:paraId="30343420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</w:tcPr>
          <w:p w14:paraId="5DC0723C" w14:textId="71D751B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31" w:type="pct"/>
            <w:shd w:val="clear" w:color="auto" w:fill="auto"/>
          </w:tcPr>
          <w:p w14:paraId="3AEB53FE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auto"/>
          </w:tcPr>
          <w:p w14:paraId="71021C33" w14:textId="296D3792" w:rsidR="00B87969" w:rsidRPr="006375B5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7900C410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</w:tcBorders>
          </w:tcPr>
          <w:p w14:paraId="2D6E9D9D" w14:textId="015E2E92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201</w:t>
            </w:r>
          </w:p>
        </w:tc>
      </w:tr>
      <w:tr w:rsidR="00B87969" w:rsidRPr="006375B5" w14:paraId="4DA75FA7" w14:textId="77777777" w:rsidTr="00473D3D">
        <w:trPr>
          <w:trHeight w:val="82"/>
        </w:trPr>
        <w:tc>
          <w:tcPr>
            <w:tcW w:w="2277" w:type="pct"/>
          </w:tcPr>
          <w:p w14:paraId="539328A3" w14:textId="6E7CF324" w:rsidR="00B87969" w:rsidRPr="0093396C" w:rsidRDefault="00B87969" w:rsidP="00B87969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93396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93396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93396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4F8AD14D" w14:textId="362EDEB7" w:rsidR="00B87969" w:rsidRPr="002B7DD0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(36)</w:t>
            </w:r>
          </w:p>
        </w:tc>
        <w:tc>
          <w:tcPr>
            <w:tcW w:w="131" w:type="pct"/>
            <w:shd w:val="clear" w:color="auto" w:fill="auto"/>
          </w:tcPr>
          <w:p w14:paraId="1B8C59E1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7260DD95" w14:textId="2839BA8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B7DD0">
              <w:rPr>
                <w:rFonts w:ascii="Angsana New" w:hAnsi="Angsana New"/>
                <w:sz w:val="30"/>
                <w:szCs w:val="30"/>
              </w:rPr>
              <w:t>(20)</w:t>
            </w:r>
          </w:p>
        </w:tc>
        <w:tc>
          <w:tcPr>
            <w:tcW w:w="131" w:type="pct"/>
            <w:shd w:val="clear" w:color="auto" w:fill="auto"/>
          </w:tcPr>
          <w:p w14:paraId="09219CF6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698F3858" w14:textId="0DA1DDA6" w:rsidR="00B87969" w:rsidRPr="003F552F" w:rsidRDefault="00E63706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(12)</w:t>
            </w:r>
          </w:p>
        </w:tc>
        <w:tc>
          <w:tcPr>
            <w:tcW w:w="131" w:type="pct"/>
          </w:tcPr>
          <w:p w14:paraId="367183E7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3BDDF907" w14:textId="0737089E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(10)</w:t>
            </w:r>
          </w:p>
        </w:tc>
      </w:tr>
      <w:tr w:rsidR="00B87969" w:rsidRPr="006375B5" w14:paraId="2EA0F0E9" w14:textId="77777777" w:rsidTr="00473D3D">
        <w:trPr>
          <w:trHeight w:val="82"/>
        </w:trPr>
        <w:tc>
          <w:tcPr>
            <w:tcW w:w="2277" w:type="pct"/>
          </w:tcPr>
          <w:p w14:paraId="290D68E7" w14:textId="70D53718" w:rsidR="00B87969" w:rsidRPr="006375B5" w:rsidRDefault="00B87969" w:rsidP="00B87969">
            <w:pPr>
              <w:ind w:left="255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7E3A97" w14:textId="5187057F" w:rsidR="00B87969" w:rsidRPr="0046199F" w:rsidRDefault="002726E5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74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31" w:type="pct"/>
            <w:shd w:val="clear" w:color="auto" w:fill="auto"/>
          </w:tcPr>
          <w:p w14:paraId="3F9A7012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CA4BBE" w14:textId="3F52E358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691</w:t>
            </w:r>
          </w:p>
        </w:tc>
        <w:tc>
          <w:tcPr>
            <w:tcW w:w="131" w:type="pct"/>
            <w:shd w:val="clear" w:color="auto" w:fill="auto"/>
          </w:tcPr>
          <w:p w14:paraId="45C88367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65D5EB" w14:textId="4F3670BF" w:rsidR="00B87969" w:rsidRPr="003F552F" w:rsidRDefault="00FA2508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200</w:t>
            </w:r>
          </w:p>
        </w:tc>
        <w:tc>
          <w:tcPr>
            <w:tcW w:w="131" w:type="pct"/>
          </w:tcPr>
          <w:p w14:paraId="35CC677F" w14:textId="77777777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</w:tcPr>
          <w:p w14:paraId="7DAB45C7" w14:textId="239E1A23" w:rsidR="00B87969" w:rsidRPr="006375B5" w:rsidRDefault="00B87969" w:rsidP="00B879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191</w:t>
            </w:r>
          </w:p>
        </w:tc>
      </w:tr>
    </w:tbl>
    <w:p w14:paraId="1A906039" w14:textId="77777777" w:rsidR="007B7EBC" w:rsidRPr="001825D4" w:rsidRDefault="007B7EBC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20"/>
          <w:szCs w:val="20"/>
        </w:rPr>
      </w:pPr>
    </w:p>
    <w:p w14:paraId="7DCAFC0D" w14:textId="36940BD6" w:rsidR="007042F1" w:rsidRDefault="006D3D63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โดยปกติระยะเวลาการให้สินเชื่อแก่ลูกค้าค่าเช่าและบริการของกลุ่มบริษัท 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วันถึง </w:t>
      </w:r>
      <w:r w:rsidR="000E564C" w:rsidRPr="000E564C">
        <w:rPr>
          <w:rFonts w:ascii="Angsana New" w:hAnsi="Angsana New"/>
          <w:sz w:val="30"/>
          <w:szCs w:val="30"/>
        </w:rPr>
        <w:t>60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4329B4C5" w14:textId="18E14939" w:rsidR="00426C57" w:rsidRDefault="00426C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  <w:cs/>
        </w:rPr>
      </w:pPr>
      <w:r>
        <w:rPr>
          <w:rFonts w:ascii="Angsana New" w:hAnsi="Angsana New"/>
          <w:sz w:val="20"/>
          <w:szCs w:val="20"/>
          <w:cs/>
        </w:rPr>
        <w:br w:type="page"/>
      </w: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270"/>
        <w:gridCol w:w="1080"/>
        <w:gridCol w:w="270"/>
        <w:gridCol w:w="1170"/>
        <w:gridCol w:w="270"/>
        <w:gridCol w:w="1080"/>
      </w:tblGrid>
      <w:tr w:rsidR="00DD6C07" w:rsidRPr="00080768" w14:paraId="33B9EF5F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17C4C77" w14:textId="77777777" w:rsidR="00DD6C07" w:rsidRPr="00DD6C07" w:rsidRDefault="00DD6C07" w:rsidP="00D25F70">
            <w:pPr>
              <w:pStyle w:val="acctfourfigures"/>
              <w:tabs>
                <w:tab w:val="clear" w:pos="765"/>
              </w:tabs>
              <w:spacing w:line="240" w:lineRule="atLeast"/>
              <w:ind w:left="10" w:hanging="10"/>
              <w:rPr>
                <w:rFonts w:asciiTheme="majorBidi" w:hAnsiTheme="majorBidi" w:cstheme="majorBidi"/>
                <w:spacing w:val="-4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  <w:lang w:bidi="th-TH"/>
              </w:rPr>
              <w:lastRenderedPageBreak/>
              <w:t>ค่าเผื่อผลขาดทุนด้านเครดิตที่คาดว่าจะเกิดขึ้น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</w:tcPr>
          <w:p w14:paraId="5737BECA" w14:textId="32317D8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109F31BD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643D7C8" w14:textId="7EC26B3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D6C07" w:rsidRPr="00080768" w14:paraId="17605A54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7F20CF92" w14:textId="2DB35006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C81459" w14:textId="5D8FEF0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E3617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</w:tcPr>
          <w:p w14:paraId="64C17405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8CCDEA" w14:textId="0CCCB33B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E3617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</w:tcPr>
          <w:p w14:paraId="70C46BA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624021" w14:textId="5DAC3155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E3617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</w:tcPr>
          <w:p w14:paraId="66430BD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2995B0" w14:textId="7ED1B093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E36175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</w:tr>
      <w:tr w:rsidR="00DD6C07" w:rsidRPr="00A309C7" w14:paraId="4C1691CC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67616BD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  <w:vAlign w:val="bottom"/>
          </w:tcPr>
          <w:p w14:paraId="371F6FF3" w14:textId="77777777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235D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E36175" w:rsidRPr="00A309C7" w14:paraId="53CC97C4" w14:textId="77777777" w:rsidTr="00DD6C07">
        <w:trPr>
          <w:cantSplit/>
          <w:trHeight w:val="20"/>
        </w:trPr>
        <w:tc>
          <w:tcPr>
            <w:tcW w:w="3780" w:type="dxa"/>
          </w:tcPr>
          <w:p w14:paraId="18E414C1" w14:textId="6D61EEBA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6 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170" w:type="dxa"/>
            <w:vAlign w:val="bottom"/>
          </w:tcPr>
          <w:p w14:paraId="41B704FE" w14:textId="2B374A7A" w:rsidR="00E36175" w:rsidRPr="00B235D5" w:rsidRDefault="002E3499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</w:t>
            </w:r>
          </w:p>
        </w:tc>
        <w:tc>
          <w:tcPr>
            <w:tcW w:w="270" w:type="dxa"/>
            <w:vAlign w:val="bottom"/>
          </w:tcPr>
          <w:p w14:paraId="254760EB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E5DED64" w14:textId="39D1D52A" w:rsidR="00E36175" w:rsidRPr="00DD6C07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</w:t>
            </w:r>
          </w:p>
        </w:tc>
        <w:tc>
          <w:tcPr>
            <w:tcW w:w="270" w:type="dxa"/>
            <w:vAlign w:val="bottom"/>
          </w:tcPr>
          <w:p w14:paraId="3468DCE3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5EEB5D9" w14:textId="076B8DBF" w:rsidR="00E36175" w:rsidRPr="00CE7549" w:rsidRDefault="002E3499" w:rsidP="000C0BC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10</w:t>
            </w:r>
          </w:p>
        </w:tc>
        <w:tc>
          <w:tcPr>
            <w:tcW w:w="270" w:type="dxa"/>
            <w:vAlign w:val="bottom"/>
          </w:tcPr>
          <w:p w14:paraId="21C32751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6C80DF7" w14:textId="3F9D773D" w:rsidR="00E36175" w:rsidRPr="00B235D5" w:rsidRDefault="00E36175" w:rsidP="00E3617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</w:t>
            </w:r>
          </w:p>
        </w:tc>
      </w:tr>
      <w:tr w:rsidR="00E36175" w:rsidRPr="00A309C7" w14:paraId="458A4754" w14:textId="77777777" w:rsidTr="00DD6C07">
        <w:trPr>
          <w:cantSplit/>
          <w:trHeight w:val="20"/>
        </w:trPr>
        <w:tc>
          <w:tcPr>
            <w:tcW w:w="3780" w:type="dxa"/>
          </w:tcPr>
          <w:p w14:paraId="6AE72EA4" w14:textId="77777777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10404FAC" w14:textId="3B754608" w:rsidR="00E36175" w:rsidRPr="00B235D5" w:rsidRDefault="000C0BC1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70" w:type="dxa"/>
          </w:tcPr>
          <w:p w14:paraId="0E3D2A91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96AF2D" w14:textId="7FFAD2F4" w:rsidR="00E36175" w:rsidRPr="00DD6C07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3ECB3B85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B745EB" w14:textId="700FF650" w:rsidR="00E36175" w:rsidRPr="00B235D5" w:rsidRDefault="000C0BC1" w:rsidP="000C0BC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30211BA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6EDFBD" w14:textId="24193E4B" w:rsidR="00E36175" w:rsidRPr="00B235D5" w:rsidRDefault="00E36175" w:rsidP="000C0B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E36175" w:rsidRPr="00A309C7" w14:paraId="0377272D" w14:textId="77777777" w:rsidTr="00DD6C07">
        <w:trPr>
          <w:cantSplit/>
          <w:trHeight w:val="20"/>
        </w:trPr>
        <w:tc>
          <w:tcPr>
            <w:tcW w:w="3780" w:type="dxa"/>
          </w:tcPr>
          <w:p w14:paraId="64DF2A1F" w14:textId="77777777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6E596DBD" w14:textId="1D0C77D3" w:rsidR="00E36175" w:rsidRPr="00B235D5" w:rsidRDefault="000C0BC1" w:rsidP="000C0B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7D3E21E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969FD9" w14:textId="2C53FB91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(3)</w:t>
            </w:r>
          </w:p>
        </w:tc>
        <w:tc>
          <w:tcPr>
            <w:tcW w:w="270" w:type="dxa"/>
          </w:tcPr>
          <w:p w14:paraId="2B7F008E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450E52" w14:textId="26D47D7C" w:rsidR="00E36175" w:rsidRPr="00B235D5" w:rsidRDefault="000C0BC1" w:rsidP="000C0B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43253F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F8CA57" w14:textId="115182A4" w:rsidR="00E36175" w:rsidRPr="00B235D5" w:rsidRDefault="00E36175" w:rsidP="00E3617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(1)</w:t>
            </w:r>
          </w:p>
        </w:tc>
      </w:tr>
      <w:tr w:rsidR="00E36175" w:rsidRPr="00A309C7" w14:paraId="5AF6F4F8" w14:textId="77777777" w:rsidTr="00DD6C07">
        <w:trPr>
          <w:cantSplit/>
          <w:trHeight w:val="20"/>
        </w:trPr>
        <w:tc>
          <w:tcPr>
            <w:tcW w:w="3780" w:type="dxa"/>
          </w:tcPr>
          <w:p w14:paraId="58D42471" w14:textId="3D2BE07C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D41C98" w14:textId="1D48EB76" w:rsidR="00E36175" w:rsidRPr="00DD6C07" w:rsidRDefault="000C0BC1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</w:t>
            </w:r>
          </w:p>
        </w:tc>
        <w:tc>
          <w:tcPr>
            <w:tcW w:w="270" w:type="dxa"/>
            <w:vAlign w:val="bottom"/>
          </w:tcPr>
          <w:p w14:paraId="6059BC59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9B86F5" w14:textId="277243F8" w:rsidR="00E36175" w:rsidRPr="00B235D5" w:rsidRDefault="00E36175" w:rsidP="00E36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20</w:t>
            </w:r>
          </w:p>
        </w:tc>
        <w:tc>
          <w:tcPr>
            <w:tcW w:w="270" w:type="dxa"/>
            <w:vAlign w:val="bottom"/>
          </w:tcPr>
          <w:p w14:paraId="0295630A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517D4" w14:textId="020CE2BC" w:rsidR="00E36175" w:rsidRPr="00B235D5" w:rsidRDefault="000C0BC1" w:rsidP="000C0BC1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12</w:t>
            </w:r>
          </w:p>
        </w:tc>
        <w:tc>
          <w:tcPr>
            <w:tcW w:w="270" w:type="dxa"/>
            <w:vAlign w:val="bottom"/>
          </w:tcPr>
          <w:p w14:paraId="366FE567" w14:textId="77777777" w:rsidR="00E36175" w:rsidRPr="00B235D5" w:rsidRDefault="00E36175" w:rsidP="00E36175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C07289" w14:textId="46810C36" w:rsidR="00E36175" w:rsidRPr="00B235D5" w:rsidRDefault="00E36175" w:rsidP="00E36175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>10</w:t>
            </w:r>
          </w:p>
        </w:tc>
      </w:tr>
    </w:tbl>
    <w:p w14:paraId="15E16F52" w14:textId="77777777" w:rsidR="001825D4" w:rsidRDefault="001825D4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</w:p>
    <w:p w14:paraId="5D8B9F5A" w14:textId="01B4F32B" w:rsidR="007042F1" w:rsidRPr="00B235D5" w:rsidRDefault="007042F1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B235D5">
        <w:rPr>
          <w:rFonts w:ascii="Angsana New" w:hAnsi="Angsana New"/>
          <w:sz w:val="30"/>
          <w:szCs w:val="30"/>
          <w:cs/>
        </w:rPr>
        <w:t>ข้อมูลเกี่ยวกับความเสี่ยงด้านเครดิตเปิด</w:t>
      </w:r>
      <w:r w:rsidR="00534DFF">
        <w:rPr>
          <w:rFonts w:ascii="Angsana New" w:hAnsi="Angsana New" w:hint="cs"/>
          <w:sz w:val="30"/>
          <w:szCs w:val="30"/>
          <w:cs/>
        </w:rPr>
        <w:t>เ</w:t>
      </w:r>
      <w:r w:rsidRPr="00B235D5">
        <w:rPr>
          <w:rFonts w:ascii="Angsana New" w:hAnsi="Angsana New"/>
          <w:sz w:val="30"/>
          <w:szCs w:val="30"/>
          <w:cs/>
        </w:rPr>
        <w:t xml:space="preserve">ผยในหมายเหตุข้อ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="00E533FD">
        <w:rPr>
          <w:rFonts w:ascii="Angsana New" w:hAnsi="Angsana New"/>
          <w:sz w:val="30"/>
          <w:szCs w:val="30"/>
        </w:rPr>
        <w:t>7</w:t>
      </w:r>
    </w:p>
    <w:p w14:paraId="75221EAC" w14:textId="6DBF9212" w:rsidR="00632A6B" w:rsidRDefault="00632A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6BF7B49A" w14:textId="4EC78F71" w:rsidR="00006DA1" w:rsidRPr="006375B5" w:rsidRDefault="00006DA1" w:rsidP="008B54C1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อสังหาริมทรัพย์พัฒนา</w:t>
      </w:r>
      <w:r w:rsidR="007201A1" w:rsidRPr="006375B5">
        <w:rPr>
          <w:rFonts w:ascii="Angsana New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hAnsi="Angsana New" w:hint="cs"/>
          <w:sz w:val="30"/>
          <w:szCs w:val="30"/>
          <w:cs/>
        </w:rPr>
        <w:t>ขาย</w:t>
      </w:r>
    </w:p>
    <w:p w14:paraId="2C83A0F6" w14:textId="50C2CCA4" w:rsidR="006C41CB" w:rsidRPr="00CB1525" w:rsidRDefault="006C41CB" w:rsidP="006C41C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4746" w:type="pct"/>
        <w:tblInd w:w="423" w:type="dxa"/>
        <w:tblLayout w:type="fixed"/>
        <w:tblLook w:val="01E0" w:firstRow="1" w:lastRow="1" w:firstColumn="1" w:lastColumn="1" w:noHBand="0" w:noVBand="0"/>
      </w:tblPr>
      <w:tblGrid>
        <w:gridCol w:w="3537"/>
        <w:gridCol w:w="268"/>
        <w:gridCol w:w="1171"/>
        <w:gridCol w:w="272"/>
        <w:gridCol w:w="1079"/>
        <w:gridCol w:w="270"/>
        <w:gridCol w:w="1169"/>
        <w:gridCol w:w="272"/>
        <w:gridCol w:w="1079"/>
      </w:tblGrid>
      <w:tr w:rsidR="00153639" w:rsidRPr="006375B5" w14:paraId="4966856E" w14:textId="77777777" w:rsidTr="00724193">
        <w:trPr>
          <w:tblHeader/>
        </w:trPr>
        <w:tc>
          <w:tcPr>
            <w:tcW w:w="1940" w:type="pct"/>
          </w:tcPr>
          <w:p w14:paraId="4685B504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27E2323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383" w:type="pct"/>
            <w:gridSpan w:val="3"/>
          </w:tcPr>
          <w:p w14:paraId="0C16B08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</w:tcPr>
          <w:p w14:paraId="5D7F41CC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82" w:type="pct"/>
            <w:gridSpan w:val="3"/>
          </w:tcPr>
          <w:p w14:paraId="760C1AA1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D6C07" w:rsidRPr="006375B5" w14:paraId="26A84B09" w14:textId="77777777" w:rsidTr="00DD6C07">
        <w:trPr>
          <w:tblHeader/>
        </w:trPr>
        <w:tc>
          <w:tcPr>
            <w:tcW w:w="1940" w:type="pct"/>
          </w:tcPr>
          <w:p w14:paraId="7D199902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5A0FEFF0" w14:textId="1A322DF5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3" w:right="-12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2" w:type="pct"/>
            <w:shd w:val="clear" w:color="auto" w:fill="auto"/>
          </w:tcPr>
          <w:p w14:paraId="3074C11A" w14:textId="4F0FF9C4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D3C4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9" w:type="pct"/>
            <w:shd w:val="clear" w:color="auto" w:fill="auto"/>
          </w:tcPr>
          <w:p w14:paraId="0A20C00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2573FEF3" w14:textId="61D35DD5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D3C4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48" w:type="pct"/>
            <w:shd w:val="clear" w:color="auto" w:fill="auto"/>
          </w:tcPr>
          <w:p w14:paraId="6E08766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55B37495" w14:textId="5F981078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D3C4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9" w:type="pct"/>
            <w:shd w:val="clear" w:color="auto" w:fill="auto"/>
          </w:tcPr>
          <w:p w14:paraId="608C5B4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0395D8BC" w14:textId="4BC17DE2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6D3C4A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6C41CB" w:rsidRPr="006375B5" w14:paraId="70059C9D" w14:textId="77777777" w:rsidTr="00DD6C07">
        <w:trPr>
          <w:tblHeader/>
        </w:trPr>
        <w:tc>
          <w:tcPr>
            <w:tcW w:w="1940" w:type="pct"/>
          </w:tcPr>
          <w:p w14:paraId="21536E9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8C653ED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0B8E6000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C41CB" w:rsidRPr="006375B5" w14:paraId="181E6E52" w14:textId="77777777" w:rsidTr="00DD6C07">
        <w:tc>
          <w:tcPr>
            <w:tcW w:w="1940" w:type="pct"/>
          </w:tcPr>
          <w:p w14:paraId="2256313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อสังหาริมทรัพย์ระหว่างพัฒนา</w:t>
            </w:r>
          </w:p>
        </w:tc>
        <w:tc>
          <w:tcPr>
            <w:tcW w:w="147" w:type="pct"/>
          </w:tcPr>
          <w:p w14:paraId="5FAAE052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396CA5B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</w:tr>
      <w:tr w:rsidR="006D3C4A" w:rsidRPr="006375B5" w14:paraId="4B7403FA" w14:textId="77777777" w:rsidTr="00DD6C07">
        <w:tc>
          <w:tcPr>
            <w:tcW w:w="1940" w:type="pct"/>
          </w:tcPr>
          <w:p w14:paraId="627AF78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" w:type="pct"/>
          </w:tcPr>
          <w:p w14:paraId="22772201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F605508" w14:textId="3D534BB0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18,25</w:t>
            </w:r>
            <w:r w:rsidR="00021D3B" w:rsidRPr="00021D3B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49" w:type="pct"/>
          </w:tcPr>
          <w:p w14:paraId="3DAAF77D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62E5393F" w14:textId="5DE0B3A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17,422</w:t>
            </w:r>
          </w:p>
        </w:tc>
        <w:tc>
          <w:tcPr>
            <w:tcW w:w="148" w:type="pct"/>
          </w:tcPr>
          <w:p w14:paraId="0ED200A1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296ED2B1" w14:textId="6B016142" w:rsidR="006D3C4A" w:rsidRPr="00DD6C07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B959E9A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5F24CAA" w14:textId="77777777" w:rsidR="006D3C4A" w:rsidRPr="00DD6C07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D3C4A" w:rsidRPr="006375B5" w14:paraId="18898B97" w14:textId="77777777" w:rsidTr="00DD6C07">
        <w:tc>
          <w:tcPr>
            <w:tcW w:w="1940" w:type="pct"/>
          </w:tcPr>
          <w:p w14:paraId="3CC96F14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147" w:type="pct"/>
          </w:tcPr>
          <w:p w14:paraId="16B72344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0AD0A8BF" w14:textId="3F965E9F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6,52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49" w:type="pct"/>
          </w:tcPr>
          <w:p w14:paraId="01E64DFB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7B4A3833" w14:textId="3F0F2861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6,399</w:t>
            </w:r>
          </w:p>
        </w:tc>
        <w:tc>
          <w:tcPr>
            <w:tcW w:w="148" w:type="pct"/>
          </w:tcPr>
          <w:p w14:paraId="695AE833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5F8ADE0B" w14:textId="2EFD0DD9" w:rsidR="006D3C4A" w:rsidRPr="00DD6C07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D752CF3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434A6821" w14:textId="77777777" w:rsidR="006D3C4A" w:rsidRPr="00DD6C07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D3C4A" w:rsidRPr="006375B5" w14:paraId="4FE64E47" w14:textId="77777777" w:rsidTr="00DD6C07">
        <w:tc>
          <w:tcPr>
            <w:tcW w:w="1940" w:type="pct"/>
          </w:tcPr>
          <w:p w14:paraId="6FBCCBE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ค่าก่อสร้าง</w:t>
            </w:r>
          </w:p>
        </w:tc>
        <w:tc>
          <w:tcPr>
            <w:tcW w:w="147" w:type="pct"/>
          </w:tcPr>
          <w:p w14:paraId="38E7A25B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94C4883" w14:textId="7290EC7A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3,97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149" w:type="pct"/>
          </w:tcPr>
          <w:p w14:paraId="6E86A00E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3DB72A74" w14:textId="10B2E979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3,641</w:t>
            </w:r>
          </w:p>
        </w:tc>
        <w:tc>
          <w:tcPr>
            <w:tcW w:w="148" w:type="pct"/>
          </w:tcPr>
          <w:p w14:paraId="36E4773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75BF237E" w14:textId="3D0914D3" w:rsidR="006D3C4A" w:rsidRPr="00DD6C07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40C18BCA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C1C9754" w14:textId="77777777" w:rsidR="006D3C4A" w:rsidRPr="00DD6C07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D3C4A" w:rsidRPr="006375B5" w14:paraId="01335FAA" w14:textId="77777777" w:rsidTr="00DD6C07">
        <w:tc>
          <w:tcPr>
            <w:tcW w:w="1940" w:type="pct"/>
          </w:tcPr>
          <w:p w14:paraId="5155CEB0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ดอกเบี้ยจ่ายที่ถือเป็นต้นทุน</w:t>
            </w:r>
          </w:p>
        </w:tc>
        <w:tc>
          <w:tcPr>
            <w:tcW w:w="147" w:type="pct"/>
          </w:tcPr>
          <w:p w14:paraId="63E7080F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312D0449" w14:textId="626655D4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1,56</w:t>
            </w:r>
            <w:r w:rsidR="00021D3B" w:rsidRPr="00021D3B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49" w:type="pct"/>
          </w:tcPr>
          <w:p w14:paraId="270A4062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F54BD9A" w14:textId="15F91D22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1,371</w:t>
            </w:r>
          </w:p>
        </w:tc>
        <w:tc>
          <w:tcPr>
            <w:tcW w:w="148" w:type="pct"/>
          </w:tcPr>
          <w:p w14:paraId="00FA9A2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28F8C8E0" w14:textId="2070B813" w:rsidR="006D3C4A" w:rsidRPr="00DD6C07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B3EF2C5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8F45A26" w14:textId="77777777" w:rsidR="006D3C4A" w:rsidRPr="00DD6C07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D3C4A" w:rsidRPr="006375B5" w14:paraId="1E7C027E" w14:textId="77777777" w:rsidTr="00DD6C07">
        <w:tc>
          <w:tcPr>
            <w:tcW w:w="1940" w:type="pct"/>
          </w:tcPr>
          <w:p w14:paraId="2AE9B9E7" w14:textId="77777777" w:rsidR="006D3C4A" w:rsidRPr="006375B5" w:rsidRDefault="006D3C4A" w:rsidP="006D3C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638D8EC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48AB9F61" w14:textId="14FD3710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30,3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="00021D3B" w:rsidRPr="00021D3B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49" w:type="pct"/>
          </w:tcPr>
          <w:p w14:paraId="7B0E3309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6AC8E890" w14:textId="630557D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28,833</w:t>
            </w:r>
          </w:p>
        </w:tc>
        <w:tc>
          <w:tcPr>
            <w:tcW w:w="148" w:type="pct"/>
          </w:tcPr>
          <w:p w14:paraId="388EC5B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5844AD04" w14:textId="1F526714" w:rsidR="006D3C4A" w:rsidRPr="00DD04FD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DAE459F" w14:textId="77777777" w:rsidR="006D3C4A" w:rsidRPr="00DD04FD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01B1D66F" w14:textId="77777777" w:rsidR="006D3C4A" w:rsidRPr="00DD04FD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6D3C4A" w:rsidRPr="006375B5" w14:paraId="4920244E" w14:textId="77777777" w:rsidTr="00DD6C07">
        <w:tc>
          <w:tcPr>
            <w:tcW w:w="1940" w:type="pct"/>
          </w:tcPr>
          <w:p w14:paraId="16786F06" w14:textId="77777777" w:rsidR="006D3C4A" w:rsidRPr="006375B5" w:rsidRDefault="006D3C4A" w:rsidP="006D3C4A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ที่พัฒนาเสร็จแล้ว</w:t>
            </w:r>
          </w:p>
        </w:tc>
        <w:tc>
          <w:tcPr>
            <w:tcW w:w="147" w:type="pct"/>
          </w:tcPr>
          <w:p w14:paraId="2547FC18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559EE010" w14:textId="3492C4D5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4,69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149" w:type="pct"/>
          </w:tcPr>
          <w:p w14:paraId="4B069A42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758A4A6" w14:textId="4AF9C263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5,015</w:t>
            </w:r>
          </w:p>
        </w:tc>
        <w:tc>
          <w:tcPr>
            <w:tcW w:w="148" w:type="pct"/>
          </w:tcPr>
          <w:p w14:paraId="7EB169D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77374342" w14:textId="37492A41" w:rsidR="006D3C4A" w:rsidRPr="006375B5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1E1C447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D7B956C" w14:textId="77777777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D3C4A" w:rsidRPr="006375B5" w14:paraId="27ADBFDD" w14:textId="77777777" w:rsidTr="00DD6C07">
        <w:tc>
          <w:tcPr>
            <w:tcW w:w="1940" w:type="pct"/>
          </w:tcPr>
          <w:p w14:paraId="711D9688" w14:textId="77777777" w:rsidR="006D3C4A" w:rsidRPr="006375B5" w:rsidRDefault="006D3C4A" w:rsidP="006D3C4A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รวมอสังหาริมทรัพย์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พัฒนาเพื่อขาย</w:t>
            </w:r>
          </w:p>
        </w:tc>
        <w:tc>
          <w:tcPr>
            <w:tcW w:w="147" w:type="pct"/>
          </w:tcPr>
          <w:p w14:paraId="1724C337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7861C65B" w14:textId="2378A3C3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35,0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 w:rsidR="00021D3B" w:rsidRPr="00021D3B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9" w:type="pct"/>
          </w:tcPr>
          <w:p w14:paraId="5A0385CC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430BCF3" w14:textId="1122CE8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33,848</w:t>
            </w:r>
          </w:p>
        </w:tc>
        <w:tc>
          <w:tcPr>
            <w:tcW w:w="148" w:type="pct"/>
          </w:tcPr>
          <w:p w14:paraId="6CCD87F2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23E54EAB" w14:textId="0CE6DE1A" w:rsidR="006D3C4A" w:rsidRPr="00DD04FD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F07C46C" w14:textId="77777777" w:rsidR="006D3C4A" w:rsidRPr="00DD04FD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80735F4" w14:textId="77777777" w:rsidR="006D3C4A" w:rsidRPr="00DD04FD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04F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6D3C4A" w:rsidRPr="006375B5" w14:paraId="613AF2F4" w14:textId="77777777" w:rsidTr="00DD6C07">
        <w:tc>
          <w:tcPr>
            <w:tcW w:w="1940" w:type="pct"/>
          </w:tcPr>
          <w:p w14:paraId="4FA63C2E" w14:textId="77777777" w:rsidR="006D3C4A" w:rsidRPr="006375B5" w:rsidRDefault="006D3C4A" w:rsidP="006D3C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ค่าเผื่อการลดมูลค่า</w:t>
            </w:r>
          </w:p>
        </w:tc>
        <w:tc>
          <w:tcPr>
            <w:tcW w:w="147" w:type="pct"/>
          </w:tcPr>
          <w:p w14:paraId="375F81B6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65FFE427" w14:textId="2C8AA3F3" w:rsidR="006D3C4A" w:rsidRPr="00021D3B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21D3B">
              <w:rPr>
                <w:rFonts w:ascii="Angsana New" w:hAnsi="Angsana New"/>
                <w:sz w:val="30"/>
                <w:szCs w:val="30"/>
              </w:rPr>
              <w:t>(4</w:t>
            </w:r>
            <w:r w:rsidR="00021D3B" w:rsidRPr="00021D3B">
              <w:rPr>
                <w:rFonts w:ascii="Angsana New" w:hAnsi="Angsana New"/>
                <w:sz w:val="30"/>
                <w:szCs w:val="30"/>
              </w:rPr>
              <w:t>9</w:t>
            </w:r>
            <w:r w:rsidRPr="00021D3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9" w:type="pct"/>
          </w:tcPr>
          <w:p w14:paraId="24E09F7C" w14:textId="77777777" w:rsidR="006D3C4A" w:rsidRPr="00021D3B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853206D" w14:textId="32E8E793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(35)</w:t>
            </w:r>
          </w:p>
        </w:tc>
        <w:tc>
          <w:tcPr>
            <w:tcW w:w="148" w:type="pct"/>
          </w:tcPr>
          <w:p w14:paraId="080FE146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6441EE94" w14:textId="0FE340CC" w:rsidR="006D3C4A" w:rsidRPr="006375B5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506A8DCA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22CE590C" w14:textId="77777777" w:rsidR="006D3C4A" w:rsidRPr="00DD6C07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6D3C4A" w:rsidRPr="006375B5" w14:paraId="7D7D7D13" w14:textId="77777777" w:rsidTr="00DD6C07">
        <w:tc>
          <w:tcPr>
            <w:tcW w:w="1940" w:type="pct"/>
          </w:tcPr>
          <w:p w14:paraId="2D87736D" w14:textId="77777777" w:rsidR="006D3C4A" w:rsidRPr="006375B5" w:rsidRDefault="006D3C4A" w:rsidP="006D3C4A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4063EEF2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54D2854A" w14:textId="7D9D1577" w:rsidR="006D3C4A" w:rsidRPr="006375B5" w:rsidRDefault="0059476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34,9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49" w:type="pct"/>
          </w:tcPr>
          <w:p w14:paraId="2B505DBF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45293783" w14:textId="66B8CD6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33,813</w:t>
            </w:r>
          </w:p>
        </w:tc>
        <w:tc>
          <w:tcPr>
            <w:tcW w:w="148" w:type="pct"/>
          </w:tcPr>
          <w:p w14:paraId="59436F3C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0B0F380D" w14:textId="1C39922D" w:rsidR="006D3C4A" w:rsidRPr="00DD04FD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61E609BC" w14:textId="77777777" w:rsidR="006D3C4A" w:rsidRPr="00DD04FD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1106848" w14:textId="77777777" w:rsidR="006D3C4A" w:rsidRPr="00DD04FD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6D3C4A" w:rsidRPr="006375B5" w14:paraId="483C2ED9" w14:textId="77777777" w:rsidTr="00DD6C07">
        <w:trPr>
          <w:trHeight w:val="279"/>
        </w:trPr>
        <w:tc>
          <w:tcPr>
            <w:tcW w:w="1940" w:type="pct"/>
            <w:shd w:val="clear" w:color="auto" w:fill="auto"/>
          </w:tcPr>
          <w:p w14:paraId="4EF391CD" w14:textId="77777777" w:rsidR="006D3C4A" w:rsidRPr="006375B5" w:rsidRDefault="006D3C4A" w:rsidP="006D3C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12D3A37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F1F3A87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C153246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4366A30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6694AD92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70D396DF" w14:textId="77777777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04FEB3E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15005150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D3C4A" w:rsidRPr="006375B5" w14:paraId="718E822E" w14:textId="77777777" w:rsidTr="00DD6C07">
        <w:tc>
          <w:tcPr>
            <w:tcW w:w="1940" w:type="pct"/>
            <w:shd w:val="clear" w:color="auto" w:fill="auto"/>
          </w:tcPr>
          <w:p w14:paraId="493A717E" w14:textId="77777777" w:rsidR="006D3C4A" w:rsidRPr="006375B5" w:rsidRDefault="006D3C4A" w:rsidP="006D3C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</w:rPr>
            </w:pPr>
            <w:bookmarkStart w:id="7" w:name="OLE_LINK2"/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ต้นทุนการกู้ยืมที่รวมเป็นส่วนหนึ่ง</w:t>
            </w:r>
          </w:p>
          <w:p w14:paraId="21A29F58" w14:textId="6D5FD6B9" w:rsidR="006D3C4A" w:rsidRPr="006375B5" w:rsidRDefault="006D3C4A" w:rsidP="006D3C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งอสังหาริมทรัพย์พัฒนาเพื่อขาย</w:t>
            </w:r>
            <w:r>
              <w:rPr>
                <w:rFonts w:ascii="Angsana New" w:hAnsi="Angsana New"/>
                <w:sz w:val="30"/>
                <w:szCs w:val="30"/>
              </w:rPr>
              <w:br/>
              <w:t xml:space="preserve"> 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ระหว่าง</w:t>
            </w:r>
            <w:bookmarkEnd w:id="7"/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47" w:type="pct"/>
            <w:shd w:val="clear" w:color="auto" w:fill="auto"/>
          </w:tcPr>
          <w:p w14:paraId="76C7B0EE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5DBA2FA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6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36084F3A" w14:textId="12DDDF49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  <w:shd w:val="clear" w:color="auto" w:fill="auto"/>
          </w:tcPr>
          <w:p w14:paraId="2A3D10B7" w14:textId="77777777" w:rsidR="006D3C4A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04DAB92" w14:textId="77777777" w:rsidR="00DA319B" w:rsidRDefault="00DA319B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46DFBEE" w14:textId="1C22C93F" w:rsidR="00DA319B" w:rsidRPr="00AC1BE3" w:rsidRDefault="00FA2508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491</w:t>
            </w:r>
          </w:p>
        </w:tc>
        <w:tc>
          <w:tcPr>
            <w:tcW w:w="149" w:type="pct"/>
            <w:shd w:val="clear" w:color="auto" w:fill="auto"/>
          </w:tcPr>
          <w:p w14:paraId="2A668D9D" w14:textId="77777777" w:rsidR="006D3C4A" w:rsidRPr="00AC1BE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3420478F" w14:textId="77777777" w:rsidR="006D3C4A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56606CC" w14:textId="77777777" w:rsidR="006D3C4A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FC84E1D" w14:textId="461FB5BF" w:rsidR="006D3C4A" w:rsidRPr="00AC1BE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470</w:t>
            </w:r>
          </w:p>
        </w:tc>
        <w:tc>
          <w:tcPr>
            <w:tcW w:w="148" w:type="pct"/>
            <w:shd w:val="clear" w:color="auto" w:fill="auto"/>
          </w:tcPr>
          <w:p w14:paraId="526980F5" w14:textId="77777777" w:rsidR="006D3C4A" w:rsidRPr="00AC1BE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  <w:shd w:val="clear" w:color="auto" w:fill="auto"/>
          </w:tcPr>
          <w:p w14:paraId="6DBDAB47" w14:textId="77777777" w:rsidR="006D3C4A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7570E27" w14:textId="77777777" w:rsidR="00FB3070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0564E168" w14:textId="21C6B128" w:rsidR="00FB3070" w:rsidRPr="00724193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0A27FB9F" w14:textId="77777777" w:rsidR="006D3C4A" w:rsidRPr="0072419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3AECB603" w14:textId="77777777" w:rsidR="006D3C4A" w:rsidRPr="0072419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60F7439" w14:textId="77777777" w:rsidR="006D3C4A" w:rsidRPr="0072419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9EA6E19" w14:textId="77777777" w:rsidR="006D3C4A" w:rsidRPr="00724193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5CCB19FB" w14:textId="77777777" w:rsidTr="00DD6C07">
        <w:tc>
          <w:tcPr>
            <w:tcW w:w="1940" w:type="pct"/>
            <w:shd w:val="clear" w:color="auto" w:fill="auto"/>
          </w:tcPr>
          <w:p w14:paraId="2C276CD2" w14:textId="77777777" w:rsidR="0095264B" w:rsidRPr="006375B5" w:rsidRDefault="0095264B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F868C67" w14:textId="77777777" w:rsidR="0095264B" w:rsidRPr="006375B5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7C53CA2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4B3FE60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58327573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22D0AF0C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3AD812E9" w14:textId="77777777" w:rsidR="0095264B" w:rsidRPr="00AC1BE3" w:rsidRDefault="0095264B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E5A4D4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953BEC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26C57" w:rsidRPr="006375B5" w14:paraId="4BC7D659" w14:textId="77777777" w:rsidTr="00DD6C07">
        <w:tc>
          <w:tcPr>
            <w:tcW w:w="1940" w:type="pct"/>
            <w:shd w:val="clear" w:color="auto" w:fill="auto"/>
          </w:tcPr>
          <w:p w14:paraId="6C751BD3" w14:textId="77777777" w:rsidR="00426C57" w:rsidRPr="006375B5" w:rsidRDefault="00426C57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63B956C6" w14:textId="77777777" w:rsidR="00426C57" w:rsidRPr="006375B5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5842E423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936F65F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6C966450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60934E0B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0E25D4F0" w14:textId="77777777" w:rsidR="00426C57" w:rsidRPr="00AC1BE3" w:rsidRDefault="00426C57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5C66C5F7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6DC57935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426C57" w:rsidRPr="006375B5" w14:paraId="6D9936E6" w14:textId="77777777" w:rsidTr="00DD6C07">
        <w:tc>
          <w:tcPr>
            <w:tcW w:w="1940" w:type="pct"/>
            <w:shd w:val="clear" w:color="auto" w:fill="auto"/>
          </w:tcPr>
          <w:p w14:paraId="3DBA1F81" w14:textId="77777777" w:rsidR="00426C57" w:rsidRPr="006375B5" w:rsidRDefault="00426C57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2857760D" w14:textId="77777777" w:rsidR="00426C57" w:rsidRPr="006375B5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3E589090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66AEB4DC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575D3FE0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2F685A0E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51539138" w14:textId="77777777" w:rsidR="00426C57" w:rsidRPr="00AC1BE3" w:rsidRDefault="00426C57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DF6EBC9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54C03AB6" w14:textId="77777777" w:rsidR="00426C57" w:rsidRPr="00AC1BE3" w:rsidRDefault="00426C57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D3C4A" w:rsidRPr="006375B5" w14:paraId="6A0FC104" w14:textId="77777777" w:rsidTr="00DD6C07">
        <w:tc>
          <w:tcPr>
            <w:tcW w:w="1940" w:type="pct"/>
          </w:tcPr>
          <w:p w14:paraId="55841EEB" w14:textId="77777777" w:rsidR="006D3C4A" w:rsidRPr="006375B5" w:rsidRDefault="006D3C4A" w:rsidP="006D3C4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อัตราดอกเบี้ยของต้นทุนเงินกู้ยืม</w:t>
            </w:r>
          </w:p>
        </w:tc>
        <w:tc>
          <w:tcPr>
            <w:tcW w:w="147" w:type="pct"/>
          </w:tcPr>
          <w:p w14:paraId="48A2EF31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DBF1221" w14:textId="7181AFF1" w:rsidR="006D3C4A" w:rsidRPr="006F7786" w:rsidRDefault="006F7786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1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F7786">
              <w:rPr>
                <w:rFonts w:ascii="Angsana New" w:hAnsi="Angsana New"/>
                <w:sz w:val="30"/>
                <w:szCs w:val="30"/>
              </w:rPr>
              <w:t>3.150 -</w:t>
            </w:r>
          </w:p>
        </w:tc>
        <w:tc>
          <w:tcPr>
            <w:tcW w:w="149" w:type="pct"/>
          </w:tcPr>
          <w:p w14:paraId="162741F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1AB9F5" w14:textId="7FBFF412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1.520 -</w:t>
            </w:r>
          </w:p>
        </w:tc>
        <w:tc>
          <w:tcPr>
            <w:tcW w:w="148" w:type="pct"/>
          </w:tcPr>
          <w:p w14:paraId="4B5CD74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3BC8302" w14:textId="77777777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31FABBFE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0AD80F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D3C4A" w:rsidRPr="006375B5" w14:paraId="7F8F78D5" w14:textId="77777777" w:rsidTr="00DD6C07">
        <w:tc>
          <w:tcPr>
            <w:tcW w:w="1940" w:type="pct"/>
          </w:tcPr>
          <w:p w14:paraId="796CA32C" w14:textId="77777777" w:rsidR="006D3C4A" w:rsidRPr="006375B5" w:rsidRDefault="006D3C4A" w:rsidP="006D3C4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  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147" w:type="pct"/>
          </w:tcPr>
          <w:p w14:paraId="57BCBE54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7EDE735B" w14:textId="399A599D" w:rsidR="006D3C4A" w:rsidRPr="006F7786" w:rsidRDefault="006F7786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F7786">
              <w:rPr>
                <w:rFonts w:ascii="Angsana New" w:hAnsi="Angsana New"/>
                <w:sz w:val="30"/>
                <w:szCs w:val="30"/>
              </w:rPr>
              <w:t>4.950</w:t>
            </w:r>
          </w:p>
        </w:tc>
        <w:tc>
          <w:tcPr>
            <w:tcW w:w="149" w:type="pct"/>
          </w:tcPr>
          <w:p w14:paraId="36FC57E8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09C51DDA" w14:textId="54549215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4.800</w:t>
            </w:r>
          </w:p>
        </w:tc>
        <w:tc>
          <w:tcPr>
            <w:tcW w:w="148" w:type="pct"/>
          </w:tcPr>
          <w:p w14:paraId="6A16DB02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</w:tcPr>
          <w:p w14:paraId="09DCB904" w14:textId="5E870DD7" w:rsidR="006D3C4A" w:rsidRPr="006375B5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3B28765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23012FB2" w14:textId="77777777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32E95" w:rsidRPr="006375B5" w14:paraId="0E832B93" w14:textId="77777777" w:rsidTr="00DD6C07">
        <w:tc>
          <w:tcPr>
            <w:tcW w:w="1940" w:type="pct"/>
          </w:tcPr>
          <w:p w14:paraId="3E1B73EC" w14:textId="77777777" w:rsidR="00632E95" w:rsidRPr="006375B5" w:rsidRDefault="00632E95" w:rsidP="00632E95">
            <w:pPr>
              <w:ind w:left="-18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47" w:type="pct"/>
          </w:tcPr>
          <w:p w14:paraId="3E3AF7FB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77482A7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9" w:type="pct"/>
          </w:tcPr>
          <w:p w14:paraId="26918EE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9247AB4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8" w:type="pct"/>
          </w:tcPr>
          <w:p w14:paraId="4784211C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double" w:sz="4" w:space="0" w:color="auto"/>
            </w:tcBorders>
          </w:tcPr>
          <w:p w14:paraId="32F70138" w14:textId="77777777" w:rsidR="00632E95" w:rsidRPr="006375B5" w:rsidRDefault="00632E95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9" w:type="pct"/>
          </w:tcPr>
          <w:p w14:paraId="48F69736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713D29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632E95" w:rsidRPr="006375B5" w14:paraId="68D0B83A" w14:textId="77777777" w:rsidTr="00DD6C07">
        <w:tc>
          <w:tcPr>
            <w:tcW w:w="1940" w:type="pct"/>
          </w:tcPr>
          <w:p w14:paraId="592B60C5" w14:textId="77777777" w:rsidR="00632E95" w:rsidRPr="006375B5" w:rsidRDefault="00632E95" w:rsidP="00632E95">
            <w:pPr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พัฒนาเพื่อขาย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ที่บันทึกได้รวมในบัญชีต้นทุนขาย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อสังหาริมทรัพย์</w:t>
            </w:r>
          </w:p>
        </w:tc>
        <w:tc>
          <w:tcPr>
            <w:tcW w:w="147" w:type="pct"/>
          </w:tcPr>
          <w:p w14:paraId="702C5282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6F66497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</w:tcPr>
          <w:p w14:paraId="421D97B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27C49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6B76BB75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5026786" w14:textId="77777777" w:rsidR="00632E95" w:rsidRPr="006375B5" w:rsidRDefault="00632E95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084A4870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4C9B27A" w14:textId="77777777" w:rsidR="00632E95" w:rsidRPr="006375B5" w:rsidRDefault="00632E95" w:rsidP="00632E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D3C4A" w:rsidRPr="006375B5" w14:paraId="580F7705" w14:textId="77777777" w:rsidTr="00633C8B">
        <w:tc>
          <w:tcPr>
            <w:tcW w:w="1940" w:type="pct"/>
          </w:tcPr>
          <w:p w14:paraId="2A3874F8" w14:textId="77777777" w:rsidR="006D3C4A" w:rsidRPr="006375B5" w:rsidRDefault="006D3C4A" w:rsidP="006D3C4A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47" w:type="pct"/>
          </w:tcPr>
          <w:p w14:paraId="52EC1726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4640EA77" w14:textId="18BE3794" w:rsidR="006D3C4A" w:rsidRPr="006375B5" w:rsidRDefault="00E2009D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6,781</w:t>
            </w:r>
          </w:p>
        </w:tc>
        <w:tc>
          <w:tcPr>
            <w:tcW w:w="149" w:type="pct"/>
          </w:tcPr>
          <w:p w14:paraId="436FB305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F338DDA" w14:textId="5937488A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7,907</w:t>
            </w:r>
          </w:p>
        </w:tc>
        <w:tc>
          <w:tcPr>
            <w:tcW w:w="148" w:type="pct"/>
          </w:tcPr>
          <w:p w14:paraId="67D59F2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0947E63A" w14:textId="7E2AE7CA" w:rsidR="006D3C4A" w:rsidRPr="006375B5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657FBF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AE63D" w14:textId="77777777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D3C4A" w:rsidRPr="006375B5" w14:paraId="4524A019" w14:textId="77777777" w:rsidTr="00633C8B">
        <w:tc>
          <w:tcPr>
            <w:tcW w:w="1940" w:type="pct"/>
          </w:tcPr>
          <w:p w14:paraId="6455D1E2" w14:textId="2D27E26D" w:rsidR="006D3C4A" w:rsidRPr="006375B5" w:rsidRDefault="006D3C4A" w:rsidP="006D3C4A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147" w:type="pct"/>
          </w:tcPr>
          <w:p w14:paraId="4B61A77D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  <w:shd w:val="clear" w:color="auto" w:fill="auto"/>
          </w:tcPr>
          <w:p w14:paraId="7C633ED2" w14:textId="093A36D7" w:rsidR="006D3C4A" w:rsidRPr="006375B5" w:rsidRDefault="00E2009D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149" w:type="pct"/>
          </w:tcPr>
          <w:p w14:paraId="066E0B62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6B76347" w14:textId="090A4651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(3)</w:t>
            </w:r>
          </w:p>
        </w:tc>
        <w:tc>
          <w:tcPr>
            <w:tcW w:w="148" w:type="pct"/>
          </w:tcPr>
          <w:p w14:paraId="046868DF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348BF0D4" w14:textId="4F0B25CB" w:rsidR="006D3C4A" w:rsidRPr="006375B5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7A2C93B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B0EE2EE" w14:textId="23B0F07A" w:rsidR="006D3C4A" w:rsidRPr="006375B5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D3C4A" w:rsidRPr="006375B5" w14:paraId="3073A7B8" w14:textId="77777777" w:rsidTr="00DD6C07">
        <w:tc>
          <w:tcPr>
            <w:tcW w:w="1940" w:type="pct"/>
          </w:tcPr>
          <w:p w14:paraId="291EBE8B" w14:textId="77777777" w:rsidR="006D3C4A" w:rsidRPr="006375B5" w:rsidRDefault="006D3C4A" w:rsidP="006D3C4A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1B809DB6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302EFFF9" w14:textId="60B1379B" w:rsidR="006D3C4A" w:rsidRPr="006375B5" w:rsidRDefault="00E2009D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6,795</w:t>
            </w:r>
          </w:p>
        </w:tc>
        <w:tc>
          <w:tcPr>
            <w:tcW w:w="149" w:type="pct"/>
          </w:tcPr>
          <w:p w14:paraId="161EB76B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6F540C" w14:textId="3AA9A984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7,90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48" w:type="pct"/>
          </w:tcPr>
          <w:p w14:paraId="50F81179" w14:textId="77777777" w:rsidR="006D3C4A" w:rsidRPr="006375B5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57C322E0" w14:textId="79B5CEDC" w:rsidR="006D3C4A" w:rsidRPr="00724193" w:rsidRDefault="00FB3070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41DD5FF" w14:textId="77777777" w:rsidR="006D3C4A" w:rsidRPr="00724193" w:rsidRDefault="006D3C4A" w:rsidP="006D3C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7A783AF" w14:textId="77777777" w:rsidR="006D3C4A" w:rsidRPr="00724193" w:rsidRDefault="006D3C4A" w:rsidP="00FB30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1AC83047" w14:textId="45EF3CA5" w:rsidR="009B073D" w:rsidRPr="006375B5" w:rsidRDefault="009B07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</w:rPr>
      </w:pPr>
    </w:p>
    <w:p w14:paraId="2BD721BE" w14:textId="0BC2DB06" w:rsidR="00006DA1" w:rsidRPr="006375B5" w:rsidRDefault="00642E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อสังหาริมทรัพย์พัฒนา</w:t>
      </w:r>
      <w:r w:rsidR="00764F0D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ประกอบด้วย บ้านเดี่ยว บ้านแฝด 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2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ชั้น</w:t>
      </w:r>
      <w:r w:rsidR="00F81176"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3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 ชั้น อาคารพาณิชย์ และห้องชุดซึ่งเป็นโครงการบ้านที่ดำเนินการและเริ่มขายแล้วรวม </w:t>
      </w:r>
      <w:r w:rsidR="00354A4B">
        <w:rPr>
          <w:rFonts w:ascii="Angsana New" w:eastAsia="Times New Roman" w:hAnsi="Angsana New"/>
          <w:sz w:val="30"/>
          <w:szCs w:val="30"/>
        </w:rPr>
        <w:t>7</w:t>
      </w:r>
      <w:r w:rsidR="00064FED">
        <w:rPr>
          <w:rFonts w:ascii="Angsana New" w:eastAsia="Times New Roman" w:hAnsi="Angsana New"/>
          <w:sz w:val="30"/>
          <w:szCs w:val="30"/>
        </w:rPr>
        <w:t>5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โครงการ และส่วนหนึ่งเป็น</w:t>
      </w:r>
      <w:r w:rsidR="00322FAD" w:rsidRPr="006375B5">
        <w:rPr>
          <w:rFonts w:ascii="Angsana New" w:eastAsia="Times New Roman" w:hAnsi="Angsana New" w:hint="cs"/>
          <w:sz w:val="30"/>
          <w:szCs w:val="30"/>
          <w:cs/>
        </w:rPr>
        <w:t>อสังหาริมทรัพย์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ระหว่างพัฒนา</w:t>
      </w:r>
    </w:p>
    <w:p w14:paraId="77362DEB" w14:textId="51CD6E21" w:rsidR="00220079" w:rsidRPr="00AA4701" w:rsidRDefault="002200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24"/>
          <w:szCs w:val="24"/>
          <w:lang w:val="en-GB"/>
        </w:rPr>
      </w:pPr>
    </w:p>
    <w:p w14:paraId="748C7D8A" w14:textId="1D4365EE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การพิจารณาค่าเผื่อการลดมูลค่าอสังหาริมทรัพย์</w:t>
      </w:r>
      <w:r w:rsidR="007201A1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พัฒนาเพื่อ</w:t>
      </w:r>
      <w:r w:rsidR="00C34409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ขาย</w:t>
      </w:r>
    </w:p>
    <w:p w14:paraId="4CB909FF" w14:textId="77777777" w:rsidR="00006DA1" w:rsidRPr="00AA4701" w:rsidRDefault="00006DA1" w:rsidP="00006DA1">
      <w:pPr>
        <w:autoSpaceDE w:val="0"/>
        <w:autoSpaceDN w:val="0"/>
        <w:spacing w:line="240" w:lineRule="auto"/>
        <w:ind w:left="720" w:hanging="180"/>
        <w:rPr>
          <w:rFonts w:asciiTheme="majorBidi" w:eastAsia="Times New Roman" w:hAnsiTheme="majorBidi" w:cstheme="majorBidi"/>
          <w:sz w:val="24"/>
          <w:szCs w:val="24"/>
        </w:rPr>
      </w:pPr>
    </w:p>
    <w:p w14:paraId="71C16702" w14:textId="75889156" w:rsidR="00006DA1" w:rsidRPr="006375B5" w:rsidRDefault="00006DA1" w:rsidP="00006DA1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กลุ่มบริษัทมีการประเมินมูลค่าสุทธิที่จะได้รับของอสังหาริมทรัพย์พัฒนา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ณ ทุกรอบระยะเวลาที่รายงานโดยพิจารณาจากประสบการณ์ที่ผ่านมาของกลุ่มบริษัทในการประมาณการราคา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ที่คาดว่าจะ</w:t>
      </w:r>
      <w:r w:rsidRPr="006375B5">
        <w:rPr>
          <w:rFonts w:ascii="Angsana New" w:eastAsia="Times New Roman" w:hAnsi="Angsana New"/>
          <w:sz w:val="30"/>
          <w:szCs w:val="30"/>
          <w:cs/>
        </w:rPr>
        <w:t>ขาย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ได้</w:t>
      </w:r>
      <w:r w:rsidRPr="006375B5">
        <w:rPr>
          <w:rFonts w:ascii="Angsana New" w:eastAsia="Times New Roman" w:hAnsi="Angsana New"/>
          <w:sz w:val="30"/>
          <w:szCs w:val="30"/>
          <w:cs/>
        </w:rPr>
        <w:t>และต้นทุนการก่อสร้างที่จะเกิดขึ้นในอนาคตซึ่งเกี่ยวข้องกับการใช้ดุลยพินิจของผู้บริหารและขึ้นอยู่กับหลายตัวแปรรวมถึงเงื่อนไขสภาพการตลาดที่เกี่ยวข้องกับวัสดุก่อสร้าง ต้นทุนการจ้างผู้รับเหมาและประเด็นในด้านการก่อสร้าง โดยเฉพาะอย่างยิ่งแผนในการดำเนินงานในโครงการที่อยู่ในระหว่างการก่อสร้างให้แล้วเสร็จ ซึ่งจะส่งผลต่อการพิจารณาต่อมูลค่าตามบัญชีของอสังหาริมทรัพย์พัฒนา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>ในอนาคต</w:t>
      </w:r>
    </w:p>
    <w:p w14:paraId="14AE40D2" w14:textId="366600F9" w:rsidR="00724193" w:rsidRPr="00AA4701" w:rsidRDefault="007241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24"/>
          <w:szCs w:val="24"/>
          <w:cs/>
        </w:rPr>
      </w:pPr>
    </w:p>
    <w:p w14:paraId="490A866E" w14:textId="74404326" w:rsidR="00006DA1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สินทรัพย์ที่ใช้เป็นหลักประกัน</w:t>
      </w:r>
    </w:p>
    <w:p w14:paraId="2180F21E" w14:textId="77777777" w:rsidR="00400B7B" w:rsidRPr="00AA4701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sz w:val="24"/>
          <w:szCs w:val="24"/>
          <w:cs/>
          <w:lang w:val="en-GB"/>
        </w:rPr>
      </w:pPr>
    </w:p>
    <w:p w14:paraId="226BFF96" w14:textId="76409025" w:rsidR="00A017EF" w:rsidRPr="006375B5" w:rsidRDefault="00E97B59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ย่อยของบริษัทได้นำที่ดินพร้อมสิ่งปลูกสร้างส่วนใหญ่และสิ่งปลูกสร้างที่มีในภายหน้าไปจดจำนองเพื่อใช้เป็นหลักประกันเงินกู้ยืมจากสถาบันการเงิ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ดูหมายเหตุข้อ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1</w:t>
      </w:r>
      <w:r w:rsidR="00BA7394">
        <w:rPr>
          <w:rFonts w:ascii="Angsana New" w:eastAsia="Times New Roman" w:hAnsi="Angsana New"/>
          <w:sz w:val="30"/>
          <w:szCs w:val="30"/>
        </w:rPr>
        <w:t>3</w:t>
      </w:r>
      <w:r w:rsidRPr="006375B5">
        <w:rPr>
          <w:rFonts w:ascii="Angsana New" w:eastAsia="Times New Roman" w:hAnsi="Angsana New"/>
          <w:sz w:val="30"/>
          <w:szCs w:val="30"/>
          <w:cs/>
        </w:rPr>
        <w:t>)</w:t>
      </w:r>
    </w:p>
    <w:p w14:paraId="1BAA947D" w14:textId="7A0F5340" w:rsidR="00AB6386" w:rsidRPr="00AA4701" w:rsidRDefault="00AB6386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24"/>
          <w:szCs w:val="24"/>
        </w:rPr>
      </w:pPr>
    </w:p>
    <w:p w14:paraId="13D522B0" w14:textId="63C77332" w:rsidR="00285F63" w:rsidRPr="006375B5" w:rsidRDefault="00355AC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B42AEA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ที่ดินพัฒนาเพื่อขายของกลุ่มบริษัทจำนวน </w:t>
      </w:r>
      <w:r w:rsidR="00760818">
        <w:rPr>
          <w:rFonts w:ascii="Angsana New" w:hAnsi="Angsana New"/>
          <w:sz w:val="30"/>
          <w:szCs w:val="30"/>
        </w:rPr>
        <w:t>2,305.34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285F63" w:rsidRPr="006375B5">
        <w:rPr>
          <w:rFonts w:ascii="Angsana New" w:hAnsi="Angsana New"/>
          <w:i/>
          <w:iCs/>
          <w:sz w:val="30"/>
          <w:szCs w:val="30"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B42AEA">
        <w:rPr>
          <w:rFonts w:ascii="Angsana New" w:hAnsi="Angsana New"/>
          <w:i/>
          <w:iCs/>
          <w:sz w:val="30"/>
          <w:szCs w:val="30"/>
        </w:rPr>
        <w:t>6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: </w:t>
      </w:r>
      <w:r w:rsidR="00B42AEA">
        <w:rPr>
          <w:rFonts w:ascii="Angsana New" w:hAnsi="Angsana New"/>
          <w:i/>
          <w:iCs/>
          <w:sz w:val="30"/>
          <w:szCs w:val="30"/>
        </w:rPr>
        <w:t>768.52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i/>
          <w:iCs/>
          <w:sz w:val="30"/>
          <w:szCs w:val="30"/>
          <w:cs/>
        </w:rPr>
        <w:t>ล้านบาท)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E630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คาด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ว่าจะมีแผนพัฒนาในระยะเวลาเกินกว่า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>ปีนับจากรอบระยะเวลารายงาน</w:t>
      </w:r>
    </w:p>
    <w:p w14:paraId="3EF999C9" w14:textId="51EE7AAE" w:rsidR="00EF0F6D" w:rsidRPr="006375B5" w:rsidRDefault="00EF0F6D" w:rsidP="00EF0F6D">
      <w:pPr>
        <w:pStyle w:val="Heading6"/>
        <w:numPr>
          <w:ilvl w:val="0"/>
          <w:numId w:val="16"/>
        </w:numPr>
        <w:tabs>
          <w:tab w:val="clear" w:pos="900"/>
          <w:tab w:val="left" w:pos="540"/>
          <w:tab w:val="num" w:pos="567"/>
        </w:tabs>
        <w:ind w:left="567" w:hanging="567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เงินลงทุนในบริษัทร่วมและการร่วมค้</w:t>
      </w:r>
      <w:r w:rsidRPr="006375B5">
        <w:rPr>
          <w:rFonts w:ascii="Angsana New" w:hAnsi="Angsana New" w:hint="cs"/>
          <w:sz w:val="30"/>
          <w:szCs w:val="30"/>
          <w:cs/>
          <w:lang w:val="en-US"/>
        </w:rPr>
        <w:t xml:space="preserve">า </w:t>
      </w:r>
    </w:p>
    <w:p w14:paraId="3762FB4C" w14:textId="6B4F597D" w:rsidR="00EF0F6D" w:rsidRPr="00CB1525" w:rsidRDefault="00EF0F6D" w:rsidP="00EF0F6D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60"/>
        <w:gridCol w:w="990"/>
        <w:gridCol w:w="270"/>
        <w:gridCol w:w="882"/>
        <w:gridCol w:w="236"/>
        <w:gridCol w:w="880"/>
        <w:gridCol w:w="238"/>
        <w:gridCol w:w="806"/>
        <w:gridCol w:w="236"/>
        <w:gridCol w:w="862"/>
      </w:tblGrid>
      <w:tr w:rsidR="00EF0F6D" w:rsidRPr="006375B5" w14:paraId="3AD64CC6" w14:textId="77777777" w:rsidTr="00B57010">
        <w:trPr>
          <w:trHeight w:val="307"/>
          <w:tblHeader/>
        </w:trPr>
        <w:tc>
          <w:tcPr>
            <w:tcW w:w="3960" w:type="dxa"/>
          </w:tcPr>
          <w:p w14:paraId="4B10C7FC" w14:textId="345D0689" w:rsidR="00EF0F6D" w:rsidRPr="006375B5" w:rsidRDefault="007415B3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รายการเคลื่อนไหวที่มีสาระสำคัญ</w:t>
            </w:r>
          </w:p>
        </w:tc>
        <w:tc>
          <w:tcPr>
            <w:tcW w:w="990" w:type="dxa"/>
          </w:tcPr>
          <w:p w14:paraId="5DD4E51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B657554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998" w:type="dxa"/>
            <w:gridSpan w:val="3"/>
            <w:shd w:val="clear" w:color="auto" w:fill="auto"/>
            <w:vAlign w:val="bottom"/>
          </w:tcPr>
          <w:p w14:paraId="0E52E66B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D5E549D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04" w:type="dxa"/>
            <w:gridSpan w:val="3"/>
            <w:shd w:val="clear" w:color="auto" w:fill="auto"/>
            <w:vAlign w:val="bottom"/>
          </w:tcPr>
          <w:p w14:paraId="46E0D849" w14:textId="77777777" w:rsidR="00EF0F6D" w:rsidRPr="006375B5" w:rsidRDefault="00EF0F6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8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6305" w:rsidRPr="006375B5" w14:paraId="180C3988" w14:textId="77777777" w:rsidTr="00B57010">
        <w:trPr>
          <w:trHeight w:val="307"/>
          <w:tblHeader/>
        </w:trPr>
        <w:tc>
          <w:tcPr>
            <w:tcW w:w="3960" w:type="dxa"/>
          </w:tcPr>
          <w:p w14:paraId="4A4C231E" w14:textId="454AB467" w:rsidR="000E6305" w:rsidRPr="006375B5" w:rsidRDefault="007415B3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65EC11E9" w14:textId="29FC8065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C77F39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0C8701A" w14:textId="6F4E643B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42AE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7481482B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EBA98B4" w14:textId="0D960994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42AE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8" w:type="dxa"/>
            <w:shd w:val="clear" w:color="auto" w:fill="auto"/>
          </w:tcPr>
          <w:p w14:paraId="7780E743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734E62F" w14:textId="495AD88D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42AE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336F61D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2" w:type="dxa"/>
            <w:shd w:val="clear" w:color="auto" w:fill="auto"/>
          </w:tcPr>
          <w:p w14:paraId="5308EA2A" w14:textId="52F3A44E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B42AEA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EF0F6D" w:rsidRPr="006375B5" w14:paraId="0B94CE23" w14:textId="77777777" w:rsidTr="00B57010">
        <w:trPr>
          <w:trHeight w:val="307"/>
        </w:trPr>
        <w:tc>
          <w:tcPr>
            <w:tcW w:w="3960" w:type="dxa"/>
          </w:tcPr>
          <w:p w14:paraId="2807DBF1" w14:textId="77777777" w:rsidR="00EF0F6D" w:rsidRPr="006375B5" w:rsidRDefault="00EF0F6D" w:rsidP="003B0627">
            <w:pPr>
              <w:tabs>
                <w:tab w:val="left" w:pos="342"/>
              </w:tabs>
              <w:spacing w:before="4" w:line="0" w:lineRule="atLeast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08D759B" w14:textId="4B9EE9FD" w:rsidR="00EF0F6D" w:rsidRPr="006375B5" w:rsidRDefault="009D7450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</w:tcPr>
          <w:p w14:paraId="5DE598F8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4140" w:type="dxa"/>
            <w:gridSpan w:val="7"/>
            <w:shd w:val="clear" w:color="auto" w:fill="auto"/>
            <w:vAlign w:val="bottom"/>
          </w:tcPr>
          <w:p w14:paraId="4C2A3DE1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EF0F6D" w:rsidRPr="006375B5" w14:paraId="4E42FEC0" w14:textId="77777777" w:rsidTr="00B57010">
        <w:trPr>
          <w:trHeight w:val="71"/>
        </w:trPr>
        <w:tc>
          <w:tcPr>
            <w:tcW w:w="3960" w:type="dxa"/>
          </w:tcPr>
          <w:p w14:paraId="66B4CFAE" w14:textId="77777777" w:rsidR="00EF0F6D" w:rsidRPr="007415B3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990" w:type="dxa"/>
          </w:tcPr>
          <w:p w14:paraId="4190448A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A2456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2A4DC0D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3EB969B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FFD6902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37B2747A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42B44CF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FBA6E6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33E760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02D1" w:rsidRPr="006375B5" w14:paraId="0E31D094" w14:textId="77777777" w:rsidTr="00B57010">
        <w:trPr>
          <w:trHeight w:val="307"/>
        </w:trPr>
        <w:tc>
          <w:tcPr>
            <w:tcW w:w="3960" w:type="dxa"/>
          </w:tcPr>
          <w:p w14:paraId="7B33F086" w14:textId="1C76782E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</w:tcPr>
          <w:p w14:paraId="129F50A6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E5AF79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A896D26" w14:textId="788602B4" w:rsidR="004B02D1" w:rsidRPr="006375B5" w:rsidRDefault="00FA2508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10</w:t>
            </w:r>
            <w:r w:rsidR="0068249F"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900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2D53DA" w14:textId="77777777" w:rsidR="004B02D1" w:rsidRPr="006375B5" w:rsidRDefault="004B02D1" w:rsidP="004B02D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6F68E37" w14:textId="49B53FB9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11,352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BBA9A6A" w14:textId="77777777" w:rsidR="004B02D1" w:rsidRPr="006375B5" w:rsidRDefault="004B02D1" w:rsidP="004B02D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C2A475" w14:textId="4B63C1E7" w:rsidR="004B02D1" w:rsidRPr="006375B5" w:rsidRDefault="00FA2508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6</w:t>
            </w:r>
            <w:r w:rsidR="0068249F"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726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62BEF13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E7F8C2F" w14:textId="3D4A7DF3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6,726</w:t>
            </w:r>
          </w:p>
        </w:tc>
      </w:tr>
      <w:tr w:rsidR="004B02D1" w:rsidRPr="006375B5" w14:paraId="155E2355" w14:textId="77777777" w:rsidTr="00B57010">
        <w:trPr>
          <w:trHeight w:val="307"/>
        </w:trPr>
        <w:tc>
          <w:tcPr>
            <w:tcW w:w="3960" w:type="dxa"/>
          </w:tcPr>
          <w:p w14:paraId="20194E2B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990" w:type="dxa"/>
          </w:tcPr>
          <w:p w14:paraId="05D8872A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C60AEE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E9E40E6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82C9BBC" w14:textId="77777777" w:rsidR="004B02D1" w:rsidRPr="006375B5" w:rsidRDefault="004B02D1" w:rsidP="004B02D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25F4F9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D7D3AF5" w14:textId="77777777" w:rsidR="004B02D1" w:rsidRPr="00323672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84BA072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8570E4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ECBA3F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02D1" w:rsidRPr="006375B5" w14:paraId="1F8AE563" w14:textId="77777777" w:rsidTr="00B57010">
        <w:trPr>
          <w:trHeight w:val="307"/>
        </w:trPr>
        <w:tc>
          <w:tcPr>
            <w:tcW w:w="3960" w:type="dxa"/>
          </w:tcPr>
          <w:p w14:paraId="577E3D3C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สุทธิจากกำไรที่ยังไม่เกิดขึ้นจากการขาย</w:t>
            </w:r>
          </w:p>
        </w:tc>
        <w:tc>
          <w:tcPr>
            <w:tcW w:w="990" w:type="dxa"/>
          </w:tcPr>
          <w:p w14:paraId="20FFF9F8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256A66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16F939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07DB4BE" w14:textId="77777777" w:rsidR="004B02D1" w:rsidRPr="006375B5" w:rsidRDefault="004B02D1" w:rsidP="004B02D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18B88EE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1110FD3D" w14:textId="77777777" w:rsidR="004B02D1" w:rsidRPr="00323672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3CFC608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4ECF593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195EBFB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B02D1" w:rsidRPr="006375B5" w14:paraId="4DE8E0FF" w14:textId="77777777" w:rsidTr="00B57010">
        <w:trPr>
          <w:trHeight w:val="307"/>
        </w:trPr>
        <w:tc>
          <w:tcPr>
            <w:tcW w:w="3960" w:type="dxa"/>
          </w:tcPr>
          <w:p w14:paraId="2E8EBB5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อสังหาริมทรัพย์ให้บริษัทร่วม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990" w:type="dxa"/>
          </w:tcPr>
          <w:p w14:paraId="34B5D12C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265349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F55EA3D" w14:textId="253A796D" w:rsidR="004B02D1" w:rsidRPr="006375B5" w:rsidRDefault="00AA470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</w:t>
            </w:r>
            <w:r w:rsidR="00A55CA8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081460" w14:textId="77777777" w:rsidR="004B02D1" w:rsidRPr="006375B5" w:rsidRDefault="004B02D1" w:rsidP="004B02D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702AE7F" w14:textId="2DEB4F9E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302</w:t>
            </w:r>
          </w:p>
        </w:tc>
        <w:tc>
          <w:tcPr>
            <w:tcW w:w="238" w:type="dxa"/>
            <w:shd w:val="clear" w:color="auto" w:fill="auto"/>
          </w:tcPr>
          <w:p w14:paraId="5CED0F48" w14:textId="77777777" w:rsidR="004B02D1" w:rsidRPr="006375B5" w:rsidRDefault="004B02D1" w:rsidP="004B02D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0D70327F" w14:textId="5A6DB03E" w:rsidR="004B02D1" w:rsidRPr="006375B5" w:rsidRDefault="00372189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4DF6D9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5E03ABF6" w14:textId="64D643AC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B02D1" w:rsidRPr="006375B5" w14:paraId="1729B84C" w14:textId="77777777" w:rsidTr="00B57010">
        <w:trPr>
          <w:trHeight w:val="307"/>
        </w:trPr>
        <w:tc>
          <w:tcPr>
            <w:tcW w:w="3960" w:type="dxa"/>
          </w:tcPr>
          <w:p w14:paraId="7A0C6E4D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990" w:type="dxa"/>
          </w:tcPr>
          <w:p w14:paraId="49F06DBE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AEEFE9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D3687F8" w14:textId="426391B0" w:rsidR="004B02D1" w:rsidRPr="006375B5" w:rsidRDefault="00AA470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00B3C7E" w14:textId="77777777" w:rsidR="004B02D1" w:rsidRPr="006375B5" w:rsidRDefault="004B02D1" w:rsidP="004B02D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A1C69F1" w14:textId="1B67C89C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6F1916EB" w14:textId="77777777" w:rsidR="004B02D1" w:rsidRPr="00323672" w:rsidRDefault="004B02D1" w:rsidP="004B02D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912371" w14:textId="576D5DD2" w:rsidR="004B02D1" w:rsidRPr="006375B5" w:rsidRDefault="00372189" w:rsidP="003721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097972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84EA9F" w14:textId="0F7E5B34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B02D1" w:rsidRPr="006375B5" w14:paraId="7BEB72FF" w14:textId="77777777" w:rsidTr="00B57010">
        <w:trPr>
          <w:trHeight w:val="307"/>
        </w:trPr>
        <w:tc>
          <w:tcPr>
            <w:tcW w:w="3960" w:type="dxa"/>
          </w:tcPr>
          <w:p w14:paraId="08C2A02C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990" w:type="dxa"/>
          </w:tcPr>
          <w:p w14:paraId="2D876C5C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4DDFD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35D50136" w14:textId="5C496471" w:rsidR="004B02D1" w:rsidRPr="006375B5" w:rsidRDefault="00AA470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(80</w:t>
            </w:r>
            <w:r w:rsidR="00A55CA8">
              <w:rPr>
                <w:rFonts w:ascii="Angsana New" w:hAnsi="Angsana New"/>
                <w:sz w:val="30"/>
                <w:szCs w:val="30"/>
              </w:rPr>
              <w:t>4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9C4756" w14:textId="77777777" w:rsidR="004B02D1" w:rsidRPr="006375B5" w:rsidRDefault="004B02D1" w:rsidP="004B02D1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51699C76" w14:textId="640A5A46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(761)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BA43C1F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1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46A3689F" w14:textId="59374F27" w:rsidR="004B02D1" w:rsidRPr="006375B5" w:rsidRDefault="00372189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F1832B" w14:textId="77777777" w:rsidR="004B02D1" w:rsidRPr="006375B5" w:rsidRDefault="004B02D1" w:rsidP="004B02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D41AF36" w14:textId="3BA821E9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B02D1" w:rsidRPr="006375B5" w14:paraId="458AE062" w14:textId="77777777" w:rsidTr="004120EF">
        <w:trPr>
          <w:trHeight w:val="307"/>
        </w:trPr>
        <w:tc>
          <w:tcPr>
            <w:tcW w:w="3960" w:type="dxa"/>
          </w:tcPr>
          <w:p w14:paraId="6A23677F" w14:textId="31231BF5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  <w:tab w:val="decimal" w:pos="918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B466E78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08D627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60C40A7" w14:textId="40BC5FC5" w:rsidR="004B02D1" w:rsidRPr="006375B5" w:rsidRDefault="00372189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11,17</w:t>
            </w:r>
            <w:r w:rsidR="00D720AD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192022" w14:textId="77777777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F28D8B" w14:textId="4391A6DA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10,900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12CFB7F" w14:textId="77777777" w:rsidR="004B02D1" w:rsidRPr="006375B5" w:rsidRDefault="004B02D1" w:rsidP="004B02D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5B8DD20" w14:textId="6B9F5430" w:rsidR="004B02D1" w:rsidRPr="006375B5" w:rsidRDefault="00372189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6,893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07F1FD" w14:textId="77777777" w:rsidR="004B02D1" w:rsidRPr="006375B5" w:rsidRDefault="004B02D1" w:rsidP="004B02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BDB424A" w14:textId="25ED161A" w:rsidR="004B02D1" w:rsidRPr="006375B5" w:rsidRDefault="004B02D1" w:rsidP="004B02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6,726</w:t>
            </w:r>
          </w:p>
        </w:tc>
      </w:tr>
      <w:tr w:rsidR="009D7450" w:rsidRPr="006375B5" w14:paraId="69D39785" w14:textId="77777777" w:rsidTr="00B57010">
        <w:trPr>
          <w:trHeight w:val="307"/>
        </w:trPr>
        <w:tc>
          <w:tcPr>
            <w:tcW w:w="3960" w:type="dxa"/>
          </w:tcPr>
          <w:p w14:paraId="40DA7FE4" w14:textId="77777777" w:rsidR="009D7450" w:rsidRPr="007415B3" w:rsidRDefault="009D7450" w:rsidP="00031E90">
            <w:pPr>
              <w:spacing w:before="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19692712" w14:textId="77777777" w:rsidR="009D7450" w:rsidRPr="006375B5" w:rsidRDefault="009D745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20C9DD3" w14:textId="77777777" w:rsidR="009D7450" w:rsidRPr="006375B5" w:rsidRDefault="009D745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690FA202" w14:textId="77777777" w:rsidR="009D7450" w:rsidRPr="006375B5" w:rsidRDefault="009D745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7C71865" w14:textId="77777777" w:rsidR="009D7450" w:rsidRPr="006375B5" w:rsidRDefault="009D745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4BFFA339" w14:textId="77777777" w:rsidR="009D7450" w:rsidRPr="006375B5" w:rsidRDefault="009D745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292594F4" w14:textId="77777777" w:rsidR="009D7450" w:rsidRPr="006375B5" w:rsidRDefault="009D745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1D026EA" w14:textId="77777777" w:rsidR="009D7450" w:rsidRPr="006375B5" w:rsidRDefault="009D745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71A36B" w14:textId="77777777" w:rsidR="009D7450" w:rsidRPr="006375B5" w:rsidRDefault="009D745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2797137E" w14:textId="77777777" w:rsidR="009D7450" w:rsidRPr="006375B5" w:rsidRDefault="009D745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B136D8" w:rsidRPr="006375B5" w14:paraId="0431CD88" w14:textId="77777777" w:rsidTr="00B57010">
        <w:trPr>
          <w:trHeight w:val="307"/>
        </w:trPr>
        <w:tc>
          <w:tcPr>
            <w:tcW w:w="3960" w:type="dxa"/>
          </w:tcPr>
          <w:p w14:paraId="2EE4D3DC" w14:textId="34FC61C9" w:rsidR="00B136D8" w:rsidRPr="007415B3" w:rsidRDefault="00B136D8" w:rsidP="00031E90">
            <w:pPr>
              <w:spacing w:before="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990" w:type="dxa"/>
          </w:tcPr>
          <w:p w14:paraId="1BA0594B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18E58D3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7CF29AE6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2D5A53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20EEE3DE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07A87A98" w14:textId="77777777" w:rsidR="00B136D8" w:rsidRPr="006375B5" w:rsidRDefault="00B136D8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573D383" w14:textId="77777777" w:rsidR="00B136D8" w:rsidRPr="006375B5" w:rsidRDefault="00B136D8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7862E92" w14:textId="77777777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1B552AE" w14:textId="77777777" w:rsidR="00B136D8" w:rsidRPr="006375B5" w:rsidRDefault="00B136D8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BB5F1E" w:rsidRPr="006375B5" w14:paraId="28152D67" w14:textId="77777777" w:rsidTr="00B57010">
        <w:trPr>
          <w:trHeight w:val="307"/>
        </w:trPr>
        <w:tc>
          <w:tcPr>
            <w:tcW w:w="3960" w:type="dxa"/>
          </w:tcPr>
          <w:p w14:paraId="39409716" w14:textId="369C59C2" w:rsidR="00BB5F1E" w:rsidRPr="006375B5" w:rsidRDefault="00BB5F1E" w:rsidP="00BB5F1E">
            <w:pPr>
              <w:spacing w:before="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90" w:type="dxa"/>
          </w:tcPr>
          <w:p w14:paraId="7DF10267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F61A56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95D24E3" w14:textId="2ACDAC87" w:rsidR="00BB5F1E" w:rsidRPr="006375B5" w:rsidRDefault="00FA250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2</w:t>
            </w:r>
            <w:r w:rsidR="0068249F" w:rsidRPr="0068249F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233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5D1BE5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6003C461" w14:textId="17585E25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3,332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B91B32E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F939B70" w14:textId="138EFAFE" w:rsidR="00BB5F1E" w:rsidRPr="006375B5" w:rsidRDefault="00FA250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262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F0C94" w14:textId="77777777" w:rsidR="00BB5F1E" w:rsidRPr="006375B5" w:rsidRDefault="00BB5F1E" w:rsidP="00BB5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8524B08" w14:textId="36B625DC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262</w:t>
            </w:r>
          </w:p>
        </w:tc>
      </w:tr>
      <w:tr w:rsidR="00BB5F1E" w:rsidRPr="006375B5" w14:paraId="018909DE" w14:textId="77777777" w:rsidTr="00B57010">
        <w:trPr>
          <w:trHeight w:val="307"/>
        </w:trPr>
        <w:tc>
          <w:tcPr>
            <w:tcW w:w="3960" w:type="dxa"/>
          </w:tcPr>
          <w:p w14:paraId="42CB7A77" w14:textId="77777777" w:rsidR="00BB5F1E" w:rsidRPr="006375B5" w:rsidRDefault="00BB5F1E" w:rsidP="00BB5F1E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ส่วนแบ่ง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ขาดทุนจากเงินลงทุนในการร่วมค้า</w:t>
            </w:r>
          </w:p>
        </w:tc>
        <w:tc>
          <w:tcPr>
            <w:tcW w:w="990" w:type="dxa"/>
          </w:tcPr>
          <w:p w14:paraId="1325F04A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7FFE2E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6470680" w14:textId="7648F5DB" w:rsidR="00BB5F1E" w:rsidRPr="006375B5" w:rsidRDefault="00A55CA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DD12388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B4CF9BE" w14:textId="5E24CAFE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(16)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3159FA0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F99A068" w14:textId="1207D1A5" w:rsidR="00BB5F1E" w:rsidRPr="006375B5" w:rsidRDefault="0030737B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AB832E" w14:textId="77777777" w:rsidR="00BB5F1E" w:rsidRPr="006375B5" w:rsidRDefault="00BB5F1E" w:rsidP="00BB5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D46DE7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B5F1E" w:rsidRPr="006375B5" w14:paraId="677BDD70" w14:textId="77777777" w:rsidTr="00B57010">
        <w:trPr>
          <w:trHeight w:val="307"/>
        </w:trPr>
        <w:tc>
          <w:tcPr>
            <w:tcW w:w="3960" w:type="dxa"/>
          </w:tcPr>
          <w:p w14:paraId="014C400D" w14:textId="77777777" w:rsidR="00BB5F1E" w:rsidRPr="006375B5" w:rsidRDefault="00BB5F1E" w:rsidP="00BB5F1E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990" w:type="dxa"/>
          </w:tcPr>
          <w:p w14:paraId="6541E141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B6B583C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024CA51" w14:textId="0A70AABC" w:rsidR="00BB5F1E" w:rsidRPr="006375B5" w:rsidRDefault="00A55CA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725B12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41C8C9D" w14:textId="57B50AA9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295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64B6364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530ACA7" w14:textId="51027025" w:rsidR="00BB5F1E" w:rsidRPr="006375B5" w:rsidRDefault="0030737B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75C346D" w14:textId="77777777" w:rsidR="00BB5F1E" w:rsidRPr="006375B5" w:rsidRDefault="00BB5F1E" w:rsidP="00BB5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753DE16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B5F1E" w:rsidRPr="006375B5" w14:paraId="2046ACD7" w14:textId="77777777" w:rsidTr="00B57010">
        <w:trPr>
          <w:trHeight w:val="307"/>
        </w:trPr>
        <w:tc>
          <w:tcPr>
            <w:tcW w:w="3960" w:type="dxa"/>
          </w:tcPr>
          <w:p w14:paraId="1E0C4446" w14:textId="2C700591" w:rsidR="00BB5F1E" w:rsidRPr="006375B5" w:rsidRDefault="00BB5F1E" w:rsidP="00BB5F1E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จำหน่ายเงินลงทุน</w:t>
            </w:r>
          </w:p>
        </w:tc>
        <w:tc>
          <w:tcPr>
            <w:tcW w:w="990" w:type="dxa"/>
          </w:tcPr>
          <w:p w14:paraId="57A40127" w14:textId="7598A83D" w:rsidR="00BB5F1E" w:rsidRPr="00B57010" w:rsidRDefault="00FA2508" w:rsidP="00BB5F1E">
            <w:pPr>
              <w:pStyle w:val="acctfourfigures"/>
              <w:tabs>
                <w:tab w:val="clear" w:pos="765"/>
                <w:tab w:val="decimal" w:pos="165"/>
              </w:tabs>
              <w:spacing w:before="4" w:line="240" w:lineRule="atLeast"/>
              <w:ind w:left="-79" w:right="3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bidi="th-TH"/>
              </w:rPr>
            </w:pPr>
            <w:r w:rsidRPr="00FA2508">
              <w:rPr>
                <w:rFonts w:ascii="Angsana New" w:hAnsi="Angsana New" w:hint="cs"/>
                <w:i/>
                <w:i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49CD1932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C4C7FCF" w14:textId="28AFC0F1" w:rsidR="00BB5F1E" w:rsidRDefault="00A55CA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(134)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D01092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218B237" w14:textId="1EC71B5C" w:rsidR="00BB5F1E" w:rsidRDefault="00BB5F1E" w:rsidP="006824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(1,378)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879C783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72E7DD21" w14:textId="701154CA" w:rsidR="00BB5F1E" w:rsidRDefault="0030737B" w:rsidP="00307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(262)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1B3499" w14:textId="77777777" w:rsidR="00BB5F1E" w:rsidRPr="006375B5" w:rsidRDefault="00BB5F1E" w:rsidP="00BB5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2BDA3ED" w14:textId="60926164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BB5F1E" w:rsidRPr="006375B5" w14:paraId="47EED72E" w14:textId="77777777" w:rsidTr="004120EF">
        <w:trPr>
          <w:trHeight w:val="307"/>
        </w:trPr>
        <w:tc>
          <w:tcPr>
            <w:tcW w:w="3960" w:type="dxa"/>
          </w:tcPr>
          <w:p w14:paraId="46C099D3" w14:textId="1F257192" w:rsidR="00BB5F1E" w:rsidRPr="006375B5" w:rsidRDefault="00BB5F1E" w:rsidP="00BB5F1E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990" w:type="dxa"/>
          </w:tcPr>
          <w:p w14:paraId="65DA0612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27D93F" w14:textId="7777777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C637A1" w14:textId="51815A3D" w:rsidR="00BB5F1E" w:rsidRPr="006375B5" w:rsidRDefault="00A55CA8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2,093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E50EB22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1597AC7" w14:textId="19B0D81A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2,233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C7EED9" w14:textId="77777777" w:rsidR="00BB5F1E" w:rsidRPr="006375B5" w:rsidRDefault="00BB5F1E" w:rsidP="00BB5F1E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22CA68" w14:textId="251801C5" w:rsidR="00BB5F1E" w:rsidRPr="006375B5" w:rsidRDefault="0030737B" w:rsidP="00307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BBCDE0" w14:textId="77777777" w:rsidR="00BB5F1E" w:rsidRPr="006375B5" w:rsidRDefault="00BB5F1E" w:rsidP="00BB5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D5D8E7" w14:textId="0D47FDB3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</w:tr>
    </w:tbl>
    <w:p w14:paraId="451D08A7" w14:textId="77777777" w:rsidR="00243959" w:rsidRPr="006375B5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  <w:cs/>
        </w:rPr>
      </w:pPr>
    </w:p>
    <w:p w14:paraId="6ED2819A" w14:textId="7C3169FE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724C67">
        <w:rPr>
          <w:rFonts w:ascii="Angsana New" w:hAnsi="Angsana New" w:hint="cs"/>
          <w:i/>
          <w:iCs/>
          <w:spacing w:val="-4"/>
          <w:sz w:val="30"/>
          <w:szCs w:val="30"/>
          <w:cs/>
        </w:rPr>
        <w:t>บริษัทร่วม</w:t>
      </w:r>
    </w:p>
    <w:p w14:paraId="1CC362F8" w14:textId="77777777" w:rsidR="005871BE" w:rsidRPr="005871BE" w:rsidRDefault="005871BE" w:rsidP="005871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0EB87A1F" w14:textId="37A6E7D1" w:rsidR="005871BE" w:rsidRDefault="005871BE" w:rsidP="005871BE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891637">
        <w:rPr>
          <w:rFonts w:ascii="Angsana New" w:hAnsi="Angsana New" w:hint="cs"/>
          <w:sz w:val="30"/>
          <w:szCs w:val="30"/>
          <w:cs/>
        </w:rPr>
        <w:t>ในระหว่าง</w:t>
      </w:r>
      <w:r w:rsidR="00B46298">
        <w:rPr>
          <w:rFonts w:ascii="Angsana New" w:hAnsi="Angsana New" w:hint="cs"/>
          <w:sz w:val="30"/>
          <w:szCs w:val="30"/>
          <w:cs/>
        </w:rPr>
        <w:t>ปี</w:t>
      </w:r>
      <w:r w:rsidRPr="0089163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891637">
        <w:rPr>
          <w:rFonts w:ascii="Angsana New" w:hAnsi="Angsana New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3</w:t>
      </w:r>
      <w:r>
        <w:rPr>
          <w:rFonts w:ascii="Angsana New" w:hAnsi="Angsana New"/>
          <w:sz w:val="30"/>
          <w:szCs w:val="30"/>
        </w:rPr>
        <w:t xml:space="preserve">0 </w:t>
      </w:r>
      <w:r w:rsidR="00235492">
        <w:rPr>
          <w:rFonts w:ascii="Angsana New" w:hAnsi="Angsana New" w:hint="cs"/>
          <w:sz w:val="30"/>
          <w:szCs w:val="30"/>
          <w:cs/>
        </w:rPr>
        <w:t>กันยายน</w:t>
      </w:r>
      <w:r w:rsidRPr="00891637">
        <w:rPr>
          <w:rFonts w:ascii="Angsana New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2567</w:t>
      </w:r>
      <w:r w:rsidRPr="00891637">
        <w:rPr>
          <w:rFonts w:ascii="Angsana New" w:hAnsi="Angsana New"/>
          <w:sz w:val="30"/>
          <w:szCs w:val="30"/>
          <w:cs/>
        </w:rPr>
        <w:t xml:space="preserve"> 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>บริษัทและบริษัทย่อยแห่งหนึ่งได้ซื้อหน่วยทรัสต์ของ</w:t>
      </w:r>
      <w:r w:rsidRPr="00C10C0A">
        <w:rPr>
          <w:rFonts w:asciiTheme="majorBidi" w:hAnsiTheme="majorBidi" w:hint="cs"/>
          <w:sz w:val="30"/>
          <w:szCs w:val="30"/>
          <w:cs/>
        </w:rPr>
        <w:t>ทรัสต์เพื่อ</w:t>
      </w:r>
      <w:r w:rsidR="00672BE9">
        <w:rPr>
          <w:rFonts w:asciiTheme="majorBidi" w:hAnsiTheme="majorBidi"/>
          <w:sz w:val="30"/>
          <w:szCs w:val="30"/>
        </w:rPr>
        <w:br/>
      </w:r>
      <w:r w:rsidRPr="00C10C0A">
        <w:rPr>
          <w:rFonts w:asciiTheme="majorBidi" w:hAnsiTheme="majorBidi" w:hint="cs"/>
          <w:sz w:val="30"/>
          <w:szCs w:val="30"/>
          <w:cs/>
        </w:rPr>
        <w:t>การลงทุนในอสังหาริมทรัพย์และสิทธิการเช่าอสังหาริมทรัพย์เพื่ออุตสาหกรรม เฟรเซอร์ส พร็อพเพอร์ตี้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 จำนวน </w:t>
      </w:r>
      <w:r>
        <w:rPr>
          <w:rFonts w:asciiTheme="majorBidi" w:hAnsiTheme="majorBidi" w:cstheme="majorBidi"/>
          <w:sz w:val="30"/>
          <w:szCs w:val="30"/>
        </w:rPr>
        <w:t>6</w:t>
      </w:r>
      <w:r w:rsidR="00FA2508" w:rsidRPr="00FA2508">
        <w:rPr>
          <w:rFonts w:asciiTheme="majorBidi" w:hAnsiTheme="majorBidi" w:cstheme="majorBidi" w:hint="cs"/>
          <w:sz w:val="30"/>
          <w:szCs w:val="30"/>
        </w:rPr>
        <w:t>5</w:t>
      </w:r>
      <w:r>
        <w:rPr>
          <w:rFonts w:asciiTheme="majorBidi" w:hAnsiTheme="majorBidi" w:cstheme="majorBidi"/>
          <w:sz w:val="30"/>
          <w:szCs w:val="30"/>
        </w:rPr>
        <w:t>.</w:t>
      </w:r>
      <w:r w:rsidR="00FA2508" w:rsidRPr="00FA2508">
        <w:rPr>
          <w:rFonts w:asciiTheme="majorBidi" w:hAnsiTheme="majorBidi" w:cstheme="majorBidi" w:hint="cs"/>
          <w:sz w:val="30"/>
          <w:szCs w:val="30"/>
        </w:rPr>
        <w:t>42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ล้านหน่วย เป็นจำนวนเงินทั้งสิ้น </w:t>
      </w:r>
      <w:r w:rsidR="00DE1B60">
        <w:rPr>
          <w:rFonts w:asciiTheme="majorBidi" w:hAnsiTheme="majorBidi" w:cstheme="majorBidi"/>
          <w:sz w:val="30"/>
          <w:szCs w:val="30"/>
        </w:rPr>
        <w:t>615.96</w:t>
      </w:r>
      <w:r w:rsidRPr="00C10C0A">
        <w:rPr>
          <w:rFonts w:asciiTheme="majorBidi" w:hAnsiTheme="majorBidi" w:cstheme="majorBidi" w:hint="cs"/>
          <w:sz w:val="30"/>
          <w:szCs w:val="30"/>
          <w:cs/>
        </w:rPr>
        <w:t xml:space="preserve"> ล้านบาท</w:t>
      </w:r>
      <w:r>
        <w:rPr>
          <w:rFonts w:asciiTheme="majorBidi" w:hAnsiTheme="majorBidi" w:cstheme="majorBidi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ทำให้สัดส่วนของการถือหุ้นของกลุ่มบริษัทเพิ่มขึ้นจากร้อยละ </w:t>
      </w:r>
      <w:r>
        <w:rPr>
          <w:rFonts w:ascii="Angsana New" w:hAnsi="Angsana New"/>
          <w:sz w:val="30"/>
          <w:szCs w:val="30"/>
        </w:rPr>
        <w:t>26.62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เป็นร้อยละ</w:t>
      </w:r>
      <w:r w:rsidRPr="009546CF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26.</w:t>
      </w:r>
      <w:r w:rsidR="00DE1B60">
        <w:rPr>
          <w:rFonts w:ascii="Angsana New" w:hAnsi="Angsana New"/>
          <w:sz w:val="30"/>
          <w:szCs w:val="30"/>
        </w:rPr>
        <w:t>83</w:t>
      </w:r>
    </w:p>
    <w:p w14:paraId="5631A950" w14:textId="77777777" w:rsidR="005871BE" w:rsidRPr="00E640BE" w:rsidRDefault="005871BE" w:rsidP="005871B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4A3948CA" w14:textId="232CDFA0" w:rsidR="005871BE" w:rsidRDefault="005871BE" w:rsidP="005871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9546CF">
        <w:rPr>
          <w:rFonts w:ascii="Angsana New" w:hAnsi="Angsana New" w:hint="cs"/>
          <w:sz w:val="30"/>
          <w:szCs w:val="30"/>
          <w:cs/>
        </w:rPr>
        <w:t>ในระหว่าง</w:t>
      </w:r>
      <w:r w:rsidR="00B46298">
        <w:rPr>
          <w:rFonts w:ascii="Angsana New" w:hAnsi="Angsana New" w:hint="cs"/>
          <w:sz w:val="30"/>
          <w:szCs w:val="30"/>
          <w:cs/>
        </w:rPr>
        <w:t>ปี</w:t>
      </w:r>
      <w:r w:rsidRPr="009546CF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30 </w:t>
      </w:r>
      <w:r w:rsidR="00235492">
        <w:rPr>
          <w:rFonts w:ascii="Angsana New" w:hAnsi="Angsana New" w:hint="cs"/>
          <w:sz w:val="30"/>
          <w:szCs w:val="30"/>
          <w:cs/>
        </w:rPr>
        <w:t>กันยายน</w:t>
      </w:r>
      <w:r w:rsidRPr="009546CF">
        <w:rPr>
          <w:rFonts w:ascii="Angsana New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hAnsi="Angsana New"/>
          <w:sz w:val="30"/>
          <w:szCs w:val="30"/>
        </w:rPr>
        <w:t>2567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เจอร์</w:t>
      </w:r>
      <w:r w:rsidRPr="009546CF">
        <w:rPr>
          <w:rFonts w:ascii="Angsana New" w:hAnsi="Angsana New"/>
          <w:sz w:val="30"/>
          <w:szCs w:val="30"/>
          <w:cs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จำนวน </w:t>
      </w:r>
      <w:r>
        <w:rPr>
          <w:rFonts w:ascii="Angsana New" w:hAnsi="Angsana New"/>
          <w:sz w:val="30"/>
          <w:szCs w:val="30"/>
        </w:rPr>
        <w:t>17.28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ล้านหน่วย เป็นจำนวนเงินทั้งสิ้น </w:t>
      </w:r>
      <w:r>
        <w:rPr>
          <w:rFonts w:ascii="Angsana New" w:hAnsi="Angsana New"/>
          <w:sz w:val="30"/>
          <w:szCs w:val="30"/>
        </w:rPr>
        <w:t>97.67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>
        <w:rPr>
          <w:rFonts w:ascii="Angsana New" w:hAnsi="Angsana New"/>
          <w:sz w:val="30"/>
          <w:szCs w:val="30"/>
        </w:rPr>
        <w:t>23.63</w:t>
      </w:r>
      <w:r w:rsidRPr="009546CF">
        <w:rPr>
          <w:rFonts w:ascii="Angsana New" w:hAnsi="Angsana New"/>
          <w:sz w:val="30"/>
          <w:szCs w:val="30"/>
        </w:rPr>
        <w:t xml:space="preserve"> </w:t>
      </w:r>
      <w:r w:rsidRPr="009546CF">
        <w:rPr>
          <w:rFonts w:ascii="Angsana New" w:hAnsi="Angsana New" w:hint="cs"/>
          <w:sz w:val="30"/>
          <w:szCs w:val="30"/>
          <w:cs/>
        </w:rPr>
        <w:t>เป็นร้อยละ</w:t>
      </w:r>
      <w:r w:rsidRPr="009546CF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25.75</w:t>
      </w:r>
    </w:p>
    <w:p w14:paraId="1E75D409" w14:textId="778E0D16" w:rsidR="00047B2A" w:rsidRDefault="00047B2A" w:rsidP="00047B2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610575">
        <w:rPr>
          <w:rFonts w:ascii="Angsana New" w:hAnsi="Angsana New"/>
          <w:sz w:val="30"/>
          <w:szCs w:val="30"/>
          <w:cs/>
        </w:rPr>
        <w:lastRenderedPageBreak/>
        <w:t xml:space="preserve">ในระหว่างปีสิ้นสุดวันที่ </w:t>
      </w:r>
      <w:r w:rsidRPr="00610575">
        <w:rPr>
          <w:rFonts w:ascii="Angsana New" w:hAnsi="Angsana New"/>
          <w:sz w:val="30"/>
          <w:szCs w:val="30"/>
        </w:rPr>
        <w:t>30</w:t>
      </w:r>
      <w:r w:rsidRPr="00610575">
        <w:rPr>
          <w:rFonts w:ascii="Angsana New" w:hAnsi="Angsana New" w:hint="cs"/>
          <w:sz w:val="30"/>
          <w:szCs w:val="30"/>
          <w:cs/>
        </w:rPr>
        <w:t xml:space="preserve"> กันยายน </w:t>
      </w:r>
      <w:r w:rsidRPr="00610575">
        <w:rPr>
          <w:rFonts w:ascii="Angsana New" w:hAnsi="Angsana New"/>
          <w:sz w:val="30"/>
          <w:szCs w:val="30"/>
        </w:rPr>
        <w:t>2566</w:t>
      </w:r>
      <w:r w:rsidRPr="00610575">
        <w:rPr>
          <w:rFonts w:ascii="Angsana New" w:hAnsi="Angsana New" w:hint="cs"/>
          <w:sz w:val="30"/>
          <w:szCs w:val="30"/>
          <w:cs/>
        </w:rPr>
        <w:t xml:space="preserve"> 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เจอร์ จำนวน </w:t>
      </w:r>
      <w:r w:rsidRPr="00610575">
        <w:rPr>
          <w:rFonts w:ascii="Angsana New" w:hAnsi="Angsana New"/>
          <w:sz w:val="30"/>
          <w:szCs w:val="30"/>
        </w:rPr>
        <w:t xml:space="preserve">0.91 </w:t>
      </w:r>
      <w:r w:rsidRPr="00610575">
        <w:rPr>
          <w:rFonts w:ascii="Angsana New" w:hAnsi="Angsana New" w:hint="cs"/>
          <w:sz w:val="30"/>
          <w:szCs w:val="30"/>
          <w:cs/>
        </w:rPr>
        <w:t xml:space="preserve">ล้านหน่วย เป็นจำนวนเงินทั้งสิ้น </w:t>
      </w:r>
      <w:r w:rsidRPr="00610575">
        <w:rPr>
          <w:rFonts w:ascii="Angsana New" w:hAnsi="Angsana New"/>
          <w:sz w:val="30"/>
          <w:szCs w:val="30"/>
        </w:rPr>
        <w:t>6.</w:t>
      </w:r>
      <w:r w:rsidR="00FA2508" w:rsidRPr="00FA2508">
        <w:rPr>
          <w:rFonts w:ascii="Angsana New" w:hAnsi="Angsana New" w:hint="cs"/>
          <w:sz w:val="30"/>
          <w:szCs w:val="30"/>
        </w:rPr>
        <w:t>87</w:t>
      </w:r>
      <w:r w:rsidRPr="00610575">
        <w:rPr>
          <w:rFonts w:ascii="Angsana New" w:hAnsi="Angsana New"/>
          <w:sz w:val="30"/>
          <w:szCs w:val="30"/>
        </w:rPr>
        <w:t xml:space="preserve"> </w:t>
      </w:r>
      <w:r w:rsidRPr="00610575"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 w:rsidRPr="00610575">
        <w:rPr>
          <w:rFonts w:ascii="Angsana New" w:hAnsi="Angsana New"/>
          <w:sz w:val="30"/>
          <w:szCs w:val="30"/>
        </w:rPr>
        <w:t>23.</w:t>
      </w:r>
      <w:r w:rsidR="00DF3F74" w:rsidRPr="00610575">
        <w:rPr>
          <w:rFonts w:ascii="Angsana New" w:hAnsi="Angsana New"/>
          <w:sz w:val="30"/>
          <w:szCs w:val="30"/>
        </w:rPr>
        <w:t>52</w:t>
      </w:r>
      <w:r w:rsidRPr="00610575">
        <w:rPr>
          <w:rFonts w:ascii="Angsana New" w:hAnsi="Angsana New"/>
          <w:sz w:val="30"/>
          <w:szCs w:val="30"/>
        </w:rPr>
        <w:t xml:space="preserve"> </w:t>
      </w:r>
      <w:r w:rsidRPr="00610575">
        <w:rPr>
          <w:rFonts w:ascii="Angsana New" w:hAnsi="Angsana New" w:hint="cs"/>
          <w:sz w:val="30"/>
          <w:szCs w:val="30"/>
          <w:cs/>
        </w:rPr>
        <w:t>เป็นร้อยละ</w:t>
      </w:r>
      <w:r w:rsidRPr="00610575">
        <w:rPr>
          <w:rFonts w:ascii="Angsana New" w:hAnsi="Angsana New"/>
          <w:sz w:val="30"/>
          <w:szCs w:val="30"/>
        </w:rPr>
        <w:t xml:space="preserve"> 23.</w:t>
      </w:r>
      <w:r w:rsidR="00FA2508" w:rsidRPr="00FA2508">
        <w:rPr>
          <w:rFonts w:ascii="Angsana New" w:hAnsi="Angsana New" w:hint="cs"/>
          <w:sz w:val="30"/>
          <w:szCs w:val="30"/>
        </w:rPr>
        <w:t>63</w:t>
      </w:r>
    </w:p>
    <w:p w14:paraId="1BAE3A0F" w14:textId="77777777" w:rsidR="00047B2A" w:rsidRDefault="00047B2A" w:rsidP="004D238A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</w:p>
    <w:p w14:paraId="7DEB01D4" w14:textId="5EF36D81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E1841">
        <w:rPr>
          <w:rFonts w:ascii="Angsana New" w:hAnsi="Angsana New" w:hint="cs"/>
          <w:i/>
          <w:iCs/>
          <w:sz w:val="30"/>
          <w:szCs w:val="30"/>
          <w:cs/>
        </w:rPr>
        <w:t>การร่วมค้า</w:t>
      </w:r>
    </w:p>
    <w:p w14:paraId="4FE03794" w14:textId="77777777" w:rsidR="0040121A" w:rsidRDefault="0040121A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1EC7880A" w14:textId="638CB8BB" w:rsidR="005871BE" w:rsidRDefault="005871BE" w:rsidP="005871BE">
      <w:pPr>
        <w:pStyle w:val="ListParagraph"/>
        <w:tabs>
          <w:tab w:val="clear" w:pos="227"/>
          <w:tab w:val="clear" w:pos="454"/>
          <w:tab w:val="left" w:pos="630"/>
        </w:tabs>
        <w:ind w:left="540" w:right="47"/>
        <w:jc w:val="thaiDistribute"/>
        <w:rPr>
          <w:rFonts w:asciiTheme="majorBidi" w:eastAsia="Times New Roman" w:hAnsiTheme="majorBidi" w:cstheme="majorBidi"/>
          <w:sz w:val="30"/>
          <w:szCs w:val="30"/>
        </w:rPr>
      </w:pPr>
      <w:r>
        <w:rPr>
          <w:rFonts w:ascii="Angsana New" w:eastAsia="Times New Roman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eastAsia="Times New Roman" w:hAnsi="Angsana New"/>
          <w:sz w:val="30"/>
          <w:szCs w:val="30"/>
        </w:rPr>
        <w:t xml:space="preserve">13 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ธันวาคม </w:t>
      </w:r>
      <w:r>
        <w:rPr>
          <w:rFonts w:ascii="Angsana New" w:eastAsia="Times New Roman" w:hAnsi="Angsana New"/>
          <w:sz w:val="30"/>
          <w:szCs w:val="30"/>
        </w:rPr>
        <w:t>2566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บริษัทได้จำหน่ายหุ้นสามัญทั้งหมดในบริษัท จัสโค (ประเทศไทย) จำกัด ซึ่งเป็น</w:t>
      </w:r>
      <w:r>
        <w:rPr>
          <w:rFonts w:ascii="Angsana New" w:eastAsia="Times New Roman" w:hAnsi="Angsana New" w:hint="cs"/>
          <w:sz w:val="30"/>
          <w:szCs w:val="30"/>
          <w:cs/>
        </w:rPr>
        <w:br/>
        <w:t xml:space="preserve">การร่วมค้าของบริษัทให้แก่บริษัท จัสโค โฮลดิ้ง (ประเทศไทย) จำกัด เป็นจำนวนเงิน </w:t>
      </w:r>
      <w:r>
        <w:rPr>
          <w:rFonts w:ascii="Angsana New" w:eastAsia="Times New Roman" w:hAnsi="Angsana New"/>
          <w:sz w:val="30"/>
          <w:szCs w:val="30"/>
        </w:rPr>
        <w:t>316.00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และบริษัทรับรู้กำไรจากการจำหน่ายเงินลงทุนในการร่วมค้าในงบกำไรขาดทุนรวมและงบกำไรขาดทุน</w:t>
      </w:r>
      <w:r>
        <w:rPr>
          <w:rFonts w:ascii="Angsana New" w:eastAsia="Times New Roman" w:hAnsi="Angsana New"/>
          <w:sz w:val="30"/>
          <w:szCs w:val="30"/>
        </w:rPr>
        <w:br/>
      </w:r>
      <w:r>
        <w:rPr>
          <w:rFonts w:ascii="Angsana New" w:eastAsia="Times New Roman" w:hAnsi="Angsana New" w:hint="cs"/>
          <w:sz w:val="30"/>
          <w:szCs w:val="30"/>
          <w:cs/>
        </w:rPr>
        <w:t>เฉพาะกิจการสำหรับ</w:t>
      </w:r>
      <w:r w:rsidR="00B46298">
        <w:rPr>
          <w:rFonts w:ascii="Angsana New" w:eastAsia="Times New Roman" w:hAnsi="Angsana New" w:hint="cs"/>
          <w:sz w:val="30"/>
          <w:szCs w:val="30"/>
          <w:cs/>
        </w:rPr>
        <w:t>ปี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สิ้นสุดวันที่ </w:t>
      </w:r>
      <w:r>
        <w:rPr>
          <w:rFonts w:ascii="Angsana New" w:eastAsia="Times New Roman" w:hAnsi="Angsana New"/>
          <w:sz w:val="30"/>
          <w:szCs w:val="30"/>
        </w:rPr>
        <w:t xml:space="preserve">30 </w:t>
      </w:r>
      <w:r w:rsidR="00235492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7037FE">
        <w:rPr>
          <w:rFonts w:ascii="Angsana New" w:eastAsia="Times New Roman" w:hAnsi="Angsana New" w:hint="cs"/>
          <w:sz w:val="30"/>
          <w:szCs w:val="30"/>
        </w:rPr>
        <w:t>256</w:t>
      </w:r>
      <w:r w:rsidRPr="007037FE">
        <w:rPr>
          <w:rFonts w:ascii="Angsana New" w:eastAsia="Times New Roman" w:hAnsi="Angsana New"/>
          <w:sz w:val="30"/>
          <w:szCs w:val="30"/>
        </w:rPr>
        <w:t>7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เป็นจำนวนเงิน </w:t>
      </w:r>
      <w:r>
        <w:rPr>
          <w:rFonts w:ascii="Angsana New" w:eastAsia="Times New Roman" w:hAnsi="Angsana New"/>
          <w:sz w:val="30"/>
          <w:szCs w:val="30"/>
        </w:rPr>
        <w:t>179.27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ล้านบาท และ </w:t>
      </w:r>
      <w:r>
        <w:rPr>
          <w:rFonts w:ascii="Angsana New" w:eastAsia="Times New Roman" w:hAnsi="Angsana New"/>
          <w:sz w:val="30"/>
          <w:szCs w:val="30"/>
        </w:rPr>
        <w:t>51.97</w:t>
      </w:r>
      <w:r>
        <w:rPr>
          <w:rFonts w:ascii="Angsana New" w:eastAsia="Times New Roman" w:hAnsi="Angsana New" w:hint="cs"/>
          <w:sz w:val="30"/>
          <w:szCs w:val="30"/>
        </w:rPr>
        <w:t xml:space="preserve"> </w:t>
      </w:r>
      <w:r>
        <w:rPr>
          <w:rFonts w:ascii="Angsana New" w:eastAsia="Times New Roman" w:hAnsi="Angsana New" w:hint="cs"/>
          <w:sz w:val="30"/>
          <w:szCs w:val="30"/>
          <w:cs/>
        </w:rPr>
        <w:t>ล้านบาท ตามลำดับ</w:t>
      </w:r>
    </w:p>
    <w:p w14:paraId="0F7F3957" w14:textId="77777777" w:rsidR="005871BE" w:rsidRPr="006375B5" w:rsidRDefault="005871BE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4E61A6F7" w14:textId="22DB6D0F" w:rsidR="00D87917" w:rsidRPr="00A44942" w:rsidRDefault="00D87917" w:rsidP="00D87917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eastAsia="Times New Roman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eastAsia="Times New Roman" w:hAnsi="Angsana New"/>
          <w:sz w:val="30"/>
          <w:szCs w:val="30"/>
        </w:rPr>
        <w:t>10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พฤษภาคม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2566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บริษัทได้จำหน่ายหุ้นสามัญทั้งหมดในบริษัทเฟรเซอร์ส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พร็อพเพอร์ตี้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เทคโนโลยี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(“</w:t>
      </w:r>
      <w:r w:rsidRPr="00C06156">
        <w:rPr>
          <w:rFonts w:ascii="Angsana New" w:eastAsia="Times New Roman" w:hAnsi="Angsana New"/>
          <w:sz w:val="30"/>
          <w:szCs w:val="30"/>
        </w:rPr>
        <w:t>FP Tech”)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ซึ่งเป็นบริษัทย่อยทางตรงของบริษัท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ให้แก่บริษัท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เฟรเซอร์สพร็อพเพอร์ตี้</w:t>
      </w:r>
      <w:r>
        <w:rPr>
          <w:rFonts w:ascii="Angsana New" w:eastAsia="Times New Roman" w:hAnsi="Angsana New"/>
          <w:sz w:val="30"/>
          <w:szCs w:val="30"/>
          <w:cs/>
        </w:rPr>
        <w:br/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โฮลดิ้งส์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ซึ่งส่งผลให้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จำกัด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485A90">
        <w:rPr>
          <w:rFonts w:ascii="Angsana New" w:eastAsia="Times New Roman" w:hAnsi="Angsana New" w:hint="cs"/>
          <w:sz w:val="30"/>
          <w:szCs w:val="30"/>
          <w:cs/>
        </w:rPr>
        <w:t>ซึ่งเป็นกิจการร่วมค้า</w:t>
      </w:r>
      <w:r w:rsidR="00485A90">
        <w:rPr>
          <w:rFonts w:ascii="Angsana New" w:eastAsia="Times New Roman" w:hAnsi="Angsana New"/>
          <w:sz w:val="30"/>
          <w:szCs w:val="30"/>
        </w:rPr>
        <w:br/>
      </w:r>
      <w:r w:rsidR="00485A90">
        <w:rPr>
          <w:rFonts w:ascii="Angsana New" w:eastAsia="Times New Roman" w:hAnsi="Angsana New" w:hint="cs"/>
          <w:sz w:val="30"/>
          <w:szCs w:val="30"/>
          <w:cs/>
        </w:rPr>
        <w:t>ของ</w:t>
      </w:r>
      <w:r w:rsidR="00485A90">
        <w:rPr>
          <w:rFonts w:ascii="Angsana New" w:eastAsia="Times New Roman" w:hAnsi="Angsana New"/>
          <w:sz w:val="30"/>
          <w:szCs w:val="30"/>
        </w:rPr>
        <w:t xml:space="preserve"> FP Tech </w:t>
      </w:r>
      <w:r>
        <w:rPr>
          <w:rFonts w:ascii="Angsana New" w:eastAsia="Times New Roman" w:hAnsi="Angsana New" w:hint="cs"/>
          <w:sz w:val="30"/>
          <w:szCs w:val="30"/>
          <w:cs/>
        </w:rPr>
        <w:t xml:space="preserve">สิ้นสภาพจากการเป็นการร่วมค้าของกลุ่มบริษัทนับตั้งแต่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10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C06156">
        <w:rPr>
          <w:rFonts w:ascii="Angsana New" w:eastAsia="Times New Roman" w:hAnsi="Angsana New" w:hint="cs"/>
          <w:sz w:val="30"/>
          <w:szCs w:val="30"/>
          <w:cs/>
        </w:rPr>
        <w:t>พฤษภาคม</w:t>
      </w:r>
      <w:r w:rsidRPr="00C06156">
        <w:rPr>
          <w:rFonts w:ascii="Angsana New" w:eastAsia="Times New Roman" w:hAnsi="Angsana New"/>
          <w:sz w:val="30"/>
          <w:szCs w:val="30"/>
          <w:cs/>
        </w:rPr>
        <w:t xml:space="preserve"> </w:t>
      </w:r>
      <w:r>
        <w:rPr>
          <w:rFonts w:ascii="Angsana New" w:eastAsia="Times New Roman" w:hAnsi="Angsana New"/>
          <w:sz w:val="30"/>
          <w:szCs w:val="30"/>
        </w:rPr>
        <w:t>2566</w:t>
      </w:r>
    </w:p>
    <w:p w14:paraId="51F8168D" w14:textId="77777777" w:rsidR="00D87917" w:rsidRDefault="00D87917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  <w:cs/>
        </w:rPr>
      </w:pPr>
    </w:p>
    <w:p w14:paraId="6ED07692" w14:textId="21861342" w:rsidR="00D87917" w:rsidRPr="00D72515" w:rsidRDefault="00D72515" w:rsidP="00D7251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ใน</w:t>
      </w:r>
      <w:r w:rsidR="007E6651">
        <w:rPr>
          <w:rFonts w:ascii="Angsana New" w:eastAsia="Times New Roman" w:hAnsi="Angsana New" w:hint="cs"/>
          <w:sz w:val="30"/>
          <w:szCs w:val="30"/>
          <w:cs/>
        </w:rPr>
        <w:t xml:space="preserve">เดือนธันวาคม </w:t>
      </w:r>
      <w:r w:rsidR="007E6651">
        <w:rPr>
          <w:rFonts w:ascii="Angsana New" w:eastAsia="Times New Roman" w:hAnsi="Angsana New"/>
          <w:sz w:val="30"/>
          <w:szCs w:val="30"/>
        </w:rPr>
        <w:t xml:space="preserve">2565 </w:t>
      </w:r>
      <w:r w:rsidR="007E6651">
        <w:rPr>
          <w:rFonts w:ascii="Angsana New" w:eastAsia="Times New Roman" w:hAnsi="Angsana New" w:hint="cs"/>
          <w:sz w:val="30"/>
          <w:szCs w:val="30"/>
          <w:cs/>
        </w:rPr>
        <w:t xml:space="preserve">และ เมษายน </w:t>
      </w:r>
      <w:r w:rsidR="007E6651">
        <w:rPr>
          <w:rFonts w:ascii="Angsana New" w:eastAsia="Times New Roman" w:hAnsi="Angsana New"/>
          <w:sz w:val="30"/>
          <w:szCs w:val="30"/>
        </w:rPr>
        <w:t>2566</w:t>
      </w:r>
      <w:r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A44942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จำกัด ซึ่งเป็นการร่วมค้าของ</w:t>
      </w:r>
      <w:r w:rsidR="00B21885">
        <w:rPr>
          <w:rFonts w:ascii="Angsana New" w:eastAsia="Times New Roman" w:hAnsi="Angsana New"/>
          <w:sz w:val="30"/>
          <w:szCs w:val="30"/>
        </w:rPr>
        <w:br/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บริษัทย่อยแห่งหนึ่งได้เรียกชำระค่าหุ้นเพิ่มจำนวน </w:t>
      </w:r>
      <w:r w:rsidR="00CB1AC5">
        <w:rPr>
          <w:rFonts w:ascii="Angsana New" w:eastAsia="Times New Roman" w:hAnsi="Angsana New"/>
          <w:sz w:val="30"/>
          <w:szCs w:val="30"/>
        </w:rPr>
        <w:t>578</w:t>
      </w:r>
      <w:r>
        <w:rPr>
          <w:rFonts w:ascii="Angsana New" w:eastAsia="Times New Roman" w:hAnsi="Angsana New"/>
          <w:sz w:val="30"/>
          <w:szCs w:val="30"/>
        </w:rPr>
        <w:t>.</w:t>
      </w:r>
      <w:r w:rsidR="007E6651">
        <w:rPr>
          <w:rFonts w:ascii="Angsana New" w:eastAsia="Times New Roman" w:hAnsi="Angsana New"/>
          <w:sz w:val="30"/>
          <w:szCs w:val="30"/>
        </w:rPr>
        <w:t>8</w:t>
      </w:r>
      <w:r>
        <w:rPr>
          <w:rFonts w:ascii="Angsana New" w:eastAsia="Times New Roman" w:hAnsi="Angsana New"/>
          <w:sz w:val="30"/>
          <w:szCs w:val="30"/>
        </w:rPr>
        <w:t>0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ล้านบาท โดยบริษัทย่อยดังกล่าวได้ชำระค่าหุ้นตามสัดส่วนการถือหุ้นร้อยละ </w:t>
      </w:r>
      <w:r>
        <w:rPr>
          <w:rFonts w:ascii="Angsana New" w:eastAsia="Times New Roman" w:hAnsi="Angsana New"/>
          <w:sz w:val="30"/>
          <w:szCs w:val="30"/>
        </w:rPr>
        <w:t>51.00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>
        <w:rPr>
          <w:rFonts w:ascii="Angsana New" w:eastAsia="Times New Roman" w:hAnsi="Angsana New"/>
          <w:sz w:val="30"/>
          <w:szCs w:val="30"/>
        </w:rPr>
        <w:t>2</w:t>
      </w:r>
      <w:r w:rsidR="00CB1AC5">
        <w:rPr>
          <w:rFonts w:ascii="Angsana New" w:eastAsia="Times New Roman" w:hAnsi="Angsana New"/>
          <w:sz w:val="30"/>
          <w:szCs w:val="30"/>
        </w:rPr>
        <w:t>95</w:t>
      </w:r>
      <w:r>
        <w:rPr>
          <w:rFonts w:ascii="Angsana New" w:eastAsia="Times New Roman" w:hAnsi="Angsana New"/>
          <w:sz w:val="30"/>
          <w:szCs w:val="30"/>
        </w:rPr>
        <w:t>.</w:t>
      </w:r>
      <w:r w:rsidR="00CB1AC5">
        <w:rPr>
          <w:rFonts w:ascii="Angsana New" w:eastAsia="Times New Roman" w:hAnsi="Angsana New"/>
          <w:sz w:val="30"/>
          <w:szCs w:val="30"/>
        </w:rPr>
        <w:t>19</w:t>
      </w:r>
      <w:r w:rsidRPr="00A44942">
        <w:rPr>
          <w:rFonts w:ascii="Angsana New" w:eastAsia="Times New Roman" w:hAnsi="Angsana New"/>
          <w:sz w:val="30"/>
          <w:szCs w:val="30"/>
        </w:rPr>
        <w:t xml:space="preserve"> </w:t>
      </w:r>
      <w:r w:rsidRPr="00A44942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0FAFD81B" w14:textId="77777777" w:rsidR="00D72515" w:rsidRDefault="00D72515" w:rsidP="00E067F0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3BB22E6F" w14:textId="7FB97089" w:rsidR="00CE419F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0E0E5DA" w14:textId="08D67C79" w:rsidR="00B533DC" w:rsidRPr="006375B5" w:rsidRDefault="00B533DC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cs/>
          <w:lang w:eastAsia="x-none"/>
        </w:rPr>
        <w:sectPr w:rsidR="00B533DC" w:rsidRPr="006375B5" w:rsidSect="000D2F6E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aperSrc w:first="7" w:other="7"/>
          <w:pgNumType w:start="18"/>
          <w:cols w:space="720"/>
          <w:docGrid w:linePitch="245"/>
        </w:sectPr>
      </w:pPr>
    </w:p>
    <w:tbl>
      <w:tblPr>
        <w:tblW w:w="15750" w:type="dxa"/>
        <w:tblInd w:w="-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48"/>
        <w:gridCol w:w="1620"/>
        <w:gridCol w:w="181"/>
        <w:gridCol w:w="719"/>
        <w:gridCol w:w="183"/>
        <w:gridCol w:w="627"/>
        <w:gridCol w:w="180"/>
        <w:gridCol w:w="720"/>
        <w:gridCol w:w="180"/>
        <w:gridCol w:w="812"/>
        <w:gridCol w:w="180"/>
        <w:gridCol w:w="720"/>
        <w:gridCol w:w="180"/>
        <w:gridCol w:w="720"/>
        <w:gridCol w:w="270"/>
        <w:gridCol w:w="717"/>
        <w:gridCol w:w="183"/>
        <w:gridCol w:w="718"/>
        <w:gridCol w:w="182"/>
        <w:gridCol w:w="720"/>
        <w:gridCol w:w="180"/>
        <w:gridCol w:w="630"/>
        <w:gridCol w:w="180"/>
        <w:gridCol w:w="809"/>
        <w:gridCol w:w="181"/>
        <w:gridCol w:w="178"/>
        <w:gridCol w:w="632"/>
      </w:tblGrid>
      <w:tr w:rsidR="00505780" w:rsidRPr="00505780" w14:paraId="16B69C9C" w14:textId="77777777" w:rsidTr="00505780">
        <w:trPr>
          <w:cantSplit/>
          <w:trHeight w:val="20"/>
          <w:tblHeader/>
        </w:trPr>
        <w:tc>
          <w:tcPr>
            <w:tcW w:w="6478" w:type="dxa"/>
            <w:gridSpan w:val="6"/>
            <w:hideMark/>
          </w:tcPr>
          <w:p w14:paraId="518D9196" w14:textId="7741DF12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F17125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73276E31" w14:textId="2317F2B0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ABB3EC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24"/>
                <w:szCs w:val="24"/>
                <w:cs/>
                <w:lang w:eastAsia="en-GB"/>
              </w:rPr>
            </w:pPr>
          </w:p>
        </w:tc>
        <w:tc>
          <w:tcPr>
            <w:tcW w:w="5220" w:type="dxa"/>
            <w:gridSpan w:val="11"/>
            <w:hideMark/>
          </w:tcPr>
          <w:p w14:paraId="0C64C84B" w14:textId="6FC3C1CD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cs="Angsana New" w:hint="cs"/>
                <w:bCs/>
                <w:sz w:val="24"/>
                <w:szCs w:val="24"/>
                <w:cs/>
                <w:lang w:eastAsia="en-GB" w:bidi="th-TH"/>
              </w:rPr>
              <w:t>งบการเงินเฉพาะกิจการ</w:t>
            </w:r>
          </w:p>
        </w:tc>
        <w:tc>
          <w:tcPr>
            <w:tcW w:w="180" w:type="dxa"/>
          </w:tcPr>
          <w:p w14:paraId="116490DC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</w:tcPr>
          <w:p w14:paraId="5A15F075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</w:tr>
      <w:tr w:rsidR="00022BE3" w:rsidRPr="00505780" w14:paraId="7540A049" w14:textId="77777777" w:rsidTr="00505780">
        <w:trPr>
          <w:cantSplit/>
          <w:trHeight w:val="20"/>
          <w:tblHeader/>
        </w:trPr>
        <w:tc>
          <w:tcPr>
            <w:tcW w:w="3148" w:type="dxa"/>
            <w:vAlign w:val="bottom"/>
          </w:tcPr>
          <w:p w14:paraId="76A2D9E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608F16F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  <w:p w14:paraId="6C71C33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ลักษณะธุรกิจ</w:t>
            </w:r>
          </w:p>
        </w:tc>
        <w:tc>
          <w:tcPr>
            <w:tcW w:w="181" w:type="dxa"/>
          </w:tcPr>
          <w:p w14:paraId="62F0B296" w14:textId="01EBE26D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47000826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สัดส่วน</w:t>
            </w:r>
          </w:p>
          <w:p w14:paraId="6745639B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ความเป็นเจ้าของ</w:t>
            </w:r>
          </w:p>
        </w:tc>
        <w:tc>
          <w:tcPr>
            <w:tcW w:w="180" w:type="dxa"/>
          </w:tcPr>
          <w:p w14:paraId="6C0B2E49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03FBA5D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มูลค่าตาม</w:t>
            </w:r>
          </w:p>
          <w:p w14:paraId="68155A81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วิธีส่วนได้เสีย</w:t>
            </w:r>
          </w:p>
        </w:tc>
        <w:tc>
          <w:tcPr>
            <w:tcW w:w="180" w:type="dxa"/>
          </w:tcPr>
          <w:p w14:paraId="163DF250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  <w:gridSpan w:val="3"/>
            <w:vAlign w:val="bottom"/>
            <w:hideMark/>
          </w:tcPr>
          <w:p w14:paraId="6185ACA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</w:t>
            </w:r>
          </w:p>
        </w:tc>
        <w:tc>
          <w:tcPr>
            <w:tcW w:w="270" w:type="dxa"/>
          </w:tcPr>
          <w:p w14:paraId="603E12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618" w:type="dxa"/>
            <w:gridSpan w:val="3"/>
            <w:vAlign w:val="bottom"/>
            <w:hideMark/>
          </w:tcPr>
          <w:p w14:paraId="4858DEC4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การด้อยค่า</w:t>
            </w:r>
          </w:p>
        </w:tc>
        <w:tc>
          <w:tcPr>
            <w:tcW w:w="182" w:type="dxa"/>
          </w:tcPr>
          <w:p w14:paraId="1466E15E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530" w:type="dxa"/>
            <w:gridSpan w:val="3"/>
            <w:vAlign w:val="bottom"/>
            <w:hideMark/>
          </w:tcPr>
          <w:p w14:paraId="49E096A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ราคาทุน-สุทธิ</w:t>
            </w:r>
          </w:p>
        </w:tc>
        <w:tc>
          <w:tcPr>
            <w:tcW w:w="180" w:type="dxa"/>
          </w:tcPr>
          <w:p w14:paraId="48009E1F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  <w:hideMark/>
          </w:tcPr>
          <w:p w14:paraId="5ABEE51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มูลค่ายุติธรรมสำหรับ</w:t>
            </w:r>
          </w:p>
          <w:p w14:paraId="6867E81D" w14:textId="741556B2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หลักทรัพย์จดทะเบียนฯ</w:t>
            </w:r>
          </w:p>
        </w:tc>
      </w:tr>
      <w:tr w:rsidR="00C54BEB" w:rsidRPr="00505780" w14:paraId="06FB7F14" w14:textId="77777777" w:rsidTr="00216EC6">
        <w:trPr>
          <w:cantSplit/>
          <w:trHeight w:val="20"/>
          <w:tblHeader/>
        </w:trPr>
        <w:tc>
          <w:tcPr>
            <w:tcW w:w="3148" w:type="dxa"/>
          </w:tcPr>
          <w:p w14:paraId="4B52051C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</w:tcPr>
          <w:p w14:paraId="249ACEED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62012613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9" w:type="dxa"/>
            <w:vAlign w:val="center"/>
            <w:hideMark/>
          </w:tcPr>
          <w:p w14:paraId="611E87C8" w14:textId="685CCEBA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3" w:type="dxa"/>
            <w:vAlign w:val="center"/>
          </w:tcPr>
          <w:p w14:paraId="6B4BFE89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vAlign w:val="center"/>
            <w:hideMark/>
          </w:tcPr>
          <w:p w14:paraId="5D70C9C6" w14:textId="308464F1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</w:tcPr>
          <w:p w14:paraId="4AF9A272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65D9D05F" w14:textId="2E091E88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  <w:vAlign w:val="center"/>
          </w:tcPr>
          <w:p w14:paraId="701BA7FF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center"/>
            <w:hideMark/>
          </w:tcPr>
          <w:p w14:paraId="7008D985" w14:textId="27F9D6E5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</w:tcPr>
          <w:p w14:paraId="1E8DB523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3D6AAFE5" w14:textId="7A86176A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  <w:vAlign w:val="center"/>
          </w:tcPr>
          <w:p w14:paraId="40EAB62A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075B3829" w14:textId="167B833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270" w:type="dxa"/>
          </w:tcPr>
          <w:p w14:paraId="51863AA2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  <w:vAlign w:val="center"/>
            <w:hideMark/>
          </w:tcPr>
          <w:p w14:paraId="25844C78" w14:textId="20256E35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3" w:type="dxa"/>
            <w:vAlign w:val="center"/>
          </w:tcPr>
          <w:p w14:paraId="5F76557C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vAlign w:val="center"/>
            <w:hideMark/>
          </w:tcPr>
          <w:p w14:paraId="59BA513C" w14:textId="737A2B06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2" w:type="dxa"/>
          </w:tcPr>
          <w:p w14:paraId="5BCB46CF" w14:textId="77777777" w:rsidR="00C54BEB" w:rsidRPr="00505780" w:rsidRDefault="00C54BEB" w:rsidP="00C54BE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20684F23" w14:textId="71F0E72B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0" w:type="dxa"/>
            <w:vAlign w:val="center"/>
          </w:tcPr>
          <w:p w14:paraId="5CB0C6AF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center"/>
            <w:hideMark/>
          </w:tcPr>
          <w:p w14:paraId="04C300AB" w14:textId="7DBB7C15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  <w:tc>
          <w:tcPr>
            <w:tcW w:w="180" w:type="dxa"/>
          </w:tcPr>
          <w:p w14:paraId="47FD5279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  <w:vAlign w:val="center"/>
            <w:hideMark/>
          </w:tcPr>
          <w:p w14:paraId="5C51C831" w14:textId="7C73A842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7</w:t>
            </w:r>
          </w:p>
        </w:tc>
        <w:tc>
          <w:tcPr>
            <w:tcW w:w="181" w:type="dxa"/>
            <w:vAlign w:val="center"/>
          </w:tcPr>
          <w:p w14:paraId="4879F0A5" w14:textId="77777777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vAlign w:val="center"/>
            <w:hideMark/>
          </w:tcPr>
          <w:p w14:paraId="0911B28D" w14:textId="489523BC" w:rsidR="00C54BEB" w:rsidRPr="00505780" w:rsidRDefault="00C54BEB" w:rsidP="00C54BEB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</w:t>
            </w:r>
            <w:r w:rsidR="00BB5F1E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6</w:t>
            </w:r>
          </w:p>
        </w:tc>
      </w:tr>
      <w:tr w:rsidR="00DA6E64" w:rsidRPr="00505780" w14:paraId="11BADE72" w14:textId="77777777" w:rsidTr="00505780">
        <w:trPr>
          <w:cantSplit/>
          <w:trHeight w:val="20"/>
          <w:tblHeader/>
        </w:trPr>
        <w:tc>
          <w:tcPr>
            <w:tcW w:w="3148" w:type="dxa"/>
          </w:tcPr>
          <w:p w14:paraId="7946CA0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BC23FD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6191E42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1CAAB86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val="en-GB" w:eastAsia="en-GB"/>
              </w:rPr>
              <w:t>(ร้อยละ)</w:t>
            </w:r>
          </w:p>
        </w:tc>
        <w:tc>
          <w:tcPr>
            <w:tcW w:w="180" w:type="dxa"/>
          </w:tcPr>
          <w:p w14:paraId="5C71D70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9092" w:type="dxa"/>
            <w:gridSpan w:val="20"/>
            <w:hideMark/>
          </w:tcPr>
          <w:p w14:paraId="165338E8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eastAsia="en-GB" w:bidi="th-TH"/>
              </w:rPr>
              <w:t>(ล้านบาท)</w:t>
            </w:r>
          </w:p>
        </w:tc>
      </w:tr>
      <w:tr w:rsidR="00505780" w:rsidRPr="00505780" w14:paraId="66F89A10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48F47DC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บริษัทร่วม</w:t>
            </w:r>
          </w:p>
        </w:tc>
        <w:tc>
          <w:tcPr>
            <w:tcW w:w="1620" w:type="dxa"/>
          </w:tcPr>
          <w:p w14:paraId="668AF8C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C764221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FD3DE6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E07FD5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38EF055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4DA6E52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6B15E1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2D733AD3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8A4796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8D272E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C9000BB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B78F1D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9E24170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270" w:type="dxa"/>
          </w:tcPr>
          <w:p w14:paraId="47F51CF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</w:tcPr>
          <w:p w14:paraId="2165CB5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3" w:type="dxa"/>
          </w:tcPr>
          <w:p w14:paraId="5936694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177183C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2" w:type="dxa"/>
          </w:tcPr>
          <w:p w14:paraId="78D8A7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AAA6D1E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6728E54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26F186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ACD396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</w:tcPr>
          <w:p w14:paraId="4E209AA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53D90DB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48F12A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</w:tr>
      <w:tr w:rsidR="00BB5F1E" w:rsidRPr="00505780" w14:paraId="5FCB1C42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3B1DB098" w14:textId="77777777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ทรัสต์เพื่อการลงทุนในอสังหาริมทรัพย์</w:t>
            </w:r>
          </w:p>
          <w:p w14:paraId="7D0C9C12" w14:textId="77777777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และสิทธิการเช่าอสังหาริมทรัพย์เพื่อ</w:t>
            </w:r>
          </w:p>
          <w:p w14:paraId="6A3B33AC" w14:textId="41601EDA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อุตสาหกรรม เฟรเซอร์ส พร็อพเพอร์ตี้</w:t>
            </w:r>
            <w:r>
              <w:rPr>
                <w:rFonts w:ascii="Angsana New" w:hAnsi="Angsana New"/>
                <w:sz w:val="24"/>
                <w:szCs w:val="24"/>
              </w:rPr>
              <w:t xml:space="preserve"> *</w:t>
            </w:r>
          </w:p>
        </w:tc>
        <w:tc>
          <w:tcPr>
            <w:tcW w:w="1620" w:type="dxa"/>
            <w:hideMark/>
          </w:tcPr>
          <w:p w14:paraId="7C3A41D8" w14:textId="4E1E9DBB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ลงทุนในอสังหาริมทรัพย์</w:t>
            </w:r>
          </w:p>
        </w:tc>
        <w:tc>
          <w:tcPr>
            <w:tcW w:w="181" w:type="dxa"/>
          </w:tcPr>
          <w:p w14:paraId="61FCFF0B" w14:textId="515A1224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6E75A5A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3BBCCE31" w14:textId="77777777" w:rsidR="00411409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41D12156" w14:textId="029832B2" w:rsidR="00411409" w:rsidRPr="00235492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26</w:t>
            </w:r>
            <w:r w:rsidR="00411409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="00235492">
              <w:rPr>
                <w:rFonts w:ascii="Angsana New" w:hAnsi="Angsana New"/>
                <w:sz w:val="24"/>
                <w:szCs w:val="24"/>
                <w:lang w:val="en-US" w:eastAsia="en-GB" w:bidi="th-TH"/>
              </w:rPr>
              <w:t>83</w:t>
            </w:r>
          </w:p>
        </w:tc>
        <w:tc>
          <w:tcPr>
            <w:tcW w:w="183" w:type="dxa"/>
          </w:tcPr>
          <w:p w14:paraId="0EF8C001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77EA9F15" w14:textId="4947E3FD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26.62</w:t>
            </w:r>
          </w:p>
        </w:tc>
        <w:tc>
          <w:tcPr>
            <w:tcW w:w="180" w:type="dxa"/>
          </w:tcPr>
          <w:p w14:paraId="7EE5D5B9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03D2264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3D79961A" w14:textId="77777777" w:rsidR="00D720AD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52450607" w14:textId="011ABD71" w:rsidR="00D720AD" w:rsidRPr="006F4DE5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5,158</w:t>
            </w:r>
          </w:p>
        </w:tc>
        <w:tc>
          <w:tcPr>
            <w:tcW w:w="180" w:type="dxa"/>
          </w:tcPr>
          <w:p w14:paraId="3D052312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062DFE49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2D80F755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091F2BEE" w14:textId="479D564A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4,882</w:t>
            </w:r>
          </w:p>
        </w:tc>
        <w:tc>
          <w:tcPr>
            <w:tcW w:w="180" w:type="dxa"/>
          </w:tcPr>
          <w:p w14:paraId="0BE4FA65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6453B357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6B6EAE0E" w14:textId="77777777" w:rsidR="00411409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  <w:p w14:paraId="6A669941" w14:textId="06835C90" w:rsidR="00411409" w:rsidRPr="00505780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1,9</w:t>
            </w:r>
            <w:r w:rsidR="001E2B06">
              <w:rPr>
                <w:rFonts w:ascii="Angsana New" w:hAnsi="Angsana New"/>
                <w:sz w:val="24"/>
                <w:szCs w:val="24"/>
                <w:lang w:eastAsia="en-GB"/>
              </w:rPr>
              <w:t>82</w:t>
            </w:r>
          </w:p>
        </w:tc>
        <w:tc>
          <w:tcPr>
            <w:tcW w:w="180" w:type="dxa"/>
          </w:tcPr>
          <w:p w14:paraId="7D124506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40EF0565" w14:textId="548F1347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70" w:type="dxa"/>
          </w:tcPr>
          <w:p w14:paraId="2CAEC43E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1C9D0B1B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E3AF6EC" w14:textId="77777777" w:rsidR="00411409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7AB3C1D" w14:textId="071F7189" w:rsidR="00411409" w:rsidRPr="00505780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F2E0A37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744AA61C" w14:textId="40293DD4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ED380F9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ED20962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03F18303" w14:textId="77777777" w:rsidR="00411409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4307B396" w14:textId="6F8D2249" w:rsidR="00411409" w:rsidRPr="00505780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1,9</w:t>
            </w:r>
            <w:r w:rsidR="001E2B06">
              <w:rPr>
                <w:rFonts w:ascii="Angsana New" w:hAnsi="Angsana New"/>
                <w:sz w:val="24"/>
                <w:szCs w:val="24"/>
              </w:rPr>
              <w:t>82</w:t>
            </w:r>
          </w:p>
        </w:tc>
        <w:tc>
          <w:tcPr>
            <w:tcW w:w="180" w:type="dxa"/>
          </w:tcPr>
          <w:p w14:paraId="19816753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hideMark/>
          </w:tcPr>
          <w:p w14:paraId="146588DD" w14:textId="7BBD9AD0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1640321F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5B855F93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583BED9C" w14:textId="77777777" w:rsidR="00411409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7CF8CB4" w14:textId="621C649C" w:rsidR="00411409" w:rsidRPr="00505780" w:rsidRDefault="0037218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9,689</w:t>
            </w:r>
          </w:p>
        </w:tc>
        <w:tc>
          <w:tcPr>
            <w:tcW w:w="181" w:type="dxa"/>
          </w:tcPr>
          <w:p w14:paraId="3055AD22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hideMark/>
          </w:tcPr>
          <w:p w14:paraId="61DFBFBA" w14:textId="00F31AF2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8,39</w:t>
            </w:r>
            <w:r>
              <w:rPr>
                <w:rFonts w:ascii="Angsana New" w:hAnsi="Angsana New"/>
                <w:sz w:val="24"/>
                <w:szCs w:val="24"/>
              </w:rPr>
              <w:t>9</w:t>
            </w:r>
          </w:p>
        </w:tc>
      </w:tr>
      <w:tr w:rsidR="00BB5F1E" w:rsidRPr="00505780" w14:paraId="1EE3A73B" w14:textId="77777777" w:rsidTr="00216EC6">
        <w:trPr>
          <w:cantSplit/>
          <w:trHeight w:val="20"/>
        </w:trPr>
        <w:tc>
          <w:tcPr>
            <w:tcW w:w="3148" w:type="dxa"/>
          </w:tcPr>
          <w:p w14:paraId="1453B382" w14:textId="3E13E30F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ทีอาร์เอ แลนด์ ดีเวลลอปเม้นต์ จำกัด</w:t>
            </w:r>
          </w:p>
        </w:tc>
        <w:tc>
          <w:tcPr>
            <w:tcW w:w="1620" w:type="dxa"/>
          </w:tcPr>
          <w:p w14:paraId="6A1A4D61" w14:textId="5B2C76AF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E176333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24550A7" w14:textId="388A8A72" w:rsidR="00BB5F1E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50</w:t>
            </w:r>
            <w:r w:rsidR="00411409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2833E831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A5F6B40" w14:textId="61C4C6AD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69A27314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825B7A3" w14:textId="7C31506B" w:rsidR="00BB5F1E" w:rsidRPr="00505780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4,87</w:t>
            </w:r>
            <w:r w:rsidR="00235492">
              <w:rPr>
                <w:rFonts w:ascii="Angsana New" w:hAnsi="Angsana New"/>
                <w:sz w:val="24"/>
                <w:szCs w:val="24"/>
                <w:lang w:eastAsia="en-GB"/>
              </w:rPr>
              <w:t>6</w:t>
            </w:r>
          </w:p>
        </w:tc>
        <w:tc>
          <w:tcPr>
            <w:tcW w:w="180" w:type="dxa"/>
          </w:tcPr>
          <w:p w14:paraId="7A0294DE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501612BE" w14:textId="0CBDC9AD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lang w:eastAsia="en-GB"/>
              </w:rPr>
              <w:t>4,890</w:t>
            </w:r>
          </w:p>
        </w:tc>
        <w:tc>
          <w:tcPr>
            <w:tcW w:w="180" w:type="dxa"/>
          </w:tcPr>
          <w:p w14:paraId="79D9D3DE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4A1EB7A" w14:textId="7EAFC815" w:rsidR="00BB5F1E" w:rsidRPr="00505780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42D37CAA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6625B53" w14:textId="67924A89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270" w:type="dxa"/>
          </w:tcPr>
          <w:p w14:paraId="465669A0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7C1EFD3B" w14:textId="5C535847" w:rsidR="00BB5F1E" w:rsidRPr="00505780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BE5C608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8EAF5A6" w14:textId="48D37F94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8DECBD9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63F4F47" w14:textId="37AEF305" w:rsidR="00BB5F1E" w:rsidRPr="00505780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15D10B9F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FB7886A" w14:textId="1DBCF101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0EF90016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0184FA9A" w14:textId="29FBEAB2" w:rsidR="00BB5F1E" w:rsidRPr="00505780" w:rsidRDefault="00411409" w:rsidP="00BB5F1E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58E98AB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A83D734" w14:textId="2BFF3FD4" w:rsidR="00BB5F1E" w:rsidRPr="00505780" w:rsidRDefault="00BB5F1E" w:rsidP="00BB5F1E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37F264ED" w14:textId="77777777" w:rsidTr="00216EC6">
        <w:trPr>
          <w:cantSplit/>
          <w:trHeight w:val="20"/>
        </w:trPr>
        <w:tc>
          <w:tcPr>
            <w:tcW w:w="3148" w:type="dxa"/>
          </w:tcPr>
          <w:p w14:paraId="268854D1" w14:textId="05630C17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นอร์ท สาธร โฮเต็ล จำกัด **</w:t>
            </w:r>
          </w:p>
        </w:tc>
        <w:tc>
          <w:tcPr>
            <w:tcW w:w="1620" w:type="dxa"/>
          </w:tcPr>
          <w:p w14:paraId="572AA98B" w14:textId="512E92F9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1AB72E9D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0083ECD8" w14:textId="10A9B076" w:rsidR="00BB5F1E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20</w:t>
            </w:r>
            <w:r w:rsidR="00411409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6021C999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B3FD617" w14:textId="01DDA11B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20.00</w:t>
            </w:r>
          </w:p>
        </w:tc>
        <w:tc>
          <w:tcPr>
            <w:tcW w:w="180" w:type="dxa"/>
          </w:tcPr>
          <w:p w14:paraId="2B04F7B0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89EF1C7" w14:textId="5DE50938" w:rsidR="00BB5F1E" w:rsidRPr="00505780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6</w:t>
            </w:r>
            <w:r w:rsidR="00235492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04AE4D24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D21CA5" w14:textId="4AFE1F2B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76</w:t>
            </w:r>
          </w:p>
        </w:tc>
        <w:tc>
          <w:tcPr>
            <w:tcW w:w="180" w:type="dxa"/>
          </w:tcPr>
          <w:p w14:paraId="70A1B31D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6616330" w14:textId="389BC883" w:rsidR="00BB5F1E" w:rsidRPr="00505780" w:rsidRDefault="00411409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26E175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BA4281C" w14:textId="1AB6A785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3A39582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45AB862D" w14:textId="046E8EE3" w:rsidR="00BB5F1E" w:rsidRPr="00505780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6047400A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2870BBB7" w14:textId="44488615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7DE2D88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18569E8" w14:textId="4DADEB38" w:rsidR="00BB5F1E" w:rsidRPr="00505780" w:rsidRDefault="00411409" w:rsidP="00BB5F1E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63CEFA1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AC1C131" w14:textId="42AA9C50" w:rsidR="00BB5F1E" w:rsidRPr="00505780" w:rsidRDefault="00BB5F1E" w:rsidP="00BB5F1E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61D3623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69B2C58A" w14:textId="40678488" w:rsidR="00BB5F1E" w:rsidRPr="00505780" w:rsidRDefault="00411409" w:rsidP="00BB5F1E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A511D65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64E1727F" w14:textId="1469E6C6" w:rsidR="00BB5F1E" w:rsidRPr="00505780" w:rsidRDefault="00BB5F1E" w:rsidP="00BB5F1E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489DEFE8" w14:textId="77777777" w:rsidTr="00216EC6">
        <w:trPr>
          <w:cantSplit/>
          <w:trHeight w:val="20"/>
        </w:trPr>
        <w:tc>
          <w:tcPr>
            <w:tcW w:w="3148" w:type="dxa"/>
          </w:tcPr>
          <w:p w14:paraId="156EC07C" w14:textId="43D393D0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t xml:space="preserve">          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อสังหาริมทรัพย์โกลเด้นเวนเจอร์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</w:t>
            </w:r>
          </w:p>
        </w:tc>
        <w:tc>
          <w:tcPr>
            <w:tcW w:w="1620" w:type="dxa"/>
          </w:tcPr>
          <w:p w14:paraId="54DB1C9A" w14:textId="06B61242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ลงทุนในสิทธิการเช่า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อสังหาริมทรัพย์และ</w:t>
            </w:r>
          </w:p>
        </w:tc>
        <w:tc>
          <w:tcPr>
            <w:tcW w:w="181" w:type="dxa"/>
          </w:tcPr>
          <w:p w14:paraId="74E52BB0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29734FCE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6CA06C9" w14:textId="77777777" w:rsidR="00411409" w:rsidRPr="00505780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F730CA2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BB884DB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0CDB5E0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C736ED" w14:textId="77777777" w:rsidR="00BB5F1E" w:rsidRPr="00505780" w:rsidRDefault="00BB5F1E" w:rsidP="00BB5F1E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B931929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5390580" w14:textId="77777777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4794BD8A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0384042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7905F7BE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4FE3712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5793A1E7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5B6F834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675CC233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C92FA2A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93FCB7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152E235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3BCCA0B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6C9FEA13" w14:textId="77777777" w:rsidR="00BB5F1E" w:rsidRPr="00235492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4DE3D230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8035BDF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3E84B15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31955300" w14:textId="77777777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BB5F1E" w:rsidRPr="00505780" w14:paraId="2BFF507D" w14:textId="77777777" w:rsidTr="00216EC6">
        <w:trPr>
          <w:cantSplit/>
          <w:trHeight w:val="20"/>
        </w:trPr>
        <w:tc>
          <w:tcPr>
            <w:tcW w:w="3148" w:type="dxa"/>
          </w:tcPr>
          <w:p w14:paraId="2BC93A53" w14:textId="77777777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1CF4104" w14:textId="7CEA57E5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อุปกรณ์ที่เกี่ยวข้อง</w:t>
            </w:r>
          </w:p>
        </w:tc>
        <w:tc>
          <w:tcPr>
            <w:tcW w:w="181" w:type="dxa"/>
          </w:tcPr>
          <w:p w14:paraId="66FE1F80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E0B64AA" w14:textId="635BF846" w:rsidR="00BB5F1E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</w:t>
            </w:r>
            <w:r w:rsidR="00411409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75</w:t>
            </w:r>
          </w:p>
        </w:tc>
        <w:tc>
          <w:tcPr>
            <w:tcW w:w="183" w:type="dxa"/>
          </w:tcPr>
          <w:p w14:paraId="5621AE90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532BE3A" w14:textId="5BC2D7F5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23.</w:t>
            </w:r>
            <w:r w:rsidR="003F7574">
              <w:rPr>
                <w:rFonts w:ascii="Angsana New" w:hAnsi="Angsana New"/>
                <w:sz w:val="24"/>
                <w:szCs w:val="24"/>
                <w:lang w:val="en-US" w:bidi="th-TH"/>
              </w:rPr>
              <w:t>63</w:t>
            </w:r>
          </w:p>
        </w:tc>
        <w:tc>
          <w:tcPr>
            <w:tcW w:w="180" w:type="dxa"/>
          </w:tcPr>
          <w:p w14:paraId="66B890D5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vAlign w:val="bottom"/>
          </w:tcPr>
          <w:p w14:paraId="51992C72" w14:textId="22B39FE4" w:rsidR="00BB5F1E" w:rsidRPr="00505780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</w:t>
            </w:r>
            <w:r w:rsidR="00235492">
              <w:rPr>
                <w:rFonts w:ascii="Angsana New" w:hAnsi="Angsana New"/>
                <w:sz w:val="24"/>
                <w:szCs w:val="24"/>
              </w:rPr>
              <w:t>79</w:t>
            </w:r>
          </w:p>
        </w:tc>
        <w:tc>
          <w:tcPr>
            <w:tcW w:w="180" w:type="dxa"/>
          </w:tcPr>
          <w:p w14:paraId="7C4AEEEC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bottom"/>
          </w:tcPr>
          <w:p w14:paraId="61BCC7F2" w14:textId="6BB7ED0A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1,052</w:t>
            </w:r>
          </w:p>
        </w:tc>
        <w:tc>
          <w:tcPr>
            <w:tcW w:w="180" w:type="dxa"/>
          </w:tcPr>
          <w:p w14:paraId="224F84A1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F9FD5AD" w14:textId="4B681F3C" w:rsidR="00BB5F1E" w:rsidRPr="00505780" w:rsidRDefault="00411409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1D528BD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9889ACD" w14:textId="00734D9A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8A77088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A94E4E0" w14:textId="206C4DF1" w:rsidR="00BB5F1E" w:rsidRPr="00505780" w:rsidRDefault="00411409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D1D4C8E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080E9BA3" w14:textId="1D25888E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3756A99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A8733C4" w14:textId="2425AC78" w:rsidR="00BB5F1E" w:rsidRPr="00505780" w:rsidRDefault="00411409" w:rsidP="00BB5F1E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FD9CB47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586446" w14:textId="54B1D871" w:rsidR="00BB5F1E" w:rsidRPr="00505780" w:rsidRDefault="00BB5F1E" w:rsidP="00BB5F1E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70B801D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F3E923A" w14:textId="1D2807C1" w:rsidR="00BB5F1E" w:rsidRPr="00505780" w:rsidRDefault="0037218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1,385</w:t>
            </w:r>
          </w:p>
        </w:tc>
        <w:tc>
          <w:tcPr>
            <w:tcW w:w="181" w:type="dxa"/>
          </w:tcPr>
          <w:p w14:paraId="7E7CB606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1600728" w14:textId="3AAA622A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1,155</w:t>
            </w:r>
          </w:p>
        </w:tc>
      </w:tr>
      <w:tr w:rsidR="00BB5F1E" w:rsidRPr="00505780" w14:paraId="167AEEEC" w14:textId="77777777" w:rsidTr="00CD1D8B">
        <w:trPr>
          <w:cantSplit/>
          <w:trHeight w:val="20"/>
        </w:trPr>
        <w:tc>
          <w:tcPr>
            <w:tcW w:w="3148" w:type="dxa"/>
          </w:tcPr>
          <w:p w14:paraId="022D8315" w14:textId="77777777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70A611F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43CA759" w14:textId="77777777" w:rsidR="00BB5F1E" w:rsidRPr="00505780" w:rsidRDefault="00BB5F1E" w:rsidP="00BB5F1E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5ECDDF2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B0B53DF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C9D6C60" w14:textId="77777777" w:rsidR="00BB5F1E" w:rsidRPr="00505780" w:rsidRDefault="00BB5F1E" w:rsidP="00BB5F1E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E537AF7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11247" w14:textId="7231BC22" w:rsidR="00BB5F1E" w:rsidRPr="006F4DE5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11,178</w:t>
            </w:r>
          </w:p>
        </w:tc>
        <w:tc>
          <w:tcPr>
            <w:tcW w:w="180" w:type="dxa"/>
          </w:tcPr>
          <w:p w14:paraId="5546D847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9E3F543" w14:textId="44D5B0B3" w:rsidR="00BB5F1E" w:rsidRPr="006F4DE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10,900</w:t>
            </w:r>
          </w:p>
        </w:tc>
        <w:tc>
          <w:tcPr>
            <w:tcW w:w="180" w:type="dxa"/>
          </w:tcPr>
          <w:p w14:paraId="5944BA2B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A6F19E" w14:textId="3D1A210A" w:rsidR="00BB5F1E" w:rsidRPr="006F4DE5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</w:t>
            </w:r>
            <w:r w:rsidR="001E2B06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</w:p>
        </w:tc>
        <w:tc>
          <w:tcPr>
            <w:tcW w:w="180" w:type="dxa"/>
          </w:tcPr>
          <w:p w14:paraId="6B9006BF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F5FD11D" w14:textId="71DAB372" w:rsidR="00BB5F1E" w:rsidRPr="006F4DE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E60599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71A409" w14:textId="75F6E838" w:rsidR="00BB5F1E" w:rsidRPr="00505780" w:rsidRDefault="00411409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7AAEC4DC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DC312BA" w14:textId="440CC483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5FB22523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0479910" w14:textId="425C67D1" w:rsidR="00BB5F1E" w:rsidRPr="000F2320" w:rsidRDefault="00411409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</w:t>
            </w:r>
            <w:r w:rsidR="001E2B06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</w:p>
        </w:tc>
        <w:tc>
          <w:tcPr>
            <w:tcW w:w="180" w:type="dxa"/>
          </w:tcPr>
          <w:p w14:paraId="65C7E37C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06F02BC" w14:textId="5F188614" w:rsidR="00BB5F1E" w:rsidRPr="000F232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F2320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7DC8B558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17E1E303" w14:textId="5B0EAA72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4FCEAF3F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25F6D4" w14:textId="4302BCB8" w:rsidR="00BB5F1E" w:rsidRPr="00505780" w:rsidRDefault="00BB5F1E" w:rsidP="00BB5F1E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505780" w:rsidRPr="00505780" w14:paraId="2B2D58C3" w14:textId="77777777" w:rsidTr="00E52BB7">
        <w:trPr>
          <w:cantSplit/>
          <w:trHeight w:val="20"/>
        </w:trPr>
        <w:tc>
          <w:tcPr>
            <w:tcW w:w="3148" w:type="dxa"/>
          </w:tcPr>
          <w:p w14:paraId="679CB67D" w14:textId="77777777" w:rsidR="008B6741" w:rsidRPr="00D12660" w:rsidRDefault="008B674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0211BA86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D2D5A60" w14:textId="77777777" w:rsidR="008B6741" w:rsidRPr="00D12660" w:rsidRDefault="008B674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FF121D1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0AB32F4" w14:textId="77777777" w:rsidR="008B6741" w:rsidRPr="00D1266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2CEA749" w14:textId="77777777" w:rsidR="008B6741" w:rsidRPr="00D12660" w:rsidRDefault="008B674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F4840B" w14:textId="77777777" w:rsidR="008B6741" w:rsidRPr="00D12660" w:rsidRDefault="008B674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4B7A82D2" w14:textId="77777777" w:rsidR="008B6741" w:rsidRPr="00D12660" w:rsidRDefault="008B674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5F990A0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</w:tcPr>
          <w:p w14:paraId="422E17E7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D57C138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A9C8C6A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2C376C7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FB099F1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50E90BD" w14:textId="77777777" w:rsidR="008B6741" w:rsidRPr="00D1266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3AD36280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76990C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</w:tcPr>
          <w:p w14:paraId="12DA4551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AA1F3BD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12108629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F786F9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</w:tcPr>
          <w:p w14:paraId="1901BB27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2757F96" w14:textId="77777777" w:rsidR="008B6741" w:rsidRPr="00D1266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0AC9514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7DFF636" w14:textId="77777777" w:rsidR="008B6741" w:rsidRPr="00D1266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5F53636" w14:textId="77777777" w:rsidR="008B6741" w:rsidRPr="00D1266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05780" w:rsidRPr="00505780" w14:paraId="1A3A5BB7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052C874A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</w:p>
        </w:tc>
        <w:tc>
          <w:tcPr>
            <w:tcW w:w="1620" w:type="dxa"/>
          </w:tcPr>
          <w:p w14:paraId="184ED42A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81" w:type="dxa"/>
          </w:tcPr>
          <w:p w14:paraId="232DFE2A" w14:textId="77777777" w:rsidR="00EA4E21" w:rsidRPr="00505780" w:rsidRDefault="00EA4E2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67C5FDC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C764327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FFB0CE7" w14:textId="77777777" w:rsidR="00EA4E21" w:rsidRPr="00505780" w:rsidRDefault="00EA4E2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D2ADCAD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10609BC3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6544432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bottom w:val="nil"/>
              <w:right w:val="nil"/>
            </w:tcBorders>
          </w:tcPr>
          <w:p w14:paraId="06D236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9825AF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8E9917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237EA89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D15CC2B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270" w:type="dxa"/>
          </w:tcPr>
          <w:p w14:paraId="5846735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21C4F6FA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1C43AB2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B094124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1503B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0A3BF3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38FA1B1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</w:tcPr>
          <w:p w14:paraId="6DED4EA3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3EEBFE5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944979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1" w:type="dxa"/>
          </w:tcPr>
          <w:p w14:paraId="17798A0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2CB0EB2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</w:tr>
      <w:tr w:rsidR="00AC7417" w:rsidRPr="00505780" w14:paraId="5AB6298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4BDD2A76" w14:textId="26DA7B04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6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  <w:hideMark/>
          </w:tcPr>
          <w:p w14:paraId="7EB2C66F" w14:textId="2292C245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2B737ACD" w14:textId="7182B981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3CC4E324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83AC24C" w14:textId="2691F5A2" w:rsidR="001A1E87" w:rsidRPr="00505780" w:rsidRDefault="00FA2508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513C9D73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1D711554" w14:textId="6EC47D25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164BF51C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F678E86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7B06F27C" w14:textId="72D39826" w:rsidR="00D720AD" w:rsidRPr="00505780" w:rsidRDefault="00D720AD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54916B8B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69D78DEF" w14:textId="37BF8E66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0D6CECE2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C740517" w14:textId="77777777" w:rsidR="00AC7417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6C85286" w14:textId="59F3F242" w:rsidR="001A1E87" w:rsidRPr="00505780" w:rsidRDefault="001A1E8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E12AFE6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5DF306DC" w14:textId="41CE604C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F5B0CF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0D87DDE2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30C96BF" w14:textId="3057E1C6" w:rsidR="001A1E87" w:rsidRPr="00505780" w:rsidRDefault="001A1E8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450020BC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30F4B62C" w14:textId="3103B78F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6FD82B6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7A022494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8C59F5" w14:textId="3F4233F5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163DDA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hideMark/>
          </w:tcPr>
          <w:p w14:paraId="2F3C0F3D" w14:textId="4D3D72F0" w:rsidR="00AC7417" w:rsidRPr="00505780" w:rsidRDefault="00AC7417" w:rsidP="00E16C07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E21656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3A8E3C6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23B52B7" w14:textId="11370072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48E128D2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hideMark/>
          </w:tcPr>
          <w:p w14:paraId="00E7E12D" w14:textId="4BFBC46C" w:rsidR="00AC7417" w:rsidRPr="00505780" w:rsidRDefault="00AC7417" w:rsidP="00E16C07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AC7417" w:rsidRPr="00505780" w14:paraId="221CE2A9" w14:textId="77777777" w:rsidTr="00216EC6">
        <w:trPr>
          <w:cantSplit/>
          <w:trHeight w:val="20"/>
        </w:trPr>
        <w:tc>
          <w:tcPr>
            <w:tcW w:w="3148" w:type="dxa"/>
          </w:tcPr>
          <w:p w14:paraId="56576994" w14:textId="26AE03E0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>
              <w:rPr>
                <w:rFonts w:ascii="Angsana New" w:hAnsi="Angsana New"/>
                <w:spacing w:val="-8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</w:rPr>
              <w:t>11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 จำกัด ***</w:t>
            </w:r>
          </w:p>
        </w:tc>
        <w:tc>
          <w:tcPr>
            <w:tcW w:w="1620" w:type="dxa"/>
          </w:tcPr>
          <w:p w14:paraId="727A4255" w14:textId="5911FFE4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574FA27A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5EE397E4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2518F5DE" w14:textId="4D93EF5B" w:rsidR="001A1E87" w:rsidRPr="00505780" w:rsidRDefault="00FA2508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499D0D6E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9190F40" w14:textId="79365C2C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416ADF5E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B0C0998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C08002D" w14:textId="17D91916" w:rsidR="00D720AD" w:rsidRPr="00505780" w:rsidRDefault="00D720AD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9FB8ED3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2A2EB46" w14:textId="42A1F288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F28C63B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EC05FC9" w14:textId="77777777" w:rsidR="00AC7417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A498B30" w14:textId="55275964" w:rsidR="001A1E87" w:rsidRPr="00505780" w:rsidRDefault="001A1E8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26DB4C2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5BC6E49" w14:textId="45F11CC0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8DFD171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8298840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D72BDAF" w14:textId="5C5CCD79" w:rsidR="001A1E87" w:rsidRPr="00505780" w:rsidRDefault="001A1E8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55E3B00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AE5B585" w14:textId="78699F6B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9717E2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E271709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2010838" w14:textId="6CABAF86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CA4F76D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6FB4FB71" w14:textId="69F80A02" w:rsidR="00AC7417" w:rsidRPr="00505780" w:rsidRDefault="00AC7417" w:rsidP="00E16C07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D1F1F01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7E13B930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DF53410" w14:textId="55B46D62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42DB4DB0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24026C9" w14:textId="31385497" w:rsidR="00AC7417" w:rsidRPr="00505780" w:rsidRDefault="00AC7417" w:rsidP="00E16C07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AC7417" w:rsidRPr="00505780" w14:paraId="4E104D6E" w14:textId="77777777" w:rsidTr="00216EC6">
        <w:trPr>
          <w:cantSplit/>
          <w:trHeight w:val="20"/>
        </w:trPr>
        <w:tc>
          <w:tcPr>
            <w:tcW w:w="3148" w:type="dxa"/>
          </w:tcPr>
          <w:p w14:paraId="15541AAC" w14:textId="7CD75D6C" w:rsidR="00AC7417" w:rsidRPr="00505780" w:rsidRDefault="00AC7417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บริษัท เฟรเซอร์ส พร็อพเพอร์ตี้ บีเอฟทีแซด </w:t>
            </w:r>
            <w:r>
              <w:rPr>
                <w:rFonts w:ascii="Angsana New" w:hAnsi="Angsana New"/>
                <w:sz w:val="24"/>
                <w:szCs w:val="24"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จำกัด ***</w:t>
            </w:r>
          </w:p>
        </w:tc>
        <w:tc>
          <w:tcPr>
            <w:tcW w:w="1620" w:type="dxa"/>
          </w:tcPr>
          <w:p w14:paraId="568FF83F" w14:textId="40F27F23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6C3378D4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3639334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DAF4518" w14:textId="65EC54E4" w:rsidR="001A1E87" w:rsidRPr="00505780" w:rsidRDefault="00FA2508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59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99</w:t>
            </w:r>
          </w:p>
        </w:tc>
        <w:tc>
          <w:tcPr>
            <w:tcW w:w="183" w:type="dxa"/>
          </w:tcPr>
          <w:p w14:paraId="17FA68BC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C90C4EB" w14:textId="4C11A60A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59.99</w:t>
            </w:r>
          </w:p>
        </w:tc>
        <w:tc>
          <w:tcPr>
            <w:tcW w:w="180" w:type="dxa"/>
          </w:tcPr>
          <w:p w14:paraId="58DF564B" w14:textId="77777777" w:rsidR="00AC7417" w:rsidRPr="00505780" w:rsidRDefault="00AC7417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A7AF131" w14:textId="77777777" w:rsidR="00AC7417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0AFE5CE2" w14:textId="6CAEDCCF" w:rsidR="00D720AD" w:rsidRPr="00505780" w:rsidRDefault="00D720AD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55</w:t>
            </w:r>
            <w:r w:rsidR="00235492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5B3DF136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25B9DC6" w14:textId="73C74274" w:rsidR="00AC7417" w:rsidRPr="00505780" w:rsidRDefault="00AC7417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BB5F1E">
              <w:rPr>
                <w:rFonts w:ascii="Angsana New" w:hAnsi="Angsana New"/>
                <w:sz w:val="24"/>
                <w:szCs w:val="24"/>
              </w:rPr>
              <w:t>553</w:t>
            </w:r>
          </w:p>
        </w:tc>
        <w:tc>
          <w:tcPr>
            <w:tcW w:w="180" w:type="dxa"/>
          </w:tcPr>
          <w:p w14:paraId="3FC0AA1E" w14:textId="77777777" w:rsidR="00AC7417" w:rsidRPr="00505780" w:rsidRDefault="00AC7417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66E3F2E7" w14:textId="77777777" w:rsidR="00A00AA2" w:rsidRPr="001A1E87" w:rsidRDefault="00A00AA2" w:rsidP="001A1E8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D4B1E08" w14:textId="6B892BD0" w:rsidR="001A1E87" w:rsidRPr="00A00AA2" w:rsidRDefault="001A1E87" w:rsidP="001A1E8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cs/>
                <w:lang w:bidi="th-TH"/>
              </w:rPr>
            </w:pPr>
            <w:r>
              <w:rPr>
                <w:rFonts w:hint="cs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5CC10A5" w14:textId="77777777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0A74776" w14:textId="05A95764" w:rsidR="00AC7417" w:rsidRPr="00505780" w:rsidRDefault="00AC7417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C6D3236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B90B61D" w14:textId="77777777" w:rsidR="00AC7417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2C323D" w14:textId="69A7505F" w:rsidR="001A1E87" w:rsidRPr="00505780" w:rsidRDefault="001A1E8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7E9001DB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5A43B7F" w14:textId="71A963E4" w:rsidR="00AC7417" w:rsidRPr="00505780" w:rsidRDefault="00AC7417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88B6A9A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0205280B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7856C56" w14:textId="1ADDE658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49A09A4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470AFB9" w14:textId="23CB08B0" w:rsidR="00AC7417" w:rsidRPr="00505780" w:rsidRDefault="00AC7417" w:rsidP="00E16C07">
            <w:pPr>
              <w:pStyle w:val="acctfourfigures"/>
              <w:tabs>
                <w:tab w:val="clear" w:pos="765"/>
                <w:tab w:val="decimal" w:pos="-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12093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D6051AB" w14:textId="77777777" w:rsidR="00AC7417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F7BDD2" w14:textId="5329F8F1" w:rsidR="001A1E87" w:rsidRPr="00505780" w:rsidRDefault="001A1E8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633A0863" w14:textId="77777777" w:rsidR="00AC7417" w:rsidRPr="00505780" w:rsidRDefault="00AC7417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460BBC5" w14:textId="4006D9ED" w:rsidR="00AC7417" w:rsidRPr="00505780" w:rsidRDefault="00AC7417" w:rsidP="00E16C07">
            <w:pPr>
              <w:pStyle w:val="acctfourfigures"/>
              <w:tabs>
                <w:tab w:val="clear" w:pos="765"/>
                <w:tab w:val="decimal" w:pos="10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D12660" w:rsidRPr="00505780" w14:paraId="53EE31F5" w14:textId="77777777" w:rsidTr="00216EC6">
        <w:trPr>
          <w:cantSplit/>
          <w:trHeight w:val="20"/>
        </w:trPr>
        <w:tc>
          <w:tcPr>
            <w:tcW w:w="3148" w:type="dxa"/>
          </w:tcPr>
          <w:p w14:paraId="13B32DCE" w14:textId="77777777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5BF0E0F8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42F37F95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127249C7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4585182E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DFD8217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747CFB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CEB6DBF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EDDF395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3D661A2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26C8122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44BFC75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56F1D5" w14:textId="77777777" w:rsidR="00A00AA2" w:rsidRPr="00A00AA2" w:rsidRDefault="00A00AA2" w:rsidP="00A00AA2">
            <w:pPr>
              <w:rPr>
                <w:lang w:val="en-GB"/>
              </w:rPr>
            </w:pPr>
          </w:p>
          <w:p w14:paraId="07A2C3CE" w14:textId="4220CCA0" w:rsidR="00A00AA2" w:rsidRPr="00A00AA2" w:rsidRDefault="00A00AA2" w:rsidP="00A00AA2">
            <w:pPr>
              <w:rPr>
                <w:lang w:val="en-GB"/>
              </w:rPr>
            </w:pPr>
          </w:p>
        </w:tc>
        <w:tc>
          <w:tcPr>
            <w:tcW w:w="180" w:type="dxa"/>
          </w:tcPr>
          <w:p w14:paraId="0A3E7022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86087F8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A4CF0BD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04BC4C9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6D40797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F33FC8D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86C9F1E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A20F8F9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7DFC2F5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EB0F00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74F41048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22183A8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6AC49447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279563E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D12660" w:rsidRPr="00505780" w14:paraId="54309AC7" w14:textId="77777777" w:rsidTr="00216EC6">
        <w:trPr>
          <w:cantSplit/>
          <w:trHeight w:val="20"/>
        </w:trPr>
        <w:tc>
          <w:tcPr>
            <w:tcW w:w="3148" w:type="dxa"/>
          </w:tcPr>
          <w:p w14:paraId="552EE03C" w14:textId="77777777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025D42C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4ED8869E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3B13490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203A6F00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CC1220C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8441867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768EC95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5F48B657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38819E0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175559EE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EBB162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067B1BD" w14:textId="142D73AB" w:rsidR="00A00AA2" w:rsidRPr="00A00AA2" w:rsidRDefault="00A00AA2" w:rsidP="00A00AA2">
            <w:pPr>
              <w:rPr>
                <w:lang w:val="en-GB"/>
              </w:rPr>
            </w:pPr>
          </w:p>
        </w:tc>
        <w:tc>
          <w:tcPr>
            <w:tcW w:w="180" w:type="dxa"/>
          </w:tcPr>
          <w:p w14:paraId="651A74ED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3049D1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230A370C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9EE7EBB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D80AEB1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CBA7F36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59AF1C53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DDE7099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9926C42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4FEF2E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2976AF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45EF427F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6D6E7E5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D8AE2E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D12660" w:rsidRPr="00505780" w14:paraId="395DAE8D" w14:textId="77777777" w:rsidTr="00216EC6">
        <w:trPr>
          <w:cantSplit/>
          <w:trHeight w:val="20"/>
        </w:trPr>
        <w:tc>
          <w:tcPr>
            <w:tcW w:w="3148" w:type="dxa"/>
          </w:tcPr>
          <w:p w14:paraId="0573C13A" w14:textId="501F690E" w:rsidR="00D12660" w:rsidRPr="00505780" w:rsidRDefault="00D12660" w:rsidP="00AC741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การร่วมค้า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 xml:space="preserve"> (ต่อ)</w:t>
            </w:r>
          </w:p>
        </w:tc>
        <w:tc>
          <w:tcPr>
            <w:tcW w:w="1620" w:type="dxa"/>
          </w:tcPr>
          <w:p w14:paraId="44C87901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1" w:type="dxa"/>
          </w:tcPr>
          <w:p w14:paraId="59D6F846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6FF7843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31B56C38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8057DEF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5BCE848" w14:textId="77777777" w:rsidR="00D12660" w:rsidRPr="00505780" w:rsidRDefault="00D12660" w:rsidP="00AC7417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B27DD4F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236200A9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1C00886" w14:textId="77777777" w:rsidR="00D12660" w:rsidRDefault="00D12660" w:rsidP="00AC74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3F13A7D7" w14:textId="77777777" w:rsidR="00D12660" w:rsidRPr="00505780" w:rsidRDefault="00D12660" w:rsidP="00AC7417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01AAE8F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A7916B" w14:textId="77777777" w:rsidR="00D12660" w:rsidRPr="0050578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9829E40" w14:textId="77777777" w:rsidR="00D12660" w:rsidRDefault="00D12660" w:rsidP="00AC741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2FDB1B3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996FF90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0D7017E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636111DE" w14:textId="77777777" w:rsidR="00D12660" w:rsidRDefault="00D12660" w:rsidP="00AC741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1DF75C59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59E8EFC" w14:textId="77777777" w:rsidR="00D12660" w:rsidRPr="006C3A43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EE02C6B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914DAAB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01584C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49371AD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77CDA36" w14:textId="77777777" w:rsidR="00D12660" w:rsidRPr="0050578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5BCBED5B" w14:textId="77777777" w:rsidR="00D12660" w:rsidRDefault="00D12660" w:rsidP="00AC741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B5F1E" w:rsidRPr="00505780" w14:paraId="50B129CA" w14:textId="77777777" w:rsidTr="00216EC6">
        <w:trPr>
          <w:cantSplit/>
          <w:trHeight w:val="20"/>
        </w:trPr>
        <w:tc>
          <w:tcPr>
            <w:tcW w:w="3148" w:type="dxa"/>
          </w:tcPr>
          <w:p w14:paraId="10B956E9" w14:textId="31AA4C0C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จัสโค (ประเทศไทย) จำกัด</w:t>
            </w:r>
          </w:p>
        </w:tc>
        <w:tc>
          <w:tcPr>
            <w:tcW w:w="1620" w:type="dxa"/>
          </w:tcPr>
          <w:p w14:paraId="3147D741" w14:textId="6D343203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Co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-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office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/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working space</w:t>
            </w:r>
          </w:p>
        </w:tc>
        <w:tc>
          <w:tcPr>
            <w:tcW w:w="181" w:type="dxa"/>
          </w:tcPr>
          <w:p w14:paraId="2C1999B5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D2A908A" w14:textId="49C2437F" w:rsidR="00BB5F1E" w:rsidRPr="00505780" w:rsidRDefault="009F189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183" w:type="dxa"/>
          </w:tcPr>
          <w:p w14:paraId="14F7EB88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6137B61" w14:textId="26115A88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0" w:type="dxa"/>
          </w:tcPr>
          <w:p w14:paraId="3470E9D8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AC7C062" w14:textId="6410942F" w:rsidR="00BB5F1E" w:rsidRPr="00505780" w:rsidRDefault="001A1E87" w:rsidP="00D720AD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180" w:type="dxa"/>
          </w:tcPr>
          <w:p w14:paraId="0C2C634B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DE9F91C" w14:textId="47F234CC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135</w:t>
            </w:r>
          </w:p>
        </w:tc>
        <w:tc>
          <w:tcPr>
            <w:tcW w:w="180" w:type="dxa"/>
          </w:tcPr>
          <w:p w14:paraId="340657E0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26608C2" w14:textId="1896964C" w:rsidR="00BB5F1E" w:rsidRPr="00505780" w:rsidRDefault="001A1E87" w:rsidP="001A1E8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180" w:type="dxa"/>
          </w:tcPr>
          <w:p w14:paraId="4F6AF941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5E91957" w14:textId="4B841860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33337B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6A7DF991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vAlign w:val="bottom"/>
          </w:tcPr>
          <w:p w14:paraId="7DDC1D24" w14:textId="77903DD7" w:rsidR="00BB5F1E" w:rsidRPr="00505780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0056FCBF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vAlign w:val="bottom"/>
          </w:tcPr>
          <w:p w14:paraId="242AD8DF" w14:textId="01354E3B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1ACEA04F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bottom"/>
          </w:tcPr>
          <w:p w14:paraId="03E8A888" w14:textId="7A04385E" w:rsidR="00BB5F1E" w:rsidRPr="00505780" w:rsidRDefault="001A1E87" w:rsidP="001A1E8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0" w:type="dxa"/>
            <w:vAlign w:val="bottom"/>
          </w:tcPr>
          <w:p w14:paraId="0F9614DE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bottom"/>
          </w:tcPr>
          <w:p w14:paraId="0BAB499D" w14:textId="243CB8D4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180" w:type="dxa"/>
            <w:vAlign w:val="bottom"/>
          </w:tcPr>
          <w:p w14:paraId="4533D205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vAlign w:val="bottom"/>
          </w:tcPr>
          <w:p w14:paraId="700CD651" w14:textId="6FF4DDBB" w:rsidR="00BB5F1E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3786CCB9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4968B33E" w14:textId="416E07EB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13414CBB" w14:textId="77777777" w:rsidTr="00216EC6">
        <w:trPr>
          <w:cantSplit/>
          <w:trHeight w:val="20"/>
        </w:trPr>
        <w:tc>
          <w:tcPr>
            <w:tcW w:w="3148" w:type="dxa"/>
          </w:tcPr>
          <w:p w14:paraId="0EF3E6D5" w14:textId="3EDF5557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บางปะกง โลจิสติกส์ พาร์ค จำกัด 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3DEB3FF6" w14:textId="66B49A0E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5019E42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A20EDF2" w14:textId="7F97C39C" w:rsidR="00BB5F1E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4C551795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7769195" w14:textId="50F2740F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0" w:type="dxa"/>
          </w:tcPr>
          <w:p w14:paraId="1ABBF4E5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37AEC118" w14:textId="2253C55D" w:rsidR="00BB5F1E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327</w:t>
            </w:r>
          </w:p>
        </w:tc>
        <w:tc>
          <w:tcPr>
            <w:tcW w:w="180" w:type="dxa"/>
          </w:tcPr>
          <w:p w14:paraId="46328FA2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CBD127F" w14:textId="48B0BA0E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341</w:t>
            </w:r>
          </w:p>
        </w:tc>
        <w:tc>
          <w:tcPr>
            <w:tcW w:w="180" w:type="dxa"/>
          </w:tcPr>
          <w:p w14:paraId="1C7B410B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F7B1199" w14:textId="7DAB0601" w:rsidR="00BB5F1E" w:rsidRDefault="001A1E87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F5EE2CF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630234D" w14:textId="34076F3A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FC6FD71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2FF5A1EE" w14:textId="73A1535E" w:rsidR="00BB5F1E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7D52050B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E98722D" w14:textId="4C2B469C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496119DD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D2A143E" w14:textId="45B6A4EC" w:rsidR="00BB5F1E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576A03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2E8AC69D" w14:textId="52E9771F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CF2407E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4A0D1E1" w14:textId="1FEB3D61" w:rsidR="00BB5F1E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78A06FBD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3DEB9F0B" w14:textId="4B99E4A6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BB5F1E" w:rsidRPr="00505780" w14:paraId="1A5072E8" w14:textId="77777777" w:rsidTr="00216EC6">
        <w:trPr>
          <w:cantSplit/>
          <w:trHeight w:val="20"/>
        </w:trPr>
        <w:tc>
          <w:tcPr>
            <w:tcW w:w="3148" w:type="dxa"/>
          </w:tcPr>
          <w:p w14:paraId="0FB22842" w14:textId="5C2DA17D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6"/>
                <w:sz w:val="24"/>
                <w:szCs w:val="24"/>
                <w:cs/>
              </w:rPr>
              <w:t>บริษัท พีบีเอ โรบอทิคส์ (ประเทศไทย) จำกัด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****</w:t>
            </w:r>
          </w:p>
        </w:tc>
        <w:tc>
          <w:tcPr>
            <w:tcW w:w="1620" w:type="dxa"/>
          </w:tcPr>
          <w:p w14:paraId="40BF2299" w14:textId="281758B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บริการระบบปฏิบัติการ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181" w:type="dxa"/>
          </w:tcPr>
          <w:p w14:paraId="7F9F3161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C1A17DF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1936425D" w14:textId="1248EF32" w:rsidR="001A1E87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51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519CA175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47E08AD4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00EADDC6" w14:textId="0C3AD04B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51.00</w:t>
            </w:r>
          </w:p>
        </w:tc>
        <w:tc>
          <w:tcPr>
            <w:tcW w:w="180" w:type="dxa"/>
          </w:tcPr>
          <w:p w14:paraId="4D4AA75B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5D2A669" w14:textId="77777777" w:rsidR="00BB5F1E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4033144" w14:textId="3D46D4D9" w:rsidR="00D720AD" w:rsidRPr="00505780" w:rsidRDefault="00D720AD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985CF86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BA3B27D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2D772F02" w14:textId="52035846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05325B5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AE9F45B" w14:textId="77777777" w:rsidR="00BB5F1E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0DA839F" w14:textId="381577E2" w:rsidR="001A1E87" w:rsidRPr="00505780" w:rsidRDefault="001A1E87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9F82FB1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14A9DB3" w14:textId="1CFB77B4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690B45E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4A2C372F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86459E8" w14:textId="1D4DDE31" w:rsidR="001A1E87" w:rsidRPr="00505780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CD9F85E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119F4E1" w14:textId="0FA9E775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BD44790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46B0B25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9CA2179" w14:textId="6997475B" w:rsidR="001A1E87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A7307B6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79FB820B" w14:textId="09CC9B3C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0B8D14A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41F53E02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D41CFF0" w14:textId="7858B302" w:rsidR="001A1E87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0D2EBAD" w14:textId="77777777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6A81C3F" w14:textId="0FA98B3A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30E2E8E9" w14:textId="77777777" w:rsidTr="00216EC6">
        <w:trPr>
          <w:cantSplit/>
          <w:trHeight w:val="20"/>
        </w:trPr>
        <w:tc>
          <w:tcPr>
            <w:tcW w:w="3148" w:type="dxa"/>
          </w:tcPr>
          <w:p w14:paraId="09E25994" w14:textId="773AC519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เกษมทรัพย์ภักดี จำกัด **</w:t>
            </w:r>
          </w:p>
        </w:tc>
        <w:tc>
          <w:tcPr>
            <w:tcW w:w="1620" w:type="dxa"/>
          </w:tcPr>
          <w:p w14:paraId="75AED7F3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  <w:p w14:paraId="4B93339E" w14:textId="4F9F82B5" w:rsidR="00BB5F1E" w:rsidRPr="00A34EF2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เพื่อให้เช่าและเพื่อขาย</w:t>
            </w:r>
          </w:p>
        </w:tc>
        <w:tc>
          <w:tcPr>
            <w:tcW w:w="181" w:type="dxa"/>
          </w:tcPr>
          <w:p w14:paraId="69301EB8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0A0AEA5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76176F61" w14:textId="2333D07C" w:rsidR="001A1E87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49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7C18C3B6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398DC478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  <w:p w14:paraId="5D191779" w14:textId="0EB70CA8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49.00</w:t>
            </w:r>
          </w:p>
        </w:tc>
        <w:tc>
          <w:tcPr>
            <w:tcW w:w="180" w:type="dxa"/>
          </w:tcPr>
          <w:p w14:paraId="26A66EA0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A430BD2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59EEB8A8" w14:textId="60BD32AF" w:rsidR="00D720AD" w:rsidRPr="00505780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1,024</w:t>
            </w:r>
          </w:p>
        </w:tc>
        <w:tc>
          <w:tcPr>
            <w:tcW w:w="180" w:type="dxa"/>
          </w:tcPr>
          <w:p w14:paraId="362ED847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0B47D79" w14:textId="77777777" w:rsidR="00BB5F1E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E2BEE11" w14:textId="573E8577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1,015</w:t>
            </w:r>
          </w:p>
        </w:tc>
        <w:tc>
          <w:tcPr>
            <w:tcW w:w="180" w:type="dxa"/>
          </w:tcPr>
          <w:p w14:paraId="3658C696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54DD61F" w14:textId="77777777" w:rsidR="00BB5F1E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6C73C1E" w14:textId="661C2678" w:rsidR="001A1E87" w:rsidRPr="00505780" w:rsidRDefault="001A1E87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459F349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D661DCF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9D70DB0" w14:textId="03B54D60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A34EE6E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0F8B9A1E" w14:textId="77777777" w:rsidR="00BB5F1E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ABD578" w14:textId="79A43681" w:rsidR="001A1E87" w:rsidRPr="00505780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2A291877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8566B63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59C45BB" w14:textId="40E04F7E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572BC8C3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7647C79B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C1B2A9" w14:textId="3AC182D0" w:rsidR="001A1E87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2EFE4B9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50C804E6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8265331" w14:textId="2FE073D2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524B4E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6BB1AA51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1FB445" w14:textId="19DFD3F3" w:rsidR="001A1E87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453991B" w14:textId="77777777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64C9F402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2552B7" w14:textId="056DEA80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244B4DA2" w14:textId="77777777" w:rsidTr="00E35119">
        <w:trPr>
          <w:cantSplit/>
          <w:trHeight w:val="20"/>
        </w:trPr>
        <w:tc>
          <w:tcPr>
            <w:tcW w:w="3148" w:type="dxa"/>
          </w:tcPr>
          <w:p w14:paraId="5FE0A6A1" w14:textId="24A845CC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บ้านแม่พิมพ์ จำกัด **</w:t>
            </w:r>
          </w:p>
        </w:tc>
        <w:tc>
          <w:tcPr>
            <w:tcW w:w="1620" w:type="dxa"/>
          </w:tcPr>
          <w:p w14:paraId="486552BE" w14:textId="2D3D9B3D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72241E35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EA7D9A0" w14:textId="06372B2D" w:rsidR="00BB5F1E" w:rsidRPr="00505780" w:rsidRDefault="00FA2508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65</w:t>
            </w:r>
            <w:r w:rsidR="001A1E87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00</w:t>
            </w:r>
          </w:p>
        </w:tc>
        <w:tc>
          <w:tcPr>
            <w:tcW w:w="183" w:type="dxa"/>
          </w:tcPr>
          <w:p w14:paraId="3854D16D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8F317A5" w14:textId="4026B153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eastAsia="en-GB" w:bidi="th-TH"/>
              </w:rPr>
              <w:t>65.00</w:t>
            </w:r>
          </w:p>
        </w:tc>
        <w:tc>
          <w:tcPr>
            <w:tcW w:w="180" w:type="dxa"/>
          </w:tcPr>
          <w:p w14:paraId="10DECEA4" w14:textId="77777777" w:rsidR="00BB5F1E" w:rsidRPr="00505780" w:rsidRDefault="00BB5F1E" w:rsidP="00BB5F1E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EAA17CF" w14:textId="0FBDA5B9" w:rsidR="00BB5F1E" w:rsidRPr="00505780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18</w:t>
            </w:r>
            <w:r w:rsidR="00235492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80" w:type="dxa"/>
          </w:tcPr>
          <w:p w14:paraId="6E603CCF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D09BE84" w14:textId="665F853E" w:rsidR="00BB5F1E" w:rsidRPr="00505780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182</w:t>
            </w:r>
          </w:p>
        </w:tc>
        <w:tc>
          <w:tcPr>
            <w:tcW w:w="180" w:type="dxa"/>
          </w:tcPr>
          <w:p w14:paraId="79DECEC0" w14:textId="77777777" w:rsidR="00BB5F1E" w:rsidRPr="00505780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3AEA53E" w14:textId="60FCC72C" w:rsidR="00BB5F1E" w:rsidRPr="00505780" w:rsidRDefault="001A1E87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0E06215B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C3A4DD8" w14:textId="0186B080" w:rsidR="00BB5F1E" w:rsidRPr="00505780" w:rsidRDefault="00BB5F1E" w:rsidP="00BB5F1E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3C90A46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29BD8C0" w14:textId="2BCBE940" w:rsidR="00BB5F1E" w:rsidRPr="00505780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FD715DE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96EB081" w14:textId="211A154F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67609F2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96874E2" w14:textId="2CC448FE" w:rsidR="00BB5F1E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58F87E" w14:textId="77777777" w:rsidR="00BB5F1E" w:rsidRPr="00505780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B41ACF3" w14:textId="058FCFC1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94C271" w14:textId="77777777" w:rsidR="00BB5F1E" w:rsidRPr="00505780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F42C90" w14:textId="3AD2C1C2" w:rsidR="00BB5F1E" w:rsidRPr="00505780" w:rsidRDefault="001A1E87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5C5E5D0A" w14:textId="77777777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B242279" w14:textId="22E4C917" w:rsidR="00BB5F1E" w:rsidRPr="00505780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BB5F1E" w:rsidRPr="00505780" w14:paraId="593D5D09" w14:textId="77777777" w:rsidTr="00CD1D8B">
        <w:trPr>
          <w:cantSplit/>
          <w:trHeight w:val="20"/>
        </w:trPr>
        <w:tc>
          <w:tcPr>
            <w:tcW w:w="3148" w:type="dxa"/>
          </w:tcPr>
          <w:p w14:paraId="00698269" w14:textId="77777777" w:rsidR="00BB5F1E" w:rsidRPr="00505780" w:rsidRDefault="00BB5F1E" w:rsidP="00BB5F1E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6ABCAAAB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2EC489F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1DAAF692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2C20DB7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94F4AE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527B90D3" w14:textId="77777777" w:rsidR="00BB5F1E" w:rsidRPr="00505780" w:rsidRDefault="00BB5F1E" w:rsidP="00BB5F1E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696FD1C8" w14:textId="3AD262FA" w:rsidR="00BB5F1E" w:rsidRPr="00FE274A" w:rsidRDefault="00D720AD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2,093</w:t>
            </w:r>
          </w:p>
        </w:tc>
        <w:tc>
          <w:tcPr>
            <w:tcW w:w="180" w:type="dxa"/>
          </w:tcPr>
          <w:p w14:paraId="01CFCB6A" w14:textId="77777777" w:rsidR="00BB5F1E" w:rsidRPr="00216EC6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BBB4840" w14:textId="618DCA54" w:rsidR="00BB5F1E" w:rsidRPr="00FE274A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2,233</w:t>
            </w:r>
          </w:p>
        </w:tc>
        <w:tc>
          <w:tcPr>
            <w:tcW w:w="180" w:type="dxa"/>
          </w:tcPr>
          <w:p w14:paraId="7ACF6F34" w14:textId="77777777" w:rsidR="00BB5F1E" w:rsidRPr="00216EC6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02EA1854" w14:textId="5C71CD4E" w:rsidR="00BB5F1E" w:rsidRPr="00216EC6" w:rsidRDefault="001A1E87" w:rsidP="001A1E87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180" w:type="dxa"/>
          </w:tcPr>
          <w:p w14:paraId="69B3FA7F" w14:textId="77777777" w:rsidR="00BB5F1E" w:rsidRPr="00216EC6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389DCBE2" w14:textId="16E8439C" w:rsidR="00BB5F1E" w:rsidRPr="00216EC6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18A35D3E" w14:textId="77777777" w:rsidR="00BB5F1E" w:rsidRPr="00216EC6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4E3CD995" w14:textId="48C015CA" w:rsidR="00BB5F1E" w:rsidRPr="00216EC6" w:rsidRDefault="001A1E87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0F73FC9A" w14:textId="77777777" w:rsidR="00BB5F1E" w:rsidRPr="00216EC6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FAE60C1" w14:textId="41291EF5" w:rsidR="00BB5F1E" w:rsidRPr="00216EC6" w:rsidRDefault="00BB5F1E" w:rsidP="00BB5F1E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0FC2D0E4" w14:textId="77777777" w:rsidR="00BB5F1E" w:rsidRPr="00216EC6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3FD46936" w14:textId="0131138A" w:rsidR="00BB5F1E" w:rsidRPr="0033337B" w:rsidRDefault="001A1E87" w:rsidP="001A1E87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80" w:type="dxa"/>
          </w:tcPr>
          <w:p w14:paraId="52D500CD" w14:textId="77777777" w:rsidR="00BB5F1E" w:rsidRPr="0033337B" w:rsidRDefault="00BB5F1E" w:rsidP="00BB5F1E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08C9D8D" w14:textId="3EB848EA" w:rsidR="00BB5F1E" w:rsidRPr="0040523D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523D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3D850556" w14:textId="77777777" w:rsidR="00BB5F1E" w:rsidRPr="00216EC6" w:rsidRDefault="00BB5F1E" w:rsidP="00BB5F1E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32A8949" w14:textId="7068E8C5" w:rsidR="00BB5F1E" w:rsidRPr="00216EC6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1E19595" w14:textId="77777777" w:rsidR="00BB5F1E" w:rsidRPr="00216EC6" w:rsidRDefault="00BB5F1E" w:rsidP="00BB5F1E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634235C" w14:textId="4E1AACED" w:rsidR="00BB5F1E" w:rsidRPr="00216EC6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</w:tr>
      <w:tr w:rsidR="00BB5F1E" w:rsidRPr="00505780" w14:paraId="7EBDA6E1" w14:textId="77777777" w:rsidTr="00CD1D8B">
        <w:trPr>
          <w:cantSplit/>
          <w:trHeight w:val="20"/>
        </w:trPr>
        <w:tc>
          <w:tcPr>
            <w:tcW w:w="3148" w:type="dxa"/>
            <w:hideMark/>
          </w:tcPr>
          <w:p w14:paraId="2227003B" w14:textId="77777777" w:rsidR="00BB5F1E" w:rsidRPr="00505780" w:rsidRDefault="00BB5F1E" w:rsidP="00BB5F1E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GB" w:eastAsia="en-GB"/>
              </w:rPr>
              <w:t>รวม</w:t>
            </w:r>
          </w:p>
        </w:tc>
        <w:tc>
          <w:tcPr>
            <w:tcW w:w="1620" w:type="dxa"/>
          </w:tcPr>
          <w:p w14:paraId="4D40A8BB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495EAD8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65F434D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FA5AADA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1984AC8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A79AF79" w14:textId="77777777" w:rsidR="00BB5F1E" w:rsidRPr="00505780" w:rsidRDefault="00BB5F1E" w:rsidP="00BB5F1E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94DA679" w14:textId="708714DE" w:rsidR="00BB5F1E" w:rsidRPr="00FE274A" w:rsidRDefault="00D720AD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13,271</w:t>
            </w:r>
          </w:p>
        </w:tc>
        <w:tc>
          <w:tcPr>
            <w:tcW w:w="180" w:type="dxa"/>
          </w:tcPr>
          <w:p w14:paraId="12F850EB" w14:textId="77777777" w:rsidR="00BB5F1E" w:rsidRPr="00216EC6" w:rsidRDefault="00BB5F1E" w:rsidP="00BB5F1E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  <w:hideMark/>
          </w:tcPr>
          <w:p w14:paraId="5B44FC7E" w14:textId="388A266B" w:rsidR="00BB5F1E" w:rsidRPr="00FE274A" w:rsidRDefault="00BB5F1E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13,133</w:t>
            </w:r>
          </w:p>
        </w:tc>
        <w:tc>
          <w:tcPr>
            <w:tcW w:w="180" w:type="dxa"/>
          </w:tcPr>
          <w:p w14:paraId="009765AA" w14:textId="77777777" w:rsidR="00BB5F1E" w:rsidRPr="00216EC6" w:rsidRDefault="00BB5F1E" w:rsidP="00BB5F1E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B23CFD9" w14:textId="21AD51BE" w:rsidR="00BB5F1E" w:rsidRPr="00216EC6" w:rsidRDefault="001A1E87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</w:t>
            </w:r>
            <w:r w:rsidR="001E2B06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</w:p>
        </w:tc>
        <w:tc>
          <w:tcPr>
            <w:tcW w:w="180" w:type="dxa"/>
          </w:tcPr>
          <w:p w14:paraId="37E98E4D" w14:textId="77777777" w:rsidR="00BB5F1E" w:rsidRPr="00216EC6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1604F671" w14:textId="669F85AE" w:rsidR="00BB5F1E" w:rsidRPr="00216EC6" w:rsidRDefault="00BB5F1E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576F180E" w14:textId="77777777" w:rsidR="00BB5F1E" w:rsidRPr="00216EC6" w:rsidRDefault="00BB5F1E" w:rsidP="00BB5F1E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BFAA41B" w14:textId="0C10C28C" w:rsidR="00BB5F1E" w:rsidRPr="00216EC6" w:rsidRDefault="001A1E87" w:rsidP="00BB5F1E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3976838A" w14:textId="77777777" w:rsidR="00BB5F1E" w:rsidRPr="00216EC6" w:rsidRDefault="00BB5F1E" w:rsidP="00BB5F1E">
            <w:pPr>
              <w:pStyle w:val="acctfourfigures"/>
              <w:tabs>
                <w:tab w:val="decimal" w:pos="55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hideMark/>
          </w:tcPr>
          <w:p w14:paraId="12A115E9" w14:textId="25E1B77C" w:rsidR="00BB5F1E" w:rsidRPr="00216EC6" w:rsidRDefault="00BB5F1E" w:rsidP="00BB5F1E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48D237C7" w14:textId="77777777" w:rsidR="00BB5F1E" w:rsidRPr="00216EC6" w:rsidRDefault="00BB5F1E" w:rsidP="00BB5F1E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3B2A69C" w14:textId="0FFEC9DA" w:rsidR="00BB5F1E" w:rsidRPr="0033337B" w:rsidRDefault="001A1E87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6,8</w:t>
            </w:r>
            <w:r w:rsidR="001E2B06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</w:p>
        </w:tc>
        <w:tc>
          <w:tcPr>
            <w:tcW w:w="180" w:type="dxa"/>
          </w:tcPr>
          <w:p w14:paraId="37AE75EE" w14:textId="77777777" w:rsidR="00BB5F1E" w:rsidRPr="0033337B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hideMark/>
          </w:tcPr>
          <w:p w14:paraId="3AEEFB56" w14:textId="4B5656B4" w:rsidR="00BB5F1E" w:rsidRPr="0033337B" w:rsidRDefault="00BB5F1E" w:rsidP="00BB5F1E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0" w:type="dxa"/>
          </w:tcPr>
          <w:p w14:paraId="7D2CDDD7" w14:textId="77777777" w:rsidR="00BB5F1E" w:rsidRPr="00216EC6" w:rsidRDefault="00BB5F1E" w:rsidP="00BB5F1E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D478BE0" w14:textId="1593C0AA" w:rsidR="00BB5F1E" w:rsidRPr="00216EC6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CCDD322" w14:textId="77777777" w:rsidR="00BB5F1E" w:rsidRPr="00216EC6" w:rsidRDefault="00BB5F1E" w:rsidP="00BB5F1E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F29B97B" w14:textId="03B6C442" w:rsidR="00BB5F1E" w:rsidRPr="00216EC6" w:rsidRDefault="00BB5F1E" w:rsidP="00BB5F1E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40523D" w:rsidRPr="00505780" w14:paraId="403FFB1A" w14:textId="77777777" w:rsidTr="00216EC6">
        <w:trPr>
          <w:cantSplit/>
          <w:trHeight w:val="20"/>
        </w:trPr>
        <w:tc>
          <w:tcPr>
            <w:tcW w:w="3148" w:type="dxa"/>
          </w:tcPr>
          <w:p w14:paraId="0FA07282" w14:textId="77777777" w:rsidR="0040523D" w:rsidRPr="00D1266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1955903D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28B31AE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0FD988F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0BD27036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3276BF6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A657384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0D5CCD" w14:textId="77777777" w:rsidR="0040523D" w:rsidRPr="00D1266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8AE1A1C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A2C84C2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8EDBF20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3C9EE64" w14:textId="77777777" w:rsidR="0040523D" w:rsidRPr="00D1266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4CB3BE9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3C61B5B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214575C" w14:textId="77777777" w:rsidR="0040523D" w:rsidRPr="00D1266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1685471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6A7C3BCE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0F35FD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5196F0D1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6A16DD3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9FF00B6" w14:textId="77777777" w:rsidR="0040523D" w:rsidRPr="00D1266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CAFD6A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468A74C" w14:textId="77777777" w:rsidR="0040523D" w:rsidRPr="00D1266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DE6D5A5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B9ED5E8" w14:textId="77777777" w:rsidR="0040523D" w:rsidRPr="00D1266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81239C" w14:textId="77777777" w:rsidR="0040523D" w:rsidRPr="00D1266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164F2571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BFDB97B" w14:textId="77936BD4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3FC17428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B91FF84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2B0454C1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603435DF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4E0389F9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8D0E6C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1315707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CE46402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40DD90F8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F0F6326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C5B4F3E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5FBDE55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A8D306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3587C5BA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4B93B4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123C9F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1506F067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6416EB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7405CE2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B38291C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148DFD4D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63B3C8E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98ED54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0799A9EB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D183FAA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740163C5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C9DD57E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7E143E7A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9ADCA5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B37C3A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355A5814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65F1D2C0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092F07A4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C44C3AA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5134D9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0946502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7F3DEB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1B2BB36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0C4E614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CBB507B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090B2F8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D2B851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99DB9E4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12F1474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D494F4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0725B3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E22F8D9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EB14D7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2F57D4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ED4360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E2A9D6F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3E6B02B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117EC03D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3CB8B2A9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4AAC6A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694A70C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FD96D26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133D12F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0D3E2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15853A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A4EAF8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1D71153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2C05FD7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92987E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94FB016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1232FE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DF1B10C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21E410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B37175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B86990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5A88AA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0DDB6FC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65CC41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FDC990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CE76B1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5056C57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C1A049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D301862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9245286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15BC81CE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43BC0F8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366CFB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A3AC530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BABC75C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80BF74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0E19427F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A18B95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18BD33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C33BCA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37DA19C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51CCF53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D4A74AC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C6ADC4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A924C8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98E35EC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FB793F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0B581D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E42032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757F829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7C11D0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683E82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0D6E83C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3C32291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011FF5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5D7ED286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55F57E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515B264B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DE5CAC0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23A013B9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F21704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0DE40D8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96A768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0451437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C9668A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13A8804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D80F31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06FBB4D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15682F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EEA064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300C55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FA05CD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617B9EA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7443D3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5FED66E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190C84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1A5F9C3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0F8B6B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086179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43F3E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0F04B39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D8271A4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04E99AA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269D69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07A0270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7F54E80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8D183C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38BA40B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C508B62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19001A9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408496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CF5B423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0C7EE1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F6C414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71000F9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C0250A8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FDD3511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449A6B7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88D96A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AD8FB73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1335DD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AA4E77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6351781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778970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846690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03896C0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55FC0FC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1F71353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EAD278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3D3223E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5D56C1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49EAF83B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61A799C8" w14:textId="77777777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75C372C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618514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DF3082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F8CA791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20558F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233D0B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8DB6237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3538802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6959F21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50665C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7AF38E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4DE893E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843F6A0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2592F91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282A68A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293BE64F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9FF26EF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C858E8B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ABA3DB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DF744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87D4C0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9DA2F70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25AAA71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B4960DA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915870D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D12660" w:rsidRPr="00505780" w14:paraId="59C75CEE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7019929" w14:textId="0E3C9FA5" w:rsidR="00D12660" w:rsidRPr="00505780" w:rsidRDefault="00D12660" w:rsidP="0040523D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t>การร่วมค้าทางอ้อม</w:t>
            </w:r>
          </w:p>
        </w:tc>
        <w:tc>
          <w:tcPr>
            <w:tcW w:w="1620" w:type="dxa"/>
          </w:tcPr>
          <w:p w14:paraId="035D923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37BFE78E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82311AB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469BA37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719BBC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1468FED" w14:textId="77777777" w:rsidR="00D12660" w:rsidRPr="00505780" w:rsidRDefault="00D12660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B0C32AA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08D1C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6322DA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0D7E1D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ABE559" w14:textId="77777777" w:rsidR="00D12660" w:rsidRPr="00505780" w:rsidRDefault="00D12660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0B8A2D66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EFC6005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42FC81F9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6C130558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30C103A5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7B5A263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0E239AD1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6F6F84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BA07A8A" w14:textId="77777777" w:rsidR="00D12660" w:rsidRPr="00505780" w:rsidRDefault="00D12660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89CE6E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FC14B0B" w14:textId="77777777" w:rsidR="00D12660" w:rsidRPr="00505780" w:rsidRDefault="00D12660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568D337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17BC63C" w14:textId="77777777" w:rsidR="00D12660" w:rsidRPr="00505780" w:rsidRDefault="00D12660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470E328" w14:textId="77777777" w:rsidR="00D12660" w:rsidRPr="00505780" w:rsidRDefault="00D12660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8215B2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065DB2D2" w14:textId="599FF3D4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เกษมทรัพย์ภักดี จำกัด</w:t>
            </w:r>
          </w:p>
        </w:tc>
        <w:tc>
          <w:tcPr>
            <w:tcW w:w="1620" w:type="dxa"/>
          </w:tcPr>
          <w:p w14:paraId="53A1E4AD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4CE98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04AF680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835E0C7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5FD1A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9E0CDD6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0458720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65D9E2E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08A367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5807FD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9373473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5E3FAD0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19F200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65CE2D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8A38F0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5B20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58C8ACA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25951B5A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470F8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2AB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1C08E9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32AE3A9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F6CBC0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9777A6C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7A0351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4954ED2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3FAFD2F" w14:textId="6859F450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รีเทล จำกัด</w:t>
            </w:r>
          </w:p>
        </w:tc>
        <w:tc>
          <w:tcPr>
            <w:tcW w:w="1620" w:type="dxa"/>
          </w:tcPr>
          <w:p w14:paraId="7ECFFA58" w14:textId="35686D4C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ธุรกิจร้านค้าปลีก</w:t>
            </w:r>
          </w:p>
        </w:tc>
        <w:tc>
          <w:tcPr>
            <w:tcW w:w="181" w:type="dxa"/>
          </w:tcPr>
          <w:p w14:paraId="0BC3EEFE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76B444D6" w14:textId="3A0E13C6" w:rsidR="0040523D" w:rsidRPr="00505780" w:rsidRDefault="00FA2508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D56EFB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183" w:type="dxa"/>
          </w:tcPr>
          <w:p w14:paraId="7CC1B94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2EEDDC98" w14:textId="1B5B789B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76347A2C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63FEAB6" w14:textId="4D9B09C2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D1C245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BAB8189" w14:textId="0FB53D1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D9553E4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C013B0" w14:textId="4BF77667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7C03A2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84B81F" w14:textId="7B65587B" w:rsidR="0040523D" w:rsidRPr="00505780" w:rsidRDefault="0040523D" w:rsidP="0061796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986D0F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C9C8C3A" w14:textId="07C54A5A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0CBC544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FF92186" w14:textId="79980551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387D85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D834019" w14:textId="4E84F08D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F3EC549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623894B" w14:textId="1BA2ABF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C56BAD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649C315" w14:textId="5F957B53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36CDF0B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5979E01" w14:textId="3E84929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E54F15C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7EB6B51" w14:textId="5DFE9B45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ฮอลพิทาลิตี้ จำกัด</w:t>
            </w:r>
          </w:p>
        </w:tc>
        <w:tc>
          <w:tcPr>
            <w:tcW w:w="1620" w:type="dxa"/>
          </w:tcPr>
          <w:p w14:paraId="7D80DF7C" w14:textId="0235D135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540A88D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32F7BA4" w14:textId="70ADA4E1" w:rsidR="0040523D" w:rsidRPr="00505780" w:rsidRDefault="00FA2508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D56EFB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183" w:type="dxa"/>
          </w:tcPr>
          <w:p w14:paraId="3FA7018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04F214FA" w14:textId="1F2EA3E8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561B5D2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2D0E8E5" w14:textId="4FD2258D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5383899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84204A6" w14:textId="2B30BD9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B9473F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EF07F1" w14:textId="6F8621A3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2106A0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AC0D207" w14:textId="20C0CEB0" w:rsidR="0040523D" w:rsidRPr="00505780" w:rsidRDefault="0040523D" w:rsidP="00617960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4652EE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EE815A7" w14:textId="36C213F8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3" w:type="dxa"/>
          </w:tcPr>
          <w:p w14:paraId="0893936C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08B41FF" w14:textId="06D7965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96F8A1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123008" w14:textId="5D0D3ACC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FC9974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3BD0F47" w14:textId="36527F2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6FFEF2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385CB1C" w14:textId="04A9097B" w:rsidR="0040523D" w:rsidRPr="00505780" w:rsidRDefault="00D56EFB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1" w:type="dxa"/>
          </w:tcPr>
          <w:p w14:paraId="4ECDD068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8C0FA73" w14:textId="67D4A414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F702AE8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ACEC559" w14:textId="77777777" w:rsidR="0040523D" w:rsidRPr="00D12660" w:rsidRDefault="0040523D" w:rsidP="0040523D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4975D22E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</w:tcPr>
          <w:p w14:paraId="480D094D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72A999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</w:tcPr>
          <w:p w14:paraId="78537F7C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364EB062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3D16EA8" w14:textId="77777777" w:rsidR="0040523D" w:rsidRPr="00D1266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48EC859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4A8C357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95AC59D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5BC5D1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DC0BC17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5FC9E0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47BDBF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647399A" w14:textId="77777777" w:rsidR="0040523D" w:rsidRPr="00D1266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579B465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190A4C4D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1DF5FF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0773112E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66C782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600B019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70A22B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30A4BD3" w14:textId="77777777" w:rsidR="0040523D" w:rsidRPr="00D1266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D0BAF65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454BC6A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1CCF8C4" w14:textId="77777777" w:rsidR="0040523D" w:rsidRPr="00D1266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40523D" w:rsidRPr="00505780" w14:paraId="670B3241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233FF0F2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     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*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ถือหุ้นผ่านทาง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Frasers Property Thailand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(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International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)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Pte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.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Ltd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และ บริษัท เฟรเซอร์ส พร็อพเพอร์ตี้ (ประเทศไทย) จำกัด (มหาชน)</w:t>
            </w:r>
          </w:p>
        </w:tc>
      </w:tr>
      <w:tr w:rsidR="0040523D" w:rsidRPr="00505780" w14:paraId="7CE2AFD7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5D08DF5" w14:textId="77C18020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 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** ถือหุ้นผ่านทาง บริษัท แผ่นดินทอง พร็อพเพอร์ตี้ ดีเวลลอปเม้นท์ จำกัด (มหาชน)</w:t>
            </w:r>
          </w:p>
        </w:tc>
      </w:tr>
      <w:tr w:rsidR="0040523D" w:rsidRPr="00505780" w14:paraId="299FF77C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F80C205" w14:textId="286BBB75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</w:t>
            </w:r>
            <w:r w:rsidR="00EF6E16"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ถือหุ้นผ่านทาง บริษัท เฟรเซอร์ส พร็อพเพอร์ตี้ อินดัสเทรียล (ประเทศไทย) จำกัด </w:t>
            </w:r>
          </w:p>
        </w:tc>
      </w:tr>
      <w:tr w:rsidR="0040523D" w:rsidRPr="00505780" w14:paraId="50B37FFB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710B11B7" w14:textId="5D991F6F" w:rsidR="0040523D" w:rsidRPr="00505780" w:rsidRDefault="00EF6E16" w:rsidP="0040523D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</w:t>
            </w:r>
            <w:r w:rsidR="0040523D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*</w:t>
            </w:r>
            <w:r w:rsidR="0040523D"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 ถือหุ้นผ่านทางบริษัท ออโตเมชั่น แอสเซ็ท จำกัด</w:t>
            </w:r>
          </w:p>
        </w:tc>
      </w:tr>
    </w:tbl>
    <w:p w14:paraId="73AB390F" w14:textId="77777777" w:rsidR="00D12660" w:rsidRDefault="00D12660" w:rsidP="00DA6E64">
      <w:pPr>
        <w:tabs>
          <w:tab w:val="clear" w:pos="227"/>
          <w:tab w:val="left" w:pos="90"/>
        </w:tabs>
        <w:ind w:left="-90"/>
        <w:rPr>
          <w:rFonts w:ascii="Angsana New" w:hAnsi="Angsana New"/>
          <w:sz w:val="24"/>
          <w:szCs w:val="24"/>
        </w:rPr>
      </w:pPr>
    </w:p>
    <w:p w14:paraId="76AC37F6" w14:textId="2F874693" w:rsidR="00C421B4" w:rsidRPr="004F7FAB" w:rsidRDefault="00022BE3" w:rsidP="00361818">
      <w:pPr>
        <w:tabs>
          <w:tab w:val="clear" w:pos="227"/>
          <w:tab w:val="left" w:pos="90"/>
        </w:tabs>
        <w:rPr>
          <w:rFonts w:ascii="Angsana New" w:hAnsi="Angsana New"/>
          <w:sz w:val="24"/>
          <w:szCs w:val="24"/>
        </w:rPr>
      </w:pPr>
      <w:r w:rsidRPr="004F7FAB">
        <w:rPr>
          <w:rFonts w:ascii="Angsana New" w:hAnsi="Angsana New"/>
          <w:sz w:val="24"/>
          <w:szCs w:val="24"/>
          <w:cs/>
        </w:rPr>
        <w:t>บริษัทร่วมและการร่วมค้าทั้งหมดดำเนินธุรกิจในประเทศไทย</w:t>
      </w:r>
    </w:p>
    <w:p w14:paraId="08A66EAB" w14:textId="4147B22B" w:rsidR="00372DCC" w:rsidRPr="00372DCC" w:rsidRDefault="00372DCC" w:rsidP="00372DCC">
      <w:pPr>
        <w:tabs>
          <w:tab w:val="clear" w:pos="227"/>
          <w:tab w:val="left" w:pos="90"/>
        </w:tabs>
        <w:rPr>
          <w:rFonts w:ascii="Angsana New" w:hAnsi="Angsana New"/>
          <w:sz w:val="22"/>
          <w:szCs w:val="22"/>
          <w:cs/>
        </w:rPr>
        <w:sectPr w:rsidR="00372DCC" w:rsidRPr="00372DCC" w:rsidSect="0019798B">
          <w:headerReference w:type="default" r:id="rId13"/>
          <w:pgSz w:w="16834" w:h="11909" w:orient="landscape" w:code="9"/>
          <w:pgMar w:top="1152" w:right="691" w:bottom="1152" w:left="630" w:header="720" w:footer="720" w:gutter="0"/>
          <w:paperSrc w:first="7" w:other="7"/>
          <w:pgNumType w:start="62"/>
          <w:cols w:space="720"/>
          <w:docGrid w:linePitch="245"/>
        </w:sectPr>
      </w:pPr>
    </w:p>
    <w:p w14:paraId="0006775A" w14:textId="5A3EFEAD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lastRenderedPageBreak/>
        <w:t>บริษัทร่วมและการร่วมค้า</w:t>
      </w:r>
      <w:r w:rsidR="00991AC6"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ที่มีสาระสำคัญ</w:t>
      </w:r>
    </w:p>
    <w:p w14:paraId="3DBD2530" w14:textId="77777777" w:rsidR="007C21DD" w:rsidRPr="006375B5" w:rsidRDefault="007C21DD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0CD9C307" w14:textId="286E28BF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สรุปข้อมูลทางการเงินของบริษัทร่วมและการร่วมค้าที่รวมอยู่ในงบการเงินของบริษัทร่วมและการร่วมค้า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ปรับปรุงด้วยการปรับมูลค่ายุติธรรม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ณ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วันที่ซื้อ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และความแตกต่างของนโยบายการบัญชี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251DF756" w14:textId="77777777" w:rsidR="0081355C" w:rsidRPr="006375B5" w:rsidRDefault="0081355C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tbl>
      <w:tblPr>
        <w:tblW w:w="4955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4614"/>
        <w:gridCol w:w="908"/>
        <w:gridCol w:w="236"/>
        <w:gridCol w:w="982"/>
        <w:gridCol w:w="242"/>
        <w:gridCol w:w="982"/>
        <w:gridCol w:w="236"/>
        <w:gridCol w:w="1028"/>
        <w:gridCol w:w="236"/>
        <w:gridCol w:w="979"/>
        <w:gridCol w:w="236"/>
        <w:gridCol w:w="1037"/>
        <w:gridCol w:w="236"/>
        <w:gridCol w:w="1215"/>
        <w:gridCol w:w="236"/>
        <w:gridCol w:w="996"/>
      </w:tblGrid>
      <w:tr w:rsidR="000714E2" w:rsidRPr="006375B5" w14:paraId="619427CA" w14:textId="18579EFF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22D8923" w14:textId="77777777" w:rsidR="00BD7304" w:rsidRPr="006375B5" w:rsidRDefault="00BD7304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2466" w:type="pct"/>
            <w:gridSpan w:val="11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6F22BB" w14:textId="33135F21" w:rsidR="00BD7304" w:rsidRPr="006375B5" w:rsidDel="0041386B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82" w:type="pct"/>
          </w:tcPr>
          <w:p w14:paraId="6AD6874E" w14:textId="77777777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tcBorders>
              <w:bottom w:val="single" w:sz="4" w:space="0" w:color="auto"/>
            </w:tcBorders>
            <w:vAlign w:val="bottom"/>
          </w:tcPr>
          <w:p w14:paraId="747B59B3" w14:textId="45A1D9BC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0714E2" w:rsidRPr="006375B5" w14:paraId="765FA385" w14:textId="7D414DDC" w:rsidTr="002F1F60">
        <w:trPr>
          <w:trHeight w:val="432"/>
          <w:tblHeader/>
        </w:trPr>
        <w:tc>
          <w:tcPr>
            <w:tcW w:w="1602" w:type="pct"/>
            <w:shd w:val="clear" w:color="auto" w:fill="auto"/>
          </w:tcPr>
          <w:p w14:paraId="0D71AEEF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738" w:type="pct"/>
            <w:gridSpan w:val="3"/>
            <w:shd w:val="clear" w:color="auto" w:fill="auto"/>
            <w:vAlign w:val="bottom"/>
          </w:tcPr>
          <w:p w14:paraId="1FF8A0A0" w14:textId="657CBF23" w:rsidR="00250AF2" w:rsidRPr="006375B5" w:rsidRDefault="00250AF2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2036E1E9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780" w:type="pct"/>
            <w:gridSpan w:val="3"/>
            <w:shd w:val="clear" w:color="auto" w:fill="auto"/>
            <w:vAlign w:val="center"/>
          </w:tcPr>
          <w:p w14:paraId="2865E191" w14:textId="68566556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>บริษัท ทีอาร์เอ แลนด์</w:t>
            </w: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br/>
            </w:r>
            <w:r w:rsidR="00250AF2"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>ดีเวลลอปเม้นต์ จำกัด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78B435A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sz w:val="30"/>
                <w:szCs w:val="30"/>
                <w:lang w:eastAsia="en-GB"/>
              </w:rPr>
            </w:pPr>
          </w:p>
        </w:tc>
        <w:tc>
          <w:tcPr>
            <w:tcW w:w="782" w:type="pct"/>
            <w:gridSpan w:val="3"/>
            <w:shd w:val="clear" w:color="auto" w:fill="auto"/>
            <w:vAlign w:val="bottom"/>
          </w:tcPr>
          <w:p w14:paraId="2409BCDC" w14:textId="6BCCFD92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/>
              </w:rPr>
              <w:t>GVREIT</w:t>
            </w:r>
          </w:p>
        </w:tc>
        <w:tc>
          <w:tcPr>
            <w:tcW w:w="82" w:type="pct"/>
          </w:tcPr>
          <w:p w14:paraId="249EF6CD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vAlign w:val="bottom"/>
          </w:tcPr>
          <w:p w14:paraId="553F3EF8" w14:textId="6958E8E8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กลุ่ม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บริษัท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เกษมทรัพย์ภักดี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</w:tr>
      <w:tr w:rsidR="00CD1D8B" w:rsidRPr="006375B5" w14:paraId="33E2ADD9" w14:textId="4CCA805B" w:rsidTr="002F1F60">
        <w:trPr>
          <w:trHeight w:val="60"/>
          <w:tblHeader/>
        </w:trPr>
        <w:tc>
          <w:tcPr>
            <w:tcW w:w="1602" w:type="pct"/>
            <w:shd w:val="clear" w:color="auto" w:fill="auto"/>
          </w:tcPr>
          <w:p w14:paraId="5B1D912B" w14:textId="77777777" w:rsidR="00CD1D8B" w:rsidRPr="006375B5" w:rsidRDefault="00CD1D8B" w:rsidP="00CD1D8B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15" w:type="pct"/>
            <w:shd w:val="clear" w:color="auto" w:fill="auto"/>
            <w:vAlign w:val="bottom"/>
          </w:tcPr>
          <w:p w14:paraId="18571144" w14:textId="53B8292C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F3E0DBB" w14:textId="77777777" w:rsidR="00CD1D8B" w:rsidRPr="006375B5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AA1A954" w14:textId="1D050CA5" w:rsidR="00CD1D8B" w:rsidRPr="006375B5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11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6E9F90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903182B" w14:textId="001CD85D" w:rsidR="00CD1D8B" w:rsidRPr="00CD1D8B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6C32448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bottom"/>
          </w:tcPr>
          <w:p w14:paraId="77539EE4" w14:textId="6EDAB021" w:rsidR="00CD1D8B" w:rsidRPr="00CD1D8B" w:rsidRDefault="00CD1D8B" w:rsidP="00CD1D8B">
            <w:pPr>
              <w:pStyle w:val="acctmergecolhdg"/>
              <w:spacing w:line="360" w:lineRule="exact"/>
              <w:ind w:left="-108" w:right="-151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E038EA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bottom"/>
          </w:tcPr>
          <w:p w14:paraId="4983B5CB" w14:textId="6388F8D4" w:rsidR="00CD1D8B" w:rsidRPr="00CD1D8B" w:rsidRDefault="00CD1D8B" w:rsidP="00CD1D8B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CE1F786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bottom"/>
          </w:tcPr>
          <w:p w14:paraId="63E1B428" w14:textId="69EF44E8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82" w:type="pct"/>
          </w:tcPr>
          <w:p w14:paraId="64C9529F" w14:textId="77777777" w:rsidR="00CD1D8B" w:rsidRPr="006375B5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422" w:type="pct"/>
            <w:vAlign w:val="bottom"/>
          </w:tcPr>
          <w:p w14:paraId="1A7393C7" w14:textId="1D8B8249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82" w:type="pct"/>
            <w:vAlign w:val="bottom"/>
          </w:tcPr>
          <w:p w14:paraId="5EF8EFFD" w14:textId="77777777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346" w:type="pct"/>
            <w:vAlign w:val="bottom"/>
          </w:tcPr>
          <w:p w14:paraId="0F1BADAE" w14:textId="27894E43" w:rsidR="00CD1D8B" w:rsidRPr="00CD1D8B" w:rsidRDefault="00CD1D8B" w:rsidP="00CD1D8B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CD1D8B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BB5F1E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250AF2" w:rsidRPr="006375B5" w14:paraId="5B48EFCE" w14:textId="303018A6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970199A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398" w:type="pct"/>
            <w:gridSpan w:val="15"/>
            <w:shd w:val="clear" w:color="auto" w:fill="auto"/>
            <w:vAlign w:val="bottom"/>
          </w:tcPr>
          <w:p w14:paraId="2FFB6B1C" w14:textId="0F1B382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BB5F1E" w:rsidRPr="006375B5" w14:paraId="7180306A" w14:textId="4C8B18E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3AA5D272" w14:textId="77777777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068745D8" w14:textId="39AFA061" w:rsidR="00BB5F1E" w:rsidRPr="006375B5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3,96</w:t>
            </w:r>
            <w:r w:rsidR="00B35F03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E8F2E9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5F9FB8B" w14:textId="6BD917CC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3,779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0233C3F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16F089C2" w14:textId="7C36CDD3" w:rsidR="00BB5F1E" w:rsidRPr="006375B5" w:rsidRDefault="00AF43A5" w:rsidP="00BB5F1E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24E19A7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7DEFA08B" w14:textId="747D32DD" w:rsidR="00BB5F1E" w:rsidRPr="006375B5" w:rsidRDefault="00BB5F1E" w:rsidP="00BB5F1E">
            <w:pPr>
              <w:pStyle w:val="acctfourfigures"/>
              <w:tabs>
                <w:tab w:val="clear" w:pos="765"/>
                <w:tab w:val="decimal" w:pos="51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CEEE21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36568D9" w14:textId="7F5F5231" w:rsidR="00BB5F1E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1,146</w:t>
            </w:r>
          </w:p>
        </w:tc>
        <w:tc>
          <w:tcPr>
            <w:tcW w:w="82" w:type="pct"/>
            <w:shd w:val="clear" w:color="auto" w:fill="auto"/>
          </w:tcPr>
          <w:p w14:paraId="04741F7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5E87292" w14:textId="18892D75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1,161</w:t>
            </w:r>
          </w:p>
        </w:tc>
        <w:tc>
          <w:tcPr>
            <w:tcW w:w="82" w:type="pct"/>
          </w:tcPr>
          <w:p w14:paraId="185A85A5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77279E6C" w14:textId="1EDFBC93" w:rsidR="00BB5F1E" w:rsidRPr="006375B5" w:rsidRDefault="00AF43A5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1,350</w:t>
            </w:r>
          </w:p>
        </w:tc>
        <w:tc>
          <w:tcPr>
            <w:tcW w:w="82" w:type="pct"/>
          </w:tcPr>
          <w:p w14:paraId="6EC5037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DF4666D" w14:textId="2CC9A038" w:rsidR="00BB5F1E" w:rsidRPr="006375B5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1,262</w:t>
            </w:r>
          </w:p>
        </w:tc>
      </w:tr>
      <w:tr w:rsidR="00BB5F1E" w:rsidRPr="006375B5" w14:paraId="4B8EE478" w14:textId="7777777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208DC4FE" w14:textId="77777777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79CB0F2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E102A12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D2AE0A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00F9916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14D013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234E6DE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28974A0" w14:textId="77777777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E4C028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508CA35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2D4227B3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DF9CCB3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32EE49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9044E7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454334B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E4A82F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B5F1E" w:rsidRPr="006375B5" w14:paraId="3B82A9BC" w14:textId="3AFCC042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DCE4991" w14:textId="6AB8D74A" w:rsidR="00BB5F1E" w:rsidRPr="006375B5" w:rsidRDefault="00BB5F1E" w:rsidP="00BB5F1E">
            <w:pPr>
              <w:spacing w:line="360" w:lineRule="exact"/>
              <w:ind w:left="160" w:hanging="160"/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 จากการดำเนินงานอย่างต่อเนื่อง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4DE931A4" w14:textId="0FE9BA5E" w:rsidR="00BB5F1E" w:rsidRPr="0094599F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2,5</w:t>
            </w:r>
            <w:r w:rsidR="00B35F03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68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62244FC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BBD3A4E" w14:textId="0D493059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2,497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572BC7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DB5246E" w14:textId="128DFF47" w:rsidR="00BB5F1E" w:rsidRPr="006375B5" w:rsidRDefault="00AF43A5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(19)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19436BD3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A8C4BA7" w14:textId="12637271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33F22E2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2829EA15" w14:textId="7962B3F0" w:rsidR="00BB5F1E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458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B05E10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5B969944" w14:textId="102D83BA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566</w:t>
            </w:r>
          </w:p>
        </w:tc>
        <w:tc>
          <w:tcPr>
            <w:tcW w:w="82" w:type="pct"/>
          </w:tcPr>
          <w:p w14:paraId="3496FB8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422" w:type="pct"/>
          </w:tcPr>
          <w:p w14:paraId="7AC02C6E" w14:textId="522E85C0" w:rsidR="00BB5F1E" w:rsidRPr="000A41B1" w:rsidRDefault="00AF43A5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-26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57</w:t>
            </w:r>
          </w:p>
        </w:tc>
        <w:tc>
          <w:tcPr>
            <w:tcW w:w="82" w:type="pct"/>
          </w:tcPr>
          <w:p w14:paraId="3ADC4818" w14:textId="77777777" w:rsidR="00BB5F1E" w:rsidRPr="000A41B1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346" w:type="pct"/>
          </w:tcPr>
          <w:p w14:paraId="44E1F2DE" w14:textId="7DF2684E" w:rsidR="00BB5F1E" w:rsidRPr="000A41B1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192</w:t>
            </w:r>
          </w:p>
        </w:tc>
      </w:tr>
      <w:tr w:rsidR="00BB5F1E" w:rsidRPr="006375B5" w14:paraId="3515722C" w14:textId="0FE5E60D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E17158" w14:textId="0F91C717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 xml:space="preserve">(ร้อยละ 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C63156" w14:textId="5828E218" w:rsidR="00BB5F1E" w:rsidRPr="006375B5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1,46</w:t>
            </w:r>
            <w:r w:rsidR="001E2B06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85F672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059591" w14:textId="195C31AB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1,517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7447B74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E505785" w14:textId="06E0ECE4" w:rsidR="00BB5F1E" w:rsidRPr="006375B5" w:rsidRDefault="00AF43A5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(19)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B3A730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C5C2BDD" w14:textId="433DF394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70B800C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F3C2021" w14:textId="1CEEFA4B" w:rsidR="00BB5F1E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458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0A96EA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F07B0C7" w14:textId="0B7AE43B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566</w:t>
            </w:r>
          </w:p>
        </w:tc>
        <w:tc>
          <w:tcPr>
            <w:tcW w:w="82" w:type="pct"/>
            <w:vAlign w:val="bottom"/>
          </w:tcPr>
          <w:p w14:paraId="1292036B" w14:textId="77777777" w:rsidR="00BB5F1E" w:rsidRPr="006375B5" w:rsidRDefault="00BB5F1E" w:rsidP="00BB5F1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1989FE" w14:textId="3F1273DB" w:rsidR="00BB5F1E" w:rsidRPr="006375B5" w:rsidRDefault="00AF43A5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57</w:t>
            </w:r>
          </w:p>
        </w:tc>
        <w:tc>
          <w:tcPr>
            <w:tcW w:w="82" w:type="pct"/>
            <w:vAlign w:val="bottom"/>
          </w:tcPr>
          <w:p w14:paraId="388F53EA" w14:textId="72B01CCE" w:rsidR="00BB5F1E" w:rsidRPr="006375B5" w:rsidRDefault="00BB5F1E" w:rsidP="00BB5F1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C394F" w14:textId="0D1351F4" w:rsidR="00BB5F1E" w:rsidRPr="006375B5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192</w:t>
            </w:r>
          </w:p>
        </w:tc>
      </w:tr>
      <w:tr w:rsidR="00BB5F1E" w:rsidRPr="006375B5" w14:paraId="666587CD" w14:textId="6B5A85B5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0F7FC5" w14:textId="77777777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CA5B2A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BC3CE3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CBF9F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942341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D5B772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0EB366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92EAC6" w14:textId="77777777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145BA9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B134AA2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22E95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C5F7DB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6CF292F" w14:textId="77777777" w:rsidR="00BB5F1E" w:rsidRPr="006375B5" w:rsidRDefault="00BB5F1E" w:rsidP="00BB5F1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13A6A971" w14:textId="77777777" w:rsidR="00BB5F1E" w:rsidRPr="006375B5" w:rsidRDefault="00BB5F1E" w:rsidP="00BB5F1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93A9D7" w14:textId="77777777" w:rsidR="00BB5F1E" w:rsidRPr="006375B5" w:rsidRDefault="00BB5F1E" w:rsidP="00BB5F1E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616A8B1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B5F1E" w:rsidRPr="006375B5" w14:paraId="545AFA5A" w14:textId="440A4DA1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14B729D8" w14:textId="7B062F63" w:rsidR="00BB5F1E" w:rsidRPr="006375B5" w:rsidRDefault="00BB5F1E" w:rsidP="00BB5F1E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ตามส่วนได้เสียของกลุ่มบริษัท</w:t>
            </w:r>
          </w:p>
        </w:tc>
        <w:tc>
          <w:tcPr>
            <w:tcW w:w="315" w:type="pct"/>
            <w:shd w:val="clear" w:color="auto" w:fill="auto"/>
          </w:tcPr>
          <w:p w14:paraId="2B912929" w14:textId="77777777" w:rsidR="00BB5F1E" w:rsidRDefault="00BB5F1E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1CCF6F2" w14:textId="2E1BBB62" w:rsidR="00AF43A5" w:rsidRPr="006375B5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393</w:t>
            </w:r>
          </w:p>
        </w:tc>
        <w:tc>
          <w:tcPr>
            <w:tcW w:w="82" w:type="pct"/>
            <w:shd w:val="clear" w:color="auto" w:fill="auto"/>
          </w:tcPr>
          <w:p w14:paraId="3F2A739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1531ADC" w14:textId="77777777" w:rsidR="00BB5F1E" w:rsidRDefault="00BB5F1E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AA11AE1" w14:textId="5C3A2A49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404</w:t>
            </w:r>
          </w:p>
        </w:tc>
        <w:tc>
          <w:tcPr>
            <w:tcW w:w="84" w:type="pct"/>
            <w:shd w:val="clear" w:color="auto" w:fill="auto"/>
          </w:tcPr>
          <w:p w14:paraId="71911E53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7875792D" w14:textId="77777777" w:rsidR="00BB5F1E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7454844" w14:textId="06A0AD68" w:rsidR="00AF43A5" w:rsidRPr="006375B5" w:rsidRDefault="00AF43A5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(10)</w:t>
            </w:r>
          </w:p>
        </w:tc>
        <w:tc>
          <w:tcPr>
            <w:tcW w:w="82" w:type="pct"/>
            <w:shd w:val="clear" w:color="auto" w:fill="auto"/>
          </w:tcPr>
          <w:p w14:paraId="67F24B1E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7F03A133" w14:textId="77777777" w:rsidR="00BB5F1E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538A5C0" w14:textId="494C2EEB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2" w:type="pct"/>
            <w:shd w:val="clear" w:color="auto" w:fill="auto"/>
          </w:tcPr>
          <w:p w14:paraId="793B8725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0B9D653" w14:textId="77777777" w:rsidR="00BB5F1E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BBC92D2" w14:textId="335E9393" w:rsidR="00AF43A5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118</w:t>
            </w:r>
          </w:p>
        </w:tc>
        <w:tc>
          <w:tcPr>
            <w:tcW w:w="82" w:type="pct"/>
            <w:shd w:val="clear" w:color="auto" w:fill="auto"/>
          </w:tcPr>
          <w:p w14:paraId="0C59703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DB1C96D" w14:textId="77777777" w:rsidR="00BB5F1E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5E328D13" w14:textId="288956D5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134</w:t>
            </w:r>
          </w:p>
        </w:tc>
        <w:tc>
          <w:tcPr>
            <w:tcW w:w="82" w:type="pct"/>
          </w:tcPr>
          <w:p w14:paraId="1710FD7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35ABEB61" w14:textId="77777777" w:rsidR="00BB5F1E" w:rsidRDefault="00BB5F1E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8FE40D2" w14:textId="69CD8F55" w:rsidR="00AF43A5" w:rsidRPr="006375B5" w:rsidRDefault="00AF43A5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28</w:t>
            </w:r>
          </w:p>
        </w:tc>
        <w:tc>
          <w:tcPr>
            <w:tcW w:w="82" w:type="pct"/>
          </w:tcPr>
          <w:p w14:paraId="2040A2C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41B34152" w14:textId="77777777" w:rsidR="00BB5F1E" w:rsidRDefault="00BB5F1E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3F120A64" w14:textId="14DDC49A" w:rsidR="00BB5F1E" w:rsidRPr="006375B5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94</w:t>
            </w:r>
          </w:p>
        </w:tc>
      </w:tr>
      <w:tr w:rsidR="00BB5F1E" w:rsidRPr="006375B5" w14:paraId="301859F1" w14:textId="6D20DFDE" w:rsidTr="002F1F60">
        <w:trPr>
          <w:trHeight w:val="332"/>
        </w:trPr>
        <w:tc>
          <w:tcPr>
            <w:tcW w:w="1602" w:type="pct"/>
            <w:shd w:val="clear" w:color="auto" w:fill="auto"/>
            <w:vAlign w:val="bottom"/>
          </w:tcPr>
          <w:p w14:paraId="4143307A" w14:textId="15221A67" w:rsidR="00BB5F1E" w:rsidRPr="006375B5" w:rsidRDefault="00BB5F1E" w:rsidP="00BB5F1E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shd w:val="clear" w:color="auto" w:fill="auto"/>
            <w:vAlign w:val="bottom"/>
          </w:tcPr>
          <w:p w14:paraId="49A793BC" w14:textId="05ED5A39" w:rsidR="00BB5F1E" w:rsidRPr="006375B5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(90)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CDB5DD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46AC43C5" w14:textId="2D4C5144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(169)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9B0B2A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07E13D9" w14:textId="77777777" w:rsidR="00BB5F1E" w:rsidRDefault="00BB5F1E" w:rsidP="00BB5F1E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C2CBEB" w14:textId="2E7E4175" w:rsidR="00AF43A5" w:rsidRPr="006375B5" w:rsidRDefault="00B35F03" w:rsidP="00B35F03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9A2199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4E15DDF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3972C453" w14:textId="77777777" w:rsidR="00BB5F1E" w:rsidRDefault="00BB5F1E" w:rsidP="00BB5F1E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37F2617E" w14:textId="02E289D6" w:rsidR="00BB5F1E" w:rsidRPr="006375B5" w:rsidRDefault="00BB5F1E" w:rsidP="00BB5F1E">
            <w:pPr>
              <w:pStyle w:val="acctfourfigures"/>
              <w:tabs>
                <w:tab w:val="clear" w:pos="765"/>
                <w:tab w:val="decimal" w:pos="51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893012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4F79EDED" w14:textId="77777777" w:rsidR="00AF43A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A021F6" w14:textId="45D9CC28" w:rsidR="00BB5F1E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(28)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1C43D0AE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D1B045D" w14:textId="77777777" w:rsidR="00BB5F1E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A975C7" w14:textId="108362A4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(48)</w:t>
            </w:r>
          </w:p>
        </w:tc>
        <w:tc>
          <w:tcPr>
            <w:tcW w:w="82" w:type="pct"/>
          </w:tcPr>
          <w:p w14:paraId="6A71BD3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422" w:type="pct"/>
          </w:tcPr>
          <w:p w14:paraId="495EFF19" w14:textId="77777777" w:rsidR="00BB5F1E" w:rsidRDefault="00BB5F1E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7C6D927" w14:textId="177BBE63" w:rsidR="00AF43A5" w:rsidRPr="006375B5" w:rsidRDefault="00AF43A5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9A2199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19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</w:tcPr>
          <w:p w14:paraId="31D658B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346" w:type="pct"/>
          </w:tcPr>
          <w:p w14:paraId="20DA947E" w14:textId="77777777" w:rsidR="00BB5F1E" w:rsidRDefault="00BB5F1E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DD126D4" w14:textId="7C7F617D" w:rsidR="00BB5F1E" w:rsidRPr="006375B5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(18)</w:t>
            </w:r>
          </w:p>
        </w:tc>
      </w:tr>
      <w:tr w:rsidR="00BB5F1E" w:rsidRPr="006375B5" w14:paraId="5811F0B4" w14:textId="2CA33216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13F35C3" w14:textId="3E2F2B21" w:rsidR="00BB5F1E" w:rsidRPr="006375B5" w:rsidRDefault="00BB5F1E" w:rsidP="00BB5F1E">
            <w:pPr>
              <w:spacing w:line="360" w:lineRule="exact"/>
              <w:ind w:left="167" w:hanging="16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กำไรขาดทุนเบ็ดเสร็จรวมส่วนที่เป็นของกลุ่มบริษัท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0FE510E" w14:textId="2A789095" w:rsidR="00BB5F1E" w:rsidRPr="00E60C6A" w:rsidRDefault="00AF43A5" w:rsidP="00BB5F1E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303</w:t>
            </w:r>
          </w:p>
        </w:tc>
        <w:tc>
          <w:tcPr>
            <w:tcW w:w="82" w:type="pct"/>
            <w:shd w:val="clear" w:color="auto" w:fill="auto"/>
          </w:tcPr>
          <w:p w14:paraId="1778706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27D3C52" w14:textId="3489EE9E" w:rsidR="00BB5F1E" w:rsidRPr="006375B5" w:rsidRDefault="00BB5F1E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235</w:t>
            </w:r>
          </w:p>
        </w:tc>
        <w:tc>
          <w:tcPr>
            <w:tcW w:w="84" w:type="pct"/>
            <w:shd w:val="clear" w:color="auto" w:fill="auto"/>
          </w:tcPr>
          <w:p w14:paraId="197FD6E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642FD7" w14:textId="29A8F45D" w:rsidR="00BB5F1E" w:rsidRPr="006375B5" w:rsidRDefault="00AF43A5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</w:t>
            </w:r>
            <w:r w:rsidR="00165EAD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9A2199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168C265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9A8C722" w14:textId="56A55A08" w:rsidR="00BB5F1E" w:rsidRPr="006375B5" w:rsidRDefault="00BB5F1E" w:rsidP="00BB5F1E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2" w:type="pct"/>
            <w:shd w:val="clear" w:color="auto" w:fill="auto"/>
          </w:tcPr>
          <w:p w14:paraId="7AEC14C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DE6F82E" w14:textId="6838FBDD" w:rsidR="00BB5F1E" w:rsidRPr="006375B5" w:rsidRDefault="00AF43A5" w:rsidP="00BB5F1E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  <w:shd w:val="clear" w:color="auto" w:fill="auto"/>
          </w:tcPr>
          <w:p w14:paraId="30CBD25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651B824" w14:textId="17A2455C" w:rsidR="00BB5F1E" w:rsidRPr="006375B5" w:rsidRDefault="00BB5F1E" w:rsidP="00BB5F1E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86</w:t>
            </w:r>
          </w:p>
        </w:tc>
        <w:tc>
          <w:tcPr>
            <w:tcW w:w="82" w:type="pct"/>
          </w:tcPr>
          <w:p w14:paraId="7C08773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79C110A4" w14:textId="16EB7ED9" w:rsidR="00BB5F1E" w:rsidRPr="006375B5" w:rsidRDefault="009A2199" w:rsidP="00BB5F1E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9</w:t>
            </w:r>
          </w:p>
        </w:tc>
        <w:tc>
          <w:tcPr>
            <w:tcW w:w="82" w:type="pct"/>
          </w:tcPr>
          <w:p w14:paraId="5168C4E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170254B1" w14:textId="53B76019" w:rsidR="00BB5F1E" w:rsidRPr="006375B5" w:rsidRDefault="00BB5F1E" w:rsidP="00BB5F1E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76</w:t>
            </w:r>
          </w:p>
        </w:tc>
      </w:tr>
      <w:tr w:rsidR="00273FCA" w:rsidRPr="006375B5" w14:paraId="2B617833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7ABE6470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752026D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6D7F77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4E10936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6CF476F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84CEA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76F9A0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619DD671" w14:textId="7777777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7F388C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3781A02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2E9E1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6174CE0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59104C2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6145E60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5195A7E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557263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420058" w:rsidRPr="006375B5" w14:paraId="1A7B5432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396EC4A1" w14:textId="77777777" w:rsidR="00420058" w:rsidRPr="006375B5" w:rsidRDefault="00420058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</w:tcPr>
          <w:p w14:paraId="697A14C6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B7BEA4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BD7E41D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1456EE1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5F90C72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1E5F69AD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D65D9C7" w14:textId="77777777" w:rsidR="00420058" w:rsidRPr="006375B5" w:rsidRDefault="00420058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57608F84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E6EAE32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71D7593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034783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27F3F04E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5456A798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1B684218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9BC5E53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420058" w:rsidRPr="006375B5" w14:paraId="23623200" w14:textId="77777777" w:rsidTr="00420058">
        <w:trPr>
          <w:trHeight w:val="344"/>
        </w:trPr>
        <w:tc>
          <w:tcPr>
            <w:tcW w:w="1602" w:type="pct"/>
            <w:shd w:val="clear" w:color="auto" w:fill="auto"/>
          </w:tcPr>
          <w:p w14:paraId="7BEEE6E0" w14:textId="77777777" w:rsidR="00420058" w:rsidRPr="006375B5" w:rsidRDefault="00420058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</w:tcPr>
          <w:p w14:paraId="171C0A9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9CF66B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4A4AA9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0C302A9C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EDF6369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AF58A96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D2755B" w14:textId="77777777" w:rsidR="00420058" w:rsidRPr="006375B5" w:rsidRDefault="00420058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4CED0E3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D47D609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7EAE0A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8B82D4B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2CAE87E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3EA0E48A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6C5561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0143C84" w14:textId="77777777" w:rsidR="00420058" w:rsidRPr="006375B5" w:rsidRDefault="00420058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BB5F1E" w:rsidRPr="006375B5" w14:paraId="6C26C39F" w14:textId="6DF8FB5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D1E7290" w14:textId="07D1226D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lastRenderedPageBreak/>
              <w:t>สินทรัพย์หมุนเวียน</w:t>
            </w:r>
          </w:p>
        </w:tc>
        <w:tc>
          <w:tcPr>
            <w:tcW w:w="315" w:type="pct"/>
            <w:shd w:val="clear" w:color="auto" w:fill="auto"/>
          </w:tcPr>
          <w:p w14:paraId="641DB768" w14:textId="643C75B3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548</w:t>
            </w:r>
          </w:p>
        </w:tc>
        <w:tc>
          <w:tcPr>
            <w:tcW w:w="82" w:type="pct"/>
            <w:shd w:val="clear" w:color="auto" w:fill="auto"/>
          </w:tcPr>
          <w:p w14:paraId="6311FA5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3BE4C46" w14:textId="4ADE7004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554</w:t>
            </w:r>
          </w:p>
        </w:tc>
        <w:tc>
          <w:tcPr>
            <w:tcW w:w="84" w:type="pct"/>
            <w:shd w:val="clear" w:color="auto" w:fill="auto"/>
          </w:tcPr>
          <w:p w14:paraId="768103C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E79D349" w14:textId="4FCE862D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</w:t>
            </w:r>
            <w:r w:rsidR="00C97BE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30</w:t>
            </w:r>
          </w:p>
        </w:tc>
        <w:tc>
          <w:tcPr>
            <w:tcW w:w="82" w:type="pct"/>
            <w:shd w:val="clear" w:color="auto" w:fill="auto"/>
          </w:tcPr>
          <w:p w14:paraId="32AB7F2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7839904B" w14:textId="5AF49C1D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27</w:t>
            </w:r>
          </w:p>
        </w:tc>
        <w:tc>
          <w:tcPr>
            <w:tcW w:w="82" w:type="pct"/>
            <w:shd w:val="clear" w:color="auto" w:fill="auto"/>
          </w:tcPr>
          <w:p w14:paraId="536195F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1C3F7C7" w14:textId="4402F6CA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1,357</w:t>
            </w:r>
          </w:p>
        </w:tc>
        <w:tc>
          <w:tcPr>
            <w:tcW w:w="82" w:type="pct"/>
            <w:shd w:val="clear" w:color="auto" w:fill="auto"/>
          </w:tcPr>
          <w:p w14:paraId="36058A93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0DA1F7DB" w14:textId="3DE2959E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1,380</w:t>
            </w:r>
          </w:p>
        </w:tc>
        <w:tc>
          <w:tcPr>
            <w:tcW w:w="82" w:type="pct"/>
          </w:tcPr>
          <w:p w14:paraId="19AE46D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DE0FF2C" w14:textId="09009823" w:rsidR="00BB5F1E" w:rsidRPr="000A41B1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169</w:t>
            </w:r>
          </w:p>
        </w:tc>
        <w:tc>
          <w:tcPr>
            <w:tcW w:w="82" w:type="pct"/>
          </w:tcPr>
          <w:p w14:paraId="4BAA1CFD" w14:textId="77777777" w:rsidR="00BB5F1E" w:rsidRPr="000A41B1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5827063A" w14:textId="2FB312E8" w:rsidR="00BB5F1E" w:rsidRPr="000A41B1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175</w:t>
            </w:r>
          </w:p>
        </w:tc>
      </w:tr>
      <w:tr w:rsidR="00BB5F1E" w:rsidRPr="006375B5" w14:paraId="6EDF20E4" w14:textId="5CC9C090" w:rsidTr="002F1F60">
        <w:trPr>
          <w:trHeight w:val="57"/>
        </w:trPr>
        <w:tc>
          <w:tcPr>
            <w:tcW w:w="1602" w:type="pct"/>
            <w:shd w:val="clear" w:color="auto" w:fill="auto"/>
          </w:tcPr>
          <w:p w14:paraId="1F617132" w14:textId="7D2256DB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สินทรัพย์ไม่หมุนเวียน</w:t>
            </w:r>
          </w:p>
        </w:tc>
        <w:tc>
          <w:tcPr>
            <w:tcW w:w="315" w:type="pct"/>
            <w:shd w:val="clear" w:color="auto" w:fill="auto"/>
          </w:tcPr>
          <w:p w14:paraId="78404109" w14:textId="2ACAFBE9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50,6</w:t>
            </w:r>
            <w:r w:rsidR="00FF3D03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49</w:t>
            </w:r>
          </w:p>
        </w:tc>
        <w:tc>
          <w:tcPr>
            <w:tcW w:w="82" w:type="pct"/>
            <w:shd w:val="clear" w:color="auto" w:fill="auto"/>
          </w:tcPr>
          <w:p w14:paraId="540BE71C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7AE0C4A" w14:textId="01DE095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49,846</w:t>
            </w:r>
          </w:p>
        </w:tc>
        <w:tc>
          <w:tcPr>
            <w:tcW w:w="84" w:type="pct"/>
            <w:shd w:val="clear" w:color="auto" w:fill="auto"/>
          </w:tcPr>
          <w:p w14:paraId="1B1A5B0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5D232E2D" w14:textId="2529FD9A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11,801</w:t>
            </w:r>
          </w:p>
        </w:tc>
        <w:tc>
          <w:tcPr>
            <w:tcW w:w="82" w:type="pct"/>
            <w:shd w:val="clear" w:color="auto" w:fill="auto"/>
          </w:tcPr>
          <w:p w14:paraId="29AF603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0C19F1" w14:textId="656ADEBD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11,729</w:t>
            </w:r>
          </w:p>
        </w:tc>
        <w:tc>
          <w:tcPr>
            <w:tcW w:w="82" w:type="pct"/>
            <w:shd w:val="clear" w:color="auto" w:fill="auto"/>
          </w:tcPr>
          <w:p w14:paraId="134C103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816C367" w14:textId="499F57F7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10,534</w:t>
            </w:r>
          </w:p>
        </w:tc>
        <w:tc>
          <w:tcPr>
            <w:tcW w:w="82" w:type="pct"/>
            <w:shd w:val="clear" w:color="auto" w:fill="auto"/>
          </w:tcPr>
          <w:p w14:paraId="4C5333D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EF793E5" w14:textId="6AB7DB93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10,731</w:t>
            </w:r>
          </w:p>
        </w:tc>
        <w:tc>
          <w:tcPr>
            <w:tcW w:w="82" w:type="pct"/>
          </w:tcPr>
          <w:p w14:paraId="6AF1902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503431D0" w14:textId="69F86F5D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5,765</w:t>
            </w:r>
          </w:p>
        </w:tc>
        <w:tc>
          <w:tcPr>
            <w:tcW w:w="82" w:type="pct"/>
          </w:tcPr>
          <w:p w14:paraId="7D67C5F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11226090" w14:textId="20D214AA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6,087</w:t>
            </w:r>
          </w:p>
        </w:tc>
      </w:tr>
      <w:tr w:rsidR="00BB5F1E" w:rsidRPr="006375B5" w14:paraId="1FF9B5FA" w14:textId="21CDEBC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05DBA3A" w14:textId="296B16A8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หนี้สินหมุนเวียน</w:t>
            </w:r>
          </w:p>
        </w:tc>
        <w:tc>
          <w:tcPr>
            <w:tcW w:w="315" w:type="pct"/>
            <w:shd w:val="clear" w:color="auto" w:fill="auto"/>
          </w:tcPr>
          <w:p w14:paraId="06BE374A" w14:textId="61B0C905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(4,811)</w:t>
            </w:r>
          </w:p>
        </w:tc>
        <w:tc>
          <w:tcPr>
            <w:tcW w:w="82" w:type="pct"/>
            <w:shd w:val="clear" w:color="auto" w:fill="auto"/>
          </w:tcPr>
          <w:p w14:paraId="4A5BBAC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C19DE54" w14:textId="61DEC0E1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(5,693)</w:t>
            </w:r>
          </w:p>
        </w:tc>
        <w:tc>
          <w:tcPr>
            <w:tcW w:w="84" w:type="pct"/>
            <w:shd w:val="clear" w:color="auto" w:fill="auto"/>
          </w:tcPr>
          <w:p w14:paraId="47731B8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5F3C9CF" w14:textId="2AF8F57A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(997)</w:t>
            </w:r>
          </w:p>
        </w:tc>
        <w:tc>
          <w:tcPr>
            <w:tcW w:w="82" w:type="pct"/>
            <w:shd w:val="clear" w:color="auto" w:fill="auto"/>
          </w:tcPr>
          <w:p w14:paraId="1491D3C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3976615E" w14:textId="438FCEF1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(445)</w:t>
            </w:r>
          </w:p>
        </w:tc>
        <w:tc>
          <w:tcPr>
            <w:tcW w:w="82" w:type="pct"/>
            <w:shd w:val="clear" w:color="auto" w:fill="auto"/>
          </w:tcPr>
          <w:p w14:paraId="0D823874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57BC83CB" w14:textId="7B6507DC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(152)</w:t>
            </w:r>
          </w:p>
        </w:tc>
        <w:tc>
          <w:tcPr>
            <w:tcW w:w="82" w:type="pct"/>
            <w:shd w:val="clear" w:color="auto" w:fill="auto"/>
          </w:tcPr>
          <w:p w14:paraId="7618F1C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600B391" w14:textId="14311E29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(142)</w:t>
            </w:r>
          </w:p>
        </w:tc>
        <w:tc>
          <w:tcPr>
            <w:tcW w:w="82" w:type="pct"/>
          </w:tcPr>
          <w:p w14:paraId="53F58BC7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0E0043C9" w14:textId="010EB0CB" w:rsidR="00BB5F1E" w:rsidRPr="000A41B1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(217)</w:t>
            </w:r>
          </w:p>
        </w:tc>
        <w:tc>
          <w:tcPr>
            <w:tcW w:w="82" w:type="pct"/>
          </w:tcPr>
          <w:p w14:paraId="3B353E7A" w14:textId="77777777" w:rsidR="00BB5F1E" w:rsidRPr="000A41B1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4AA9A9A" w14:textId="6C8B9A23" w:rsidR="00BB5F1E" w:rsidRPr="000A41B1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(194)</w:t>
            </w:r>
          </w:p>
        </w:tc>
      </w:tr>
      <w:tr w:rsidR="00BB5F1E" w:rsidRPr="006375B5" w14:paraId="2E234E6C" w14:textId="4E3729CA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7EC969B" w14:textId="219C4A9B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หนี้สินไม่หมุนเวียน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1A5A7A53" w14:textId="12EC20A5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(10,553)</w:t>
            </w:r>
          </w:p>
        </w:tc>
        <w:tc>
          <w:tcPr>
            <w:tcW w:w="82" w:type="pct"/>
            <w:shd w:val="clear" w:color="auto" w:fill="auto"/>
          </w:tcPr>
          <w:p w14:paraId="1C13769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31B9D17B" w14:textId="6FE7F00E" w:rsidR="00BB5F1E" w:rsidRPr="00D602AB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(10,939)</w:t>
            </w:r>
          </w:p>
        </w:tc>
        <w:tc>
          <w:tcPr>
            <w:tcW w:w="84" w:type="pct"/>
            <w:shd w:val="clear" w:color="auto" w:fill="auto"/>
          </w:tcPr>
          <w:p w14:paraId="40A625D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41076262" w14:textId="7AC01BCB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(1,771)</w:t>
            </w:r>
          </w:p>
        </w:tc>
        <w:tc>
          <w:tcPr>
            <w:tcW w:w="82" w:type="pct"/>
            <w:shd w:val="clear" w:color="auto" w:fill="auto"/>
          </w:tcPr>
          <w:p w14:paraId="53560DE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27617CD7" w14:textId="2857D4F8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(1,531)</w:t>
            </w:r>
          </w:p>
        </w:tc>
        <w:tc>
          <w:tcPr>
            <w:tcW w:w="82" w:type="pct"/>
            <w:shd w:val="clear" w:color="auto" w:fill="auto"/>
          </w:tcPr>
          <w:p w14:paraId="61FF16F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12214A9E" w14:textId="2893720B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(2,984)</w:t>
            </w:r>
          </w:p>
        </w:tc>
        <w:tc>
          <w:tcPr>
            <w:tcW w:w="82" w:type="pct"/>
            <w:shd w:val="clear" w:color="auto" w:fill="auto"/>
          </w:tcPr>
          <w:p w14:paraId="2238420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634ABE78" w14:textId="3B4464FF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(3,034)</w:t>
            </w:r>
          </w:p>
        </w:tc>
        <w:tc>
          <w:tcPr>
            <w:tcW w:w="82" w:type="pct"/>
          </w:tcPr>
          <w:p w14:paraId="4579E1F4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6FDE17BE" w14:textId="3DFDD475" w:rsidR="00BB5F1E" w:rsidRPr="000A41B1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(4,020)</w:t>
            </w:r>
          </w:p>
        </w:tc>
        <w:tc>
          <w:tcPr>
            <w:tcW w:w="82" w:type="pct"/>
          </w:tcPr>
          <w:p w14:paraId="3641C684" w14:textId="77777777" w:rsidR="00BB5F1E" w:rsidRPr="000A41B1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14697E69" w14:textId="56A2F57F" w:rsidR="00BB5F1E" w:rsidRPr="000A41B1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(4,427)</w:t>
            </w:r>
          </w:p>
        </w:tc>
      </w:tr>
      <w:tr w:rsidR="00BB5F1E" w:rsidRPr="006375B5" w14:paraId="48BA5ED8" w14:textId="1C43B57B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1EEEBA3" w14:textId="16396CCB" w:rsidR="00BB5F1E" w:rsidRPr="006375B5" w:rsidRDefault="00BB5F1E" w:rsidP="00BB5F1E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 xml:space="preserve">สินทรัพย์สุทธิ (ร้อยละ 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D2B198" w14:textId="5640F523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35,83</w:t>
            </w:r>
            <w:r w:rsidR="00C97BE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</w:t>
            </w:r>
          </w:p>
        </w:tc>
        <w:tc>
          <w:tcPr>
            <w:tcW w:w="82" w:type="pct"/>
            <w:shd w:val="clear" w:color="auto" w:fill="auto"/>
          </w:tcPr>
          <w:p w14:paraId="0EF3E4D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9EF707" w14:textId="568FADE3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33,768</w:t>
            </w:r>
          </w:p>
        </w:tc>
        <w:tc>
          <w:tcPr>
            <w:tcW w:w="84" w:type="pct"/>
            <w:shd w:val="clear" w:color="auto" w:fill="auto"/>
          </w:tcPr>
          <w:p w14:paraId="1677A91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9F10F5" w14:textId="75E8B055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9,76</w:t>
            </w:r>
            <w:r w:rsidR="00C97BE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82" w:type="pct"/>
            <w:shd w:val="clear" w:color="auto" w:fill="auto"/>
          </w:tcPr>
          <w:p w14:paraId="7C5A378E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123767" w14:textId="16F14866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9,780</w:t>
            </w:r>
          </w:p>
        </w:tc>
        <w:tc>
          <w:tcPr>
            <w:tcW w:w="82" w:type="pct"/>
            <w:shd w:val="clear" w:color="auto" w:fill="auto"/>
          </w:tcPr>
          <w:p w14:paraId="51E424C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641FF7" w14:textId="1449E6DF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8,755</w:t>
            </w:r>
          </w:p>
        </w:tc>
        <w:tc>
          <w:tcPr>
            <w:tcW w:w="82" w:type="pct"/>
            <w:shd w:val="clear" w:color="auto" w:fill="auto"/>
          </w:tcPr>
          <w:p w14:paraId="742B249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288BBA" w14:textId="334D7119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8,935</w:t>
            </w:r>
          </w:p>
        </w:tc>
        <w:tc>
          <w:tcPr>
            <w:tcW w:w="82" w:type="pct"/>
          </w:tcPr>
          <w:p w14:paraId="4C853F9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2EE5D967" w14:textId="6E165C9E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1,697</w:t>
            </w:r>
          </w:p>
        </w:tc>
        <w:tc>
          <w:tcPr>
            <w:tcW w:w="82" w:type="pct"/>
          </w:tcPr>
          <w:p w14:paraId="42D211D2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1002711F" w14:textId="51EEF7C2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1,641</w:t>
            </w:r>
          </w:p>
        </w:tc>
      </w:tr>
      <w:tr w:rsidR="00CD1D8B" w:rsidRPr="006375B5" w14:paraId="1E61AC4F" w14:textId="50ED02E3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4C92F89" w14:textId="77777777" w:rsidR="00CD1D8B" w:rsidRPr="006375B5" w:rsidRDefault="00CD1D8B" w:rsidP="00CD1D8B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1531812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73360C0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135B1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769AB48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280BC4C2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687FEBF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0A44CF0A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CC76A75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594BCA57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B9E6284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163645E9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3B24BAF6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0B25358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2D8249F1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A5B5F3D" w14:textId="77777777" w:rsidR="00CD1D8B" w:rsidRPr="006375B5" w:rsidRDefault="00CD1D8B" w:rsidP="00CD1D8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BB5F1E" w:rsidRPr="006375B5" w14:paraId="72562E64" w14:textId="75BD1650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9E17F6A" w14:textId="5E1BDE8C" w:rsidR="00BB5F1E" w:rsidRPr="006375B5" w:rsidRDefault="00BB5F1E" w:rsidP="00BB5F1E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สินทรัพย์สุทธิส่วนที่เป็นของ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บริษัท</w:t>
            </w:r>
          </w:p>
        </w:tc>
        <w:tc>
          <w:tcPr>
            <w:tcW w:w="315" w:type="pct"/>
            <w:shd w:val="clear" w:color="auto" w:fill="auto"/>
          </w:tcPr>
          <w:p w14:paraId="3AE1E557" w14:textId="6F53FBD4" w:rsidR="00BB5F1E" w:rsidRPr="003F27C8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9,61</w:t>
            </w:r>
            <w:r w:rsidR="00C97BEA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</w:t>
            </w:r>
          </w:p>
        </w:tc>
        <w:tc>
          <w:tcPr>
            <w:tcW w:w="82" w:type="pct"/>
            <w:shd w:val="clear" w:color="auto" w:fill="auto"/>
          </w:tcPr>
          <w:p w14:paraId="072820A9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979B602" w14:textId="234EC2DA" w:rsidR="00BB5F1E" w:rsidRPr="006375B5" w:rsidRDefault="00BB5F1E" w:rsidP="008744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8,989</w:t>
            </w:r>
          </w:p>
        </w:tc>
        <w:tc>
          <w:tcPr>
            <w:tcW w:w="84" w:type="pct"/>
            <w:shd w:val="clear" w:color="auto" w:fill="auto"/>
          </w:tcPr>
          <w:p w14:paraId="3D48308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57BC2E1" w14:textId="0D46F411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4,88</w:t>
            </w:r>
            <w:r w:rsidR="00FF3D03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82" w:type="pct"/>
            <w:shd w:val="clear" w:color="auto" w:fill="auto"/>
          </w:tcPr>
          <w:p w14:paraId="47EFFEEA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5D13344B" w14:textId="2A926C61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4,890</w:t>
            </w:r>
          </w:p>
        </w:tc>
        <w:tc>
          <w:tcPr>
            <w:tcW w:w="82" w:type="pct"/>
            <w:shd w:val="clear" w:color="auto" w:fill="auto"/>
          </w:tcPr>
          <w:p w14:paraId="44CA008E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484233A" w14:textId="66FB64FC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2,254</w:t>
            </w:r>
          </w:p>
        </w:tc>
        <w:tc>
          <w:tcPr>
            <w:tcW w:w="82" w:type="pct"/>
            <w:shd w:val="clear" w:color="auto" w:fill="auto"/>
          </w:tcPr>
          <w:p w14:paraId="2C48212B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662D31D4" w14:textId="1865AFD7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2,111</w:t>
            </w:r>
          </w:p>
        </w:tc>
        <w:tc>
          <w:tcPr>
            <w:tcW w:w="82" w:type="pct"/>
          </w:tcPr>
          <w:p w14:paraId="6EDD8F9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4DAA48B" w14:textId="078B0CA0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832</w:t>
            </w:r>
          </w:p>
        </w:tc>
        <w:tc>
          <w:tcPr>
            <w:tcW w:w="82" w:type="pct"/>
          </w:tcPr>
          <w:p w14:paraId="12E738B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4B78BF78" w14:textId="184E136C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804</w:t>
            </w:r>
          </w:p>
        </w:tc>
      </w:tr>
      <w:tr w:rsidR="00BB5F1E" w:rsidRPr="006375B5" w14:paraId="1F2A7FF1" w14:textId="19A19D2A" w:rsidTr="00613152">
        <w:trPr>
          <w:trHeight w:val="344"/>
        </w:trPr>
        <w:tc>
          <w:tcPr>
            <w:tcW w:w="1602" w:type="pct"/>
            <w:shd w:val="clear" w:color="auto" w:fill="auto"/>
            <w:vAlign w:val="bottom"/>
          </w:tcPr>
          <w:p w14:paraId="44583C3D" w14:textId="6BB205C2" w:rsidR="00BB5F1E" w:rsidRPr="006375B5" w:rsidRDefault="00BB5F1E" w:rsidP="00BB5F1E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199D19D3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080BB89F" w14:textId="499D0AB7" w:rsidR="00BB32E2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(4,45</w:t>
            </w:r>
            <w:r w:rsidR="00C97BE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44B651AD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54C277D8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168303E" w14:textId="437C6B5E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(4,107)</w:t>
            </w:r>
          </w:p>
        </w:tc>
        <w:tc>
          <w:tcPr>
            <w:tcW w:w="84" w:type="pct"/>
            <w:shd w:val="clear" w:color="auto" w:fill="auto"/>
          </w:tcPr>
          <w:p w14:paraId="350F7E8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10DDF276" w14:textId="77777777" w:rsidR="00BB5F1E" w:rsidRDefault="00BB5F1E" w:rsidP="00BB5F1E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E770B18" w14:textId="161B471A" w:rsidR="000B2396" w:rsidRPr="006375B5" w:rsidRDefault="00FF3D03" w:rsidP="00FF3D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(6)</w:t>
            </w:r>
          </w:p>
        </w:tc>
        <w:tc>
          <w:tcPr>
            <w:tcW w:w="82" w:type="pct"/>
            <w:shd w:val="clear" w:color="auto" w:fill="auto"/>
          </w:tcPr>
          <w:p w14:paraId="27F154B6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1B45C388" w14:textId="77777777" w:rsidR="00BB5F1E" w:rsidRDefault="00BB5F1E" w:rsidP="00BB5F1E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4B9E69" w14:textId="5E6AFFD0" w:rsidR="00BB5F1E" w:rsidRPr="006375B5" w:rsidRDefault="00BB5F1E" w:rsidP="00BB5F1E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009094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3B4C2907" w14:textId="77777777" w:rsidR="000B2396" w:rsidRDefault="000B2396" w:rsidP="00BB5F1E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15B48D55" w14:textId="7512920F" w:rsidR="00BB5F1E" w:rsidRPr="006375B5" w:rsidRDefault="000B2396" w:rsidP="00BB5F1E">
            <w:pPr>
              <w:pStyle w:val="acctfourfigures"/>
              <w:spacing w:line="360" w:lineRule="exact"/>
              <w:ind w:right="-19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(1,17</w:t>
            </w:r>
            <w:r w:rsidR="00FF3D03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4A9EA86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74901B8F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43AE7B69" w14:textId="577E3A14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(1,059)</w:t>
            </w:r>
          </w:p>
        </w:tc>
        <w:tc>
          <w:tcPr>
            <w:tcW w:w="82" w:type="pct"/>
          </w:tcPr>
          <w:p w14:paraId="17C153B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4F81AB05" w14:textId="77777777" w:rsidR="000B2396" w:rsidRDefault="000B2396" w:rsidP="00BB5F1E">
            <w:pPr>
              <w:pStyle w:val="acctfourfigures"/>
              <w:tabs>
                <w:tab w:val="clear" w:pos="765"/>
                <w:tab w:val="decimal" w:pos="99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EB68FBD" w14:textId="33834F30" w:rsidR="00BB5F1E" w:rsidRPr="006375B5" w:rsidRDefault="000B2396" w:rsidP="000B2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192</w:t>
            </w:r>
          </w:p>
        </w:tc>
        <w:tc>
          <w:tcPr>
            <w:tcW w:w="82" w:type="pct"/>
          </w:tcPr>
          <w:p w14:paraId="6CB53F3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2629C9E9" w14:textId="77777777" w:rsidR="00BB5F1E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0462C9F" w14:textId="2C33AED0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211</w:t>
            </w:r>
          </w:p>
        </w:tc>
      </w:tr>
      <w:tr w:rsidR="00BB5F1E" w:rsidRPr="006375B5" w14:paraId="7DF94770" w14:textId="5953A92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37DE9FD" w14:textId="073B67DD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 w:cs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มูลค่าตามบัญชีของเงินลงทุนในบริษัทร่วม</w:t>
            </w:r>
            <w:r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>/</w:t>
            </w:r>
            <w:r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การร่วมค้า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866CB9" w14:textId="29065E59" w:rsidR="00BB5F1E" w:rsidRPr="006375B5" w:rsidRDefault="00BB32E2" w:rsidP="00BB5F1E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5,15</w:t>
            </w:r>
            <w:r w:rsidR="00C97BE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4005B89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8677D5" w14:textId="1D75907E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4,882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FAFED8F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397637" w14:textId="2A06B9A2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</w:t>
            </w:r>
            <w:r w:rsidR="00FF3D03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76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6791211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B6FA34" w14:textId="64B5A23C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4,890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7FA98988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0E3526" w14:textId="549D11F2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1,07</w:t>
            </w:r>
            <w:r w:rsidR="001E2B06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A19A755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352805" w14:textId="74F025B7" w:rsidR="00BB5F1E" w:rsidRPr="006375B5" w:rsidRDefault="00BB5F1E" w:rsidP="008744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1,052</w:t>
            </w:r>
          </w:p>
        </w:tc>
        <w:tc>
          <w:tcPr>
            <w:tcW w:w="82" w:type="pct"/>
            <w:vAlign w:val="center"/>
          </w:tcPr>
          <w:p w14:paraId="334D0DE0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1A1DD9" w14:textId="614F90BF" w:rsidR="00BB5F1E" w:rsidRPr="006375B5" w:rsidRDefault="000B2396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1,024</w:t>
            </w:r>
            <w:r w:rsidR="00160C90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                                                                                    </w:t>
            </w:r>
          </w:p>
        </w:tc>
        <w:tc>
          <w:tcPr>
            <w:tcW w:w="82" w:type="pct"/>
            <w:vAlign w:val="center"/>
          </w:tcPr>
          <w:p w14:paraId="3AF7CEA5" w14:textId="77777777" w:rsidR="00BB5F1E" w:rsidRPr="006375B5" w:rsidRDefault="00BB5F1E" w:rsidP="00BB5F1E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BF6E5A" w14:textId="2BD70A29" w:rsidR="00BB5F1E" w:rsidRPr="006375B5" w:rsidRDefault="00BB5F1E" w:rsidP="00BB5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1,015</w:t>
            </w:r>
          </w:p>
        </w:tc>
      </w:tr>
      <w:tr w:rsidR="002F1F60" w:rsidRPr="006375B5" w14:paraId="51B3570B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7924561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7C858A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11BB6C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40D51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553C1F3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872400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17D00B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9182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03F220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0835C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3044D6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1ABCD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47CB5C1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  <w:vAlign w:val="center"/>
          </w:tcPr>
          <w:p w14:paraId="5F9801D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58AA29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  <w:vAlign w:val="center"/>
          </w:tcPr>
          <w:p w14:paraId="128D4C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3D1B4098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2C02387B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6C3D88B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FB1EF7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383CFAD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16706DB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722EBEC1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658DCD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1A1BE43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0EE4D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456E54F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4BF46E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2910C3D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033615D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4CF0301F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3572E16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133D98C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2FE283ED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B099BF7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AB10D54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55904A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313D91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2B7C85E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3299F06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C68B2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31D67A6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C2232E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1706D8C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CB7FB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394B6970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1D18B4A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57D6F84E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D00A4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4CB0A62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62280A44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7388405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E2D9633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5E7E8F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CE0F55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D2FF6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42374EB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F4944D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58E3EF4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5EA5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38FCF00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5A914DE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13667F7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5E33FAC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0B2961C5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4D98672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6AB94F6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</w:tbl>
    <w:p w14:paraId="4C13DCBB" w14:textId="3107D045" w:rsidR="0083694D" w:rsidRPr="006375B5" w:rsidRDefault="0083694D"/>
    <w:p w14:paraId="0E92DA7A" w14:textId="14BFD541" w:rsidR="00E7708F" w:rsidRPr="006375B5" w:rsidRDefault="00E7708F" w:rsidP="00823253">
      <w:pPr>
        <w:pStyle w:val="block"/>
        <w:spacing w:after="0" w:line="240" w:lineRule="atLeast"/>
        <w:ind w:left="0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7708F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1A350FE" w14:textId="6AFB272C" w:rsidR="001C7D7E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Theme="majorBidi" w:eastAsia="Angsana New" w:hAnsiTheme="majorBidi"/>
          <w:i/>
          <w:iCs/>
          <w:sz w:val="30"/>
          <w:szCs w:val="30"/>
        </w:rPr>
      </w:pPr>
      <w:r w:rsidRPr="006375B5">
        <w:rPr>
          <w:rFonts w:asciiTheme="majorBidi" w:eastAsia="Angsana New" w:hAnsiTheme="majorBidi"/>
          <w:i/>
          <w:iCs/>
          <w:sz w:val="30"/>
          <w:szCs w:val="30"/>
        </w:rPr>
        <w:lastRenderedPageBreak/>
        <w:tab/>
      </w:r>
      <w:r w:rsidR="00CA3649" w:rsidRPr="006375B5">
        <w:rPr>
          <w:rFonts w:asciiTheme="majorBidi" w:eastAsia="Angsana New" w:hAnsiTheme="majorBidi" w:hint="cs"/>
          <w:i/>
          <w:iCs/>
          <w:sz w:val="30"/>
          <w:szCs w:val="30"/>
          <w:cs/>
        </w:rPr>
        <w:t>บริษัทร่วมและการร่วมค้าที่ไม่มีสาระสำคัญ</w:t>
      </w:r>
    </w:p>
    <w:p w14:paraId="7CABB5AF" w14:textId="77777777" w:rsidR="00CA3649" w:rsidRPr="006375B5" w:rsidRDefault="00CA3649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eastAsia="Angsana New" w:hAnsi="Angsana New"/>
          <w:sz w:val="30"/>
          <w:szCs w:val="30"/>
        </w:rPr>
      </w:pPr>
    </w:p>
    <w:p w14:paraId="3507AF95" w14:textId="401ABD31" w:rsidR="00E9518C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  <w:r w:rsidRPr="006375B5">
        <w:rPr>
          <w:rFonts w:asciiTheme="majorBidi" w:eastAsia="Angsana New" w:hAnsiTheme="majorBidi" w:cstheme="majorBidi"/>
          <w:sz w:val="30"/>
          <w:szCs w:val="30"/>
        </w:rPr>
        <w:tab/>
      </w:r>
      <w:r w:rsidR="00CA3649" w:rsidRPr="006375B5">
        <w:rPr>
          <w:rFonts w:asciiTheme="majorBidi" w:eastAsia="Angsana New" w:hAnsiTheme="majorBidi" w:cstheme="majorBidi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741DE38A" w14:textId="39AF08DD" w:rsidR="0095649F" w:rsidRPr="006375B5" w:rsidRDefault="0095649F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</w:p>
    <w:tbl>
      <w:tblPr>
        <w:tblW w:w="9036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60"/>
        <w:gridCol w:w="882"/>
        <w:gridCol w:w="180"/>
        <w:gridCol w:w="900"/>
        <w:gridCol w:w="264"/>
        <w:gridCol w:w="888"/>
        <w:gridCol w:w="178"/>
        <w:gridCol w:w="884"/>
      </w:tblGrid>
      <w:tr w:rsidR="0095649F" w:rsidRPr="006375B5" w14:paraId="6A6E0B76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E9DEB41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6B56F64D" w14:textId="6F1BB1B8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264" w:type="dxa"/>
          </w:tcPr>
          <w:p w14:paraId="0233D213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190EDE2C" w14:textId="720B7C2B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95649F" w:rsidRPr="006375B5" w14:paraId="49534A0D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48320AD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45897752" w14:textId="69474B2B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  <w:tc>
          <w:tcPr>
            <w:tcW w:w="264" w:type="dxa"/>
          </w:tcPr>
          <w:p w14:paraId="45B362E6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0DE5F0CB" w14:textId="6D5F09E5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</w:tr>
      <w:tr w:rsidR="0095649F" w:rsidRPr="006375B5" w14:paraId="7E130844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1ABA97AB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" w:type="dxa"/>
          </w:tcPr>
          <w:p w14:paraId="035940E2" w14:textId="400940A8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87440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80" w:type="dxa"/>
          </w:tcPr>
          <w:p w14:paraId="121AD5B4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A850554" w14:textId="7AAD306D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87440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264" w:type="dxa"/>
          </w:tcPr>
          <w:p w14:paraId="4C2A1E10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8" w:type="dxa"/>
          </w:tcPr>
          <w:p w14:paraId="06D02EA6" w14:textId="4EE76F1E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87440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78" w:type="dxa"/>
          </w:tcPr>
          <w:p w14:paraId="7B9A39D1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4" w:type="dxa"/>
          </w:tcPr>
          <w:p w14:paraId="66A90ADF" w14:textId="252C6377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874401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</w:tr>
      <w:tr w:rsidR="0095649F" w:rsidRPr="006375B5" w14:paraId="4D87C84B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3B311130" w14:textId="77777777" w:rsidR="0095649F" w:rsidRPr="006375B5" w:rsidRDefault="0095649F" w:rsidP="00B8670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176" w:type="dxa"/>
            <w:gridSpan w:val="7"/>
          </w:tcPr>
          <w:p w14:paraId="646D3B46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5649F" w:rsidRPr="006375B5" w14:paraId="49B6051E" w14:textId="77777777" w:rsidTr="003A5803">
        <w:trPr>
          <w:cantSplit/>
          <w:trHeight w:val="18"/>
        </w:trPr>
        <w:tc>
          <w:tcPr>
            <w:tcW w:w="4860" w:type="dxa"/>
          </w:tcPr>
          <w:p w14:paraId="5AB85519" w14:textId="3F101EB7" w:rsidR="0095649F" w:rsidRPr="006375B5" w:rsidRDefault="0095649F" w:rsidP="00B8670C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มูลค่าตามบัญชีของส่วนได้เสียในบริษัทร่วมและ</w:t>
            </w:r>
          </w:p>
        </w:tc>
        <w:tc>
          <w:tcPr>
            <w:tcW w:w="882" w:type="dxa"/>
            <w:vAlign w:val="bottom"/>
          </w:tcPr>
          <w:p w14:paraId="6CA5786C" w14:textId="69A8B97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309A6FF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4583D82" w14:textId="6630653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4" w:type="dxa"/>
            <w:vAlign w:val="bottom"/>
          </w:tcPr>
          <w:p w14:paraId="083C78E6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12F6CCC6" w14:textId="62CCCF0F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A8AC5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124A5BF2" w14:textId="46090334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74401" w:rsidRPr="006375B5" w14:paraId="37CF3B13" w14:textId="77777777" w:rsidTr="003A5803">
        <w:trPr>
          <w:cantSplit/>
          <w:trHeight w:val="18"/>
        </w:trPr>
        <w:tc>
          <w:tcPr>
            <w:tcW w:w="4860" w:type="dxa"/>
          </w:tcPr>
          <w:p w14:paraId="5B14C051" w14:textId="468E8567" w:rsidR="00874401" w:rsidRPr="006375B5" w:rsidRDefault="00874401" w:rsidP="00874401">
            <w:pPr>
              <w:tabs>
                <w:tab w:val="clear" w:pos="227"/>
              </w:tabs>
              <w:ind w:left="2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</w:t>
            </w: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  <w:t>มค้าที่ไม่มีสาระสำคัญ</w:t>
            </w:r>
          </w:p>
        </w:tc>
        <w:tc>
          <w:tcPr>
            <w:tcW w:w="882" w:type="dxa"/>
            <w:vAlign w:val="bottom"/>
          </w:tcPr>
          <w:p w14:paraId="4622DB63" w14:textId="4AA4A036" w:rsidR="00874401" w:rsidRPr="006375B5" w:rsidRDefault="00C70F63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FF3D03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80" w:type="dxa"/>
            <w:vAlign w:val="bottom"/>
          </w:tcPr>
          <w:p w14:paraId="42473763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24A350" w14:textId="72580940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76</w:t>
            </w:r>
          </w:p>
        </w:tc>
        <w:tc>
          <w:tcPr>
            <w:tcW w:w="264" w:type="dxa"/>
            <w:vAlign w:val="bottom"/>
          </w:tcPr>
          <w:p w14:paraId="3599FF71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6FE9618C" w14:textId="5DAD71CE" w:rsidR="00874401" w:rsidRPr="006375B5" w:rsidRDefault="00C70F63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1,069</w:t>
            </w:r>
          </w:p>
        </w:tc>
        <w:tc>
          <w:tcPr>
            <w:tcW w:w="178" w:type="dxa"/>
            <w:vAlign w:val="bottom"/>
          </w:tcPr>
          <w:p w14:paraId="67502D58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09E881FB" w14:textId="01B917F3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1,318</w:t>
            </w:r>
          </w:p>
        </w:tc>
      </w:tr>
      <w:tr w:rsidR="00874401" w:rsidRPr="006375B5" w14:paraId="027D22BD" w14:textId="77777777" w:rsidTr="003A5803">
        <w:trPr>
          <w:cantSplit/>
          <w:trHeight w:val="18"/>
        </w:trPr>
        <w:tc>
          <w:tcPr>
            <w:tcW w:w="4860" w:type="dxa"/>
          </w:tcPr>
          <w:p w14:paraId="66EF1E32" w14:textId="77777777" w:rsidR="00874401" w:rsidRPr="006375B5" w:rsidRDefault="00874401" w:rsidP="00874401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882" w:type="dxa"/>
          </w:tcPr>
          <w:p w14:paraId="7E665D3F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14281B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537523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34C1BE0C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07A48F6E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F1F23DC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AF91E6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74401" w:rsidRPr="006375B5" w14:paraId="51756048" w14:textId="77777777" w:rsidTr="00EF617A">
        <w:trPr>
          <w:cantSplit/>
          <w:trHeight w:val="18"/>
        </w:trPr>
        <w:tc>
          <w:tcPr>
            <w:tcW w:w="4860" w:type="dxa"/>
          </w:tcPr>
          <w:p w14:paraId="15AA5BA5" w14:textId="3499D105" w:rsidR="00874401" w:rsidRPr="006375B5" w:rsidRDefault="00874401" w:rsidP="00874401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จากการดำเนินงานอย่างต่อเนื่อง</w:t>
            </w:r>
          </w:p>
        </w:tc>
        <w:tc>
          <w:tcPr>
            <w:tcW w:w="882" w:type="dxa"/>
            <w:tcBorders>
              <w:bottom w:val="single" w:sz="4" w:space="0" w:color="auto"/>
            </w:tcBorders>
          </w:tcPr>
          <w:p w14:paraId="438A7826" w14:textId="3A62ACAE" w:rsidR="00874401" w:rsidRPr="00BD45A5" w:rsidRDefault="0068343B" w:rsidP="0068343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180" w:type="dxa"/>
          </w:tcPr>
          <w:p w14:paraId="323024EB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7C052069" w14:textId="48D1C7DA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(13)</w:t>
            </w:r>
          </w:p>
        </w:tc>
        <w:tc>
          <w:tcPr>
            <w:tcW w:w="264" w:type="dxa"/>
          </w:tcPr>
          <w:p w14:paraId="6BB96290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14:paraId="4207296B" w14:textId="0F0F6AE0" w:rsidR="00874401" w:rsidRPr="006375B5" w:rsidRDefault="00C70F63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9A2199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27CCD87F" w14:textId="77777777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</w:tcPr>
          <w:p w14:paraId="789A45D1" w14:textId="6EC2DF9D" w:rsidR="00874401" w:rsidRPr="006375B5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(91)</w:t>
            </w:r>
          </w:p>
        </w:tc>
      </w:tr>
      <w:tr w:rsidR="00874401" w:rsidRPr="006375B5" w14:paraId="7F41B4F0" w14:textId="77777777" w:rsidTr="00EF617A">
        <w:trPr>
          <w:cantSplit/>
          <w:trHeight w:val="18"/>
        </w:trPr>
        <w:tc>
          <w:tcPr>
            <w:tcW w:w="4860" w:type="dxa"/>
          </w:tcPr>
          <w:p w14:paraId="7E5993DA" w14:textId="084363B8" w:rsidR="00874401" w:rsidRPr="006375B5" w:rsidRDefault="00874401" w:rsidP="00874401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ขาดทุนเบ็ดเสร็จรวม</w:t>
            </w: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</w:tcPr>
          <w:p w14:paraId="4D89FDDE" w14:textId="42C4D5AE" w:rsidR="00874401" w:rsidRPr="00EF617A" w:rsidRDefault="0068343B" w:rsidP="0068343B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180" w:type="dxa"/>
          </w:tcPr>
          <w:p w14:paraId="41DD083D" w14:textId="77777777" w:rsidR="00874401" w:rsidRPr="00EF617A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791D6CA" w14:textId="4168E147" w:rsidR="00874401" w:rsidRPr="00EF617A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(13)</w:t>
            </w:r>
          </w:p>
        </w:tc>
        <w:tc>
          <w:tcPr>
            <w:tcW w:w="264" w:type="dxa"/>
          </w:tcPr>
          <w:p w14:paraId="10E9D9EE" w14:textId="77777777" w:rsidR="00874401" w:rsidRPr="00EF617A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14:paraId="765A2B11" w14:textId="22E950F3" w:rsidR="00874401" w:rsidRPr="00EF617A" w:rsidRDefault="00C70F63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</w:t>
            </w:r>
            <w:r w:rsidR="009A2199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78" w:type="dxa"/>
          </w:tcPr>
          <w:p w14:paraId="7C33206F" w14:textId="77777777" w:rsidR="00874401" w:rsidRPr="00EF617A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</w:tcPr>
          <w:p w14:paraId="50704CDE" w14:textId="189C0842" w:rsidR="00874401" w:rsidRPr="00EF617A" w:rsidRDefault="00874401" w:rsidP="00874401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(91)</w:t>
            </w:r>
          </w:p>
        </w:tc>
      </w:tr>
    </w:tbl>
    <w:p w14:paraId="1CF0A323" w14:textId="77777777" w:rsidR="00101539" w:rsidRPr="006375B5" w:rsidRDefault="00101539" w:rsidP="00DE4EB3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6616D55D" w14:textId="6D52F000" w:rsidR="00F81176" w:rsidRPr="006375B5" w:rsidRDefault="00F81176" w:rsidP="003A5803">
      <w:pPr>
        <w:pStyle w:val="Heading6"/>
        <w:numPr>
          <w:ilvl w:val="0"/>
          <w:numId w:val="16"/>
        </w:numPr>
        <w:tabs>
          <w:tab w:val="clear" w:pos="90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1B8E6225" w14:textId="306DAB51" w:rsidR="003240B8" w:rsidRPr="006375B5" w:rsidRDefault="003240B8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W w:w="8948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8"/>
        <w:gridCol w:w="1080"/>
        <w:gridCol w:w="270"/>
        <w:gridCol w:w="1260"/>
        <w:gridCol w:w="270"/>
        <w:gridCol w:w="1190"/>
      </w:tblGrid>
      <w:tr w:rsidR="007415B3" w:rsidRPr="006375B5" w14:paraId="4B2E6B8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8D06DD" w14:textId="6F8F4E54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415B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รายการเคลื่อนไหวที่มีสาระสำคัญ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D4D090E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611D79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49E6C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415B3" w:rsidRPr="006375B5" w14:paraId="25A5679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E0E3A7" w14:textId="67BCD63D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7415B3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สำหรับปีสิ้นสุดวันที่</w:t>
            </w:r>
            <w:r w:rsidRPr="007415B3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8A58EF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828570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4617DE" w14:textId="5EBCB81B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0E74FF" w14:textId="77777777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B09D7" w14:textId="7544C1AF" w:rsidR="007415B3" w:rsidRPr="006375B5" w:rsidRDefault="007415B3" w:rsidP="007415B3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</w:tr>
      <w:tr w:rsidR="00F76CDB" w:rsidRPr="006375B5" w14:paraId="7D1207A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8376F3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F772E7B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A3EF53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52BC64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787720" w:rsidRPr="006375B5" w14:paraId="61CB213A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BC0B13" w14:textId="085E373E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401B257" w14:textId="77777777" w:rsidR="00787720" w:rsidRPr="006375B5" w:rsidRDefault="00787720" w:rsidP="00787720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02396AA" w14:textId="77777777" w:rsidR="00787720" w:rsidRPr="006375B5" w:rsidRDefault="00787720" w:rsidP="0078772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57B02E" w14:textId="5BCF0FF8" w:rsidR="00787720" w:rsidRPr="00273FCA" w:rsidRDefault="00FA2508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/>
                <w:sz w:val="30"/>
                <w:szCs w:val="30"/>
              </w:rPr>
              <w:t>42</w:t>
            </w:r>
            <w:r w:rsidR="00E16C07" w:rsidRPr="00E16C07">
              <w:rPr>
                <w:rFonts w:ascii="Angsana New" w:hAnsi="Angsana New"/>
                <w:sz w:val="30"/>
                <w:szCs w:val="30"/>
              </w:rPr>
              <w:t>,</w:t>
            </w:r>
            <w:r w:rsidRPr="00FA2508">
              <w:rPr>
                <w:rFonts w:ascii="Angsana New" w:hAnsi="Angsana New"/>
                <w:sz w:val="30"/>
                <w:szCs w:val="30"/>
              </w:rPr>
              <w:t>822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EA5EE" w14:textId="77777777" w:rsidR="00787720" w:rsidRPr="00273FCA" w:rsidRDefault="00787720" w:rsidP="00787720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097C4" w14:textId="4DD15F93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44,259</w:t>
            </w:r>
          </w:p>
        </w:tc>
      </w:tr>
      <w:tr w:rsidR="00787720" w:rsidRPr="006375B5" w14:paraId="6923D9E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6A4FB" w14:textId="77777777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7B41524" w14:textId="77777777" w:rsidR="00787720" w:rsidRPr="006375B5" w:rsidRDefault="00787720" w:rsidP="00787720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9BC565" w14:textId="77777777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F079D3" w14:textId="404D7C5D" w:rsidR="00787720" w:rsidRPr="006375B5" w:rsidRDefault="00B050BA" w:rsidP="00B05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7E6E17" w14:textId="77777777" w:rsidR="00787720" w:rsidRPr="006375B5" w:rsidRDefault="00787720" w:rsidP="00787720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524B69" w14:textId="394D9EBB" w:rsidR="00787720" w:rsidRPr="006375B5" w:rsidRDefault="00FA2508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15</w:t>
            </w:r>
            <w:r w:rsidR="00787720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787720" w:rsidRPr="006375B5" w14:paraId="789D62F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E107C8" w14:textId="27759715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ลดทุน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EF43B8E" w14:textId="77777777" w:rsidR="00787720" w:rsidRPr="006375B5" w:rsidRDefault="00787720" w:rsidP="00787720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9D7D64" w14:textId="77777777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E0581F" w14:textId="77A8C596" w:rsidR="00787720" w:rsidRPr="006375B5" w:rsidRDefault="00B050BA" w:rsidP="00B05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A15B3A" w14:textId="77777777" w:rsidR="00787720" w:rsidRPr="006375B5" w:rsidRDefault="00787720" w:rsidP="00787720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35A239" w14:textId="413847B5" w:rsidR="00787720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(1,195)</w:t>
            </w:r>
          </w:p>
        </w:tc>
      </w:tr>
      <w:tr w:rsidR="00787720" w:rsidRPr="006375B5" w14:paraId="3CA4FF1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6C50AF" w14:textId="45FA88CE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9601F85" w14:textId="77777777" w:rsidR="00787720" w:rsidRPr="006375B5" w:rsidRDefault="00787720" w:rsidP="00787720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A5F1E8" w14:textId="77777777" w:rsidR="00787720" w:rsidRPr="006375B5" w:rsidRDefault="00787720" w:rsidP="0078772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3E1AC9" w14:textId="20B1087A" w:rsidR="00787720" w:rsidRPr="006375B5" w:rsidRDefault="00B050BA" w:rsidP="00B05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967220" w14:textId="77777777" w:rsidR="00787720" w:rsidRPr="006375B5" w:rsidRDefault="00787720" w:rsidP="00787720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A51F0D" w14:textId="1F6B2D39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(398)</w:t>
            </w:r>
          </w:p>
        </w:tc>
      </w:tr>
      <w:tr w:rsidR="00787720" w:rsidRPr="006375B5" w14:paraId="0F7C5626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E4F382" w14:textId="418003F9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F5EB085" w14:textId="77777777" w:rsidR="00787720" w:rsidRPr="006375B5" w:rsidRDefault="00787720" w:rsidP="0078772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EA6C68B" w14:textId="77777777" w:rsidR="00787720" w:rsidRPr="006375B5" w:rsidRDefault="00787720" w:rsidP="0078772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F1B8F72" w14:textId="5397AEA6" w:rsidR="00787720" w:rsidRPr="006375B5" w:rsidRDefault="00B050BA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42,822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5AF728" w14:textId="77777777" w:rsidR="00787720" w:rsidRPr="006375B5" w:rsidRDefault="00787720" w:rsidP="00787720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FC8A55A" w14:textId="7C387FE0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42,822</w:t>
            </w:r>
          </w:p>
        </w:tc>
      </w:tr>
    </w:tbl>
    <w:p w14:paraId="4ECC0F7F" w14:textId="77777777" w:rsidR="008E7245" w:rsidRPr="006375B5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6CB00594" w14:textId="77777777" w:rsidR="00644C71" w:rsidRPr="00722962" w:rsidRDefault="00644C71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  <w:lang w:val="en-US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4B12851F" w14:textId="32BA597B" w:rsidR="00F76CDB" w:rsidRPr="006375B5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รายการเพิ่มทุน</w:t>
      </w:r>
      <w:r w:rsidR="0026015C">
        <w:rPr>
          <w:rFonts w:ascii="Angsana New" w:hAnsi="Angsana New"/>
          <w:sz w:val="30"/>
          <w:szCs w:val="30"/>
        </w:rPr>
        <w:t xml:space="preserve"> </w:t>
      </w:r>
      <w:r w:rsidR="00DC51C0">
        <w:rPr>
          <w:rFonts w:ascii="Angsana New" w:hAnsi="Angsana New" w:hint="cs"/>
          <w:sz w:val="30"/>
          <w:szCs w:val="30"/>
          <w:cs/>
          <w:lang w:bidi="th-TH"/>
        </w:rPr>
        <w:t>ลดทุน</w:t>
      </w:r>
      <w:r w:rsidRPr="006375B5">
        <w:rPr>
          <w:rFonts w:ascii="Angsana New" w:hAnsi="Angsana New" w:hint="cs"/>
          <w:sz w:val="30"/>
          <w:szCs w:val="30"/>
          <w:cs/>
        </w:rPr>
        <w:t>และ</w:t>
      </w:r>
      <w:r w:rsidR="00DC51C0">
        <w:rPr>
          <w:rFonts w:ascii="Angsana New" w:hAnsi="Angsana New" w:hint="cs"/>
          <w:sz w:val="30"/>
          <w:szCs w:val="30"/>
          <w:cs/>
          <w:lang w:bidi="th-TH"/>
        </w:rPr>
        <w:t>จำหน่าย</w:t>
      </w:r>
      <w:r w:rsidRPr="006375B5">
        <w:rPr>
          <w:rFonts w:ascii="Angsana New" w:hAnsi="Angsana New" w:hint="cs"/>
          <w:sz w:val="30"/>
          <w:szCs w:val="30"/>
          <w:cs/>
        </w:rPr>
        <w:t>เงินลงทุนของบริษัทย่อยในระหว่างปีสิ้นสุดวันที่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30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กันยายน มีดังนี้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2089C0D1" w14:textId="77777777" w:rsidR="00F76CDB" w:rsidRPr="006375B5" w:rsidRDefault="00F76CDB" w:rsidP="00F76C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05"/>
        <w:jc w:val="thaiDistribute"/>
        <w:rPr>
          <w:rFonts w:ascii="Angsana New" w:hAnsi="Angsana New"/>
          <w:sz w:val="30"/>
          <w:szCs w:val="30"/>
        </w:rPr>
      </w:pPr>
    </w:p>
    <w:tbl>
      <w:tblPr>
        <w:tblW w:w="9135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93"/>
        <w:gridCol w:w="1285"/>
        <w:gridCol w:w="270"/>
        <w:gridCol w:w="1287"/>
      </w:tblGrid>
      <w:tr w:rsidR="00F76CDB" w:rsidRPr="006375B5" w14:paraId="4010B2BE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6E17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5C19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414F7605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A60AA6" w14:textId="219EA62E" w:rsidR="00F76CDB" w:rsidRPr="006375B5" w:rsidRDefault="00F76CDB" w:rsidP="00DC51C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สำหรับ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ปีสิ้นสุดวันที่ </w:t>
            </w:r>
            <w:r w:rsidR="000E564C" w:rsidRPr="000E564C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30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กันยายน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F3642A" w14:textId="2F884783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787720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565B4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F87939" w14:textId="2E072D9C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787720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</w:tr>
      <w:tr w:rsidR="00F76CDB" w:rsidRPr="006375B5" w14:paraId="4CA0D247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F707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3A461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787720" w:rsidRPr="006375B5" w14:paraId="05C1E070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AFBE7D" w14:textId="77777777" w:rsidR="00787720" w:rsidRPr="006375B5" w:rsidRDefault="00787720" w:rsidP="0078772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เฟรเซอร์ส พร็อพเพอร์ตี้ เทคโนโลยี (ประเทศไทย)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2BB34E" w14:textId="6E7A2A1F" w:rsidR="00787720" w:rsidRPr="006375B5" w:rsidRDefault="00A91913" w:rsidP="00A919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A6E6A" w14:textId="77777777" w:rsidR="00787720" w:rsidRPr="006375B5" w:rsidRDefault="00787720" w:rsidP="00787720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BA7907" w14:textId="796550F4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(1,502)</w:t>
            </w:r>
          </w:p>
        </w:tc>
      </w:tr>
      <w:tr w:rsidR="00787720" w:rsidRPr="006375B5" w14:paraId="3054F3EE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BE992" w14:textId="5E70D089" w:rsidR="00787720" w:rsidRPr="006375B5" w:rsidRDefault="00787720" w:rsidP="0078772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Thailand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(International) Pte.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Ltd. 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CC91C8" w14:textId="5FAED87A" w:rsidR="00787720" w:rsidRPr="006375B5" w:rsidRDefault="00A91913" w:rsidP="00A919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01765B" w14:textId="77777777" w:rsidR="00787720" w:rsidRPr="006375B5" w:rsidRDefault="00787720" w:rsidP="00787720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264C96" w14:textId="2258A52B" w:rsidR="00787720" w:rsidRPr="006375B5" w:rsidRDefault="00787720" w:rsidP="00787720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65</w:t>
            </w:r>
          </w:p>
        </w:tc>
      </w:tr>
      <w:tr w:rsidR="00787720" w:rsidRPr="006375B5" w14:paraId="0F04DAD3" w14:textId="77777777" w:rsidTr="0026015C">
        <w:tc>
          <w:tcPr>
            <w:tcW w:w="62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DF7FAC" w14:textId="77777777" w:rsidR="00787720" w:rsidRPr="006375B5" w:rsidRDefault="00787720" w:rsidP="00787720">
            <w:pPr>
              <w:pStyle w:val="block"/>
              <w:tabs>
                <w:tab w:val="left" w:pos="-15"/>
              </w:tabs>
              <w:spacing w:after="0" w:line="240" w:lineRule="atLeast"/>
              <w:ind w:left="-15" w:right="47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331AB0C" w14:textId="51B3ABD7" w:rsidR="00787720" w:rsidRPr="006375B5" w:rsidRDefault="00A91913" w:rsidP="00A919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7BC2BB" w14:textId="77777777" w:rsidR="00787720" w:rsidRPr="006375B5" w:rsidRDefault="00787720" w:rsidP="00787720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DEA4279" w14:textId="5037C8DC" w:rsidR="00787720" w:rsidRPr="006375B5" w:rsidRDefault="00787720" w:rsidP="007877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(1,437)</w:t>
            </w:r>
          </w:p>
        </w:tc>
      </w:tr>
    </w:tbl>
    <w:p w14:paraId="0C0ECC08" w14:textId="2E543DD2" w:rsidR="0006511B" w:rsidRPr="006375B5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4313BB68" w14:textId="77777777" w:rsidR="00620DE0" w:rsidRPr="00AD4F6E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AD4F6E">
        <w:rPr>
          <w:rFonts w:ascii="Angsana New" w:hAnsi="Angsana New" w:hint="cs"/>
          <w:i/>
          <w:iCs/>
          <w:sz w:val="30"/>
          <w:szCs w:val="30"/>
          <w:cs/>
        </w:rPr>
        <w:t>การเพิ่มทุน</w:t>
      </w:r>
    </w:p>
    <w:p w14:paraId="67095F5E" w14:textId="77777777" w:rsidR="00620DE0" w:rsidRPr="00AD4F6E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D9C8A23" w14:textId="251243AB" w:rsidR="00620DE0" w:rsidRPr="00AD4F6E" w:rsidRDefault="001E2B06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7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620DE0" w:rsidRPr="00AD4F6E">
        <w:rPr>
          <w:rFonts w:ascii="Angsana New" w:hAnsi="Angsana New"/>
          <w:sz w:val="30"/>
          <w:szCs w:val="30"/>
        </w:rPr>
        <w:t xml:space="preserve">2565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บริษัทได้เพิ่มทุนในบริษัท เฟรเซอร์ส พร็อพเพอร์ตี้ เทคโนโลยี (ประเทศไทย) จำกัด ซึ่งเป็นบริษัทย่อย ตามสัดส่วนการถือหุ้นร้อยละ </w:t>
      </w:r>
      <w:r w:rsidR="00620DE0" w:rsidRPr="00AD4F6E">
        <w:rPr>
          <w:rFonts w:ascii="Angsana New" w:hAnsi="Angsana New"/>
          <w:sz w:val="30"/>
          <w:szCs w:val="30"/>
        </w:rPr>
        <w:t xml:space="preserve">99.99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เป็นจำนวนเงินทั้งสิ้น </w:t>
      </w:r>
      <w:r w:rsidR="00620DE0" w:rsidRPr="00AD4F6E">
        <w:rPr>
          <w:rFonts w:ascii="Angsana New" w:hAnsi="Angsana New"/>
          <w:sz w:val="30"/>
          <w:szCs w:val="30"/>
        </w:rPr>
        <w:t>91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296C5D9F" w14:textId="77777777" w:rsidR="00620DE0" w:rsidRPr="00AD4F6E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3D506ECF" w14:textId="5E0DAD34" w:rsidR="00620DE0" w:rsidRPr="00AD4F6E" w:rsidRDefault="001E2B06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6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ธันวาคม </w:t>
      </w:r>
      <w:r w:rsidR="00620DE0" w:rsidRPr="00AD4F6E">
        <w:rPr>
          <w:rFonts w:ascii="Angsana New" w:hAnsi="Angsana New"/>
          <w:sz w:val="30"/>
          <w:szCs w:val="30"/>
        </w:rPr>
        <w:t xml:space="preserve">2565 </w:t>
      </w:r>
      <w:r w:rsidR="00620DE0" w:rsidRPr="00AD4F6E">
        <w:rPr>
          <w:rFonts w:ascii="Angsana New" w:hAnsi="Angsana New" w:hint="cs"/>
          <w:sz w:val="30"/>
          <w:szCs w:val="30"/>
          <w:cs/>
        </w:rPr>
        <w:t>บริษัทได้เพิ่มทุนใน</w:t>
      </w:r>
      <w:r w:rsidR="00620DE0" w:rsidRPr="00AD4F6E">
        <w:t xml:space="preserve"> </w:t>
      </w:r>
      <w:r w:rsidR="00620DE0" w:rsidRPr="00AD4F6E">
        <w:rPr>
          <w:rFonts w:ascii="Angsana New" w:hAnsi="Angsana New"/>
          <w:sz w:val="30"/>
          <w:szCs w:val="30"/>
        </w:rPr>
        <w:t xml:space="preserve">Frasers Property Thailand (International) Pte. Ltd.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ซึ่งเป็นบริษัทย่อย ตามสัดส่วนการถือหุ้นร้อยละ </w:t>
      </w:r>
      <w:r w:rsidR="00620DE0" w:rsidRPr="00AD4F6E">
        <w:rPr>
          <w:rFonts w:ascii="Angsana New" w:hAnsi="Angsana New"/>
          <w:sz w:val="30"/>
          <w:szCs w:val="30"/>
        </w:rPr>
        <w:t xml:space="preserve">100.00 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เป็นจำนวนเงินทั้งสิ้น </w:t>
      </w:r>
      <w:r w:rsidR="00620DE0" w:rsidRPr="00AD4F6E">
        <w:rPr>
          <w:rFonts w:ascii="Angsana New" w:hAnsi="Angsana New"/>
          <w:sz w:val="30"/>
          <w:szCs w:val="30"/>
        </w:rPr>
        <w:t>6</w:t>
      </w:r>
      <w:r w:rsidR="0026015C" w:rsidRPr="00AD4F6E">
        <w:rPr>
          <w:rFonts w:ascii="Angsana New" w:hAnsi="Angsana New"/>
          <w:sz w:val="30"/>
          <w:szCs w:val="30"/>
        </w:rPr>
        <w:t>5</w:t>
      </w:r>
      <w:r w:rsidR="00620DE0" w:rsidRPr="00AD4F6E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0513AB4F" w14:textId="77777777" w:rsidR="00620DE0" w:rsidRPr="00256442" w:rsidRDefault="00620DE0" w:rsidP="002601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5E9FAD5F" w14:textId="718E924B" w:rsidR="00620DE0" w:rsidRPr="00AE7788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AE7788">
        <w:rPr>
          <w:rFonts w:ascii="Angsana New" w:hAnsi="Angsana New" w:hint="cs"/>
          <w:i/>
          <w:iCs/>
          <w:sz w:val="30"/>
          <w:szCs w:val="30"/>
          <w:cs/>
        </w:rPr>
        <w:t>การลดทุน</w:t>
      </w:r>
    </w:p>
    <w:p w14:paraId="2ECAEDC7" w14:textId="77777777" w:rsidR="00620DE0" w:rsidRPr="00AE7788" w:rsidRDefault="00620DE0" w:rsidP="00620DE0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</w:p>
    <w:p w14:paraId="3A10C415" w14:textId="00FD5C48" w:rsidR="00620DE0" w:rsidRPr="00AE7788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AE7788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AE7788">
        <w:rPr>
          <w:rFonts w:ascii="Angsana New" w:hAnsi="Angsana New"/>
          <w:sz w:val="30"/>
          <w:szCs w:val="30"/>
        </w:rPr>
        <w:t xml:space="preserve">4 </w:t>
      </w:r>
      <w:r w:rsidRPr="00AE7788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AE7788">
        <w:rPr>
          <w:rFonts w:ascii="Angsana New" w:hAnsi="Angsana New"/>
          <w:sz w:val="30"/>
          <w:szCs w:val="30"/>
        </w:rPr>
        <w:t>2566</w:t>
      </w:r>
      <w:r w:rsidRPr="00AE7788">
        <w:rPr>
          <w:rFonts w:ascii="Angsana New" w:hAnsi="Angsana New" w:hint="cs"/>
          <w:sz w:val="30"/>
          <w:szCs w:val="30"/>
          <w:cs/>
        </w:rPr>
        <w:t xml:space="preserve">  ผู้ถือหุ้นของบริษัท</w:t>
      </w:r>
      <w:r w:rsidRPr="00AE7788">
        <w:rPr>
          <w:rFonts w:ascii="Angsana New" w:hAnsi="Angsana New"/>
          <w:sz w:val="30"/>
          <w:szCs w:val="30"/>
          <w:cs/>
        </w:rPr>
        <w:t xml:space="preserve"> </w:t>
      </w:r>
      <w:r w:rsidRPr="00AE7788">
        <w:rPr>
          <w:rFonts w:ascii="Angsana New" w:hAnsi="Angsana New" w:hint="cs"/>
          <w:sz w:val="30"/>
          <w:szCs w:val="30"/>
          <w:cs/>
        </w:rPr>
        <w:t>เฟรเซอร์ส</w:t>
      </w:r>
      <w:r w:rsidRPr="00AE7788">
        <w:rPr>
          <w:rFonts w:ascii="Angsana New" w:hAnsi="Angsana New"/>
          <w:sz w:val="30"/>
          <w:szCs w:val="30"/>
          <w:cs/>
        </w:rPr>
        <w:t xml:space="preserve"> </w:t>
      </w:r>
      <w:r w:rsidRPr="00AE7788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AE7788">
        <w:rPr>
          <w:rFonts w:ascii="Angsana New" w:hAnsi="Angsana New"/>
          <w:sz w:val="30"/>
          <w:szCs w:val="30"/>
          <w:cs/>
        </w:rPr>
        <w:t xml:space="preserve"> </w:t>
      </w:r>
      <w:r w:rsidRPr="00AE7788">
        <w:rPr>
          <w:rFonts w:ascii="Angsana New" w:hAnsi="Angsana New" w:hint="cs"/>
          <w:sz w:val="30"/>
          <w:szCs w:val="30"/>
          <w:cs/>
        </w:rPr>
        <w:t>เทคโนโลยี</w:t>
      </w:r>
      <w:r w:rsidRPr="00AE7788">
        <w:rPr>
          <w:rFonts w:ascii="Angsana New" w:hAnsi="Angsana New"/>
          <w:sz w:val="30"/>
          <w:szCs w:val="30"/>
          <w:cs/>
        </w:rPr>
        <w:t xml:space="preserve"> (</w:t>
      </w:r>
      <w:r w:rsidRPr="00AE7788">
        <w:rPr>
          <w:rFonts w:ascii="Angsana New" w:hAnsi="Angsana New" w:hint="cs"/>
          <w:sz w:val="30"/>
          <w:szCs w:val="30"/>
          <w:cs/>
        </w:rPr>
        <w:t>ประเทศไทย</w:t>
      </w:r>
      <w:r w:rsidRPr="00AE7788">
        <w:rPr>
          <w:rFonts w:ascii="Angsana New" w:hAnsi="Angsana New"/>
          <w:sz w:val="30"/>
          <w:szCs w:val="30"/>
          <w:cs/>
        </w:rPr>
        <w:t xml:space="preserve">) </w:t>
      </w:r>
      <w:r w:rsidRPr="00AE7788">
        <w:rPr>
          <w:rFonts w:ascii="Angsana New" w:hAnsi="Angsana New" w:hint="cs"/>
          <w:sz w:val="30"/>
          <w:szCs w:val="30"/>
          <w:cs/>
        </w:rPr>
        <w:t>จำกัด</w:t>
      </w:r>
      <w:r w:rsidRPr="00AE7788">
        <w:rPr>
          <w:rFonts w:ascii="Angsana New" w:hAnsi="Angsana New"/>
          <w:sz w:val="30"/>
          <w:szCs w:val="30"/>
          <w:cs/>
        </w:rPr>
        <w:t xml:space="preserve"> </w:t>
      </w:r>
      <w:r w:rsidRPr="00AE7788">
        <w:rPr>
          <w:rFonts w:ascii="Angsana New" w:hAnsi="Angsana New" w:hint="cs"/>
          <w:sz w:val="30"/>
          <w:szCs w:val="30"/>
          <w:cs/>
        </w:rPr>
        <w:t>ซึ่งเป็น</w:t>
      </w:r>
      <w:r w:rsidRPr="00AE7788">
        <w:rPr>
          <w:rFonts w:ascii="Angsana New" w:hAnsi="Angsana New" w:hint="cs"/>
          <w:spacing w:val="-4"/>
          <w:sz w:val="30"/>
          <w:szCs w:val="30"/>
          <w:cs/>
        </w:rPr>
        <w:t xml:space="preserve">บริษัทย่อย มีมติอนุมัติให้ลดทุนจดทะเบียนที่ชำระแล้วจำนวน </w:t>
      </w:r>
      <w:r w:rsidRPr="00AE7788">
        <w:rPr>
          <w:rFonts w:ascii="Angsana New" w:hAnsi="Angsana New"/>
          <w:spacing w:val="-4"/>
          <w:sz w:val="30"/>
          <w:szCs w:val="30"/>
        </w:rPr>
        <w:t>1,194.88</w:t>
      </w:r>
      <w:r w:rsidRPr="00AE7788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 จากเดิมจำนวน </w:t>
      </w:r>
      <w:r w:rsidRPr="00AE7788">
        <w:rPr>
          <w:rFonts w:ascii="Angsana New" w:hAnsi="Angsana New"/>
          <w:spacing w:val="-4"/>
          <w:sz w:val="30"/>
          <w:szCs w:val="30"/>
        </w:rPr>
        <w:t>1,593.17</w:t>
      </w:r>
      <w:r w:rsidRPr="00AE7788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 เป็นจำนวน </w:t>
      </w:r>
      <w:r w:rsidRPr="00AE7788">
        <w:rPr>
          <w:rFonts w:ascii="Angsana New" w:hAnsi="Angsana New"/>
          <w:spacing w:val="-4"/>
          <w:sz w:val="30"/>
          <w:szCs w:val="30"/>
        </w:rPr>
        <w:t>398.29</w:t>
      </w:r>
      <w:r w:rsidRPr="00AE7788">
        <w:rPr>
          <w:rFonts w:ascii="Angsana New" w:hAnsi="Angsana New" w:hint="cs"/>
          <w:spacing w:val="-4"/>
          <w:sz w:val="30"/>
          <w:szCs w:val="30"/>
          <w:cs/>
        </w:rPr>
        <w:t xml:space="preserve"> ล้านบาท</w:t>
      </w:r>
      <w:r w:rsidRPr="00AE7788">
        <w:rPr>
          <w:rFonts w:ascii="Angsana New" w:hAnsi="Angsana New"/>
          <w:spacing w:val="-4"/>
          <w:sz w:val="30"/>
          <w:szCs w:val="30"/>
        </w:rPr>
        <w:t xml:space="preserve"> </w:t>
      </w:r>
      <w:r w:rsidRPr="00AE7788">
        <w:rPr>
          <w:rFonts w:ascii="Angsana New" w:hAnsi="Angsana New" w:hint="cs"/>
          <w:spacing w:val="-4"/>
          <w:sz w:val="30"/>
          <w:szCs w:val="30"/>
          <w:cs/>
        </w:rPr>
        <w:t>โดยบริษัทได้รับชำระค่าหุ้นคืน</w:t>
      </w:r>
      <w:r w:rsidRPr="00AE7788">
        <w:rPr>
          <w:rFonts w:ascii="Angsana New" w:hAnsi="Angsana New" w:hint="cs"/>
          <w:sz w:val="30"/>
          <w:szCs w:val="30"/>
          <w:cs/>
        </w:rPr>
        <w:t xml:space="preserve">ตามสัดส่วนการถือหุ้นร้อยละ </w:t>
      </w:r>
      <w:r w:rsidRPr="00AE7788">
        <w:rPr>
          <w:rFonts w:ascii="Angsana New" w:hAnsi="Angsana New"/>
          <w:sz w:val="30"/>
          <w:szCs w:val="30"/>
        </w:rPr>
        <w:t xml:space="preserve">99.99 </w:t>
      </w:r>
      <w:r w:rsidRPr="00AE7788">
        <w:rPr>
          <w:rFonts w:ascii="Angsana New" w:hAnsi="Angsana New" w:hint="cs"/>
          <w:sz w:val="30"/>
          <w:szCs w:val="30"/>
          <w:cs/>
        </w:rPr>
        <w:t xml:space="preserve">เป็นจำนวน </w:t>
      </w:r>
      <w:r w:rsidRPr="00AE7788">
        <w:rPr>
          <w:rFonts w:ascii="Angsana New" w:hAnsi="Angsana New"/>
          <w:sz w:val="30"/>
          <w:szCs w:val="30"/>
        </w:rPr>
        <w:t xml:space="preserve">1,194.88 </w:t>
      </w:r>
      <w:r w:rsidRPr="00AE7788">
        <w:rPr>
          <w:rFonts w:ascii="Angsana New" w:hAnsi="Angsana New" w:hint="cs"/>
          <w:sz w:val="30"/>
          <w:szCs w:val="30"/>
          <w:cs/>
        </w:rPr>
        <w:t>ล้านบาท</w:t>
      </w:r>
    </w:p>
    <w:p w14:paraId="12C9E451" w14:textId="77777777" w:rsidR="0026015C" w:rsidRPr="00256442" w:rsidRDefault="0026015C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5F210127" w14:textId="77777777" w:rsidR="001E2B06" w:rsidRDefault="001E2B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4BE9FDBC" w14:textId="4294BCEF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EA7525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การจำหน่าย</w:t>
      </w:r>
    </w:p>
    <w:p w14:paraId="6AB7E74E" w14:textId="77777777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22"/>
          <w:szCs w:val="22"/>
        </w:rPr>
      </w:pPr>
    </w:p>
    <w:p w14:paraId="2C3180F1" w14:textId="71A7848B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EA7525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EA7525">
        <w:rPr>
          <w:rFonts w:ascii="Angsana New" w:hAnsi="Angsana New"/>
          <w:sz w:val="30"/>
          <w:szCs w:val="30"/>
        </w:rPr>
        <w:t>10</w:t>
      </w:r>
      <w:r w:rsidRPr="00EA7525">
        <w:rPr>
          <w:rFonts w:ascii="Angsana New" w:hAnsi="Angsana New" w:hint="cs"/>
          <w:sz w:val="30"/>
          <w:szCs w:val="30"/>
          <w:cs/>
        </w:rPr>
        <w:t xml:space="preserve"> พฤษภาคม </w:t>
      </w:r>
      <w:r w:rsidRPr="00EA7525">
        <w:rPr>
          <w:rFonts w:ascii="Angsana New" w:hAnsi="Angsana New"/>
          <w:sz w:val="30"/>
          <w:szCs w:val="30"/>
        </w:rPr>
        <w:t>2566</w:t>
      </w:r>
      <w:r w:rsidRPr="00EA7525">
        <w:rPr>
          <w:rFonts w:ascii="Angsana New" w:hAnsi="Angsana New" w:hint="cs"/>
          <w:sz w:val="30"/>
          <w:szCs w:val="30"/>
          <w:cs/>
        </w:rPr>
        <w:t xml:space="preserve"> บริษัทได้จำหน่ายหุ้นสามัญทั้งหมดในบริษัท</w:t>
      </w:r>
      <w:r w:rsidR="006F3C8A" w:rsidRPr="00EA7525">
        <w:rPr>
          <w:rFonts w:ascii="Angsana New" w:hAnsi="Angsana New" w:hint="cs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เฟรเซอร์ส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เทคโนโลยี</w:t>
      </w:r>
      <w:r w:rsidRPr="00EA7525">
        <w:rPr>
          <w:rFonts w:ascii="Angsana New" w:hAnsi="Angsana New"/>
          <w:sz w:val="30"/>
          <w:szCs w:val="30"/>
          <w:cs/>
        </w:rPr>
        <w:t xml:space="preserve"> (</w:t>
      </w:r>
      <w:r w:rsidRPr="00EA7525">
        <w:rPr>
          <w:rFonts w:ascii="Angsana New" w:hAnsi="Angsana New" w:hint="cs"/>
          <w:sz w:val="30"/>
          <w:szCs w:val="30"/>
          <w:cs/>
        </w:rPr>
        <w:t>ประเทศไทย</w:t>
      </w:r>
      <w:r w:rsidRPr="00EA7525">
        <w:rPr>
          <w:rFonts w:ascii="Angsana New" w:hAnsi="Angsana New"/>
          <w:sz w:val="30"/>
          <w:szCs w:val="30"/>
          <w:cs/>
        </w:rPr>
        <w:t>)</w:t>
      </w:r>
      <w:r w:rsidRPr="00EA7525">
        <w:rPr>
          <w:rFonts w:ascii="Angsana New" w:hAnsi="Angsana New" w:hint="cs"/>
          <w:sz w:val="30"/>
          <w:szCs w:val="30"/>
          <w:cs/>
        </w:rPr>
        <w:t xml:space="preserve"> จำกัด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ซึ่งเป็นบริษัทย่อยทางตรงของบริษัท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โดยมีมูลค่าเงินลงทุนตามวิธีราคาทุนรวม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/>
          <w:sz w:val="30"/>
          <w:szCs w:val="30"/>
        </w:rPr>
        <w:t>398</w:t>
      </w:r>
      <w:r w:rsidRPr="00EA7525">
        <w:rPr>
          <w:rFonts w:ascii="Angsana New" w:hAnsi="Angsana New"/>
          <w:sz w:val="30"/>
          <w:szCs w:val="30"/>
          <w:cs/>
        </w:rPr>
        <w:t>.</w:t>
      </w:r>
      <w:r w:rsidRPr="00EA7525">
        <w:rPr>
          <w:rFonts w:ascii="Angsana New" w:hAnsi="Angsana New"/>
          <w:sz w:val="30"/>
          <w:szCs w:val="30"/>
        </w:rPr>
        <w:t>29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="001C55C0" w:rsidRPr="00EA7525">
        <w:rPr>
          <w:rFonts w:ascii="Angsana New" w:hAnsi="Angsana New"/>
          <w:sz w:val="30"/>
          <w:szCs w:val="30"/>
          <w:cs/>
        </w:rPr>
        <w:br/>
      </w:r>
      <w:r w:rsidRPr="00EA7525">
        <w:rPr>
          <w:rFonts w:ascii="Angsana New" w:hAnsi="Angsana New" w:hint="cs"/>
          <w:sz w:val="30"/>
          <w:szCs w:val="30"/>
          <w:cs/>
        </w:rPr>
        <w:t>ล้านบาท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ให้แก่บริษัท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เฟรเซอร์สพร็อพเพอร์ตี้ โฮลดิ้งส์</w:t>
      </w:r>
      <w:r w:rsidRPr="00EA7525">
        <w:rPr>
          <w:rFonts w:ascii="Angsana New" w:hAnsi="Angsana New"/>
          <w:sz w:val="30"/>
          <w:szCs w:val="30"/>
          <w:cs/>
        </w:rPr>
        <w:t xml:space="preserve"> (</w:t>
      </w:r>
      <w:r w:rsidRPr="00EA7525">
        <w:rPr>
          <w:rFonts w:ascii="Angsana New" w:hAnsi="Angsana New" w:hint="cs"/>
          <w:sz w:val="30"/>
          <w:szCs w:val="30"/>
          <w:cs/>
        </w:rPr>
        <w:t>ประเทศไทย</w:t>
      </w:r>
      <w:r w:rsidRPr="00EA7525">
        <w:rPr>
          <w:rFonts w:ascii="Angsana New" w:hAnsi="Angsana New"/>
          <w:sz w:val="30"/>
          <w:szCs w:val="30"/>
          <w:cs/>
        </w:rPr>
        <w:t xml:space="preserve">) </w:t>
      </w:r>
      <w:r w:rsidRPr="00EA7525">
        <w:rPr>
          <w:rFonts w:ascii="Angsana New" w:hAnsi="Angsana New" w:hint="cs"/>
          <w:sz w:val="30"/>
          <w:szCs w:val="30"/>
          <w:cs/>
        </w:rPr>
        <w:t>จำกัด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ซึ่งเป็นผู้ถือหุ้นรายใหญ่</w:t>
      </w:r>
      <w:r w:rsidRPr="00EA7525">
        <w:rPr>
          <w:rFonts w:ascii="Angsana New" w:hAnsi="Angsana New"/>
          <w:sz w:val="30"/>
          <w:szCs w:val="30"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ราคาซื้อขายรวม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/>
          <w:sz w:val="30"/>
          <w:szCs w:val="30"/>
        </w:rPr>
        <w:t>460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ล้านบาท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ดังนั้นกลุ่มบริษัทไม่ได้รวมงบการเงินของ</w:t>
      </w:r>
      <w:r w:rsidR="001C55C0" w:rsidRPr="00EA7525">
        <w:rPr>
          <w:rFonts w:ascii="Angsana New" w:hAnsi="Angsana New" w:hint="cs"/>
          <w:sz w:val="30"/>
          <w:szCs w:val="30"/>
          <w:cs/>
        </w:rPr>
        <w:t xml:space="preserve"> บริษัทเฟรเซอร์ส</w:t>
      </w:r>
      <w:r w:rsidR="001C55C0" w:rsidRPr="00EA7525">
        <w:rPr>
          <w:rFonts w:ascii="Angsana New" w:hAnsi="Angsana New"/>
          <w:sz w:val="30"/>
          <w:szCs w:val="30"/>
          <w:cs/>
        </w:rPr>
        <w:t xml:space="preserve"> </w:t>
      </w:r>
      <w:r w:rsidR="001C55C0" w:rsidRPr="00EA7525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="001C55C0" w:rsidRPr="00EA7525">
        <w:rPr>
          <w:rFonts w:ascii="Angsana New" w:hAnsi="Angsana New"/>
          <w:sz w:val="30"/>
          <w:szCs w:val="30"/>
          <w:cs/>
        </w:rPr>
        <w:t xml:space="preserve"> </w:t>
      </w:r>
      <w:r w:rsidR="001C55C0" w:rsidRPr="00EA7525">
        <w:rPr>
          <w:rFonts w:ascii="Angsana New" w:hAnsi="Angsana New" w:hint="cs"/>
          <w:sz w:val="30"/>
          <w:szCs w:val="30"/>
          <w:cs/>
        </w:rPr>
        <w:t>เทคโนโลยี</w:t>
      </w:r>
      <w:r w:rsidR="001C55C0" w:rsidRPr="00EA7525">
        <w:rPr>
          <w:rFonts w:ascii="Angsana New" w:hAnsi="Angsana New"/>
          <w:sz w:val="30"/>
          <w:szCs w:val="30"/>
          <w:cs/>
        </w:rPr>
        <w:t xml:space="preserve"> </w:t>
      </w:r>
      <w:r w:rsidR="001C55C0" w:rsidRPr="00EA7525">
        <w:rPr>
          <w:rFonts w:ascii="Angsana New" w:hAnsi="Angsana New"/>
          <w:sz w:val="30"/>
          <w:szCs w:val="30"/>
          <w:cs/>
        </w:rPr>
        <w:br/>
        <w:t>(</w:t>
      </w:r>
      <w:r w:rsidR="001C55C0" w:rsidRPr="00EA7525">
        <w:rPr>
          <w:rFonts w:ascii="Angsana New" w:hAnsi="Angsana New" w:hint="cs"/>
          <w:sz w:val="30"/>
          <w:szCs w:val="30"/>
          <w:cs/>
        </w:rPr>
        <w:t>ประเทศไทย</w:t>
      </w:r>
      <w:r w:rsidR="001C55C0" w:rsidRPr="00EA7525">
        <w:rPr>
          <w:rFonts w:ascii="Angsana New" w:hAnsi="Angsana New"/>
          <w:sz w:val="30"/>
          <w:szCs w:val="30"/>
          <w:cs/>
        </w:rPr>
        <w:t>)</w:t>
      </w:r>
      <w:r w:rsidR="001C55C0" w:rsidRPr="00EA7525">
        <w:rPr>
          <w:rFonts w:ascii="Angsana New" w:hAnsi="Angsana New" w:hint="cs"/>
          <w:sz w:val="30"/>
          <w:szCs w:val="30"/>
          <w:cs/>
        </w:rPr>
        <w:t xml:space="preserve"> จำกัด </w:t>
      </w:r>
      <w:r w:rsidRPr="00EA7525">
        <w:rPr>
          <w:rFonts w:ascii="Angsana New" w:hAnsi="Angsana New" w:hint="cs"/>
          <w:sz w:val="30"/>
          <w:szCs w:val="30"/>
          <w:cs/>
        </w:rPr>
        <w:t xml:space="preserve">ในการจัดทำงบการเงินรวม ตั้งแต่วันที่ </w:t>
      </w:r>
      <w:r w:rsidRPr="00EA7525">
        <w:rPr>
          <w:rFonts w:ascii="Angsana New" w:hAnsi="Angsana New"/>
          <w:sz w:val="30"/>
          <w:szCs w:val="30"/>
        </w:rPr>
        <w:t>10</w:t>
      </w:r>
      <w:r w:rsidRPr="00EA7525">
        <w:rPr>
          <w:rFonts w:ascii="Angsana New" w:hAnsi="Angsana New" w:hint="cs"/>
          <w:sz w:val="30"/>
          <w:szCs w:val="30"/>
          <w:cs/>
        </w:rPr>
        <w:t xml:space="preserve"> พฤษภาคม </w:t>
      </w:r>
      <w:r w:rsidRPr="00EA7525">
        <w:rPr>
          <w:rFonts w:ascii="Angsana New" w:hAnsi="Angsana New"/>
          <w:sz w:val="30"/>
          <w:szCs w:val="30"/>
        </w:rPr>
        <w:t>2566</w:t>
      </w:r>
      <w:r w:rsidRPr="00EA7525">
        <w:rPr>
          <w:rFonts w:ascii="Angsana New" w:hAnsi="Angsana New" w:hint="cs"/>
          <w:sz w:val="30"/>
          <w:szCs w:val="30"/>
          <w:cs/>
        </w:rPr>
        <w:t xml:space="preserve"> บริษัทและกลุ่มบริษัทรับรู้กำไรจากการขายเงินลงทุนในบริษัทย่อยในงบกำไรขาดทุนสำหรับ</w:t>
      </w:r>
      <w:r w:rsidR="006F3C8A" w:rsidRPr="00EA7525">
        <w:rPr>
          <w:rFonts w:ascii="Angsana New" w:hAnsi="Angsana New" w:hint="cs"/>
          <w:sz w:val="30"/>
          <w:szCs w:val="30"/>
          <w:cs/>
        </w:rPr>
        <w:t>ปี</w:t>
      </w:r>
      <w:r w:rsidRPr="00EA752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/>
          <w:sz w:val="30"/>
          <w:szCs w:val="30"/>
        </w:rPr>
        <w:t>30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="006F3C8A" w:rsidRPr="00EA7525">
        <w:rPr>
          <w:rFonts w:ascii="Angsana New" w:hAnsi="Angsana New" w:hint="cs"/>
          <w:sz w:val="30"/>
          <w:szCs w:val="30"/>
          <w:cs/>
        </w:rPr>
        <w:t>กันยา</w:t>
      </w:r>
      <w:r w:rsidRPr="00EA7525">
        <w:rPr>
          <w:rFonts w:ascii="Angsana New" w:hAnsi="Angsana New" w:hint="cs"/>
          <w:sz w:val="30"/>
          <w:szCs w:val="30"/>
          <w:cs/>
        </w:rPr>
        <w:t>ยน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/>
          <w:sz w:val="30"/>
          <w:szCs w:val="30"/>
        </w:rPr>
        <w:t>2566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 w:hint="cs"/>
          <w:sz w:val="30"/>
          <w:szCs w:val="30"/>
          <w:cs/>
        </w:rPr>
        <w:t>เป็นจำนวนเงิน</w:t>
      </w:r>
      <w:r w:rsidRPr="00EA7525">
        <w:rPr>
          <w:rFonts w:ascii="Angsana New" w:hAnsi="Angsana New"/>
          <w:sz w:val="30"/>
          <w:szCs w:val="30"/>
          <w:cs/>
        </w:rPr>
        <w:t xml:space="preserve"> </w:t>
      </w:r>
      <w:r w:rsidRPr="00EA7525">
        <w:rPr>
          <w:rFonts w:ascii="Angsana New" w:hAnsi="Angsana New"/>
          <w:sz w:val="30"/>
          <w:szCs w:val="30"/>
        </w:rPr>
        <w:t>60.83</w:t>
      </w:r>
      <w:r w:rsidRPr="00EA7525">
        <w:rPr>
          <w:rFonts w:ascii="Angsana New" w:hAnsi="Angsana New" w:hint="cs"/>
          <w:sz w:val="30"/>
          <w:szCs w:val="30"/>
          <w:cs/>
        </w:rPr>
        <w:t xml:space="preserve"> ล้านบาท และ</w:t>
      </w:r>
      <w:r w:rsidRPr="00EA7525">
        <w:rPr>
          <w:rFonts w:ascii="Angsana New" w:hAnsi="Angsana New"/>
          <w:sz w:val="30"/>
          <w:szCs w:val="30"/>
        </w:rPr>
        <w:t xml:space="preserve"> 482.29 </w:t>
      </w:r>
      <w:r w:rsidRPr="00EA7525">
        <w:rPr>
          <w:rFonts w:ascii="Angsana New" w:hAnsi="Angsana New" w:hint="cs"/>
          <w:sz w:val="30"/>
          <w:szCs w:val="30"/>
          <w:cs/>
        </w:rPr>
        <w:t>ล้านบาท ตามลำดับ</w:t>
      </w:r>
    </w:p>
    <w:p w14:paraId="022C5CB8" w14:textId="77777777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7AEDB709" w14:textId="3FA82229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EA7525">
        <w:rPr>
          <w:rFonts w:ascii="Angsana New" w:hAnsi="Angsana New" w:hint="cs"/>
          <w:sz w:val="30"/>
          <w:szCs w:val="30"/>
          <w:cs/>
        </w:rPr>
        <w:t>มูลค่าตามบัญชีของสินทรัพย์และหนี้สินของ</w:t>
      </w:r>
      <w:r w:rsidR="006F3C8A" w:rsidRPr="00EA7525">
        <w:rPr>
          <w:rFonts w:ascii="Angsana New" w:hAnsi="Angsana New" w:hint="cs"/>
          <w:sz w:val="30"/>
          <w:szCs w:val="30"/>
          <w:cs/>
        </w:rPr>
        <w:t>บริษัท เฟรเซอร์ส</w:t>
      </w:r>
      <w:r w:rsidR="006F3C8A" w:rsidRPr="00EA7525">
        <w:rPr>
          <w:rFonts w:ascii="Angsana New" w:hAnsi="Angsana New"/>
          <w:sz w:val="30"/>
          <w:szCs w:val="30"/>
          <w:cs/>
        </w:rPr>
        <w:t xml:space="preserve"> </w:t>
      </w:r>
      <w:r w:rsidR="006F3C8A" w:rsidRPr="00EA7525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="006F3C8A" w:rsidRPr="00EA7525">
        <w:rPr>
          <w:rFonts w:ascii="Angsana New" w:hAnsi="Angsana New"/>
          <w:sz w:val="30"/>
          <w:szCs w:val="30"/>
          <w:cs/>
        </w:rPr>
        <w:t xml:space="preserve"> </w:t>
      </w:r>
      <w:r w:rsidR="006F3C8A" w:rsidRPr="00EA7525">
        <w:rPr>
          <w:rFonts w:ascii="Angsana New" w:hAnsi="Angsana New" w:hint="cs"/>
          <w:sz w:val="30"/>
          <w:szCs w:val="30"/>
          <w:cs/>
        </w:rPr>
        <w:t>เทคโนโลยี</w:t>
      </w:r>
      <w:r w:rsidR="006F3C8A" w:rsidRPr="00EA7525">
        <w:rPr>
          <w:rFonts w:ascii="Angsana New" w:hAnsi="Angsana New"/>
          <w:sz w:val="30"/>
          <w:szCs w:val="30"/>
          <w:cs/>
        </w:rPr>
        <w:t xml:space="preserve"> (</w:t>
      </w:r>
      <w:r w:rsidR="006F3C8A" w:rsidRPr="00EA7525">
        <w:rPr>
          <w:rFonts w:ascii="Angsana New" w:hAnsi="Angsana New" w:hint="cs"/>
          <w:sz w:val="30"/>
          <w:szCs w:val="30"/>
          <w:cs/>
        </w:rPr>
        <w:t>ประเทศไทย</w:t>
      </w:r>
      <w:r w:rsidR="006F3C8A" w:rsidRPr="00EA7525">
        <w:rPr>
          <w:rFonts w:ascii="Angsana New" w:hAnsi="Angsana New"/>
          <w:sz w:val="30"/>
          <w:szCs w:val="30"/>
          <w:cs/>
        </w:rPr>
        <w:t>)</w:t>
      </w:r>
      <w:r w:rsidR="006F3C8A" w:rsidRPr="00EA7525">
        <w:rPr>
          <w:rFonts w:ascii="Angsana New" w:hAnsi="Angsana New" w:hint="cs"/>
          <w:sz w:val="30"/>
          <w:szCs w:val="30"/>
          <w:cs/>
        </w:rPr>
        <w:t xml:space="preserve"> จำกัด</w:t>
      </w:r>
      <w:r w:rsidR="006F3C8A" w:rsidRPr="00EA7525">
        <w:rPr>
          <w:rFonts w:ascii="Angsana New" w:hAnsi="Angsana New"/>
          <w:sz w:val="30"/>
          <w:szCs w:val="30"/>
          <w:cs/>
        </w:rPr>
        <w:br/>
      </w:r>
      <w:r w:rsidRPr="00EA752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Pr="00EA7525">
        <w:rPr>
          <w:rFonts w:ascii="Angsana New" w:hAnsi="Angsana New"/>
          <w:sz w:val="30"/>
          <w:szCs w:val="30"/>
        </w:rPr>
        <w:t>10</w:t>
      </w:r>
      <w:r w:rsidRPr="00EA7525">
        <w:rPr>
          <w:rFonts w:ascii="Angsana New" w:hAnsi="Angsana New" w:hint="cs"/>
          <w:sz w:val="30"/>
          <w:szCs w:val="30"/>
          <w:cs/>
        </w:rPr>
        <w:t xml:space="preserve"> พฤษภาคม </w:t>
      </w:r>
      <w:r w:rsidRPr="00EA7525">
        <w:rPr>
          <w:rFonts w:ascii="Angsana New" w:hAnsi="Angsana New"/>
          <w:sz w:val="30"/>
          <w:szCs w:val="30"/>
        </w:rPr>
        <w:t>2566</w:t>
      </w:r>
      <w:r w:rsidRPr="00EA7525">
        <w:rPr>
          <w:rFonts w:ascii="Angsana New" w:hAnsi="Angsana New" w:hint="cs"/>
          <w:sz w:val="30"/>
          <w:szCs w:val="30"/>
          <w:cs/>
        </w:rPr>
        <w:t xml:space="preserve"> มีดังต่อไปนี้</w:t>
      </w:r>
    </w:p>
    <w:p w14:paraId="0C93DD52" w14:textId="77777777" w:rsidR="00620DE0" w:rsidRPr="00EA7525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tbl>
      <w:tblPr>
        <w:tblW w:w="9294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5784"/>
        <w:gridCol w:w="1440"/>
        <w:gridCol w:w="270"/>
        <w:gridCol w:w="1800"/>
      </w:tblGrid>
      <w:tr w:rsidR="00620DE0" w:rsidRPr="00EA7525" w14:paraId="0783A245" w14:textId="77777777" w:rsidTr="00C966D4">
        <w:trPr>
          <w:trHeight w:val="392"/>
          <w:tblHeader/>
        </w:trPr>
        <w:tc>
          <w:tcPr>
            <w:tcW w:w="5784" w:type="dxa"/>
          </w:tcPr>
          <w:p w14:paraId="1F9E3F60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A752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</w:t>
            </w:r>
            <w:r w:rsidRPr="00EA752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สุทธิ</w:t>
            </w:r>
          </w:p>
        </w:tc>
        <w:tc>
          <w:tcPr>
            <w:tcW w:w="1440" w:type="dxa"/>
          </w:tcPr>
          <w:p w14:paraId="14F1FC47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EA752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</w:tcPr>
          <w:p w14:paraId="2267DE5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</w:tcPr>
          <w:p w14:paraId="05C8E847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620DE0" w:rsidRPr="00EA7525" w14:paraId="110D8825" w14:textId="77777777" w:rsidTr="00C966D4">
        <w:trPr>
          <w:trHeight w:val="392"/>
          <w:tblHeader/>
        </w:trPr>
        <w:tc>
          <w:tcPr>
            <w:tcW w:w="5784" w:type="dxa"/>
          </w:tcPr>
          <w:p w14:paraId="5FF4E690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513E16AD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5F8C80F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</w:tcPr>
          <w:p w14:paraId="441FBFCA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pacing w:val="-2"/>
                <w:sz w:val="30"/>
                <w:szCs w:val="30"/>
                <w:lang w:eastAsia="x-none"/>
              </w:rPr>
            </w:pPr>
            <w:r w:rsidRPr="00EA7525">
              <w:rPr>
                <w:rFonts w:ascii="Angsana New" w:hAnsi="Angsana New"/>
                <w:i/>
                <w:iCs/>
                <w:spacing w:val="-2"/>
                <w:sz w:val="30"/>
                <w:szCs w:val="30"/>
                <w:lang w:eastAsia="x-none"/>
              </w:rPr>
              <w:t>(</w:t>
            </w:r>
            <w:r w:rsidRPr="00EA7525">
              <w:rPr>
                <w:rFonts w:ascii="Angsana New" w:hAnsi="Angsana New" w:hint="cs"/>
                <w:i/>
                <w:iCs/>
                <w:spacing w:val="-2"/>
                <w:sz w:val="30"/>
                <w:szCs w:val="30"/>
                <w:cs/>
                <w:lang w:eastAsia="x-none"/>
              </w:rPr>
              <w:t>พัน</w:t>
            </w:r>
            <w:r w:rsidRPr="00EA752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บาท</w:t>
            </w:r>
            <w:r w:rsidRPr="00EA7525">
              <w:rPr>
                <w:rFonts w:ascii="Angsana New" w:hAnsi="Angsana New" w:hint="cs"/>
                <w:i/>
                <w:iCs/>
                <w:spacing w:val="-2"/>
                <w:sz w:val="30"/>
                <w:szCs w:val="30"/>
                <w:cs/>
                <w:lang w:eastAsia="x-none"/>
              </w:rPr>
              <w:t>)</w:t>
            </w:r>
          </w:p>
        </w:tc>
      </w:tr>
      <w:tr w:rsidR="00620DE0" w:rsidRPr="00EA7525" w14:paraId="65CEE540" w14:textId="77777777" w:rsidTr="00C966D4">
        <w:trPr>
          <w:trHeight w:val="392"/>
          <w:tblHeader/>
        </w:trPr>
        <w:tc>
          <w:tcPr>
            <w:tcW w:w="5784" w:type="dxa"/>
          </w:tcPr>
          <w:p w14:paraId="4F2CAC29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440" w:type="dxa"/>
          </w:tcPr>
          <w:p w14:paraId="7FD58DFD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EB50EBB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800" w:type="dxa"/>
            <w:hideMark/>
          </w:tcPr>
          <w:p w14:paraId="43030475" w14:textId="38D401AB" w:rsidR="00620DE0" w:rsidRPr="00EA7525" w:rsidRDefault="00FA2508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415</w:t>
            </w:r>
          </w:p>
        </w:tc>
      </w:tr>
      <w:tr w:rsidR="00620DE0" w:rsidRPr="00EA7525" w14:paraId="528F06DB" w14:textId="77777777" w:rsidTr="00C966D4">
        <w:trPr>
          <w:trHeight w:val="383"/>
        </w:trPr>
        <w:tc>
          <w:tcPr>
            <w:tcW w:w="5784" w:type="dxa"/>
            <w:hideMark/>
          </w:tcPr>
          <w:p w14:paraId="4D3DC5E7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เงินลงทุนในการร่วมค้า</w:t>
            </w:r>
            <w:r w:rsidRPr="00EA7525">
              <w:rPr>
                <w:rFonts w:ascii="Angsana New" w:eastAsia="MS Mincho" w:hAnsi="Angsana New"/>
                <w:sz w:val="30"/>
                <w:szCs w:val="30"/>
              </w:rPr>
              <w:t xml:space="preserve"> - 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บริษัท</w:t>
            </w: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เอสทีที</w:t>
            </w: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จีดีซี</w:t>
            </w: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(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ประเทศไทย</w:t>
            </w: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 xml:space="preserve">) 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จำกัด</w:t>
            </w:r>
          </w:p>
        </w:tc>
        <w:tc>
          <w:tcPr>
            <w:tcW w:w="1440" w:type="dxa"/>
          </w:tcPr>
          <w:p w14:paraId="55DE2035" w14:textId="0EACD267" w:rsidR="00620DE0" w:rsidRPr="00EA7525" w:rsidRDefault="00FA2508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458683AB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54761EF9" w14:textId="2A216BCA" w:rsidR="00620DE0" w:rsidRPr="00EA7525" w:rsidRDefault="00FA2508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="00620DE0" w:rsidRPr="00EA7525">
              <w:rPr>
                <w:rFonts w:ascii="Angsana New" w:hAnsi="Angsana New"/>
                <w:sz w:val="30"/>
                <w:szCs w:val="30"/>
                <w:lang w:val="en-US" w:bidi="th-TH"/>
              </w:rPr>
              <w:t>,378,509</w:t>
            </w:r>
          </w:p>
        </w:tc>
      </w:tr>
      <w:tr w:rsidR="00620DE0" w:rsidRPr="00EA7525" w14:paraId="1918ED28" w14:textId="77777777" w:rsidTr="00C966D4">
        <w:trPr>
          <w:trHeight w:val="383"/>
        </w:trPr>
        <w:tc>
          <w:tcPr>
            <w:tcW w:w="5784" w:type="dxa"/>
            <w:hideMark/>
          </w:tcPr>
          <w:p w14:paraId="5406D59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1440" w:type="dxa"/>
          </w:tcPr>
          <w:p w14:paraId="253C565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6C8738A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23053041" w14:textId="35E2D761" w:rsidR="00620DE0" w:rsidRPr="00EA7525" w:rsidRDefault="00FA2508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226</w:t>
            </w:r>
          </w:p>
        </w:tc>
      </w:tr>
      <w:tr w:rsidR="00620DE0" w:rsidRPr="00EA7525" w14:paraId="1830232B" w14:textId="77777777" w:rsidTr="00C966D4">
        <w:trPr>
          <w:trHeight w:val="383"/>
        </w:trPr>
        <w:tc>
          <w:tcPr>
            <w:tcW w:w="5784" w:type="dxa"/>
            <w:hideMark/>
          </w:tcPr>
          <w:p w14:paraId="6C4ECC34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 w:rsidRPr="00EA7525"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</w:t>
            </w:r>
          </w:p>
        </w:tc>
        <w:tc>
          <w:tcPr>
            <w:tcW w:w="1440" w:type="dxa"/>
          </w:tcPr>
          <w:p w14:paraId="25FCDB55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07709D8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21C185A1" w14:textId="712BF534" w:rsidR="00620DE0" w:rsidRPr="00EA752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A7525">
              <w:rPr>
                <w:rFonts w:ascii="Angsana New" w:hAnsi="Angsana New"/>
                <w:sz w:val="30"/>
                <w:szCs w:val="30"/>
              </w:rPr>
              <w:t>(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  <w:r w:rsidRPr="00EA7525">
              <w:rPr>
                <w:rFonts w:ascii="Angsana New" w:hAnsi="Angsana New"/>
                <w:sz w:val="30"/>
                <w:szCs w:val="30"/>
                <w:lang w:val="en-US" w:bidi="th-TH"/>
              </w:rPr>
              <w:t>,400,000</w:t>
            </w:r>
            <w:r w:rsidRPr="00EA752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20DE0" w:rsidRPr="00EA7525" w14:paraId="2A5F4BEB" w14:textId="77777777" w:rsidTr="00C966D4">
        <w:trPr>
          <w:trHeight w:val="373"/>
        </w:trPr>
        <w:tc>
          <w:tcPr>
            <w:tcW w:w="5784" w:type="dxa"/>
            <w:hideMark/>
          </w:tcPr>
          <w:p w14:paraId="09C1EC82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A7525"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1440" w:type="dxa"/>
          </w:tcPr>
          <w:p w14:paraId="6F9B006E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86C678F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hideMark/>
          </w:tcPr>
          <w:p w14:paraId="61CDAC7E" w14:textId="77777777" w:rsidR="00620DE0" w:rsidRPr="00EA752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EA7525">
              <w:rPr>
                <w:rFonts w:ascii="Angsana New" w:hAnsi="Angsana New"/>
                <w:sz w:val="30"/>
                <w:szCs w:val="30"/>
              </w:rPr>
              <w:t>(</w:t>
            </w:r>
            <w:r w:rsidRPr="00EA7525">
              <w:rPr>
                <w:rFonts w:ascii="Angsana New" w:hAnsi="Angsana New"/>
                <w:sz w:val="30"/>
                <w:szCs w:val="30"/>
                <w:lang w:val="en-US"/>
              </w:rPr>
              <w:t>2,322</w:t>
            </w:r>
            <w:r w:rsidRPr="00EA752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20DE0" w:rsidRPr="00EA7525" w14:paraId="525090FF" w14:textId="77777777" w:rsidTr="00C966D4">
        <w:trPr>
          <w:trHeight w:val="392"/>
        </w:trPr>
        <w:tc>
          <w:tcPr>
            <w:tcW w:w="5784" w:type="dxa"/>
            <w:hideMark/>
          </w:tcPr>
          <w:p w14:paraId="24F050A9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A752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</w:t>
            </w:r>
          </w:p>
        </w:tc>
        <w:tc>
          <w:tcPr>
            <w:tcW w:w="1440" w:type="dxa"/>
          </w:tcPr>
          <w:p w14:paraId="32533884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DABE09E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5D4DDE0" w14:textId="77777777" w:rsidR="00620DE0" w:rsidRPr="00EA752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A7525">
              <w:rPr>
                <w:rFonts w:ascii="Angsana New" w:hAnsi="Angsana New"/>
                <w:b/>
                <w:bCs/>
                <w:sz w:val="30"/>
                <w:szCs w:val="30"/>
              </w:rPr>
              <w:t>(23,172)</w:t>
            </w:r>
          </w:p>
        </w:tc>
      </w:tr>
      <w:tr w:rsidR="00620DE0" w:rsidRPr="00EA7525" w14:paraId="4D54C3C9" w14:textId="77777777" w:rsidTr="00C966D4">
        <w:trPr>
          <w:trHeight w:val="107"/>
        </w:trPr>
        <w:tc>
          <w:tcPr>
            <w:tcW w:w="5784" w:type="dxa"/>
          </w:tcPr>
          <w:p w14:paraId="77D7706F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F013E7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C57974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double" w:sz="4" w:space="0" w:color="auto"/>
              <w:left w:val="nil"/>
              <w:right w:val="nil"/>
            </w:tcBorders>
          </w:tcPr>
          <w:p w14:paraId="6BD1090A" w14:textId="77777777" w:rsidR="00620DE0" w:rsidRPr="00EA7525" w:rsidRDefault="00620DE0" w:rsidP="00C966D4">
            <w:pPr>
              <w:pStyle w:val="acctfourfigures"/>
              <w:tabs>
                <w:tab w:val="clear" w:pos="765"/>
                <w:tab w:val="decimal" w:pos="1872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0DE0" w:rsidRPr="00EA7525" w14:paraId="65E085CC" w14:textId="77777777" w:rsidTr="00C966D4">
        <w:trPr>
          <w:trHeight w:val="392"/>
        </w:trPr>
        <w:tc>
          <w:tcPr>
            <w:tcW w:w="5784" w:type="dxa"/>
          </w:tcPr>
          <w:p w14:paraId="47E7D94D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เงินสดรับจากการขายเงินลงทุนในบริษัทย่อย</w:t>
            </w:r>
          </w:p>
        </w:tc>
        <w:tc>
          <w:tcPr>
            <w:tcW w:w="1440" w:type="dxa"/>
          </w:tcPr>
          <w:p w14:paraId="24882C4D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184AD6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left w:val="nil"/>
              <w:right w:val="nil"/>
            </w:tcBorders>
          </w:tcPr>
          <w:p w14:paraId="19FBA473" w14:textId="77777777" w:rsidR="00620DE0" w:rsidRPr="00EA752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EA7525"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</w:tr>
      <w:tr w:rsidR="00620DE0" w:rsidRPr="00EA7525" w14:paraId="51A560C3" w14:textId="77777777" w:rsidTr="00C966D4">
        <w:trPr>
          <w:trHeight w:val="392"/>
        </w:trPr>
        <w:tc>
          <w:tcPr>
            <w:tcW w:w="5784" w:type="dxa"/>
          </w:tcPr>
          <w:p w14:paraId="7179E1E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 w:rsidRPr="00EA7525">
              <w:rPr>
                <w:rFonts w:ascii="Angsana New" w:eastAsia="MS Mincho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เงินสดและรายการเทียบเท่าเงินสดของบริษัทย่อย</w:t>
            </w:r>
          </w:p>
        </w:tc>
        <w:tc>
          <w:tcPr>
            <w:tcW w:w="1440" w:type="dxa"/>
          </w:tcPr>
          <w:p w14:paraId="6BDBA830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4D03AD6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left w:val="nil"/>
              <w:bottom w:val="single" w:sz="4" w:space="0" w:color="auto"/>
              <w:right w:val="nil"/>
            </w:tcBorders>
          </w:tcPr>
          <w:p w14:paraId="236E1842" w14:textId="77777777" w:rsidR="00620DE0" w:rsidRPr="00EA752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EA7525">
              <w:rPr>
                <w:rFonts w:ascii="Angsana New" w:hAnsi="Angsana New"/>
                <w:sz w:val="30"/>
                <w:szCs w:val="30"/>
                <w:lang w:val="en-US" w:bidi="th-TH"/>
              </w:rPr>
              <w:t>(415)</w:t>
            </w:r>
          </w:p>
        </w:tc>
      </w:tr>
      <w:tr w:rsidR="00620DE0" w14:paraId="22DE12EF" w14:textId="77777777" w:rsidTr="00C966D4">
        <w:trPr>
          <w:trHeight w:val="325"/>
        </w:trPr>
        <w:tc>
          <w:tcPr>
            <w:tcW w:w="5784" w:type="dxa"/>
          </w:tcPr>
          <w:p w14:paraId="507DE8F0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EA7525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เงินสดรับสุทธิจากการขายเงินลงทุนในบริษัทย่อย</w:t>
            </w:r>
          </w:p>
        </w:tc>
        <w:tc>
          <w:tcPr>
            <w:tcW w:w="1440" w:type="dxa"/>
          </w:tcPr>
          <w:p w14:paraId="095E1FB3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F2C7B4" w14:textId="77777777" w:rsidR="00620DE0" w:rsidRPr="00EA752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E42EA3" w14:textId="77777777" w:rsidR="00620DE0" w:rsidRPr="007921FB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A7525">
              <w:rPr>
                <w:rFonts w:ascii="Angsana New" w:hAnsi="Angsana New"/>
                <w:b/>
                <w:bCs/>
                <w:sz w:val="30"/>
                <w:szCs w:val="30"/>
              </w:rPr>
              <w:t>459,585</w:t>
            </w:r>
          </w:p>
        </w:tc>
      </w:tr>
      <w:tr w:rsidR="00620DE0" w14:paraId="4CDDD3B9" w14:textId="77777777" w:rsidTr="00C966D4">
        <w:trPr>
          <w:trHeight w:val="170"/>
        </w:trPr>
        <w:tc>
          <w:tcPr>
            <w:tcW w:w="5784" w:type="dxa"/>
          </w:tcPr>
          <w:p w14:paraId="3C892DFF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75B65AF0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CB9814" w14:textId="77777777" w:rsidR="00620DE0" w:rsidRPr="00500565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double" w:sz="4" w:space="0" w:color="auto"/>
              <w:left w:val="nil"/>
              <w:right w:val="nil"/>
            </w:tcBorders>
          </w:tcPr>
          <w:p w14:paraId="709630DF" w14:textId="77777777" w:rsidR="00620DE0" w:rsidRPr="00500565" w:rsidRDefault="00620DE0" w:rsidP="00C966D4">
            <w:pPr>
              <w:pStyle w:val="acctfourfigures"/>
              <w:tabs>
                <w:tab w:val="clear" w:pos="765"/>
                <w:tab w:val="decimal" w:pos="1584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</w:tbl>
    <w:p w14:paraId="228F6314" w14:textId="77777777" w:rsidR="00500565" w:rsidRDefault="00500565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23308A74" w14:textId="77777777" w:rsidR="00500565" w:rsidRDefault="005005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75102BA8" w14:textId="42AD8851" w:rsidR="00620DE0" w:rsidRPr="0001535F" w:rsidRDefault="001E2B06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>บริษัทและ</w:t>
      </w:r>
      <w:r w:rsidR="00620DE0" w:rsidRPr="0001535F">
        <w:rPr>
          <w:rFonts w:ascii="Angsana New" w:hAnsi="Angsana New" w:hint="cs"/>
          <w:sz w:val="30"/>
          <w:szCs w:val="30"/>
          <w:cs/>
        </w:rPr>
        <w:t>กลุ่มบริษัทได้บันทึกกำไรจากการขายเงินลงทุนดังกล่าวในส่วนของกำไรขาดทุนสำหรับ</w:t>
      </w:r>
      <w:r w:rsidR="00D27082" w:rsidRPr="0001535F">
        <w:rPr>
          <w:rFonts w:ascii="Angsana New" w:hAnsi="Angsana New" w:hint="cs"/>
          <w:sz w:val="30"/>
          <w:szCs w:val="30"/>
          <w:cs/>
        </w:rPr>
        <w:t>ปี</w:t>
      </w:r>
      <w:r w:rsidR="00620DE0" w:rsidRPr="0001535F">
        <w:rPr>
          <w:rFonts w:ascii="Angsana New" w:hAnsi="Angsana New" w:hint="cs"/>
          <w:sz w:val="30"/>
          <w:szCs w:val="30"/>
          <w:cs/>
        </w:rPr>
        <w:t xml:space="preserve">สิ้นสุดวันที่ </w:t>
      </w:r>
      <w:r w:rsidR="00620DE0" w:rsidRPr="0001535F">
        <w:rPr>
          <w:rFonts w:ascii="Angsana New" w:hAnsi="Angsana New"/>
          <w:sz w:val="30"/>
          <w:szCs w:val="30"/>
        </w:rPr>
        <w:t>30</w:t>
      </w:r>
      <w:r w:rsidR="00620DE0" w:rsidRPr="0001535F">
        <w:rPr>
          <w:rFonts w:ascii="Angsana New" w:hAnsi="Angsana New" w:hint="cs"/>
          <w:sz w:val="30"/>
          <w:szCs w:val="30"/>
          <w:cs/>
        </w:rPr>
        <w:t xml:space="preserve"> </w:t>
      </w:r>
      <w:r w:rsidR="00E75648" w:rsidRPr="0001535F">
        <w:rPr>
          <w:rFonts w:ascii="Angsana New" w:hAnsi="Angsana New" w:hint="cs"/>
          <w:sz w:val="30"/>
          <w:szCs w:val="30"/>
          <w:cs/>
        </w:rPr>
        <w:t>กันยา</w:t>
      </w:r>
      <w:r w:rsidR="00620DE0" w:rsidRPr="0001535F">
        <w:rPr>
          <w:rFonts w:ascii="Angsana New" w:hAnsi="Angsana New" w:hint="cs"/>
          <w:sz w:val="30"/>
          <w:szCs w:val="30"/>
          <w:cs/>
        </w:rPr>
        <w:t>ยน</w:t>
      </w:r>
      <w:r w:rsidR="00620DE0" w:rsidRPr="0001535F">
        <w:rPr>
          <w:rFonts w:ascii="Angsana New" w:hAnsi="Angsana New"/>
          <w:sz w:val="30"/>
          <w:szCs w:val="30"/>
        </w:rPr>
        <w:t xml:space="preserve"> 2566</w:t>
      </w:r>
      <w:r w:rsidR="00620DE0" w:rsidRPr="0001535F">
        <w:rPr>
          <w:rFonts w:ascii="Angsana New" w:hAnsi="Angsana New" w:hint="cs"/>
          <w:sz w:val="30"/>
          <w:szCs w:val="30"/>
          <w:cs/>
        </w:rPr>
        <w:t xml:space="preserve"> โดยมีรายละเอียดดังนี้</w:t>
      </w:r>
    </w:p>
    <w:p w14:paraId="0867C8DE" w14:textId="77777777" w:rsidR="00620DE0" w:rsidRPr="00240370" w:rsidRDefault="00620DE0" w:rsidP="00620D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tbl>
      <w:tblPr>
        <w:tblW w:w="9294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4884"/>
        <w:gridCol w:w="2070"/>
        <w:gridCol w:w="270"/>
        <w:gridCol w:w="2070"/>
      </w:tblGrid>
      <w:tr w:rsidR="00620DE0" w:rsidRPr="0001535F" w14:paraId="3F800480" w14:textId="77777777" w:rsidTr="00240370">
        <w:trPr>
          <w:trHeight w:val="20"/>
        </w:trPr>
        <w:tc>
          <w:tcPr>
            <w:tcW w:w="4884" w:type="dxa"/>
          </w:tcPr>
          <w:p w14:paraId="10919171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70" w:type="dxa"/>
          </w:tcPr>
          <w:p w14:paraId="3B8556A5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1535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559D36F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6210F47B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1535F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20DE0" w:rsidRPr="0001535F" w14:paraId="5E4BCB1A" w14:textId="77777777" w:rsidTr="00240370">
        <w:trPr>
          <w:trHeight w:val="20"/>
        </w:trPr>
        <w:tc>
          <w:tcPr>
            <w:tcW w:w="4884" w:type="dxa"/>
          </w:tcPr>
          <w:p w14:paraId="2D3978F8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3"/>
          </w:tcPr>
          <w:p w14:paraId="10E28D1A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2496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  <w:lang w:val="en-US" w:bidi="th-TH"/>
              </w:rPr>
            </w:pPr>
            <w:r w:rsidRPr="0001535F"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(พันบาท)</w:t>
            </w:r>
          </w:p>
        </w:tc>
      </w:tr>
      <w:tr w:rsidR="00620DE0" w:rsidRPr="0001535F" w14:paraId="35C4D401" w14:textId="77777777" w:rsidTr="00240370">
        <w:trPr>
          <w:trHeight w:val="20"/>
        </w:trPr>
        <w:tc>
          <w:tcPr>
            <w:tcW w:w="4884" w:type="dxa"/>
          </w:tcPr>
          <w:p w14:paraId="1CBB882D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>ราคาขายเงินลงทุนในบริษัทย่อย</w:t>
            </w:r>
          </w:p>
        </w:tc>
        <w:tc>
          <w:tcPr>
            <w:tcW w:w="2070" w:type="dxa"/>
          </w:tcPr>
          <w:p w14:paraId="6163F71E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  <w:tc>
          <w:tcPr>
            <w:tcW w:w="270" w:type="dxa"/>
          </w:tcPr>
          <w:p w14:paraId="530C32C2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70" w:type="dxa"/>
            <w:hideMark/>
          </w:tcPr>
          <w:p w14:paraId="160415CB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460,000</w:t>
            </w:r>
          </w:p>
        </w:tc>
      </w:tr>
      <w:tr w:rsidR="00620DE0" w:rsidRPr="0001535F" w14:paraId="6ADEC512" w14:textId="77777777" w:rsidTr="00240370">
        <w:trPr>
          <w:trHeight w:val="20"/>
        </w:trPr>
        <w:tc>
          <w:tcPr>
            <w:tcW w:w="4884" w:type="dxa"/>
            <w:hideMark/>
          </w:tcPr>
          <w:p w14:paraId="5B05FA3C" w14:textId="440B2696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01535F">
              <w:rPr>
                <w:rFonts w:ascii="Angsana New" w:eastAsia="MS Mincho" w:hAnsi="Angsana New" w:hint="cs"/>
                <w:i/>
                <w:iCs/>
                <w:sz w:val="30"/>
                <w:szCs w:val="30"/>
                <w:cs/>
              </w:rPr>
              <w:t>หัก</w:t>
            </w: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มูลค่าตามบัญชีของสินทรัพย์สุทธิของ</w:t>
            </w:r>
            <w:r w:rsidR="00FC3290"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>บริษัทย่อย</w:t>
            </w:r>
            <w:r w:rsidR="00FC3290" w:rsidRPr="0001535F">
              <w:rPr>
                <w:rFonts w:ascii="Angsana New" w:eastAsia="MS Mincho" w:hAnsi="Angsana New"/>
                <w:sz w:val="30"/>
                <w:szCs w:val="30"/>
              </w:rPr>
              <w:t xml:space="preserve"> /</w:t>
            </w:r>
          </w:p>
        </w:tc>
        <w:tc>
          <w:tcPr>
            <w:tcW w:w="2070" w:type="dxa"/>
          </w:tcPr>
          <w:p w14:paraId="0F5DC1C4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DF3A3F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00CA45A7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620DE0" w:rsidRPr="0001535F" w14:paraId="68130027" w14:textId="77777777" w:rsidTr="00240370">
        <w:trPr>
          <w:trHeight w:val="20"/>
        </w:trPr>
        <w:tc>
          <w:tcPr>
            <w:tcW w:w="4884" w:type="dxa"/>
            <w:hideMark/>
          </w:tcPr>
          <w:p w14:paraId="7F3B4696" w14:textId="2183456D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         เงินลงทุนในบริษัทย่อย</w:t>
            </w:r>
            <w:r w:rsidRPr="0001535F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>ณ วันที่ขาย</w:t>
            </w:r>
          </w:p>
        </w:tc>
        <w:tc>
          <w:tcPr>
            <w:tcW w:w="2070" w:type="dxa"/>
          </w:tcPr>
          <w:p w14:paraId="200FE866" w14:textId="7BA9DAC7" w:rsidR="00620DE0" w:rsidRPr="0001535F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620DE0"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620DE0"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172)</w:t>
            </w:r>
          </w:p>
        </w:tc>
        <w:tc>
          <w:tcPr>
            <w:tcW w:w="270" w:type="dxa"/>
          </w:tcPr>
          <w:p w14:paraId="1D5346EE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hideMark/>
          </w:tcPr>
          <w:p w14:paraId="1ED4E2F1" w14:textId="18F396D0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39</w:t>
            </w:r>
            <w:r w:rsidR="00FC3290"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="00FC3290"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293</w:t>
            </w:r>
          </w:p>
        </w:tc>
      </w:tr>
      <w:tr w:rsidR="00FC3290" w:rsidRPr="0001535F" w14:paraId="4B78BB59" w14:textId="77777777" w:rsidTr="00240370">
        <w:trPr>
          <w:trHeight w:val="20"/>
        </w:trPr>
        <w:tc>
          <w:tcPr>
            <w:tcW w:w="4884" w:type="dxa"/>
          </w:tcPr>
          <w:p w14:paraId="4968B1F8" w14:textId="43C8F695" w:rsidR="00FC3290" w:rsidRPr="0001535F" w:rsidRDefault="00FC3290" w:rsidP="0039141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 xml:space="preserve">     </w:t>
            </w:r>
            <w:r w:rsidR="0039141D" w:rsidRPr="0001535F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01535F">
              <w:rPr>
                <w:rFonts w:ascii="Angsana New" w:eastAsia="MS Mincho" w:hAnsi="Angsana New" w:hint="cs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50805DE5" w14:textId="5B850CD8" w:rsidR="00FC3290" w:rsidRPr="0001535F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881</w:t>
            </w:r>
          </w:p>
        </w:tc>
        <w:tc>
          <w:tcPr>
            <w:tcW w:w="270" w:type="dxa"/>
          </w:tcPr>
          <w:p w14:paraId="679EFC1F" w14:textId="77777777" w:rsidR="00FC3290" w:rsidRPr="0001535F" w:rsidRDefault="00FC329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593B1A9C" w14:textId="50FC58D1" w:rsidR="00FC3290" w:rsidRPr="0001535F" w:rsidRDefault="00FC329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1535F">
              <w:rPr>
                <w:rFonts w:ascii="Angsana New" w:hAnsi="Angsana New"/>
                <w:sz w:val="30"/>
                <w:szCs w:val="30"/>
                <w:lang w:val="en-US" w:bidi="th-TH"/>
              </w:rPr>
              <w:t>881</w:t>
            </w:r>
          </w:p>
        </w:tc>
      </w:tr>
      <w:tr w:rsidR="00620DE0" w14:paraId="61E621D7" w14:textId="77777777" w:rsidTr="00240370">
        <w:trPr>
          <w:trHeight w:val="20"/>
        </w:trPr>
        <w:tc>
          <w:tcPr>
            <w:tcW w:w="4884" w:type="dxa"/>
            <w:hideMark/>
          </w:tcPr>
          <w:p w14:paraId="3BF9D8BF" w14:textId="29136DA8" w:rsidR="00620DE0" w:rsidRPr="0001535F" w:rsidRDefault="00873CDE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01535F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รวม</w:t>
            </w:r>
            <w:r w:rsidR="00620DE0" w:rsidRPr="0001535F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กำไรจากการ</w:t>
            </w:r>
            <w:r w:rsidRPr="0001535F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จำหน่าย</w:t>
            </w:r>
            <w:r w:rsidR="00620DE0" w:rsidRPr="0001535F"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2070" w:type="dxa"/>
            <w:tcBorders>
              <w:top w:val="single" w:sz="4" w:space="0" w:color="auto"/>
              <w:bottom w:val="double" w:sz="4" w:space="0" w:color="auto"/>
            </w:tcBorders>
          </w:tcPr>
          <w:p w14:paraId="7AFCE589" w14:textId="77777777" w:rsidR="00620DE0" w:rsidRPr="0001535F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1535F">
              <w:rPr>
                <w:rFonts w:ascii="Angsana New" w:hAnsi="Angsana New"/>
                <w:b/>
                <w:bCs/>
                <w:sz w:val="30"/>
                <w:szCs w:val="30"/>
              </w:rPr>
              <w:t>482,291</w:t>
            </w:r>
          </w:p>
        </w:tc>
        <w:tc>
          <w:tcPr>
            <w:tcW w:w="270" w:type="dxa"/>
          </w:tcPr>
          <w:p w14:paraId="52FEA3EB" w14:textId="77777777" w:rsidR="00620DE0" w:rsidRPr="0001535F" w:rsidRDefault="00620DE0" w:rsidP="00C966D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70" w:type="dxa"/>
            <w:tcBorders>
              <w:top w:val="single" w:sz="4" w:space="0" w:color="auto"/>
              <w:bottom w:val="double" w:sz="4" w:space="0" w:color="auto"/>
            </w:tcBorders>
            <w:hideMark/>
          </w:tcPr>
          <w:p w14:paraId="0DE33E9F" w14:textId="77777777" w:rsidR="00620DE0" w:rsidRPr="00AB445B" w:rsidRDefault="00620DE0" w:rsidP="00C966D4">
            <w:pPr>
              <w:pStyle w:val="acctfourfigures"/>
              <w:tabs>
                <w:tab w:val="clear" w:pos="765"/>
                <w:tab w:val="decimal" w:pos="1848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1535F">
              <w:rPr>
                <w:rFonts w:ascii="Angsana New" w:hAnsi="Angsana New"/>
                <w:b/>
                <w:bCs/>
                <w:sz w:val="30"/>
                <w:szCs w:val="30"/>
              </w:rPr>
              <w:t>60,826</w:t>
            </w:r>
          </w:p>
        </w:tc>
      </w:tr>
    </w:tbl>
    <w:p w14:paraId="3F8A13AB" w14:textId="77777777" w:rsidR="00475A51" w:rsidRPr="00240370" w:rsidRDefault="00475A51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4BD1036B" w14:textId="34751A57" w:rsidR="00240370" w:rsidRPr="00240370" w:rsidRDefault="00240370" w:rsidP="00240370">
      <w:pPr>
        <w:pStyle w:val="block"/>
        <w:ind w:left="540" w:right="47"/>
        <w:jc w:val="thaiDistribute"/>
        <w:rPr>
          <w:rFonts w:ascii="Angsana New" w:hAnsi="Angsana New"/>
          <w:sz w:val="30"/>
          <w:szCs w:val="30"/>
          <w:lang w:bidi="th-TH"/>
        </w:rPr>
      </w:pPr>
      <w:r w:rsidRPr="00240370">
        <w:rPr>
          <w:rFonts w:ascii="Angsana New" w:hAnsi="Angsana New" w:hint="cs"/>
          <w:sz w:val="30"/>
          <w:szCs w:val="30"/>
          <w:cs/>
          <w:lang w:bidi="th-TH"/>
        </w:rPr>
        <w:t>ในเดือนกันยายน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2567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กลุ่มบริษัทได้ซื้อส่วนได้เสียในบริษัท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 xml:space="preserve">PT SLP Surya TICON Internusa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ซึ่งเป็นบริษัทย่อยเพิ่มเติมร้อยละ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25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เป็นจำนวน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>
        <w:rPr>
          <w:rFonts w:ascii="Angsana New" w:hAnsi="Angsana New"/>
          <w:sz w:val="30"/>
          <w:szCs w:val="30"/>
          <w:lang w:val="en-US" w:bidi="th-TH"/>
        </w:rPr>
        <w:t>252,625</w:t>
      </w:r>
      <w:r w:rsidRPr="00240370">
        <w:rPr>
          <w:rFonts w:ascii="Angsana New" w:hAnsi="Angsana New"/>
          <w:sz w:val="30"/>
          <w:szCs w:val="30"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ล้านรูเปียร์อินโดนีเซีย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หรือเทียบเท่า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>
        <w:rPr>
          <w:rFonts w:ascii="Angsana New" w:hAnsi="Angsana New"/>
          <w:sz w:val="30"/>
          <w:szCs w:val="30"/>
          <w:lang w:bidi="th-TH"/>
        </w:rPr>
        <w:t>556.23</w:t>
      </w:r>
      <w:r w:rsidRPr="0006557D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ล้านบาท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ทำให้สัดส่วนความเป็นเจ้าของเพิ่มขึ้นจากร้อยละ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75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เป็นร้อยละ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100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กลุ่มบริษัทรับรู้ส่วนได้เสียที่ไม่มีอำนาจควบคุมลดลงสุทธิเป็นจำนวน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497.</w:t>
      </w:r>
      <w:r>
        <w:rPr>
          <w:rFonts w:ascii="Angsana New" w:hAnsi="Angsana New"/>
          <w:sz w:val="30"/>
          <w:szCs w:val="30"/>
          <w:lang w:bidi="th-TH"/>
        </w:rPr>
        <w:t xml:space="preserve">77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ล้านบาท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ส่วนขาดจากการเปลี่ยนแปลงส่วนได้เสียในความเป็นเจ้าของในบริษัทย่อยเพิ่มขึ้นเป็นจำนวน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22.74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ล้านบาท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และสำรองการแปลงค่าหน่วยงานต่างประเทศลดลงเป็นจำนวน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35.72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ล้านบาท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 w:hint="cs"/>
          <w:sz w:val="30"/>
          <w:szCs w:val="30"/>
          <w:cs/>
          <w:lang w:bidi="th-TH"/>
        </w:rPr>
        <w:t>ซึ่งเกิดจากการเปลี่ยนแปลงส่วนของเจ้าของในบริษัท</w:t>
      </w:r>
      <w:r w:rsidRPr="00240370">
        <w:rPr>
          <w:rFonts w:ascii="Angsana New" w:hAnsi="Angsana New"/>
          <w:sz w:val="30"/>
          <w:szCs w:val="30"/>
          <w:cs/>
          <w:lang w:bidi="th-TH"/>
        </w:rPr>
        <w:t xml:space="preserve"> </w:t>
      </w:r>
      <w:r w:rsidRPr="00240370">
        <w:rPr>
          <w:rFonts w:ascii="Angsana New" w:hAnsi="Angsana New"/>
          <w:sz w:val="30"/>
          <w:szCs w:val="30"/>
          <w:lang w:bidi="th-TH"/>
        </w:rPr>
        <w:t>PT SLP Surya TICON Internusa</w:t>
      </w:r>
    </w:p>
    <w:p w14:paraId="16F6EB2A" w14:textId="4E84508F" w:rsidR="003E5CF2" w:rsidRDefault="00C9215A" w:rsidP="00F67A96">
      <w:pPr>
        <w:pStyle w:val="block"/>
        <w:ind w:left="540" w:right="47"/>
        <w:jc w:val="thaiDistribute"/>
        <w:rPr>
          <w:rFonts w:ascii="Angsana New" w:hAnsi="Angsana New"/>
          <w:sz w:val="30"/>
          <w:szCs w:val="30"/>
          <w:lang w:bidi="th-TH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การพิจารณาการด้อยค่าของเงินลงทุนในบริษัทย่อย บริษัทร่วม และการร่วมค้า และเงินให้กู้ยืมแก่กิจการที่</w:t>
      </w:r>
      <w:r w:rsidRPr="006375B5">
        <w:rPr>
          <w:rFonts w:ascii="Angsana New" w:hAnsi="Angsana New"/>
          <w:i/>
          <w:iCs/>
          <w:sz w:val="30"/>
          <w:szCs w:val="30"/>
          <w:lang w:bidi="th-TH"/>
        </w:rPr>
        <w:br/>
      </w:r>
      <w:r w:rsidRPr="006375B5">
        <w:rPr>
          <w:rFonts w:ascii="Angsana New" w:hAnsi="Angsana New"/>
          <w:i/>
          <w:iCs/>
          <w:sz w:val="30"/>
          <w:szCs w:val="30"/>
          <w:cs/>
        </w:rPr>
        <w:t>เกี่ยวข้องกัน</w:t>
      </w:r>
    </w:p>
    <w:p w14:paraId="6EDF81F3" w14:textId="6232EB1C" w:rsidR="00B54B2D" w:rsidRDefault="00C9215A" w:rsidP="00F67A96">
      <w:pPr>
        <w:pStyle w:val="block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ผู้บริหาร</w:t>
      </w:r>
      <w:r w:rsidRPr="006375B5">
        <w:rPr>
          <w:rFonts w:ascii="Angsana New" w:hAnsi="Angsana New"/>
          <w:sz w:val="30"/>
          <w:szCs w:val="30"/>
          <w:cs/>
        </w:rPr>
        <w:t>ของบริษัทได้มีการทดสอบการด้อยค่าของมูลค่าตามบัญชีของเงินลงทุนในบริษัทย่อย เงินลงทุนใน</w:t>
      </w:r>
      <w:r w:rsidRPr="006375B5">
        <w:rPr>
          <w:rFonts w:asciiTheme="majorBidi" w:hAnsiTheme="majorBidi" w:cstheme="majorBidi"/>
          <w:sz w:val="30"/>
          <w:szCs w:val="30"/>
          <w:cs/>
        </w:rPr>
        <w:t>บริษัทร่วมและการร่วมค้าและเงินให้กู้ยืมแก่กิจการที่เกี่ยวข้องกัน มูลค่าที่คาดว่าจะได้รับคืนพิจารณาจาก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จำนวนที่สูงกว่าระหว่างมูลค่ายุ</w:t>
      </w:r>
      <w:r>
        <w:rPr>
          <w:rFonts w:asciiTheme="majorBidi" w:hAnsiTheme="majorBidi" w:cstheme="majorBidi" w:hint="cs"/>
          <w:sz w:val="30"/>
          <w:szCs w:val="30"/>
          <w:cs/>
          <w:lang w:bidi="th-TH"/>
        </w:rPr>
        <w:t>ติ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ธรรมหักค่าใช้จ่ายโดยประมาณในการขายและ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มูลค่าจากการใช้ ซึ่งประมาณจากการคิดลดกระแสเงินสดที่คาดว่าจะได้รับในอนาคตที่เกิดขึ้นโดยประมาณการตามแผนการ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ดำเนินธุรกิจ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และอัตราคิดลดซึ่งคำนวณจากวิธีต้นทุนถัวเฉลี่ยถ่วงน้ำหนักของเงินทุน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18FD11EC" w14:textId="77777777" w:rsidR="00240370" w:rsidRDefault="002403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65715906" w14:textId="6B077AC0" w:rsidR="00C9215A" w:rsidRDefault="00C9215A" w:rsidP="00C9215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การประมาณคิดลดกระแสเงินสดในอนาคตจำเป็นต้องใช้ข้อสมมติฐานและดุลยพินิจของผู้บริหาร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ซึ่งอยู่บนพื้นฐานของประสบการณ์ในอดีตและแผนการดำเนินธุรกิจ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รวมถึงการคาดการณ์ในอนาคตที่เชื่อว่าสมเหตุสมผล</w:t>
      </w:r>
      <w:r w:rsidR="001E2B06">
        <w:rPr>
          <w:rFonts w:ascii="Angsana New" w:hAnsi="Angsana New"/>
          <w:sz w:val="30"/>
          <w:szCs w:val="30"/>
          <w:cs/>
          <w:lang w:bidi="th-TH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ในสถานการณ์ปัจจุบัน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โดยหากมีการเปลี่ยนแปลงของข้อมูลหรือมีข้อมูลใหม่ที่ชัดเจนขึ้น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อาจทำให้เกิดผลกระทบต่อการเปลี่ยนแปลงของสมมติฐาน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และอัตราคิดลดที่จะนำมาใช้ในการคำนวณประมาณการกระแสเงินสดในอนาคตคิดลด</w:t>
      </w:r>
    </w:p>
    <w:p w14:paraId="07F55D43" w14:textId="77777777" w:rsidR="00240370" w:rsidRDefault="00240370" w:rsidP="00240370">
      <w:pPr>
        <w:pStyle w:val="block"/>
        <w:tabs>
          <w:tab w:val="left" w:pos="630"/>
        </w:tabs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</w:rPr>
      </w:pPr>
    </w:p>
    <w:p w14:paraId="68F90616" w14:textId="017F33DD" w:rsidR="00AC1BE3" w:rsidRPr="00D16FCC" w:rsidRDefault="00C9215A" w:rsidP="00DE04F0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จากการทดสอบการด้อยค่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หากการประมาณการมูลค่าที่จะได้รับคืนต่ำกว่ามูลค่าตามบัญชี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กลุ่มบริษัทจะมีการรับรู้ขาดทุนจากการด้อยค่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และผลขาดทุนจากการด้อยค่า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จะถูกกลับรายการเมื่อมูลค่าที่คาดว่าจะได้รับคืนเพิ่มขึ้นในภายหลัง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ผลขาดทุนและการกลับรายการค่าเผื่อผลขาดทุนดังกล่าวจะถูกรับรู้ในกำไรหรือขาดทุน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AC1BE3" w:rsidRPr="00D16FCC">
        <w:rPr>
          <w:rFonts w:ascii="Angsana New" w:hAnsi="Angsana New"/>
          <w:sz w:val="30"/>
          <w:szCs w:val="30"/>
        </w:rPr>
        <w:br w:type="page"/>
      </w:r>
    </w:p>
    <w:p w14:paraId="5C7B60B7" w14:textId="7F114321" w:rsidR="005677F6" w:rsidRPr="006375B5" w:rsidRDefault="005677F6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  <w:sectPr w:rsidR="005677F6" w:rsidRPr="006375B5" w:rsidSect="005462CF">
          <w:footerReference w:type="default" r:id="rId14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55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520"/>
        <w:gridCol w:w="1350"/>
        <w:gridCol w:w="900"/>
        <w:gridCol w:w="720"/>
        <w:gridCol w:w="720"/>
        <w:gridCol w:w="720"/>
        <w:gridCol w:w="720"/>
        <w:gridCol w:w="720"/>
        <w:gridCol w:w="270"/>
        <w:gridCol w:w="720"/>
        <w:gridCol w:w="270"/>
        <w:gridCol w:w="720"/>
        <w:gridCol w:w="270"/>
        <w:gridCol w:w="540"/>
        <w:gridCol w:w="270"/>
        <w:gridCol w:w="990"/>
        <w:gridCol w:w="270"/>
        <w:gridCol w:w="804"/>
        <w:gridCol w:w="6"/>
        <w:gridCol w:w="264"/>
        <w:gridCol w:w="6"/>
        <w:gridCol w:w="720"/>
        <w:gridCol w:w="270"/>
        <w:gridCol w:w="828"/>
      </w:tblGrid>
      <w:tr w:rsidR="00B7417D" w:rsidRPr="006375B5" w14:paraId="7D01858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CA6C369" w14:textId="399C4AA6" w:rsidR="00B7417D" w:rsidRPr="006375B5" w:rsidRDefault="00B7417D" w:rsidP="0006375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4A39F30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1EBAA5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0818" w:type="dxa"/>
            <w:gridSpan w:val="21"/>
            <w:shd w:val="clear" w:color="auto" w:fill="auto"/>
            <w:tcMar>
              <w:left w:w="115" w:type="dxa"/>
              <w:right w:w="115" w:type="dxa"/>
            </w:tcMar>
          </w:tcPr>
          <w:p w14:paraId="151FB8CE" w14:textId="1F1B096E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C66F66" w:rsidRPr="006375B5" w14:paraId="659C4473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805C03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56D688" w14:textId="77777777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70C133" w14:textId="10D8D3F7" w:rsidR="00B7417D" w:rsidRPr="006375B5" w:rsidRDefault="00B7417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CF5C1F" w14:textId="694864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0DFA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42DC20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037A51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3781BDE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1CE19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8DC3C44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0FCD5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F05917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96756F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E24185D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69C776FB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42C7B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97DB706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46E346EF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8250BEE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047596A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3E1AF0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294FEE6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31E3F8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8038F04" w14:textId="194CFDAD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B9251E9" w14:textId="17874DB6" w:rsidR="00B7417D" w:rsidRPr="006375B5" w:rsidRDefault="002B5D2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F70BAA7" w14:textId="2ECEBC4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89FE58" w14:textId="430DCED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16EEB2E" w14:textId="03C45264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410918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C5E7000" w14:textId="1D9982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DFB7E13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6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A2EB4F7" w14:textId="2538B61F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CE1434B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24" w:type="dxa"/>
            <w:gridSpan w:val="4"/>
            <w:shd w:val="clear" w:color="auto" w:fill="auto"/>
          </w:tcPr>
          <w:p w14:paraId="60FEC81D" w14:textId="153A405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="002B5D2D"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323672" w:rsidRPr="006375B5" w14:paraId="3785E78D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C4CB7D" w14:textId="77777777" w:rsidR="00323672" w:rsidRPr="006375B5" w:rsidDel="00B7417D" w:rsidRDefault="00323672" w:rsidP="0032367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BBF2EEF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0786D53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06F593" w14:textId="27A4351A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07DBE0" w14:textId="4EA7AF74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8AE130" w14:textId="14299E10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EDCCD8" w14:textId="1C3E5B56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D87593" w14:textId="5B664F4E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7237306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00994D" w14:textId="58E941ED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005FCEF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C52E20" w14:textId="2DFF0BDC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87382B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982D2D1" w14:textId="627BF9CF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DE65E1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0F74D4B" w14:textId="1E2CD657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2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5D06F2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DE03D72" w14:textId="3F892E2C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EA1F57D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653834A" w14:textId="51CA0303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03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2CE0A7A5" w14:textId="77777777" w:rsidR="00323672" w:rsidRPr="006375B5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18C1EC9" w14:textId="7FEFC0D6" w:rsidR="00323672" w:rsidRPr="006375B5" w:rsidDel="00AB0B77" w:rsidRDefault="00323672" w:rsidP="00323672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1A324A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</w:tr>
      <w:tr w:rsidR="00041D33" w:rsidRPr="006375B5" w14:paraId="1EBF1757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1D9F58D" w14:textId="77777777" w:rsidR="00041D33" w:rsidRPr="006375B5" w:rsidDel="00B7417D" w:rsidRDefault="00041D33" w:rsidP="00041D3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ADF2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4A3364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7051EF8" w14:textId="4063678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9378" w:type="dxa"/>
            <w:gridSpan w:val="19"/>
            <w:shd w:val="clear" w:color="auto" w:fill="auto"/>
            <w:tcMar>
              <w:left w:w="115" w:type="dxa"/>
              <w:right w:w="115" w:type="dxa"/>
            </w:tcMar>
          </w:tcPr>
          <w:p w14:paraId="3857E37D" w14:textId="408675D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C66F66" w:rsidRPr="006375B5" w14:paraId="3D6830F3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55E95B" w14:textId="13CC3D66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="002B5D2D"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E61FCD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C5EC9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72638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60CF6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01F72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72EDA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13134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D66F5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7953E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95EC0A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8D0AE7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8E846DC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1F36B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6AE25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79303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93BA96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DE1B0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73BF89C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6154D8B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A4C947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6E8008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7850B416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D829CC0" w14:textId="531A32DB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อีโค 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6C4545B" w14:textId="77777777" w:rsidR="00041D33" w:rsidRPr="006375B5" w:rsidRDefault="00041D33" w:rsidP="0009652B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4E5026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99C6A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E2342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57EC0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39BCC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4CB8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4A3F8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72D87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3E6DAD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6752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8DDD93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1E270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0BDC1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D088CD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C0F1BF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AB1D8F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3DD083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192192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DCA758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80CA63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08DA30C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B19ADB9" w14:textId="035A2A92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/>
              </w:rPr>
              <w:t>เซอร์วิส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เซส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32A6441" w14:textId="5D965CDB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54E77A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4139AA" w14:textId="50889961" w:rsidR="00533A2A" w:rsidRPr="001C6504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="00533A2A" w:rsidRPr="001C6504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9AB9FD" w14:textId="14EA24AA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B95A1" w14:textId="2A8FCE79" w:rsidR="00533A2A" w:rsidRPr="006375B5" w:rsidRDefault="00FA2508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FE29CB" w14:textId="6729D278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8D5B6A" w14:textId="54BEE706" w:rsidR="00533A2A" w:rsidRPr="006375B5" w:rsidRDefault="00FA2508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F8B4CA" w14:textId="340EC0EC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3CADEE" w14:textId="6FD6E618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E969B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98A4F2D" w14:textId="33FD360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0C512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59337C4" w14:textId="35EBE3D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BCF1CD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39143C3" w14:textId="4FA6D1B5" w:rsidR="00533A2A" w:rsidRPr="006375B5" w:rsidRDefault="00FA2508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6E14E6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C89B8F5" w14:textId="4CA6DFD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A896C7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511F1EF" w14:textId="3AFD12C1" w:rsidR="00533A2A" w:rsidRPr="006375B5" w:rsidRDefault="005F08EB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2C7B313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D1C118E" w14:textId="38423496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</w:p>
        </w:tc>
      </w:tr>
      <w:tr w:rsidR="00533A2A" w:rsidRPr="006375B5" w14:paraId="2C6A4199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121E2B9" w14:textId="0250933C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C03B057" w14:textId="5915C5C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90F158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877AA3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8857F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A6418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2C196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D763F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2251D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A9CF7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88CA7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C26F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FF0B7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167061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  <w:tab w:val="decimal" w:pos="38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611C2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082242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BB14B5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A4801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60D35F6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800CDB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E0954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FCBE70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29E14B1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5BBC92D" w14:textId="10B51BE8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อินดัสเทรียล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0217867" w14:textId="60897954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14C29D" w14:textId="156D144E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7AC78B" w14:textId="7DECC65E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45F66A" w14:textId="31A69001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0B0EF5" w14:textId="75CE3B7E" w:rsidR="00533A2A" w:rsidRPr="006E0D99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49ADAA" w14:textId="1C3278EC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981285" w14:textId="59EF5DBA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70B684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AB940E" w14:textId="78FC75B8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5B9C0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7D8234" w14:textId="140E74A6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F8A74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0365D4E" w14:textId="043EA4F6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A6659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A94D748" w14:textId="5E339BBE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B13B54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E1D5F1F" w14:textId="1125A1D3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7D7004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E337438" w14:textId="51FB4FDD" w:rsidR="00533A2A" w:rsidRPr="006375B5" w:rsidRDefault="005F08EB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713</w:t>
            </w:r>
          </w:p>
        </w:tc>
        <w:tc>
          <w:tcPr>
            <w:tcW w:w="270" w:type="dxa"/>
            <w:shd w:val="clear" w:color="auto" w:fill="auto"/>
          </w:tcPr>
          <w:p w14:paraId="76FE77E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B4B113E" w14:textId="0C0B3A7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805</w:t>
            </w:r>
          </w:p>
        </w:tc>
      </w:tr>
      <w:tr w:rsidR="00533A2A" w:rsidRPr="006375B5" w14:paraId="78A58D7F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CCC0025" w14:textId="77777777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pacing w:val="-8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บริษัท เฟรเซอร์ส พร็อพเพอร์ตี้ </w:t>
            </w:r>
          </w:p>
          <w:p w14:paraId="64632E2B" w14:textId="1B6FBC1D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รีท แมนเนจเม้นท์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98158B5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EF1FCE" w14:textId="29E60CAF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A4092A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00563E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F95506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3FB27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AED05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7C0B5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CB47F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93CBC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3FC97D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59B5B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9D50E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635677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9CF06E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648175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B36AF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C1C9A0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04E76E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D35679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4D50C7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4BF29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6B6B44EA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37A9BB" w14:textId="48D18B9E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47738EF" w14:textId="00E7EE22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D00609" w14:textId="216016A2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845F9C" w14:textId="29ECAE2F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69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54C36D" w14:textId="7E36D96F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69.99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DA320B" w14:textId="743B7480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BEBD2A" w14:textId="0EBBF219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6BE70C" w14:textId="4EEB8209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8B9BB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09117" w14:textId="28A1946B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12B1D9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1BC610" w14:textId="099DD06F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8A05D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C0FD602" w14:textId="48751CC5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6920C0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BE53C58" w14:textId="7CEAA6CE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48CBD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C0E912" w14:textId="6D6683A6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EBA3BF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99A75AD" w14:textId="24AEEE04" w:rsidR="00533A2A" w:rsidRPr="006375B5" w:rsidRDefault="005F08EB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44</w:t>
            </w:r>
          </w:p>
        </w:tc>
        <w:tc>
          <w:tcPr>
            <w:tcW w:w="270" w:type="dxa"/>
            <w:shd w:val="clear" w:color="auto" w:fill="auto"/>
          </w:tcPr>
          <w:p w14:paraId="15A1419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65F2715" w14:textId="0ADF7E0A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36</w:t>
            </w:r>
          </w:p>
        </w:tc>
      </w:tr>
      <w:tr w:rsidR="00533A2A" w:rsidRPr="006375B5" w14:paraId="051AAC1B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D1115A" w14:textId="7F01ABE4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บริษัท บางกอกโลจิสติกส์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939153" w14:textId="65353E7F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23AD8A6" w14:textId="5BFFB18C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961452" w14:textId="0827981B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E99C72" w14:textId="0480CB30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342CEA" w14:textId="7626251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845053" w14:textId="7F29DFEF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E258C" w14:textId="556BDB9A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C33324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1D3732" w14:textId="1889F28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2DB4BB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F54B95" w14:textId="65874863" w:rsidR="00533A2A" w:rsidRPr="006375B5" w:rsidRDefault="00533A2A" w:rsidP="00533A2A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61564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373EF3" w14:textId="17EA74A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976DEB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404B2F02" w14:textId="11F0DC8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F57245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D1AC5F2" w14:textId="51146EC6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728BDA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100FA33" w14:textId="674722BA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D8B4F6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4719981" w14:textId="102E08CE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533A2A" w:rsidRPr="006375B5" w14:paraId="7879AC78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0A37503" w14:textId="59391C5B" w:rsidR="00533A2A" w:rsidRPr="006375B5" w:rsidRDefault="00533A2A" w:rsidP="00533A2A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พาร์ค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CCB667" w14:textId="3947CD6A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D7E5DBE" w14:textId="69987BFA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DF1C93" w14:textId="06D86BE5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75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580DC4" w14:textId="217DAD22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4F44B" w14:textId="7AB8BBF5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EC9DCA" w14:textId="11EF985D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6E1F3C" w14:textId="088DD09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BB0F3E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8993BF" w14:textId="5B475409" w:rsidR="00533A2A" w:rsidRPr="006375B5" w:rsidRDefault="00533A2A" w:rsidP="00533A2A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EF5FFE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65C24" w14:textId="120E96F0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7E99F2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88B7F59" w14:textId="60DCE6D8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A14D8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28FA5C" w14:textId="2698192E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1950A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36BC40" w14:textId="28F5FFDC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0E0D0F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BBCAAC1" w14:textId="3895CEFB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FEF9BF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63EF63F" w14:textId="6BD6009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533A2A" w:rsidRPr="006375B5" w14:paraId="21FE4BC9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C1257FA" w14:textId="32108FAB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C60176" w14:textId="60E17071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32FE6F" w14:textId="3D96E524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0F9A71" w14:textId="4AACD0F2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9570BD" w14:textId="0E8C75FB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31D138" w14:textId="62D8AF2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AF5231" w14:textId="7621ECF5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BE627" w14:textId="2DC5345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94AB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46C0D" w14:textId="45D777F6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22E8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D0AC92" w14:textId="01755256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90C3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790FF" w14:textId="400CCB13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264B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FD29F" w14:textId="0CE45C3A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7FF28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72969" w14:textId="35635DA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E4C863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C613D3" w14:textId="2FB2CC4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F3345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A2B80EF" w14:textId="7BE904A0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7E2B30CE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F8E2EA" w14:textId="6E01335F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Hong Kong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2631A8" w14:textId="4E2DE126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D3D" w14:textId="512345F3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ฮ่องกง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A7CABD" w14:textId="44DB1D1C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199EFD" w14:textId="3F2F4FA3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F4F9B9" w14:textId="4F805034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CEF52" w14:textId="4B49089C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5F0B5" w14:textId="0EB1E66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03A6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8C60ED" w14:textId="0D995EC6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6F14B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F8FD" w14:textId="54C1253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EDE7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8A1C5" w14:textId="2993B55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82BAB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0CDA7" w14:textId="340ABA4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1E3FB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7FCE64" w14:textId="4BCD9616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B1D838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64CC563" w14:textId="706FE0F3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3D48E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22628A" w14:textId="65240549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533A2A" w:rsidRPr="006375B5" w14:paraId="3F92923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2D174F" w14:textId="1F86F304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3E960" w14:textId="37441562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CB9C8" w14:textId="199654E8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EFE015" w14:textId="7B73D858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E6A019" w14:textId="71991A64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34024B" w14:textId="2D96146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32267" w14:textId="44272A7F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979A4" w14:textId="50400C5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C439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B09B3" w14:textId="5CE4CAAC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FD0D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0AFC5A" w14:textId="09960FB2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7FF06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63B84" w14:textId="32BFF7E6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96153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B8A5CA" w14:textId="7874C53F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BD02D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21A388" w14:textId="578A874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8B543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D2A006C" w14:textId="3AD6A526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5EE52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8B0D86" w14:textId="6830FFEA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700194A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E21F27" w14:textId="41D1ABB8" w:rsidR="00533A2A" w:rsidRPr="006375B5" w:rsidRDefault="00533A2A" w:rsidP="00533A2A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International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Pte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. </w:t>
            </w:r>
            <w:r w:rsidRPr="006375B5">
              <w:rPr>
                <w:rFonts w:ascii="Angsana New" w:hAnsi="Angsana New"/>
                <w:sz w:val="24"/>
                <w:szCs w:val="24"/>
              </w:rPr>
              <w:t>Ltd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D1DE4E" w14:textId="4D9AF294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4A2695" w14:textId="4C590769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สิงคโปร์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B71093" w14:textId="71A70CAB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3A734" w14:textId="1E32F45E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323A87" w14:textId="59817D2D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FC0F34" w14:textId="598631D8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E026A5" w14:textId="5A905A52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3738D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8D8DF1" w14:textId="4F6B616F" w:rsidR="00533A2A" w:rsidRPr="006375B5" w:rsidRDefault="00533A2A" w:rsidP="00533A2A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8B229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BB55CC" w14:textId="10BD9962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7438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45A83F" w14:textId="06D48678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 xml:space="preserve"> 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4407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91ACC" w14:textId="1A99E57B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10,434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5E59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5B7C3" w14:textId="0AE20BC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10,434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C67688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215E07" w14:textId="643A437E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2116B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5718B81" w14:textId="3C0F0C68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533A2A" w:rsidRPr="006375B5" w14:paraId="12F34C3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C4CC5A" w14:textId="6B461984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ซิสเต็ม แอสเซ็ทส์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29885B" w14:textId="61920512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60E799" w14:textId="2FAA162E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A19893" w14:textId="503810E6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2AB64" w14:textId="510E60F2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E2E90" w14:textId="4FE7DFB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FFF51" w14:textId="411801EB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835457" w14:textId="460E041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474C2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42012A" w14:textId="68B69FA9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335F2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D74706" w14:textId="0DB908E6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CC71E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3B1BD0" w14:textId="3A584E0A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6D36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9E6C6" w14:textId="0E9709F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E6FC2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64C6F9" w14:textId="3DA33C9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832439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58629C" w14:textId="0F2F5963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CBB13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5A942D" w14:textId="66D612FC" w:rsidR="00533A2A" w:rsidRPr="006375B5" w:rsidRDefault="00533A2A" w:rsidP="00533A2A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2C6AC7F4" w14:textId="77777777" w:rsidTr="001C6504">
        <w:trPr>
          <w:trHeight w:val="49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2892BC1" w14:textId="7B4DBC8F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06328" w14:textId="2396A1F2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C8B96B" w14:textId="5AAD04B1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7E0713" w14:textId="38C04412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E24F81" w14:textId="6CB37469" w:rsidR="00533A2A" w:rsidRPr="001C6504" w:rsidRDefault="00533A2A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10B50D" w14:textId="1895BCF3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E5525" w14:textId="1D9BAB26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15205E" w14:textId="79C61500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78B4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F696BB" w14:textId="5559DAB9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01546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FF6C4" w14:textId="54B1F561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A70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65971F" w14:textId="798E839E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35E3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28200" w14:textId="1D055A6E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23D4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558942" w14:textId="4725B32B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7F993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25D715" w14:textId="3837D948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B8FD1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D271F7" w14:textId="632C951D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832A36" w:rsidRPr="006375B5" w14:paraId="04FA16C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1BC46D2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5BC75" w14:textId="77777777" w:rsidR="00832A36" w:rsidRPr="006375B5" w:rsidRDefault="00832A36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4BA9FF" w14:textId="77777777" w:rsidR="00832A36" w:rsidRPr="006375B5" w:rsidRDefault="00832A36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57F25" w14:textId="77777777" w:rsidR="00832A36" w:rsidRPr="006375B5" w:rsidRDefault="00832A36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B6A50" w14:textId="77777777" w:rsidR="00832A36" w:rsidRPr="001C6504" w:rsidRDefault="00832A36" w:rsidP="001C6504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1A378F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D24125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19D3E7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305E2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657516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49997E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26212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92A93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7321A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DF75E9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B4EDA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CCD30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C827C8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AAE9B6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AD4E4F3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460259B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78F714A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832A36" w:rsidRPr="006375B5" w14:paraId="0CBF061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D069AB9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A9EE5" w14:textId="77777777" w:rsidR="00832A36" w:rsidRPr="006375B5" w:rsidRDefault="00832A36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EA26A" w14:textId="77777777" w:rsidR="00832A36" w:rsidRPr="006375B5" w:rsidRDefault="00832A36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89939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EF4ACB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14FFCD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61BD6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86BBB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DBD5D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84139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DAFB8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F133E0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6008B1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3A52DB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896C41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AEB81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F9914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47FDD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4E28DF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26CA9D9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BCCC5D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EF8E03A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832A36" w:rsidRPr="006375B5" w14:paraId="76BB1EE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2CB78D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8A7DDA" w14:textId="77777777" w:rsidR="00832A36" w:rsidRPr="006375B5" w:rsidRDefault="00832A36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0B081D" w14:textId="77777777" w:rsidR="00832A36" w:rsidRPr="006375B5" w:rsidRDefault="00832A36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42F403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97E8C3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C95A3C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757A8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0ABA25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940FDB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312C7B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84686A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A67C8E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5297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142720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2DC454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D18BDA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F1306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B98528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935F6F2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64F6A38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AACB0D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3C69FF" w14:textId="77777777" w:rsidR="00832A36" w:rsidRPr="006375B5" w:rsidRDefault="00832A36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554FC50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3CF30E8" w14:textId="611D0026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40DBF" w14:textId="77777777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E02D96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174C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29293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E25A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7B95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AEC6A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07D26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F9C2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72D4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501EA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B5F40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5F327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20DAF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D5C1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4201A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46E2E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7A787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6CCDA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19E70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C0678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088DCA83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9166356" w14:textId="6CA66C43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515E4A" w14:textId="06AA6BE8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9B2F01" w14:textId="0298A5FD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66DEF9" w14:textId="6DA69A00" w:rsidR="00533A2A" w:rsidRPr="006375B5" w:rsidRDefault="00533A2A" w:rsidP="00533A2A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05B6FC" w14:textId="608FAACF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10F1DB" w14:textId="58F2B65C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A3D40A" w14:textId="6D11D7C6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4CCF33" w14:textId="3AE781D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58AA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9417AE" w14:textId="5ADD0B92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5D5C3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7299C" w14:textId="35374E13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3FCA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311265" w14:textId="6AC32130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9BAAA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EE62BF" w14:textId="25BB0C5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EF4F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81DFD" w14:textId="39541C0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435B9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1D59D1" w14:textId="74188ACD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0B75F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B9C380" w14:textId="0B00D0BA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533A2A" w:rsidRPr="006375B5" w14:paraId="1CB1D022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70638A" w14:textId="57B8E196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74BCC" w14:textId="141F781C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3A075" w14:textId="373FE14E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FF900F" w14:textId="6805DD31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64420" w14:textId="4BF58E05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99.48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04DB3" w14:textId="7DD86942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A1B035" w14:textId="182FB20D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F1B579" w14:textId="3C0BEB4D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BC31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0824EC" w14:textId="051007BF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7D23D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59C9E" w14:textId="625052EE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E6303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8201" w14:textId="09E938F5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9452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E5BAF" w14:textId="576B1C35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E007B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5BC38" w14:textId="7CBC25D8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62932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B4EF3A" w14:textId="19799D7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277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4A61C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96FE97" w14:textId="60FE371B" w:rsidR="00533A2A" w:rsidRPr="006375B5" w:rsidRDefault="00533A2A" w:rsidP="00533A2A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693</w:t>
            </w:r>
          </w:p>
        </w:tc>
      </w:tr>
      <w:tr w:rsidR="00533A2A" w:rsidRPr="006375B5" w14:paraId="48ACAD20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E3D2E56" w14:textId="523004A3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277EEC" w14:textId="04888033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ศูนย์กลางในการ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3CE9DE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E4C416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43630D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3BA22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C836A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E5EDB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CD2F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6B0D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AF0C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4303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7A1BE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8E0F3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9983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80CEB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873BC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D912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60D5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BBA6E5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8C2A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BF29A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533A2A" w:rsidRPr="006375B5" w14:paraId="4858F8D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D83927" w14:textId="3DEE749B" w:rsidR="00533A2A" w:rsidRPr="006375B5" w:rsidRDefault="00533A2A" w:rsidP="00533A2A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ศูนย์บริหารเงิน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55673" w14:textId="3D04C039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A245FB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7D9C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691D4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A548C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E6078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BD54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F2F68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E9DB5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14BB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135A0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21D7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0D39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229A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A42DB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7A23E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C0937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E5EC5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1A86A3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00C5E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9B5390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533A2A" w:rsidRPr="006375B5" w14:paraId="17068427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72A999" w14:textId="720FAA14" w:rsidR="00533A2A" w:rsidRPr="006375B5" w:rsidRDefault="00533A2A" w:rsidP="00533A2A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114BD" w14:textId="3542516D" w:rsidR="00533A2A" w:rsidRPr="006375B5" w:rsidRDefault="00533A2A" w:rsidP="00533A2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ด้านการเงิน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5A5C7" w14:textId="12A1CD5F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15745F" w14:textId="660277A1" w:rsidR="00533A2A" w:rsidRPr="006375B5" w:rsidRDefault="00FA2508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  <w:r w:rsidR="00533A2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1C6504">
              <w:rPr>
                <w:rFonts w:ascii="Angsana New" w:hAnsi="Angsana New" w:hint="cs"/>
                <w:sz w:val="24"/>
                <w:szCs w:val="24"/>
                <w:lang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E3960" w14:textId="00FDCFCB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8C020C" w14:textId="68164173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76EF5" w14:textId="22AB38F4" w:rsidR="00533A2A" w:rsidRPr="006375B5" w:rsidRDefault="00533A2A" w:rsidP="00533A2A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A89CB9" w14:textId="304ECB2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1387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2F8C6A" w14:textId="24060E7C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82E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ED44FF" w14:textId="3E8A6CCC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7C930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2358" w14:textId="6DA72BCE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55E2D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B9C3B" w14:textId="4325F2F9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6CA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B55D96" w14:textId="253312C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DD4426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04F7B0" w14:textId="699A23B6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9ED53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71E6A" w14:textId="56ADF619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533A2A" w:rsidRPr="006375B5" w14:paraId="2BB3D1F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9EC23B" w14:textId="77777777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F8E2594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4477EE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B9C525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BCAC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5F669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657F9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8945F" w14:textId="35DC5FB4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6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0EB2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B96379" w14:textId="4EEB995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29F6E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266AB" w14:textId="5F7C9D02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598B0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794BD" w14:textId="29AEA7AA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E08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1FEBB8" w14:textId="214E612C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2C6A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AC32EA" w14:textId="7EE8EFE5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42,822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729F59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FBFF06E" w14:textId="62537817" w:rsidR="00533A2A" w:rsidRPr="006375B5" w:rsidRDefault="00AF0121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1,059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77A3D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5D58749" w14:textId="6F6E5CB8" w:rsidR="00533A2A" w:rsidRPr="0034101D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1,538</w:t>
            </w:r>
          </w:p>
        </w:tc>
      </w:tr>
      <w:tr w:rsidR="00533A2A" w:rsidRPr="006375B5" w14:paraId="49DB00B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970F00" w14:textId="77777777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7275C33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08EB43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366844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4AED85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86C1A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C1438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48235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10C0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7950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DD0CA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434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4870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2D489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46F7D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9DC56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B986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035F6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70733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700318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783B1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7FCCA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3E21FB0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99AAD2A" w14:textId="3EF67900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F1EB11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D3B79B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377346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4E2697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2B206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862BE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4F817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2629F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25A98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E45E2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FBEE8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FAA96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40BD2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A4CBE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2EE46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D704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92F5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2A8E8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AB7E8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622E46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3A222E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42E2A31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EE742DE" w14:textId="26AC4DCD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FD254C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8CCEF7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CCB51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0F0B7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F73E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EEFD9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3C0C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8694B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03F9D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459F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114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9BDC5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15E8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75631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A28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76BC1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B638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C6E8D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BDF916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D98AE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B1ED2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56C7CC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D9454F" w14:textId="176BB763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44CCDA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3A946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31D9B8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7A21EB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73DF1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41F0A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9661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8F82F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0E19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FAB10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701B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A641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9F65B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D9AE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D961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7302E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4289D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9AEF2F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7ABE33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8ADF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177AA2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2954399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BD2EAF0" w14:textId="49E5C118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58BB762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06D4EF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23C6B8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8B37EB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ECF94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23060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AA5AF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6F655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0286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BCBA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71328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BD22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A516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296F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666FF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19E9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E9EA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68B67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E2DF37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E1E11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B85066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720EA5B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7D867A2" w14:textId="73B9607D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40CA2C5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3CD2F37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992E0A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882666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35FF0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869A6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DEEF0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840E6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91D7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5C6A3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62E5B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295D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BFB9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0254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1EE1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7495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53A7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5FBE7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81BBF8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EF95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FFE55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5606144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6964BB" w14:textId="0A3C8BA1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ออโตเมชั่น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แอสเซ็ท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44A5424" w14:textId="16D7E8C1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บริการระบบ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28ACCBB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D1241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1205CE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5808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D0EA4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B9605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B1D7A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DB2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03D9D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C9B39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AE26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CC2E5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1B47F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2EE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A78CB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CEF31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CD2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7E6CA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1ACC1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01523AA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7487489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E9A5849" w14:textId="066E0E14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239A908" w14:textId="0104E4D5" w:rsidR="00533A2A" w:rsidRPr="006375B5" w:rsidRDefault="00533A2A" w:rsidP="00533A2A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ปฎิบัติการ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1680CF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584410" w14:textId="77777777" w:rsidR="00533A2A" w:rsidRPr="006375B5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3802DD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A51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141DC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80F0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532F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B0389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8E2E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5D27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89216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399B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D539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3C3AE4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C2CC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3E69A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679DE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20B0C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29CB2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263AA4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33A2A" w:rsidRPr="006375B5" w14:paraId="7F73D7B1" w14:textId="61EF1C33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A55452" w14:textId="09B4EFA9" w:rsidR="00533A2A" w:rsidRPr="006375B5" w:rsidRDefault="00533A2A" w:rsidP="00533A2A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3A08503" w14:textId="1DF5091C" w:rsidR="00533A2A" w:rsidRPr="006375B5" w:rsidRDefault="00533A2A" w:rsidP="00533A2A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1B98E8" w14:textId="2081AFEA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C5EDCD" w14:textId="3659702E" w:rsidR="00533A2A" w:rsidRPr="001C6504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1C6504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408C11" w14:textId="39F8FC03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4A43AA" w14:textId="216B3FEB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12A247" w14:textId="39FB9BD1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E86F9B" w14:textId="2A7FD20B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E8A36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D93207" w14:textId="0C011C15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10C7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28D800" w14:textId="04A9C844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F341A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2A92B6" w14:textId="4AD2ABF1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4B314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F2101" w14:textId="00748B22" w:rsidR="00533A2A" w:rsidRPr="006375B5" w:rsidRDefault="00533A2A" w:rsidP="00533A2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1E88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2942" w14:textId="795CC7B4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84594E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06D55A7" w14:textId="120A5432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7BC04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F8D6BF8" w14:textId="7A7EA40D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533A2A" w:rsidRPr="006375B5" w14:paraId="0F7CC2C0" w14:textId="77777777" w:rsidTr="00AD759A">
        <w:trPr>
          <w:trHeight w:val="659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D56D4E3" w14:textId="35FE76FE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599445DF" w14:textId="355E760B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พาวเวอร์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495EC5" w14:textId="158FBFA5" w:rsidR="00533A2A" w:rsidRPr="006375B5" w:rsidRDefault="001E2B06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ผลิตและ</w:t>
            </w:r>
            <w:r>
              <w:rPr>
                <w:rFonts w:ascii="Angsana New" w:hAnsi="Angsana New"/>
                <w:sz w:val="24"/>
                <w:szCs w:val="24"/>
                <w:cs/>
              </w:rPr>
              <w:br/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 xml:space="preserve">   จำหน่ายไฟฟ้า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0551D4D" w14:textId="77777777" w:rsidR="00533A2A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C56E7B" w14:textId="03E34184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4D745D" w14:textId="77777777" w:rsidR="00533A2A" w:rsidRPr="00AD759A" w:rsidRDefault="00533A2A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2C2007" w14:textId="2875E024" w:rsidR="00533A2A" w:rsidRPr="00AD759A" w:rsidRDefault="00533A2A" w:rsidP="001C6504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38317D" w14:textId="77777777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DD580FC" w14:textId="33F702EE" w:rsidR="00533A2A" w:rsidRPr="001C6504" w:rsidRDefault="00533A2A" w:rsidP="001C6504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1C6504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45AD11" w14:textId="77777777" w:rsidR="00533A2A" w:rsidRPr="00AD759A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C23896" w14:textId="600D4A67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004A77" w14:textId="77777777" w:rsidR="00533A2A" w:rsidRPr="00AD759A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001A1D7" w14:textId="4770086E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A9CA8" w14:textId="23DF3321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8B3E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B24E0" w14:textId="21B26B6C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326B6F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054CC" w14:textId="52C8A935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6EC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EFA24" w14:textId="46437B5E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F3230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751FB3" w14:textId="0679A09A" w:rsidR="00533A2A" w:rsidRPr="006375B5" w:rsidRDefault="00533A2A" w:rsidP="00533A2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4DDBB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2AC1C" w14:textId="36EF4E2F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C183AB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CE4F443" w14:textId="277E678A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B909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D660FE6" w14:textId="6503FCF4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6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467E0F" w:rsidRPr="006375B5" w14:paraId="3B9607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C57F1CF" w14:textId="6EA007D4" w:rsidR="00467E0F" w:rsidRPr="006375B5" w:rsidRDefault="00467E0F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4E47807" w14:textId="77777777" w:rsidR="00467E0F" w:rsidRPr="006375B5" w:rsidRDefault="00467E0F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BDD789D" w14:textId="77777777" w:rsidR="00467E0F" w:rsidRPr="006375B5" w:rsidRDefault="00467E0F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A68F13B" w14:textId="77777777" w:rsidR="00467E0F" w:rsidRPr="001C6504" w:rsidRDefault="00467E0F" w:rsidP="001C650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FB483C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0F23E7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E1234B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13CDEF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D033EC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64C65D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AD19F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E8BA12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37215F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083BBD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E88FCF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E1E359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DB9D95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92536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255586A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2DC582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FECE64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F4094B8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467E0F" w:rsidRPr="006375B5" w14:paraId="7AB7C7F1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0C39B5E" w14:textId="27D9EE84" w:rsidR="00467E0F" w:rsidRPr="006375B5" w:rsidRDefault="00467E0F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(</w:t>
            </w:r>
            <w:r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B2C2656" w14:textId="77777777" w:rsidR="00467E0F" w:rsidRPr="006375B5" w:rsidRDefault="00467E0F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7C78C22" w14:textId="77777777" w:rsidR="00467E0F" w:rsidRPr="006375B5" w:rsidRDefault="00467E0F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57B47E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B40BD6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36BDD9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1E1503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18CC24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5C2F75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95860E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4485CE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CDE497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C72389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AB1ED5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CA969E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0D894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8193EA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142C16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EC04AE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7C8C5C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2176B8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D44DC1" w14:textId="77777777" w:rsidR="00467E0F" w:rsidRPr="006375B5" w:rsidRDefault="00467E0F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533A2A" w:rsidRPr="006375B5" w14:paraId="0EC88712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4E3D051" w14:textId="3D2577A2" w:rsidR="00533A2A" w:rsidRPr="006375B5" w:rsidRDefault="00533A2A" w:rsidP="00533A2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วังน้อย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โลจิสติกส์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พาร์ค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5D88013" w14:textId="77777777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12BBB1D5" w14:textId="3DB64B8B" w:rsidR="00533A2A" w:rsidRPr="006375B5" w:rsidRDefault="00533A2A" w:rsidP="00533A2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2593DC" w14:textId="77777777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A1FC44" w14:textId="68C82FE6" w:rsidR="00533A2A" w:rsidRPr="006375B5" w:rsidRDefault="00533A2A" w:rsidP="00533A2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247C13" w14:textId="77777777" w:rsidR="00533A2A" w:rsidRPr="00F46C93" w:rsidRDefault="00533A2A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25785E8" w14:textId="0BB8CB2F" w:rsidR="00533A2A" w:rsidRPr="00F46C93" w:rsidRDefault="00533A2A" w:rsidP="00666175">
            <w:pPr>
              <w:pStyle w:val="acctfourfigures"/>
              <w:tabs>
                <w:tab w:val="clear" w:pos="765"/>
                <w:tab w:val="left" w:pos="488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</w:t>
            </w:r>
            <w:r w:rsidRPr="002D7405">
              <w:rPr>
                <w:rFonts w:ascii="Angsana New" w:hAnsi="Angsana New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33693A" w14:textId="77777777" w:rsidR="00533A2A" w:rsidRPr="00F46C93" w:rsidRDefault="00533A2A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2B900E1" w14:textId="180029E7" w:rsidR="00533A2A" w:rsidRPr="00F46C93" w:rsidRDefault="00533A2A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EC3A77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638B49" w14:textId="198BDA66" w:rsidR="00533A2A" w:rsidRPr="006375B5" w:rsidRDefault="00533A2A" w:rsidP="00533A2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A6E41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BE3374D" w14:textId="79C7AE23" w:rsidR="00533A2A" w:rsidRPr="006375B5" w:rsidRDefault="00533A2A" w:rsidP="00533A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B94FE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CD5F44" w14:textId="143B45BC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C6275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9AD4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EEA0988" w14:textId="3B78A068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7C76E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103DCD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E972B9" w14:textId="451FE2B9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30D02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6AF3AE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776CB7D" w14:textId="38E194D9" w:rsidR="00533A2A" w:rsidRPr="006375B5" w:rsidRDefault="00533A2A" w:rsidP="00533A2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693203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04806" w14:textId="0312F3F0" w:rsidR="00533A2A" w:rsidRPr="006375B5" w:rsidRDefault="00533A2A" w:rsidP="00533A2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7EB18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B430" w14:textId="53FA290C" w:rsidR="00533A2A" w:rsidRPr="006375B5" w:rsidRDefault="00533A2A" w:rsidP="00533A2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D175F51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B08402" w14:textId="3756D29B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C53BE9" w14:textId="77777777" w:rsidR="00533A2A" w:rsidRPr="006375B5" w:rsidRDefault="00533A2A" w:rsidP="00533A2A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39824CC" w14:textId="52BCD512" w:rsidR="00533A2A" w:rsidRPr="006375B5" w:rsidRDefault="00533A2A" w:rsidP="00533A2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467E0F" w:rsidRPr="006375B5" w14:paraId="55F4F5A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7C23150" w14:textId="77777777" w:rsidR="00467E0F" w:rsidRPr="006375B5" w:rsidRDefault="00467E0F" w:rsidP="006621C6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FEABE81" w14:textId="77777777" w:rsidR="00467E0F" w:rsidRPr="006375B5" w:rsidRDefault="00467E0F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B9B18AF" w14:textId="77777777" w:rsidR="00467E0F" w:rsidRPr="006375B5" w:rsidRDefault="00467E0F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0E9F6E" w14:textId="77777777" w:rsidR="00467E0F" w:rsidRPr="006375B5" w:rsidRDefault="00467E0F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071F18" w14:textId="77777777" w:rsidR="00467E0F" w:rsidRPr="00F46C93" w:rsidRDefault="00467E0F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40B748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C41DA6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B230A3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0B40E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086AEE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FB113E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D136C2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EBC5F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FD40C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AB224F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4FE885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81C85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8AEADE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F61043D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EC7DD7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6A4673D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C196999" w14:textId="77777777" w:rsidR="00467E0F" w:rsidRPr="00E16C07" w:rsidRDefault="00467E0F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064775D9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9EC272" w14:textId="6C8EC4EC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A967C5D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2DB34F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44A807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EEF594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4FEAD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F1C75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7886F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DF1E2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3B4D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8CDE9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441BD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C46B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2BFB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6291E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83EF1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78D4B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86797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EF323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6602E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89539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58D09A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2327F8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F9F5E3E" w14:textId="7DA6DBEC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FEF1995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2B557A6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F05226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8C4349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FE2C4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F6453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CA0E2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8D800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7462A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FA8F8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0A0C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4ECB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A6DE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579BC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FEE44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873A5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D7478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6DFA0A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C229FE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5E139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F22BFE0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5F7C4E38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93F185C" w14:textId="028908FB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ศูนย์บริหารเงิน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621C6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621C6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496477A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4410D27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A2787F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F56620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5B7FC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41472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52E7C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91890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42373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4E28B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7D544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178A3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EA9C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37DC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DBF56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27BA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2DE26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F542AA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AF4B48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8BDE4C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7FD679A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5255D6E1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514CBB" w14:textId="2D61C985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5F95017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88257FF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76C313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26B041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448D4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ED74B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3CE6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2F0A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82F2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46EE1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290E9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2C5E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0FD8C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FB652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63E7D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16A0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CBF3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70FAD4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77DEB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A76BB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5DD3562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57677F81" w14:textId="77777777" w:rsidTr="00F213F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75CF271" w14:textId="2CA7E1AC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CDA601" w14:textId="3F89406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663CBE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3530B2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99F740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AF433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3781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11F62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1CDEB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98837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96C6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BFF63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559D8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89466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5F52C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F8A42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BEDEB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72C4D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DF6129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4351F2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F9CAC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DE50E6E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15A0F0B1" w14:textId="77777777" w:rsidTr="00F213F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52D4E4F" w14:textId="0F787CBF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21EB1E" w14:textId="1C567040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459D23" w14:textId="3B1CF7F4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AA2D3E" w14:textId="4274FC74" w:rsidR="006621C6" w:rsidRPr="006375B5" w:rsidRDefault="00666175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 xml:space="preserve">   </w:t>
            </w:r>
            <w:r w:rsidR="006621C6">
              <w:rPr>
                <w:rFonts w:ascii="Angsana New" w:hAnsi="Angsana New"/>
                <w:sz w:val="24"/>
                <w:szCs w:val="24"/>
                <w:lang w:bidi="th-TH"/>
              </w:rPr>
              <w:t>0.0</w:t>
            </w:r>
            <w:r w:rsidR="001E2B06">
              <w:rPr>
                <w:rFonts w:ascii="Angsana New" w:hAnsi="Angsana New"/>
                <w:sz w:val="24"/>
                <w:szCs w:val="24"/>
                <w:lang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68216" w14:textId="2C93C19C" w:rsidR="006621C6" w:rsidRPr="00F46C93" w:rsidRDefault="00666175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</w:t>
            </w:r>
            <w:r w:rsidR="006621C6"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0.0</w:t>
            </w:r>
            <w:r w:rsidR="001E2B06" w:rsidRPr="00F46C93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9424F" w14:textId="06E5D9BC" w:rsidR="006621C6" w:rsidRPr="006375B5" w:rsidRDefault="006621C6" w:rsidP="006621C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11,</w:t>
            </w:r>
            <w:r w:rsidRPr="006621C6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41B302" w14:textId="3ADEB5E6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7D1331" w14:textId="48FFDCF0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5612D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1ED2AD" w14:textId="179DAA8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4EC4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690077" w14:textId="726C268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43903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FCC7F" w14:textId="3A0E2CE2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54E10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4AA36A" w14:textId="0F374F33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6BDE5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3E9338" w14:textId="30E1C44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BA2815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49CB91" w14:textId="4250A805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133A0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2A66C99" w14:textId="6B02C65D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6621C6" w:rsidRPr="006375B5" w14:paraId="03393B48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EF83E6" w14:textId="77777777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FA3F43B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DD67EE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E8EFE6" w14:textId="77777777" w:rsidR="006621C6" w:rsidRPr="006375B5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482D9D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0A987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8791B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EE628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46228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7F80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E1F92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214A2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2792D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90A8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57029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B316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72E80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3C239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B2E49E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9D5C19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6F965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BE67591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62882EB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80A765" w14:textId="34BEF9FE" w:rsidR="006621C6" w:rsidRPr="006375B5" w:rsidRDefault="006621C6" w:rsidP="006621C6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Frasers Property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A2DC48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AE9831C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57918E" w14:textId="77777777" w:rsidR="006621C6" w:rsidRPr="00F46C93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77B9E5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2360B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41C36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2943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2E0D8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9C96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3FB08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643BE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A04D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78D81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5D8D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CBA3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0074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04E77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30BFE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3F14E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11B1C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BDE8459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329319A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F47A1C" w14:textId="3A281B4B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Thailand (International)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EFD85E0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05A60A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BF81EF" w14:textId="77777777" w:rsidR="006621C6" w:rsidRPr="00F46C93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87F6B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6D24A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24136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083B9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E3EBE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DDA5C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CB6B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6AE0B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3B18C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27DC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F51C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C1BC2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5CE59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E174C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64AC23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D09F82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82864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671B66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5FCC00A1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F6C434" w14:textId="1D894843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Property</w:t>
            </w: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AD1E731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9F16A6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349B98" w14:textId="77777777" w:rsidR="006621C6" w:rsidRPr="00F46C93" w:rsidRDefault="006621C6" w:rsidP="00F46C93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420663" w14:textId="77777777" w:rsidR="006621C6" w:rsidRPr="00F46C93" w:rsidRDefault="006621C6" w:rsidP="00F46C93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FBDAA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03EF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7B6A3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6581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8EF06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A89AA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418AE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9928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F75F7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16665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213F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A3DEB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A2F37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63A4F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BBF45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9A77D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F35336" w14:textId="77777777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6D78E2D5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4ABFA72" w14:textId="58093A0F" w:rsidR="006621C6" w:rsidRPr="006375B5" w:rsidRDefault="006621C6" w:rsidP="006621C6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(Vietnam)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4B3CFCB" w14:textId="6C847962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375346" w14:textId="5D205F9A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826492" w14:textId="4B577B3A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8FB1A" w14:textId="3BD2DDC3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A5CD04" w14:textId="25463593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B6F19C" w14:textId="45C1C1A6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FE1BC" w14:textId="40EEF79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D113" w14:textId="21AA1E60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88F55" w14:textId="4CFF35FA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F8A0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DEA900" w14:textId="7349B9C8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62DE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1BED02" w14:textId="2B3D4C79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0236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53A9FFA" w14:textId="0924F650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17FBD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24F530" w14:textId="4E64C79C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DF385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681057F" w14:textId="18DA4400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BCB334" w14:textId="3DDB3EC6" w:rsidR="006621C6" w:rsidRPr="006375B5" w:rsidRDefault="006621C6" w:rsidP="006621C6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33921A" w14:textId="45CBA4A3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3313E41E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418707B" w14:textId="37C486D7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Holding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9FC846" w14:textId="0975C75E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D2D1A2" w14:textId="066E0BC9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C13A7F" w14:textId="761F3FE7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E03B6" w14:textId="70473AEE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113456" w14:textId="11821CED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118B35" w14:textId="37F608FF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161A10" w14:textId="2A9D41D6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F2BF4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A14DCD" w14:textId="5D81358F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329C1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9B30D7" w14:textId="6E69210B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D861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DFD0B78" w14:textId="30EF0847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DFDD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0F1107C" w14:textId="6A0A1069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208A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DE239C5" w14:textId="4C550393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CF16B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5A7C771" w14:textId="086F769D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9B2D2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C1F97EC" w14:textId="13633118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507BC494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211E84" w14:textId="635CA903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(Singapore)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9C6733" w14:textId="74CCB6B9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32FE0AE" w14:textId="6C8AC0DB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CB32D4" w14:textId="27E366F9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69AAA9" w14:textId="2447554D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4DF5A" w14:textId="479C5F61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B93DE3" w14:textId="09181CA6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87FE29" w14:textId="6DF36A6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E5CC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A6875" w14:textId="661B864B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76176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6C045B" w14:textId="522598B5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01DA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AAD8C04" w14:textId="5D97BE50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1702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999A94B" w14:textId="1F248991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00839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9C49CBB" w14:textId="6A1B27CD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BD955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217EC0D" w14:textId="37262ADF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C76B5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F6DC06C" w14:textId="68E2F322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5A3BC296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0F0685" w14:textId="2B8A93DB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ALPS Ventura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97A0896" w14:textId="1BDBF2FD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A84E64" w14:textId="328919F8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D41B63" w14:textId="59F22138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2B5C44" w14:textId="7B108B73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7F5220" w14:textId="5503D751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7E8306" w14:textId="1DC07560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753827" w14:textId="2E4521EC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F7E1C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9D25DA" w14:textId="038A2C3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1C32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68C0C1" w14:textId="07603F6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B78EB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E99436" w14:textId="2D0C1016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E79DC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B9CCF8C" w14:textId="57BE4CC7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D2ED6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EA3D17" w14:textId="086F84FB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4368FC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7C3742EC" w14:textId="4E476B94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0F525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D5CD8F" w14:textId="662A23BA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467E0F" w:rsidRPr="006375B5" w14:paraId="106A24CB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4EB58CD" w14:textId="77777777" w:rsidR="00467E0F" w:rsidRPr="006375B5" w:rsidRDefault="00467E0F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3BA9759" w14:textId="77777777" w:rsidR="00467E0F" w:rsidRPr="006375B5" w:rsidRDefault="00467E0F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84D1A3C" w14:textId="77777777" w:rsidR="00467E0F" w:rsidRPr="006375B5" w:rsidRDefault="00467E0F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F42EAA" w14:textId="77777777" w:rsidR="00467E0F" w:rsidRPr="000E564C" w:rsidRDefault="00467E0F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EF273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C97CC38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823ACB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163BED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05DAE0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A8CCF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E894F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A80200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61A96B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FAD4B8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377C31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9A45133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CBCC80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870FC1A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18454B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CB330E5" w14:textId="77777777" w:rsidR="00467E0F" w:rsidRPr="00E16C07" w:rsidRDefault="00467E0F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67AC6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14E3593" w14:textId="77777777" w:rsidR="00467E0F" w:rsidRPr="00E16C07" w:rsidRDefault="00467E0F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467E0F" w:rsidRPr="006375B5" w14:paraId="217EC826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3F6D2E7" w14:textId="17D11D8B" w:rsidR="00467E0F" w:rsidRPr="006375B5" w:rsidRDefault="00467E0F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F05E401" w14:textId="77777777" w:rsidR="00467E0F" w:rsidRPr="006375B5" w:rsidRDefault="00467E0F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008A60B" w14:textId="77777777" w:rsidR="00467E0F" w:rsidRPr="006375B5" w:rsidRDefault="00467E0F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D6F03B" w14:textId="77777777" w:rsidR="00467E0F" w:rsidRPr="000E564C" w:rsidRDefault="00467E0F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CAC134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62C374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F111A2" w14:textId="77777777" w:rsidR="00467E0F" w:rsidRPr="000E564C" w:rsidRDefault="00467E0F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3E3B2F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7150EA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3A0EDB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58A5F9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E4270F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BB4FFA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1F80861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653EC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7AE40AE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F412AD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87D4AEB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AFEB91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CECFD7C" w14:textId="77777777" w:rsidR="00467E0F" w:rsidRPr="00E16C07" w:rsidRDefault="00467E0F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C52F6D" w14:textId="77777777" w:rsidR="00467E0F" w:rsidRPr="006375B5" w:rsidRDefault="00467E0F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9B936FA" w14:textId="77777777" w:rsidR="00467E0F" w:rsidRPr="00E16C07" w:rsidRDefault="00467E0F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6621C6" w:rsidRPr="006375B5" w14:paraId="324588B4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E1B8E2E" w14:textId="0484E9E2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New Motion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22A4770" w14:textId="4D5E3559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036D86" w14:textId="7177C211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8DA5B6" w14:textId="38F1351D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1B3705" w14:textId="73C06BFC" w:rsidR="006621C6" w:rsidRPr="00F46C93" w:rsidRDefault="006621C6" w:rsidP="0066617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A970E" w14:textId="0F68186B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21BE90" w14:textId="79312082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88949" w14:textId="2D331900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D7695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F22FAA" w14:textId="0D6C4D41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1B519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16F176" w14:textId="126C4E1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A3E9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6810BE3" w14:textId="4D373704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B1F13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880689B" w14:textId="3A94449C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39EC0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20D40F" w14:textId="5DCAE4D8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74258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6D0A355" w14:textId="24F6D9F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16ADF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A1C1459" w14:textId="3D76AD5A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41A1F91C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B68337" w14:textId="0201F697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Grand Trail Holding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D48383" w14:textId="0F3D1784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C60AB6" w14:textId="7CFB924B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95DBF5" w14:textId="188F7639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2418CD" w14:textId="4D9B814A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83F4C" w14:textId="277D7A1E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0123BE" w14:textId="349600C1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527C3" w14:textId="1C52ECAB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3218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93E83" w14:textId="3B73E848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FE99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9193C1" w14:textId="5FFCD11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DE590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9099258" w14:textId="495E97C7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40141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8503D5C" w14:textId="6518F81A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4E951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BB5733" w14:textId="687279AD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0CF4F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81DFBAD" w14:textId="2D13CFD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4CD6D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BD9E7E5" w14:textId="0AC227F8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5DA6BE90" w14:textId="77777777" w:rsidTr="00682567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F042AEA" w14:textId="4D8E8E2C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Grand Trail Investment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EF1E89" w14:textId="3535316D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734B34" w14:textId="4DFB1993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18F722" w14:textId="52B736A2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CDCD1C" w14:textId="365B8B20" w:rsidR="006621C6" w:rsidRPr="00F46C93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428B61" w14:textId="13C2A20C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E9EAC6" w14:textId="3E703173" w:rsidR="006621C6" w:rsidRPr="006375B5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E05BEF" w14:textId="344E238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3CDE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E9D83" w14:textId="4EE254AF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83D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742AB" w14:textId="00EE98E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256E1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2FE4020" w14:textId="13AABA60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EF38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0023F97" w14:textId="09F2D8B6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E55E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54254CA" w14:textId="3AD59EE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BB830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09D8AFE" w14:textId="6C19240C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E9ECA5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7283C85" w14:textId="50E427FA" w:rsidR="006621C6" w:rsidRPr="00E16C07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E16C0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01565A1F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6865B58" w14:textId="77777777" w:rsidR="006621C6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New Motion Industrial Co</w:t>
            </w: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mpany</w:t>
            </w:r>
          </w:p>
          <w:p w14:paraId="3BD10F75" w14:textId="72366918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  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EBE6B2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E4AE17B" w14:textId="09D881BE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5281892" w14:textId="77777777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9B90DB0" w14:textId="1AFB34C3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เวียดนาม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D76E23" w14:textId="77777777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4F0941" w14:textId="7BBB3A85" w:rsidR="006621C6" w:rsidRPr="00F46C93" w:rsidRDefault="00FA2508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6621C6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A213AC" w14:textId="77777777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3222E73E" w14:textId="13D9A047" w:rsidR="006621C6" w:rsidRPr="006375B5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4C2764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00E0D32" w14:textId="328FD842" w:rsidR="006621C6" w:rsidRPr="006375B5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1,131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1F3060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1CD835" w14:textId="3E8FC118" w:rsidR="006621C6" w:rsidRPr="00BE4AD3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1,131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F4712" w14:textId="6ED291B3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76282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F00762" w14:textId="7BD52CC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582DE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B439D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7E658C1" w14:textId="181AA008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7A99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5E423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612E7E" w14:textId="4F2008C8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41535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69261BC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82719F4" w14:textId="76039579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1B8E5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82C15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F2F89BF" w14:textId="60F72CE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DC459C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04326D9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B5D939" w14:textId="1DA1FF5D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5B520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A99624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967773E" w14:textId="495C76F1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0ED10E05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2CE23C" w14:textId="2F411316" w:rsidR="006621C6" w:rsidRPr="006375B5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NM1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EFF097" w14:textId="2D05B4E5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AED8DB3" w14:textId="7F74C801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1D263" w14:textId="7D523619" w:rsidR="006621C6" w:rsidRPr="00F46C93" w:rsidRDefault="00FA2508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6621C6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0E8F3" w14:textId="0C0CD1A3" w:rsidR="006621C6" w:rsidRPr="006375B5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85629C" w14:textId="536826E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24B438" w14:textId="217FC5D2" w:rsidR="006621C6" w:rsidRPr="00BE4AD3" w:rsidRDefault="006621C6" w:rsidP="00666175">
            <w:pPr>
              <w:pStyle w:val="acctfourfigures"/>
              <w:tabs>
                <w:tab w:val="clear" w:pos="765"/>
                <w:tab w:val="decimal" w:pos="51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228F01" w14:textId="1F2C64F5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D4D7D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69B2C4" w14:textId="03C744D4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BEA9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64419B" w14:textId="507A009D" w:rsidR="006621C6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35B68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5A8C72A" w14:textId="63A03C60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D79D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F67EFF1" w14:textId="028A4569" w:rsidR="006621C6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6CCB4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BFAE74" w14:textId="4C4335C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594401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36B11FD" w14:textId="6ACE424A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9DDEC3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77E676" w14:textId="636B8B0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14504D27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4611B6B" w14:textId="77777777" w:rsidR="006621C6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Property Thailand </w:t>
            </w:r>
          </w:p>
          <w:p w14:paraId="5620E59B" w14:textId="579C5B22" w:rsidR="006621C6" w:rsidRPr="006375B5" w:rsidRDefault="006621C6" w:rsidP="006621C6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(Indonesia) Pte.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1C653F" w14:textId="77777777" w:rsidR="006621C6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  <w:p w14:paraId="471554E2" w14:textId="46651D72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9ED4B32" w14:textId="77777777" w:rsidR="006621C6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18663952" w14:textId="7DA7657C" w:rsidR="006621C6" w:rsidRPr="006375B5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A6EF63" w14:textId="77777777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B1C2C0" w14:textId="4FFF93AD" w:rsidR="006621C6" w:rsidRPr="00F46C93" w:rsidRDefault="00FA2508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6621C6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765456" w14:textId="77777777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52890FEC" w14:textId="378E38B1" w:rsidR="006621C6" w:rsidRPr="006375B5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A95E55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F34B835" w14:textId="4594CABB" w:rsidR="006621C6" w:rsidRPr="00694F70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1,318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762C578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48BC389" w14:textId="133E54FA" w:rsidR="006621C6" w:rsidRPr="00BE4AD3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1,318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94965" w14:textId="0529D84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16D5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DD2DE" w14:textId="3DB65EA3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FF642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76593B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5B19C96" w14:textId="1E4A103E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D0E25C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6D9A4DE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88C248" w14:textId="56969EDB" w:rsidR="006621C6" w:rsidRPr="006375B5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21C59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D9589C4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A565427" w14:textId="3CD2D5A9" w:rsidR="006621C6" w:rsidRPr="006375B5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437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1F9AAA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F152532" w14:textId="5B7D4AFE" w:rsidR="006621C6" w:rsidRPr="006375B5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40C2A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05D1F0DF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477A808" w14:textId="62124259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75F2F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586EF22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F64F62" w14:textId="7490AE42" w:rsidR="006621C6" w:rsidRPr="006375B5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6621C6" w:rsidRPr="006375B5" w14:paraId="7F44E05E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95D8A77" w14:textId="13370FF3" w:rsidR="006621C6" w:rsidRPr="00D60217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SLP Surya TICON Internusa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64B2A5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2495D4F8" w14:textId="4F263B3B" w:rsidR="006621C6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BF812D" w14:textId="77777777" w:rsidR="006621C6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317EA7D" w14:textId="2755C050" w:rsidR="006621C6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63D29E" w14:textId="77777777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78B8052" w14:textId="640F3EE9" w:rsidR="006621C6" w:rsidRPr="00F46C93" w:rsidRDefault="00FA2508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6621C6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6ED39C" w14:textId="77777777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DC6AB7E" w14:textId="3DB8D24D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323854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9ADFB94" w14:textId="39A7EAE6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2D8C81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29951E1" w14:textId="1773F487" w:rsidR="006621C6" w:rsidRPr="00BE4AD3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6FAFA" w14:textId="315A19DE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74BA6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5DD87A" w14:textId="0E50F151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468A80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5DCBE7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3C2399" w14:textId="1B642B4C" w:rsidR="006621C6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2E68E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CEA1412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B7BCC05" w14:textId="737A7BBE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4ED50D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7F5B7A60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6502983" w14:textId="7372A7BD" w:rsidR="006621C6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5585F8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62A5AB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8014CD7" w14:textId="74A09AE1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4EDB477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71883808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E310355" w14:textId="11DA73BC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9C65F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83E2F12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41BF2F8" w14:textId="7BAC9E34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621C6" w:rsidRPr="006375B5" w14:paraId="78122132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1EA1C7" w14:textId="709E14A9" w:rsidR="006621C6" w:rsidRPr="00D60217" w:rsidRDefault="006621C6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Surya Internusa Timur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BB37BB" w14:textId="77777777" w:rsidR="006621C6" w:rsidRPr="006375B5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0E30FE0D" w14:textId="1155A6A0" w:rsidR="006621C6" w:rsidRDefault="006621C6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26276F6" w14:textId="77777777" w:rsidR="006621C6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88EF964" w14:textId="2EC0B813" w:rsidR="006621C6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EFB370" w14:textId="77777777" w:rsidR="006621C6" w:rsidRPr="00F46C93" w:rsidRDefault="006621C6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0021B6F" w14:textId="2A377034" w:rsidR="006621C6" w:rsidRPr="00F46C93" w:rsidRDefault="00FA2508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6621C6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625BED" w14:textId="77777777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1BE374AD" w14:textId="606D6225" w:rsidR="006621C6" w:rsidRDefault="006621C6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EB411C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FFD45B" w14:textId="512DBAEB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B96890" w14:textId="77777777" w:rsidR="006621C6" w:rsidRDefault="006621C6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829A27" w14:textId="65ED5518" w:rsidR="006621C6" w:rsidRPr="00BE4AD3" w:rsidRDefault="006621C6" w:rsidP="006621C6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07DA4" w14:textId="689F34D6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C0F49E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50494" w14:textId="27B791CC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3D579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DDB5EF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E55192F" w14:textId="10997BED" w:rsidR="006621C6" w:rsidRDefault="006621C6" w:rsidP="006621C6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B4132B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63AC30B" w14:textId="77777777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4500C18" w14:textId="56F73F0D" w:rsidR="006621C6" w:rsidRDefault="006621C6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ECECC2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099E909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5439895" w14:textId="7B8DBCFB" w:rsidR="006621C6" w:rsidRDefault="006621C6" w:rsidP="006621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415841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69CC325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EE3A46E" w14:textId="229C05F1" w:rsidR="006621C6" w:rsidRDefault="006621C6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E28029A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0496AB46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3FF8A457" w14:textId="233543D8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C561A4" w14:textId="77777777" w:rsidR="006621C6" w:rsidRPr="006375B5" w:rsidRDefault="006621C6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794082" w14:textId="77777777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F3FA7B8" w14:textId="7759575B" w:rsidR="006621C6" w:rsidRDefault="006621C6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192EB0" w:rsidRPr="006375B5" w14:paraId="113D298B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768CD6" w14:textId="77777777" w:rsidR="00192EB0" w:rsidRPr="0053122D" w:rsidRDefault="00192EB0" w:rsidP="006621C6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205D657" w14:textId="77777777" w:rsidR="00192EB0" w:rsidRPr="006375B5" w:rsidRDefault="00192EB0" w:rsidP="006621C6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4FCB754" w14:textId="77777777" w:rsidR="00192EB0" w:rsidRDefault="00192EB0" w:rsidP="006621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11BE53" w14:textId="77777777" w:rsidR="00192EB0" w:rsidRPr="00F46C93" w:rsidRDefault="00192EB0" w:rsidP="006621C6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BF4174" w14:textId="77777777" w:rsidR="00192EB0" w:rsidRDefault="00192EB0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3EEE09" w14:textId="77777777" w:rsidR="00192EB0" w:rsidRDefault="00192EB0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3EA285" w14:textId="77777777" w:rsidR="00192EB0" w:rsidRDefault="00192EB0" w:rsidP="006621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ED743A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90997C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5CD74E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BC9A17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701429" w14:textId="77777777" w:rsidR="00192EB0" w:rsidRDefault="00192EB0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C23E64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7E0567A" w14:textId="77777777" w:rsidR="00192EB0" w:rsidRDefault="00192EB0" w:rsidP="006621C6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23920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73639F3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59D108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EB4EAC3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D9EFFEC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7CCECB4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A1ABC7" w14:textId="77777777" w:rsidR="00192EB0" w:rsidRPr="006375B5" w:rsidRDefault="00192EB0" w:rsidP="006621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47CAD5" w14:textId="77777777" w:rsidR="00192EB0" w:rsidRDefault="00192EB0" w:rsidP="006621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192EB0" w:rsidRPr="006375B5" w14:paraId="305967DF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B48092" w14:textId="66B82538" w:rsidR="00192EB0" w:rsidRPr="0053122D" w:rsidRDefault="00192EB0" w:rsidP="00192EB0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192EB0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PT SLP Surya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1B53CE6" w14:textId="77777777" w:rsidR="00192EB0" w:rsidRPr="006375B5" w:rsidRDefault="00192EB0" w:rsidP="00192EB0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0EE37EB" w14:textId="77777777" w:rsidR="00192EB0" w:rsidRDefault="00192EB0" w:rsidP="00192EB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E40FA8" w14:textId="77777777" w:rsidR="00192EB0" w:rsidRPr="00F46C93" w:rsidRDefault="00192EB0" w:rsidP="00192EB0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397F58" w14:textId="77777777" w:rsidR="00192EB0" w:rsidRDefault="00192EB0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5D7083E" w14:textId="77777777" w:rsidR="00192EB0" w:rsidRDefault="00192EB0" w:rsidP="00192E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6411FC" w14:textId="77777777" w:rsidR="00192EB0" w:rsidRDefault="00192EB0" w:rsidP="00192E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12B3C1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86F0B1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CCA0A0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3AEA4D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3B4D17" w14:textId="77777777" w:rsidR="00192EB0" w:rsidRDefault="00192EB0" w:rsidP="00192EB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0918EA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C0D8D45" w14:textId="77777777" w:rsidR="00192EB0" w:rsidRDefault="00192EB0" w:rsidP="00192EB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F155BF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B737DBE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ABB784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EAC2675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D4C38BC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0296328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DCDB9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5A0407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192EB0" w:rsidRPr="006375B5" w14:paraId="72F9DDD9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FCD0D8" w14:textId="41083F1B" w:rsidR="00192EB0" w:rsidRPr="0053122D" w:rsidRDefault="00192EB0" w:rsidP="00192EB0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192EB0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TICON Internusa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7E4BECB" w14:textId="77777777" w:rsidR="00192EB0" w:rsidRPr="006375B5" w:rsidRDefault="00192EB0" w:rsidP="00192EB0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D7840CC" w14:textId="77777777" w:rsidR="00192EB0" w:rsidRDefault="00192EB0" w:rsidP="00192EB0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5A9DC9" w14:textId="77777777" w:rsidR="00192EB0" w:rsidRPr="00F46C93" w:rsidRDefault="00192EB0" w:rsidP="00192EB0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641365" w14:textId="77777777" w:rsidR="00192EB0" w:rsidRDefault="00192EB0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48C868" w14:textId="77777777" w:rsidR="00192EB0" w:rsidRDefault="00192EB0" w:rsidP="00192E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3D18E5" w14:textId="77777777" w:rsidR="00192EB0" w:rsidRDefault="00192EB0" w:rsidP="00192EB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0DE3B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8A83DA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F13D4D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C99D99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AFBC44" w14:textId="77777777" w:rsidR="00192EB0" w:rsidRDefault="00192EB0" w:rsidP="00192EB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D653B3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955A915" w14:textId="77777777" w:rsidR="00192EB0" w:rsidRDefault="00192EB0" w:rsidP="00192EB0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44672B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936A813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AB75F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1B98284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D0D4F9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A87382F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0835A35" w14:textId="77777777" w:rsidR="00192EB0" w:rsidRPr="006375B5" w:rsidRDefault="00192EB0" w:rsidP="00192EB0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A289C1D" w14:textId="77777777" w:rsidR="00192EB0" w:rsidRDefault="00192EB0" w:rsidP="00192EB0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452C4C" w:rsidRPr="006375B5" w14:paraId="382A0552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BA1C42D" w14:textId="6C2603BD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192EB0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SLP Internusa</w:t>
            </w: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Karawang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B869D49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7EFB40F" w14:textId="364CC400" w:rsidR="00452C4C" w:rsidRPr="006375B5" w:rsidRDefault="00452C4C" w:rsidP="00452C4C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A07FC9B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1DB88C1" w14:textId="5F72A085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03D0F4" w14:textId="77777777" w:rsidR="00452C4C" w:rsidRPr="00F46C93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E1A1DC4" w14:textId="257978A2" w:rsidR="00452C4C" w:rsidRPr="00F46C93" w:rsidRDefault="00FA2508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="00452C4C" w:rsidRPr="00F46C93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46C93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D5CCEC" w14:textId="77777777" w:rsidR="00452C4C" w:rsidRDefault="00452C4C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AF4D73F" w14:textId="6E2365DA" w:rsidR="00452C4C" w:rsidRPr="006375B5" w:rsidRDefault="00452C4C" w:rsidP="005D0C5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076084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DF26D38" w14:textId="74D49314" w:rsidR="00452C4C" w:rsidRPr="006375B5" w:rsidRDefault="00EF7659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1,406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13E6B1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54D54F" w14:textId="0001A442" w:rsidR="00452C4C" w:rsidRPr="006375B5" w:rsidRDefault="00EF7659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1,406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881AFA" w14:textId="33890C3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7FDC8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B5273" w14:textId="2BA64CE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6DCE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E23415" w14:textId="77777777" w:rsidR="00452C4C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0E606BA" w14:textId="71F4D98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E1D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948F577" w14:textId="77777777" w:rsidR="00452C4C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491C263" w14:textId="5EFDBAB5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DB276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46F0A1D9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08399A6" w14:textId="187DD17C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A39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DDA38BF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45DF624" w14:textId="27BFC1C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B8661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027A4A63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43093B5" w14:textId="28846FF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9F786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BC717F6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EDB8FD7" w14:textId="1FEF3E0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452C4C" w:rsidRPr="006375B5" w14:paraId="7EEF2929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68D39BA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2EC70CE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3B07FAE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1EFED1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227224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819D3B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79A538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C425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D408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0285F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DB252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2D5F1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A62DA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D333FC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21BD4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366674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470D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BB90F5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58D66E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CB1628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C1E31E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D6E639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452C4C" w:rsidRPr="006375B5" w14:paraId="6E765FCB" w14:textId="77777777" w:rsidTr="00D26EBC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07E419" w14:textId="3775E4E9" w:rsidR="00452C4C" w:rsidRPr="00192EB0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3C66668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D5356A8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3051AF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BA7A91" w14:textId="77777777" w:rsidR="00452C4C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FCFE45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B35EA1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21DD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802C7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364C6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1F268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16BC2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3DD2B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5CA153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9DC60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73C3314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46E4E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4C890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D582C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AB7260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3B403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F1AB3F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452C4C" w:rsidRPr="006375B5" w14:paraId="6280EED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F5B427" w14:textId="2E5849E3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GOLD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0D0D05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92BEA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D6AB90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80A14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B9200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F70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BE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48AC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FD93F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16A9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37EE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8E9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9544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5BB7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A6615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0D92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8E21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95D2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2B6DCD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4403B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507AB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021D886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EF870" w14:textId="0B2BAF45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นารายณ์ พาวิลเลียน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DC204" w14:textId="1C18B54B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32911C8" w14:textId="2A5FDAD3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9C0916" w14:textId="19952FEB" w:rsidR="00452C4C" w:rsidRPr="006375B5" w:rsidRDefault="00FA2508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156C42" w14:textId="44A0B50E" w:rsidR="00452C4C" w:rsidRPr="006375B5" w:rsidRDefault="00452C4C" w:rsidP="0066617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E6DC97" w14:textId="6268AB00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A98B0A" w14:textId="0FC0B158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47AD9D" w14:textId="3EBAD1C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C35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13F6C" w14:textId="415756A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AC9F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53816B" w14:textId="6B33EE5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8BA8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3923B7" w14:textId="407D331A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BE65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5F8C2B" w14:textId="0797EAAA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90FFD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30FF5" w14:textId="1E1E4A2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77D67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6A5583" w14:textId="4D787DC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5F5FB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E833F1" w14:textId="0B10A97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3A02FE9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07C2AC" w14:textId="16FBFD10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ยูไนเต็ด โฮมส์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C40ABE" w14:textId="57CB4215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DCE5BB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65EE15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6B697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BA79F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5A9F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B602C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967AC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F09A8D" w14:textId="142D994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65FC0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83369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338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E0577" w14:textId="2FA2D0B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48A9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94722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ED2D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A1260" w14:textId="4ADA315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09FF30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9FFD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319E2A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A10CB" w14:textId="3D358FC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77F7E10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267DE4C" w14:textId="5C280C41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C7BEA9" w14:textId="2BB30529" w:rsidR="00452C4C" w:rsidRPr="006375B5" w:rsidRDefault="00452C4C" w:rsidP="00452C4C">
            <w:pPr>
              <w:ind w:left="62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EA23F3" w14:textId="7488A563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71F0DB" w14:textId="6625BCF9" w:rsidR="00452C4C" w:rsidRPr="006375B5" w:rsidRDefault="00FA2508" w:rsidP="00452C4C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1B14A" w14:textId="3C05A980" w:rsidR="00452C4C" w:rsidRPr="006375B5" w:rsidRDefault="00452C4C" w:rsidP="0066617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B3269" w14:textId="647512D6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79A768" w14:textId="79A2A8E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1822A4" w14:textId="200DB50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F5A99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781904" w14:textId="33B8E92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47E6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207FD" w14:textId="424C59A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9553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6224D" w14:textId="3223BD11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2EB43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C4B6C9" w14:textId="6A122A70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5332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A96252" w14:textId="53994C2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92DD23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E717BF" w14:textId="227DF9A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86CCF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F71B349" w14:textId="00B8376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5AFCBB7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ED74DF" w14:textId="670684F5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โกลเด้น แลนด์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3A94136" w14:textId="4F28DE0D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37A948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6601F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65BC7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FBFE5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5A2D8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12B5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38BB9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825E8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27CB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6B67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32F27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C5CA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C417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7A22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3C5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9050D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D7AA5F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3DEEB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3FBB13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9CAFA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5C4C71E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CAF9B32" w14:textId="0CD709E3" w:rsidR="00452C4C" w:rsidRPr="006375B5" w:rsidRDefault="00452C4C" w:rsidP="00452C4C">
            <w:pPr>
              <w:spacing w:line="240" w:lineRule="auto"/>
              <w:ind w:left="151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7E18908" w14:textId="70E04CC9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2D6C4" w14:textId="31A10922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5F565" w14:textId="43BD5EFA" w:rsidR="00452C4C" w:rsidRPr="006375B5" w:rsidRDefault="00FA2508" w:rsidP="00666175">
            <w:pPr>
              <w:pStyle w:val="acctfourfigures"/>
              <w:tabs>
                <w:tab w:val="clear" w:pos="765"/>
                <w:tab w:val="decimal" w:pos="155"/>
                <w:tab w:val="left" w:pos="488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A3F584" w14:textId="1C09957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0E89EA" w14:textId="53B1B0F9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2,000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DC25A" w14:textId="22BA01EC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A5E98F" w14:textId="48E788B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FE3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0F94EC" w14:textId="1E43D40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D0FA0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3AACA" w14:textId="0617221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BEA9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38038" w14:textId="135CD5CA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AA44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C4F7F" w14:textId="55F2EABF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D2749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0445D" w14:textId="311C3E7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DB66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7F41CE4" w14:textId="55DE9A7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0515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1290DE" w14:textId="512F1C6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2827B45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8E56A" w14:textId="6393D902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นอร์ท สาธร เรียลตี้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45DCA3" w14:textId="3E57CC5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2E3DD8" w14:textId="09E8271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075F22" w14:textId="15171AEC" w:rsidR="00452C4C" w:rsidRPr="006375B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9891F" w14:textId="21F5847A" w:rsidR="00452C4C" w:rsidRPr="006375B5" w:rsidRDefault="00452C4C" w:rsidP="0066617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6E4813" w14:textId="663D30B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CFC443" w14:textId="76A1BF3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A9237E" w14:textId="7573C76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7AD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4CF47B" w14:textId="70CF6A0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4BF3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BA96FA" w14:textId="4082E94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3E967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F1C10" w14:textId="22B4E692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8471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05CD1F" w14:textId="632475FB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9B0B5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F8DE1" w14:textId="2ABD990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2C2D92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12E838" w14:textId="57D970B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6387D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5EC7E7" w14:textId="677F92B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67F91F1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63F76FB" w14:textId="4C0C40FE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ริทซ์ วิลเลจ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44630" w14:textId="737DDABF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C57275" w14:textId="0FA93D1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4D63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5B8C93" w14:textId="41B9CAE3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C8F8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5416" w14:textId="1FF62A19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5974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28422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7D9139" w14:textId="2160F72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39427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805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A7CA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0C87BF" w14:textId="2EAC41B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C0520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178D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980DA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5138E2" w14:textId="548FE0B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FFEEF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7F9B2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6EFE3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1AFA17" w14:textId="5209946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4E6C4FA3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9865D1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6A7B7" w14:textId="3E3DB4E4" w:rsidR="00452C4C" w:rsidRPr="006375B5" w:rsidRDefault="00452C4C" w:rsidP="00452C4C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CF871" w14:textId="6EC5FE91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33BC2D" w14:textId="22AB51AD" w:rsidR="00452C4C" w:rsidRPr="006375B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6DBDE" w14:textId="2FB8E243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EDC576" w14:textId="47324108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BD3CC5" w14:textId="182F8BC1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D149F9" w14:textId="6E91D40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0FD1B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EC2D13" w14:textId="66B3D7D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9E72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7688CF" w14:textId="69C3EE4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6B306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D035D" w14:textId="21078CC2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E6CAB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CDD10" w14:textId="3C57B828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97E9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3B11AC" w14:textId="0F85B30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21B5A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4263B1" w14:textId="18C767F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F754B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77AD5E3" w14:textId="0E7E33B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52E77C7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B7764CA" w14:textId="7B543CAA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โกลเด้น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แลนด์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โปโล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628129" w14:textId="6DECC289" w:rsidR="00452C4C" w:rsidRPr="006375B5" w:rsidRDefault="00452C4C" w:rsidP="00452C4C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บริการจ้างเหม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1CB52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2094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4982" w14:textId="77777777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FA9B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6F834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B85B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6B32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38C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94C01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9A005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0C804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A1AF69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3088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FB753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CCAC1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F240B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A9E1A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42CBD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91C5F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64D2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47B84041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B448" w14:textId="622D5C8C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322D3" w14:textId="2EEFE966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6BA502" w14:textId="135320DB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62BF3" w14:textId="5B136291" w:rsidR="00452C4C" w:rsidRPr="006375B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0C42C" w14:textId="79EF8D5D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29CFC" w14:textId="6DF59A15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D3095" w14:textId="420E38D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EDB772" w14:textId="6B7F11C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358C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924F6A" w14:textId="1DEE368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D966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7F17A0" w14:textId="1C97EC1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A2FC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C829FC" w14:textId="2E4748BD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F54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5D90A9" w14:textId="0C40AF06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83486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7DB3A5" w14:textId="3E89A6C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61901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E0AED3" w14:textId="34EC638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9F959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B3B9462" w14:textId="62C75C5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23A4FB9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C9CEB" w14:textId="1106144B" w:rsidR="00452C4C" w:rsidRPr="006375B5" w:rsidRDefault="00452C4C" w:rsidP="00452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พาราไดส์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EC9160" w14:textId="2486A804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1FDF1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8003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BDD708" w14:textId="77777777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F5AF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82C3A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991F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82CEC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3C5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DF07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7DB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5D56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09A68A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46E43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ADAA8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74F99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877F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E40061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93690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5BDAE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7E9E93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1B9FBD37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85D07D" w14:textId="314D77F7" w:rsidR="00452C4C" w:rsidRPr="006375B5" w:rsidRDefault="00452C4C" w:rsidP="00452C4C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BFAD7" w14:textId="5AA9E221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2E320" w14:textId="77203BF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000503" w14:textId="09B89E6E" w:rsidR="00452C4C" w:rsidRPr="006375B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CD1B62" w14:textId="187DE2B9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04987" w14:textId="02251117" w:rsidR="00452C4C" w:rsidRPr="005621F7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1B275" w14:textId="79A25663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981A5A" w14:textId="04D9592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7E57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6A8F86" w14:textId="0D976EA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0CF3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EB1C8B" w14:textId="0B49C65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2E1F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419CC" w14:textId="116FAA9E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AE89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CF0DDB" w14:textId="28874083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348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1ABE72" w14:textId="2EDA752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090D4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5046C5" w14:textId="6BB3AC2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B7E0C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385EF5" w14:textId="66B39E9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2EB8E6D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2863F5" w14:textId="1B2D8D99" w:rsidR="00452C4C" w:rsidRPr="006375B5" w:rsidRDefault="00452C4C" w:rsidP="00452C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สามย่านมิตรทาวน์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โฮลดิ้ง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8F8D3C" w14:textId="598F77CB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บริการการบริหาร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A31D5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6759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A316A" w14:textId="77777777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B09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2295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7B75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51067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7264E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9642B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B55C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69C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914861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92AC0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F170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83837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576C3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DF106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784655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31214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0D7B7F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452C4C" w:rsidRPr="006375B5" w14:paraId="1751F00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0EAE8B" w14:textId="12993907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ACBAF" w14:textId="264127DE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4D376" w14:textId="2FE694B9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E13C5F" w14:textId="1893EF26" w:rsidR="00452C4C" w:rsidRPr="006375B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D5CE92" w14:textId="60EC9F11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628A82" w14:textId="630D63C3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688467" w14:textId="2611E353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C41D5" w14:textId="213E1BF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6636C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F9B07" w14:textId="07CF4FD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B314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9DA963" w14:textId="284BAF9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7810D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2A9B5D" w14:textId="05E2765F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70C6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C3F8E0" w14:textId="67C2B86E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F965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A6A5AC" w14:textId="1803F90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2EA82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F6A761" w14:textId="66E03A2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8016B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0F37812" w14:textId="44FF9F6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480F4BE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E6F64D" w14:textId="13081450" w:rsidR="00452C4C" w:rsidRPr="005F5F2C" w:rsidRDefault="00452C4C" w:rsidP="00452C4C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สาธร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8398F9" w14:textId="5B73901D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59080B8" w14:textId="5BAE0B18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A6DAD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6A607" w14:textId="4F005AF3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C234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A302C2" w14:textId="6AD6D6E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ADB8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95635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19072" w14:textId="4BC54AE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F3EF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7EF2C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58C5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FF0E" w14:textId="6AD36B39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26BC4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234A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9E4D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4D22EF" w14:textId="40968E0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3421D5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6B74E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6FCE6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4D35A1" w14:textId="3FDDF1E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77E2E05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20D116" w14:textId="739CA98C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มาเนจเมนท์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23C0B" w14:textId="1019C8C9" w:rsidR="00452C4C" w:rsidRPr="006375B5" w:rsidRDefault="00452C4C" w:rsidP="00452C4C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C64000" w14:textId="66CEA0A3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91F6D8" w14:textId="02CDB7C5" w:rsidR="00452C4C" w:rsidRPr="002D740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B7BB2D" w14:textId="3F6B7B9E" w:rsidR="00452C4C" w:rsidRPr="00BF31AD" w:rsidRDefault="00452C4C" w:rsidP="00BF31A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 w:rsidRPr="00BF31AD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466BF" w14:textId="13B929D4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36661B" w14:textId="348D332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F806E7" w14:textId="66C4852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DB7B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EEB61D" w14:textId="302760E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CD31F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2390E" w14:textId="7A9CB4A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5398A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139B27" w14:textId="6E51B2A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33FD6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8D819B" w14:textId="342A41CF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B1F6B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C6E9" w14:textId="09A2523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488D9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6DD058" w14:textId="43237F8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DEBA0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937457" w14:textId="2E58A9A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7F1ECE8A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2A8DC93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22CEE5" w14:textId="77777777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67D259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D9226" w14:textId="77777777" w:rsidR="00452C4C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DCA946" w14:textId="77777777" w:rsidR="00452C4C" w:rsidRPr="000E564C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56CABA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C3BC8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7E24F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5C481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46244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E95DD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C158C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8483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77A2C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AD62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A1C5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D66B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99FD5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198559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C19103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8F35C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90F683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452C4C" w:rsidRPr="006375B5" w14:paraId="56B9BA6B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33665D9" w14:textId="1782CDAE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EE02C8" w14:textId="77777777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DEDA166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55B1BA" w14:textId="77777777" w:rsidR="00452C4C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0072A" w14:textId="77777777" w:rsidR="00452C4C" w:rsidRPr="000E564C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F7A85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BC3D39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859C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D8AB6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3499B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9A84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BA228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B9AB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B3A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F1705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703CA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D2EA1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6A78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E9D96A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EAA2C1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6B101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3559EC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452C4C" w:rsidRPr="006375B5" w14:paraId="77438C7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DF1A9C" w14:textId="486E0D91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สาธรทรัพย์สิน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30C8FAA" w14:textId="2118D8F3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F0410D" w14:textId="2169AD9A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FC76D3" w14:textId="19E77E7C" w:rsidR="00452C4C" w:rsidRPr="002D740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60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75417" w14:textId="2F273A24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60.00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1F596" w14:textId="41866968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073F4D" w14:textId="6FD0807F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145592" w14:textId="1C3658D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23B1C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6732B8" w14:textId="5D0C0C4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1B57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BF43E" w14:textId="68CA973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85D02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F5C16" w14:textId="5F3C600D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CC6B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40CC65" w14:textId="542B609D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E1C3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BCC4BF" w14:textId="5482553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5D47C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B43010" w14:textId="43E0089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4B0B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BA988" w14:textId="234646E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4A61274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E2BC22" w14:textId="360B04F2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กรุงเทพบ้านและที่ดิน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580E02" w14:textId="00C0252E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E1E62A0" w14:textId="3076C685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BA96A6" w14:textId="77777777" w:rsidR="00452C4C" w:rsidRPr="002D7405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324855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0D994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D2B2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2E520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D0FC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24666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79F82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0DAF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DDD0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25031A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4C0B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91A56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490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F38B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1F34E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3D176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B8692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A775D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452C4C" w:rsidRPr="006375B5" w14:paraId="7CCE86CB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313C4" w14:textId="2E7E98B7" w:rsidR="00452C4C" w:rsidRPr="006375B5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จำกัด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A0CB5" w14:textId="665F0091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667909" w14:textId="2D444E2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E1CB8" w14:textId="58A370E1" w:rsidR="00452C4C" w:rsidRPr="002D740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09F80" w14:textId="464B57B9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53D77A" w14:textId="5C8687E2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E4554" w14:textId="374E1C0D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367178" w14:textId="6BFAA76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BED2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B59B80" w14:textId="48B1CD1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B6F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D2CC3" w14:textId="3F174C2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B221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577964" w14:textId="0C020A5B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D8AB2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B9984" w14:textId="1F264CA4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D315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A04DC" w14:textId="02283BE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A93F3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EC06C4" w14:textId="04B6DC6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CC4D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C5AEC5" w14:textId="18013F3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35E3BE46" w14:textId="77777777" w:rsidTr="00E15C8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2C8F5D" w14:textId="33F34A78" w:rsidR="00452C4C" w:rsidRPr="00302EE5" w:rsidRDefault="00452C4C" w:rsidP="00452C4C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โฮม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F84C5EA" w14:textId="19309A8A" w:rsidR="00452C4C" w:rsidRPr="006375B5" w:rsidRDefault="00452C4C" w:rsidP="00452C4C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A987C2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CA1118" w14:textId="77777777" w:rsidR="00452C4C" w:rsidRPr="002D7405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FE839C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0BD2D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51DF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7A35C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D4EC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754B4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4BE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A6D4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E210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57E7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41067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24419" w14:textId="77777777" w:rsidR="00452C4C" w:rsidRPr="006350DC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1B3B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29A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FC563C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90D84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C56F2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46D1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452C4C" w:rsidRPr="006375B5" w14:paraId="41D163C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F05994" w14:textId="664303BD" w:rsidR="00452C4C" w:rsidRPr="00302EE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>(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A93EA1" w14:textId="355427B3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 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6D4ABB6" w14:textId="62B9D02C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CC3D75" w14:textId="37C46EDC" w:rsidR="00452C4C" w:rsidRPr="002D7405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5E9144" w14:textId="62131EF8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F7966D" w14:textId="3017BF6C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529A54" w14:textId="20072AC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F77FD7" w14:textId="09F564A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F02BF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D3091C" w14:textId="461E718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11260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BBFE" w14:textId="7BD2539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7F1F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B5445" w14:textId="2D8F1EDF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4CC15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A2247C" w14:textId="1B56EEBF" w:rsidR="00452C4C" w:rsidRPr="006350DC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5E88E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605CA" w14:textId="29E65B6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B08FF5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393242" w14:textId="7631464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49CC8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E38BDAC" w14:textId="5B82D75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2C8431E8" w14:textId="77777777" w:rsidTr="00302EE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EFA852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คอม</w:t>
            </w:r>
          </w:p>
          <w:p w14:paraId="52A07A01" w14:textId="443A070D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เมอร์เชียล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แอสเสท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แมนเนจเม้นท์ 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ประเทศไทย) จำกัด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A7930" w14:textId="77777777" w:rsidR="00452C4C" w:rsidRPr="006375B5" w:rsidRDefault="00452C4C" w:rsidP="00452C4C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  <w:p w14:paraId="71755BCA" w14:textId="3018F42F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B9DF5B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607865B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4F5602" w14:textId="2D766E1D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E9C124" w14:textId="77777777" w:rsidR="00452C4C" w:rsidRPr="008C7D89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BED84D9" w14:textId="77777777" w:rsidR="00452C4C" w:rsidRPr="008C7D89" w:rsidRDefault="00452C4C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4A36DDC" w14:textId="269908C8" w:rsidR="00452C4C" w:rsidRPr="008C7D89" w:rsidRDefault="00FA2508" w:rsidP="00452C4C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55BB6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0C2F0DB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0CBA5051" w14:textId="030E4CE6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74F4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4A183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2A7DA29" w14:textId="349098C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144EE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8D8E4C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C695393" w14:textId="20DA72C2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2317B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B52629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FB811D5" w14:textId="129BEAE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0F3A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78E56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F59A0C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ADFBD8F" w14:textId="6C7A261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77EEC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FAA8D" w14:textId="4EDD50E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0E926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144A12" w14:textId="357EF310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6A72A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1CD95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65BD2989" w14:textId="5308AFCF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EF67C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D7FB9B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F6E070E" w14:textId="7F856F6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B1166E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B633311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7AB0273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5A64679" w14:textId="46899F2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EA688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A57D311" w14:textId="3648FC9B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1C8B533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29B8AAFB" w14:textId="41AA437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0EF86EDE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42B5EC" w14:textId="0537DD21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สีลม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คอร์ปอเรชั่น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C931DC" w14:textId="054F0654" w:rsidR="00452C4C" w:rsidRPr="006375B5" w:rsidRDefault="00452C4C" w:rsidP="00452C4C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พัฒนา</w:t>
            </w:r>
          </w:p>
          <w:p w14:paraId="078AD2FD" w14:textId="77777777" w:rsidR="00452C4C" w:rsidRPr="006375B5" w:rsidRDefault="00452C4C" w:rsidP="00452C4C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  <w:p w14:paraId="73CCF65E" w14:textId="77777777" w:rsidR="00452C4C" w:rsidRPr="006375B5" w:rsidRDefault="00452C4C" w:rsidP="00452C4C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เพื่อให้เช่าและ</w:t>
            </w:r>
          </w:p>
          <w:p w14:paraId="6B49DDD2" w14:textId="191478C6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เพื่อขาย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16A0AE3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C3080D5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B211B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FBF3F" w14:textId="50F8E00D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CEAB5B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11E1AAE9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7123BFB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BE89467" w14:textId="15E0CC33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0D8EF2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0C31E176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0A335F8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491F5F4" w14:textId="02B5A4A6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D275A2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F1AAD7D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5F3C372" w14:textId="77777777" w:rsidR="00452C4C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9576DE" w14:textId="22EA9F09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A7B72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02AC1A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35476D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6FE0BB2" w14:textId="257129CB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F5B7DF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EA8E50A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0DBC2BF" w14:textId="77777777" w:rsidR="00452C4C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B139ED4" w14:textId="39CAFEE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C10BD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DFB45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15EBA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CFE708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AEF6B35" w14:textId="482F1B6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083A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78EBC" w14:textId="3BA235A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B9FC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9E960D" w14:textId="491E3F29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EF400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76FA37" w14:textId="26BE9542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6A155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03D3" w14:textId="7EF7B2A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197F4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35C262" w14:textId="193B567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EE46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53DCD43" w14:textId="5B002F5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3165D83C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11CEAFC" w14:textId="52EE97F1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โกลด์ เวนเจอร์ วัน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6F89E2" w14:textId="477831F5" w:rsidR="00452C4C" w:rsidRPr="006375B5" w:rsidRDefault="00452C4C" w:rsidP="00452C4C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B096FC0" w14:textId="3A01417E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1111FC" w14:textId="50662779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EBC67E" w14:textId="7F115C5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2A905D" w14:textId="3229F7BB" w:rsidR="00452C4C" w:rsidRPr="006375B5" w:rsidRDefault="00FA2508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F1094A" w14:textId="581179A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FE3CFE" w14:textId="15EEF2A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769F5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CB6F85" w14:textId="3175177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8233E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D3487" w14:textId="58F0BE3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4E734" w14:textId="543B29BA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46664C" w14:textId="7CBCA9A5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CF321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C2B82A" w14:textId="7870C4D0" w:rsidR="00452C4C" w:rsidRPr="006375B5" w:rsidRDefault="00452C4C" w:rsidP="00452C4C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1FE22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32A84F" w14:textId="6CC5206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6FD1D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8D2EC17" w14:textId="147143F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B8224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9078AD4" w14:textId="61797DE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1F947BD0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6C689A1" w14:textId="0E6BE7E1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9AB8F5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B6762E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E0A13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94D6E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435C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90DEE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C501B0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DEA3D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3F4B7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3ED319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528C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69DA5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28F5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8F0C8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17D5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2B06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61690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B1C868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061B85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E8DC0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34D17B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0A5344A9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FA2589A" w14:textId="77777777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2DEDE1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70BAABA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A1812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E592D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53FD0E5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3DCC4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D215D5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9C710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A8316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7BB719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2C17E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9D6F8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CD5960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EA9A1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26DCA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EC6450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D122E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8341F6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2A684F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947049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487018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1B7504DD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119500" w14:textId="77777777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8DCF02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04B476E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0040A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BCD32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5FE725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762DC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C71CE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ABF208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70CDE8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98358A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4ADD6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D86D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A1987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4237D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643CB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7A38F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E8E2C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51C8B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E8DB9B8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E1AAC3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04ED60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28AFFFD5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26BF20B" w14:textId="77777777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3147BF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9A2342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476FA5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92F08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22078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872DB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F0CED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3D063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25726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A3D41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0CEA18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7D963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82090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5D55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6E1D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A3F6D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414CE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72F251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AF870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6DCDC6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2015895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77BAADC7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D36E89" w14:textId="77777777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442C39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61783A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4E03B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F24C1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5EE84C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029DC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6C946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6A9A2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2680B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25F18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AEE511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672A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BA24D9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24760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D15C5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D02F00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A7F21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2FF13B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EA4A95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E00BE6D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963D4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1B272369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E27E630" w14:textId="25954F66" w:rsidR="00452C4C" w:rsidRPr="009015E7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67DB4" w14:textId="77777777" w:rsidR="00452C4C" w:rsidRPr="009015E7" w:rsidRDefault="00452C4C" w:rsidP="00452C4C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3013A0F" w14:textId="77777777" w:rsidR="00452C4C" w:rsidRPr="009015E7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1D18D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4F675E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3D6ADF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39D22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407757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2F1588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59BC79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A0656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5E9BD9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8DAA99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9676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56EF7A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2E078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E337E3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E3A65B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71AEF4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0519276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46C7C90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0F391A5" w14:textId="77777777" w:rsidR="00452C4C" w:rsidRPr="009015E7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452C4C" w:rsidRPr="006375B5" w14:paraId="3A4EBB4E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7084B3" w14:textId="23A17A0F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บริษัท นารายณ์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89FAE5A" w14:textId="77777777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F09F1E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1515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E47E33" w14:textId="58396F6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CA1E7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FF1D42" w14:textId="42BC98A9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2540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2D7AD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E40E1" w14:textId="26A27DB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BC91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F1B0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3DA08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436C74" w14:textId="0F1EAB68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44DB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4672C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EC59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FF925" w14:textId="7513AE9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65C3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09F52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60E58A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F6B815D" w14:textId="5DFE050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3525EDFC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63FFF9" w14:textId="6E6DBBAA" w:rsidR="00452C4C" w:rsidRPr="006375B5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พาวิลเลียน จำกัด ในอัตรา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5F99E5" w14:textId="77777777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9FC700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2188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794B2F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A35E9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718A8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DCEAB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517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FF37E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10C4A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5520C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7FBB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F7704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593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4535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E460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A0C26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813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1C64C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54268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856CDE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5E6E057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6CB23E" w14:textId="691E88E0" w:rsidR="00452C4C" w:rsidRPr="006375B5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ร้อยละ </w:t>
            </w:r>
            <w:r w:rsidRPr="000E564C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>50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6FE9EC8" w14:textId="77777777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11E1016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5C1F8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331E2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8349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A5E20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DC7B8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7C069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14D3A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09560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5737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BE69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EADFF6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ED2C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092A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08DA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36092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70997F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18FD6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7BD7A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015D8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6401C06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CA9E84" w14:textId="40784356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วอคเกอร์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โฮมส์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52FF1D6" w14:textId="412BFD66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B5D8E50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296F4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9FA77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E7D5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FFDA9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72141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9C7F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F83F9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D6CF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38F32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D5E3D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23E2B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7BEA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09EE0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C4DF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47E00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769A06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A3BEDB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1BF60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3B93A6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62B6A0B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6814A63" w14:textId="16C2F1B2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F7D0C" w14:textId="2831E3B5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D2154" w14:textId="36BF04A2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489E7" w14:textId="226512D9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50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8C7D89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9B3C75" w14:textId="3C99D5DC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6B30AA" w14:textId="1DE3E088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36D3A3" w14:textId="040B76D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61BA94" w14:textId="0A3523F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F999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F4AC7B" w14:textId="3426378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9D2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6461E9" w14:textId="637C73E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CF56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F88B" w14:textId="626267D5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5EAAD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CB261" w14:textId="449DB77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E3F68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7550DE" w14:textId="7DA0FF9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AC147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9ACFF6" w14:textId="39EF8C4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28CDF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B7215AE" w14:textId="5265ABD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2744F11D" w14:textId="77777777" w:rsidTr="00607E7E">
        <w:trPr>
          <w:trHeight w:val="6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9EC0D6" w14:textId="77777777" w:rsidR="00452C4C" w:rsidRPr="00DB759A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458AD4F" w14:textId="77777777" w:rsidR="00452C4C" w:rsidRPr="00DB759A" w:rsidRDefault="00452C4C" w:rsidP="00452C4C">
            <w:pPr>
              <w:ind w:left="-23" w:right="-117"/>
              <w:rPr>
                <w:rFonts w:ascii="Angsana New" w:hAnsi="Angsana New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8FD61D3" w14:textId="77777777" w:rsidR="00452C4C" w:rsidRPr="00DB759A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9EC95A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59F322C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754AFD5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EA3CC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2B1D5A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11C4D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BA0A7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30F383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FAD8D5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5D40F8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92188D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C4A461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2D7D6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7EE1DD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ABD32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8D10A6F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68A4128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F26688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E5468C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</w:tr>
      <w:tr w:rsidR="00452C4C" w:rsidRPr="006375B5" w14:paraId="6259C46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32752A" w14:textId="3FC13BDC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5A92C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7B974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2610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0DA67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7765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2AD2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AAC0E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B786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AFF7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B2090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0FB4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4B3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248E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2EC3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D5D0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E6245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0C046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310C5B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57D09F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F338F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5DC5FF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6B909A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10B923E" w14:textId="66E3034F" w:rsidR="00452C4C" w:rsidRPr="006375B5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606CE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6FBBBF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8236A0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76605C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5B60C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D2E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0DCDE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A1C6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44439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1D53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D854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E0C7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21D9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A95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2C176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A69E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D0E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EE05D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63F3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7159E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291B9C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362494B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8D1203A" w14:textId="35163CEA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เมย์แฟร์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E255D" w14:textId="312BB952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7C47E2" w14:textId="7571503C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DEA6E8" w14:textId="3103F442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B5EB39" w14:textId="1B260F5B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0DB47C" w14:textId="36305459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D86" w14:textId="3B4FE5B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C4DC5" w14:textId="33B23BF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0749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752EE6" w14:textId="76E84CB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5254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46BC2" w14:textId="3876357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6F68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D497A" w14:textId="3F00364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C8A77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D210D" w14:textId="71947E2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9B8C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287F5" w14:textId="581FACE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16776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F07DFE" w14:textId="35E625E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E5A9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D86C445" w14:textId="724A886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4303AA43" w14:textId="77777777" w:rsidTr="00607E7E">
        <w:trPr>
          <w:trHeight w:val="23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3382244" w14:textId="77777777" w:rsidR="00452C4C" w:rsidRPr="00C7208F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877420" w14:textId="77777777" w:rsidR="00452C4C" w:rsidRPr="00C7208F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7EDF58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4B0623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75E62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82C9E3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BE317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7C96B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AFE22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4821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7F4023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C56C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29145D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EFCF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C6182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758BC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7FF2B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F0A6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48F0CE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EEEBA9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78B69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020EEF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019ED053" w14:textId="77777777" w:rsidTr="00607E7E">
        <w:trPr>
          <w:trHeight w:val="23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3516055" w14:textId="58AE9049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E99956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C46D9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2694B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374C2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433F9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EBAA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FB82A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FEB7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88901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D93C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A508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0C0E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94768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938C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8CA2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0E77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7C35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E1B03E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714BD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778DA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B817CD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4508359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8E8E815" w14:textId="64657EC4" w:rsidR="00452C4C" w:rsidRPr="006375B5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โกลเด้นแลนด์โปโล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1C1D82" w14:textId="77777777" w:rsidR="00452C4C" w:rsidRPr="006375B5" w:rsidRDefault="00452C4C" w:rsidP="00452C4C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E0B0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4C9F52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88EF65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54D10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E3E3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9B2C7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05CD5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A2481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5300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0CFC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2F6DC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92D0B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5D0F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860A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0FC86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88991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C6620F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0B3EC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74481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FE4E2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4EFB67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AAA491" w14:textId="01B76584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เอ็มเอสจีแอล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783327" w14:textId="682B8825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F5AB9" w14:textId="3C69C83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585935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62EC3D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DE3E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EC3B8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B48F8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F1D2B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2E10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36EE7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664E6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DA87B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5E14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EF700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A9883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DBB7B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23CC7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868853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CA820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EBA04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D70E48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47EACE6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E68DAB" w14:textId="2726CF68" w:rsidR="00452C4C" w:rsidRPr="006375B5" w:rsidRDefault="00452C4C" w:rsidP="00452C4C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D5D222" w14:textId="6912D1EC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7EB233D" w14:textId="04B760B6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B3C08A" w14:textId="44E6AA2B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EE3EC2" w14:textId="342E5E7F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EA5D09" w14:textId="4AD2246A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003D4" w14:textId="001A546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9FA285" w14:textId="5838A40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AC59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EB4D08" w14:textId="28EB47E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F70C9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A9D64B" w14:textId="0BA019A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8EB6F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DF2A7" w14:textId="154F2870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2D11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CA385" w14:textId="65FAE10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9ED5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7251FC" w14:textId="3AE9AB1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8BFF94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CBE720" w14:textId="0DD510A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6E7C8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AC594E" w14:textId="088AF04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7C1D9C63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3D32BF" w14:textId="77777777" w:rsidR="00452C4C" w:rsidRPr="00C7208F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0A76D" w14:textId="77777777" w:rsidR="00452C4C" w:rsidRPr="00C7208F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B3B280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BD3B14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45471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C503B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2C4C7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7E218F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DA4AD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76A09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FB32B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D4A3D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9E4C8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EB376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B857A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06C210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4F9BFC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1FC08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02ACF4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55F439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AFEAE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1D3F9A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2796884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012EFCF" w14:textId="77777777" w:rsidR="00452C4C" w:rsidRPr="00C7208F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86B244" w14:textId="77777777" w:rsidR="00452C4C" w:rsidRPr="00C7208F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7719AEB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50F66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09766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10350C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CFC8D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593593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693532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2AB57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80DBF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8379F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B77B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5C5FA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F528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DE75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1272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0823F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588CED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42343E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7F0CCA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BE83DC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41765888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137C95C" w14:textId="77777777" w:rsidR="00452C4C" w:rsidRPr="00C7208F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34BD04" w14:textId="77777777" w:rsidR="00452C4C" w:rsidRPr="00C7208F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6442030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93B43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4A513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CEDAB9D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DD541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F0D19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A4C39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F0C490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B1851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4B360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642AE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CF4FC3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33D63C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AEB94D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7A26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EE24A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5020A3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A4DD1B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724F9E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A650B7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109267C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D0088DE" w14:textId="77777777" w:rsidR="00452C4C" w:rsidRPr="00C7208F" w:rsidRDefault="00452C4C" w:rsidP="00452C4C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8FA3C8" w14:textId="77777777" w:rsidR="00452C4C" w:rsidRPr="00C7208F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98B2884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9E295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A4E332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ACC0EB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71C35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600E3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0E2880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348C2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F1328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2BF27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0139AF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0EDDD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61773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2676D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A98FA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F92EC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284167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05E46A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BC8EE00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65F497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73F0562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6D6E0C" w14:textId="083C7BDD" w:rsidR="00452C4C" w:rsidRPr="00C7208F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3B7A0" w14:textId="77777777" w:rsidR="00452C4C" w:rsidRPr="00C7208F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4832F2" w14:textId="77777777" w:rsidR="00452C4C" w:rsidRPr="00C7208F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D71BC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5134B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5F9297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87835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C6B4A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0DB49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D63F6D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4C1D61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FD17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41AD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6D564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954029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B2EC6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CE3F8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677FC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49D9A1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D2CF895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496DFA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0D07C8" w14:textId="77777777" w:rsidR="00452C4C" w:rsidRPr="00C7208F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452C4C" w:rsidRPr="006375B5" w14:paraId="6AB694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FDB47A" w14:textId="7EEAC707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กรุงเทพ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9016C3C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A21150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7F09E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AB7C3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CA3F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F2EE5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AE352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FAA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FBE7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A286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DD7F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29D3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C6C85C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0148D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1F2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8DEF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AF05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672A97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DBE2E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9D1D2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7320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2149866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A2A97FF" w14:textId="6480F507" w:rsidR="00452C4C" w:rsidRPr="006375B5" w:rsidRDefault="00452C4C" w:rsidP="00452C4C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บ้าน และที่ดิน จำกัด (มหาชน)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F161A61" w14:textId="7777777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DFEE81D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1B51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02ADC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987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30FF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D04AC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D0BE6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6668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7A6A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01203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CFB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8D09D5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BEDD6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0E55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B903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8D57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B117C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E940C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67AB5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1255C0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687544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CB6579E" w14:textId="62FBE75C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ไซด์วอล์ค แลนด์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4C0A57" w14:textId="1EC48397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55916" w14:textId="18EFCE41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A784A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989E4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FC2E8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91E81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821F5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903A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0EF11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43F91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8ADB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E348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62FFF4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221B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4167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6D9FE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2DC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EF0F2B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9D549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C3F2F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4C9EC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6DABF43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C10422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C882E4" w14:textId="73F9010F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522618" w14:textId="143E0991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C2236" w14:textId="08843DAE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953FF" w14:textId="4C0FFA3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E84A6F" w14:textId="7ACBE506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7C5445" w14:textId="16A003E1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B9D400" w14:textId="0FFA582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6E46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764766" w14:textId="6745E2A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DDC1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101AA4" w14:textId="1804D66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AF4B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A38D0" w14:textId="4B103CED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926FF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DEEA18" w14:textId="6496BB6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C762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1AA2C9" w14:textId="47DA1B1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E3F48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27C510" w14:textId="41EDB85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BFEC9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5E4981A" w14:textId="0B3CD03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38144F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5F2547" w14:textId="34C5DB8C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บริษัท ไพร์ม พลัส แอสเซ็ท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5F680" w14:textId="35656D61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6E60F1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89F297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2C5A3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8D64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531DF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B066B1" w14:textId="2C3607F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605A5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74EE5" w14:textId="632F64A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A680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14CCC7" w14:textId="64E5E92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09CA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875D09" w14:textId="47C17D04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08E0F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FEA9" w14:textId="5454796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56E7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7A9EBE" w14:textId="4D30630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D28D9F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F4EDF" w14:textId="4095C84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C18EF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295636F" w14:textId="42B54E9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303B2F09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01B26FA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314EB" w14:textId="0F21ED2B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D365BE1" w14:textId="2C21D513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6F9EC7" w14:textId="0FF0A86B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B228A" w14:textId="6DAFD10E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D8F7B3" w14:textId="7B1E144F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A379B4" w14:textId="081AFCA3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80A28B" w14:textId="1215547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E8722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704333" w14:textId="0F15C17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CEA6C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E05944" w14:textId="0CA2639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D3D3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B2A466" w14:textId="763A40B8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59BE1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E3472" w14:textId="05A048A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8EED2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DC98A" w14:textId="2A58E5E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99861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B98A07" w14:textId="57C5558A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F103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A1DB1D0" w14:textId="526D15F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7C3B99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37C19E" w14:textId="25846845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เฟิร์ส แสควร์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BC402" w14:textId="770B0123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A6B5313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5ECB47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A958A8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AF43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38550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23907C" w14:textId="3259F3D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6AF12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2A583" w14:textId="559438F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84507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1059E0" w14:textId="5DF9DCB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49C1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54DFE" w14:textId="26CE9369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BDB3C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A5F2F1" w14:textId="322A962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5E83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8A1F3B" w14:textId="7E9EEE5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3DCFC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CD4502" w14:textId="2690086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DD1BE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84D712" w14:textId="2FDC03F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2EAC294C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5ECC5E1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02951" w14:textId="7C378789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4EE0DCD" w14:textId="218530F9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94313C" w14:textId="43B5B63E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31BABD" w14:textId="4654CC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5CCBD" w14:textId="4BFE01BA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1C2D99" w14:textId="0998EC23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0E369A" w14:textId="57565A2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517AA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DA2D4F" w14:textId="05AA9EB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8F9B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14017" w14:textId="4CD2A15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4A54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62083" w14:textId="19337FC1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A1B8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DFC81" w14:textId="7110915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CB63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B6E4D2" w14:textId="1DD8D63C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37536E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874B1" w14:textId="486F85F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1814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39EFAB" w14:textId="61E698C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452C4C" w:rsidRPr="006375B5" w14:paraId="739F9B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B9089A" w14:textId="09476194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รีกัล รีเจี้ยน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BB411" w14:textId="46B3265D" w:rsidR="00452C4C" w:rsidRPr="006375B5" w:rsidRDefault="00452C4C" w:rsidP="00452C4C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087CBE4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A5A9E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737548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6722B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ACE03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21735E" w14:textId="739350E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3C67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2DED0" w14:textId="04E58105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5AA1E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015084" w14:textId="6C61F449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7AA3A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442DC" w14:textId="2F1FA74D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E5D6E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73163E" w14:textId="7DC5FA4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2921B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FE3C9F" w14:textId="7EB1959F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6877E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CBBD97" w14:textId="02EAA466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353560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4D96D1" w14:textId="3FED0521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551A2173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D6EB2A" w14:textId="77777777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894A8" w14:textId="61D39D64" w:rsidR="00452C4C" w:rsidRPr="006375B5" w:rsidRDefault="00452C4C" w:rsidP="00452C4C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3BC82C" w14:textId="0DEE9B10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7B2357" w14:textId="545A148C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0794E6" w14:textId="48CC5FF0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822A8" w14:textId="6A950D1E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65E79" w14:textId="050703C2" w:rsidR="00452C4C" w:rsidRPr="006375B5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E320D3" w14:textId="26CE87B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F027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BE5179" w14:textId="32DF200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4831F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B10A74" w14:textId="478392F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EAA91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55329" w14:textId="710DB17D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41F2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9B7A5A" w14:textId="23A408C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1931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65466E" w14:textId="2E3DC9F2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4BB8B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F9F449" w14:textId="79735814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1D6A0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678D898" w14:textId="53ED7B0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452C4C" w:rsidRPr="006375B5" w14:paraId="677BAA52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56259F6" w14:textId="3DCE95D0" w:rsidR="00452C4C" w:rsidRPr="00DB759A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222F47" w14:textId="77777777" w:rsidR="00452C4C" w:rsidRPr="00DB759A" w:rsidRDefault="00452C4C" w:rsidP="00452C4C">
            <w:pPr>
              <w:ind w:left="60" w:right="-117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F7C6266" w14:textId="77777777" w:rsidR="00452C4C" w:rsidRPr="00DB759A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D7D851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927F9B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363186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16E82D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D5E1FC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4B6001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AEEFF0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37A17A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3AB69E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7C7116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B40D8" w14:textId="77777777" w:rsidR="00452C4C" w:rsidRPr="00E16C07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C36EDD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8110AA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6937AD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89D398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874FDA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A0F2BAD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0B3849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07AF0FB" w14:textId="77777777" w:rsidR="00452C4C" w:rsidRPr="00DB759A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</w:tr>
      <w:tr w:rsidR="00452C4C" w:rsidRPr="006375B5" w14:paraId="60BA829D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8291079" w14:textId="5D43F68D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ถือหุ้นผ่านทางบริษัท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สาธร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9D3BC" w14:textId="77777777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8ECD512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70475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32CC26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CED13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3D8EFD" w14:textId="77777777" w:rsidR="00452C4C" w:rsidRPr="000E56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A34F7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2D1E2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EA19A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F07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FFCC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18DC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8CE3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0B829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DFC0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A673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69EB1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F2D3D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3B62D1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EC652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DF08F6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0B19A572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EB0D1D" w14:textId="41693CDC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/>
                <w:i/>
                <w:iCs/>
                <w:sz w:val="24"/>
                <w:szCs w:val="24"/>
              </w:rPr>
              <w:t xml:space="preserve"> 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มาเนจเมนท์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62C71B" w14:textId="77777777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77D5224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C50852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CF213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3FBD4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4C7EA4" w14:textId="77777777" w:rsidR="00452C4C" w:rsidRPr="000E56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3487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201D3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D262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7DDDA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ADBCB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2E93C6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7E91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E6399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B9FE9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72698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46A573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44604F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D396FEA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874B5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61E84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76C26C97" w14:textId="77777777" w:rsidTr="007F7BD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C72E38" w14:textId="2430489D" w:rsidR="00452C4C" w:rsidRPr="006375B5" w:rsidRDefault="00452C4C" w:rsidP="00452C4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นวมินทร์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เรสซิเดนซ์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451CA6" w14:textId="4CC80067" w:rsidR="00452C4C" w:rsidRPr="006375B5" w:rsidRDefault="00452C4C" w:rsidP="00452C4C">
            <w:pPr>
              <w:ind w:left="-23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B68BAEA" w14:textId="77777777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D755BC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00E604" w14:textId="77777777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84DD5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2BAA00" w14:textId="77777777" w:rsidR="00452C4C" w:rsidRPr="000E56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5643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3843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4C6F8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20DF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E3F3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B878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FA42FF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E8F00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09A5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77D54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3D286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D43F90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B5FDFB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DD37A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CAC3D8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452C4C" w:rsidRPr="006375B5" w14:paraId="33C458E8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044ADF1" w14:textId="77777777" w:rsidR="00452C4C" w:rsidRPr="006837E0" w:rsidRDefault="00452C4C" w:rsidP="00452C4C">
            <w:pPr>
              <w:pStyle w:val="ListParagraph"/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D1B8F0" w14:textId="3432A0C0" w:rsidR="00452C4C" w:rsidRPr="006375B5" w:rsidRDefault="00452C4C" w:rsidP="00452C4C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0A67A" w14:textId="1B5496F5" w:rsidR="00452C4C" w:rsidRPr="006375B5" w:rsidRDefault="00452C4C" w:rsidP="00452C4C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EF879D" w14:textId="226A6815" w:rsidR="00452C4C" w:rsidRPr="008C7D89" w:rsidRDefault="00FA2508" w:rsidP="008C7D8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 w:rsidR="00452C4C" w:rsidRPr="008C7D89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FA2508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325E16" w14:textId="05F55B76" w:rsidR="00452C4C" w:rsidRPr="008C7D89" w:rsidRDefault="00452C4C" w:rsidP="008C7D8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8C7D8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059D8" w14:textId="73251BDA" w:rsidR="00452C4C" w:rsidRPr="006375B5" w:rsidRDefault="00452C4C" w:rsidP="00452C4C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9383DD" w14:textId="41AD3F8B" w:rsidR="00452C4C" w:rsidRPr="000E564C" w:rsidRDefault="00452C4C" w:rsidP="00452C4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36B1AA" w14:textId="5C38DAEE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4AB4AE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23CAC" w14:textId="37B5DD6D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E5492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5F46D1" w14:textId="1DAAE9B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CC1B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FE0F1" w14:textId="56FC6148" w:rsidR="00452C4C" w:rsidRPr="006375B5" w:rsidRDefault="00452C4C" w:rsidP="00452C4C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5737D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5880" w14:textId="66F0814B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FC1B64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B38C96" w14:textId="2B2CFA53" w:rsidR="00452C4C" w:rsidRPr="006375B5" w:rsidRDefault="00452C4C" w:rsidP="00452C4C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255EB7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8AF4EA6" w14:textId="5906E110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690AAC" w14:textId="77777777" w:rsidR="00452C4C" w:rsidRPr="006375B5" w:rsidRDefault="00452C4C" w:rsidP="00452C4C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0CB568E" w14:textId="778BFC98" w:rsidR="00452C4C" w:rsidRPr="006375B5" w:rsidRDefault="00452C4C" w:rsidP="00452C4C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7F011CF9" w14:textId="77777777" w:rsidR="00BA32DE" w:rsidRPr="006375B5" w:rsidRDefault="00BA32DE" w:rsidP="00A6488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178BD101" w14:textId="67F8F65D" w:rsidR="00E2301D" w:rsidRPr="006375B5" w:rsidRDefault="00E2301D" w:rsidP="0062128A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2301D" w:rsidRPr="006375B5" w:rsidSect="005462CF">
          <w:pgSz w:w="16834" w:h="11909" w:orient="landscape" w:code="9"/>
          <w:pgMar w:top="691" w:right="864" w:bottom="576" w:left="864" w:header="720" w:footer="720" w:gutter="0"/>
          <w:paperSrc w:first="7" w:other="7"/>
          <w:cols w:space="720"/>
          <w:docGrid w:linePitch="245"/>
        </w:sectPr>
      </w:pPr>
    </w:p>
    <w:p w14:paraId="3D71DFB0" w14:textId="43C61314" w:rsidR="006B217C" w:rsidRDefault="006B217C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อสังหาริมทรัพย์เพื่อการลงทุน</w:t>
      </w:r>
      <w:r w:rsidR="0057343A" w:rsidRPr="006375B5">
        <w:rPr>
          <w:rFonts w:ascii="Angsana New" w:hAnsi="Angsana New"/>
          <w:sz w:val="30"/>
          <w:szCs w:val="30"/>
          <w:lang w:val="en-US"/>
        </w:rPr>
        <w:t xml:space="preserve"> </w:t>
      </w:r>
      <w:r w:rsidR="002D0A02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20D6B76A" w14:textId="77777777" w:rsidR="0095264B" w:rsidRPr="0095264B" w:rsidRDefault="0095264B" w:rsidP="0095264B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390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297EA2" w:rsidRPr="006375B5" w14:paraId="15FE0E72" w14:textId="77777777" w:rsidTr="008B0C65">
        <w:trPr>
          <w:tblHeader/>
        </w:trPr>
        <w:tc>
          <w:tcPr>
            <w:tcW w:w="2819" w:type="dxa"/>
          </w:tcPr>
          <w:p w14:paraId="7BC611A5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1" w:type="dxa"/>
          </w:tcPr>
          <w:p w14:paraId="789FCF8A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25E9D0DA" w14:textId="70ED7D35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B2238" w:rsidRPr="006375B5" w14:paraId="2BC7AFDF" w14:textId="77777777" w:rsidTr="008B0C65">
        <w:trPr>
          <w:tblHeader/>
        </w:trPr>
        <w:tc>
          <w:tcPr>
            <w:tcW w:w="2819" w:type="dxa"/>
          </w:tcPr>
          <w:p w14:paraId="4E7CD7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265D4F9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74297A08" w14:textId="1DF8CFC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D2E25DD" w14:textId="2F01D3DC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8EE8712" w14:textId="50691B8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79F4BD10" w14:textId="6B50F7C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02FF0A93" w14:textId="0E8A0C9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D45588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623CEA" w14:textId="072C5F3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9B2238" w:rsidRPr="006375B5" w14:paraId="6F048288" w14:textId="77777777" w:rsidTr="008B0C65">
        <w:trPr>
          <w:tblHeader/>
        </w:trPr>
        <w:tc>
          <w:tcPr>
            <w:tcW w:w="2819" w:type="dxa"/>
          </w:tcPr>
          <w:p w14:paraId="26B2C4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3329F93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3B65D32" w14:textId="6D482856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C77ACB" w14:textId="763B804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C4B413F" w14:textId="1C3E9E4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1E12EE8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756309F" w14:textId="294AF5EB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209433B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906877" w14:textId="3BC8EFF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C5E7403" w14:textId="77777777" w:rsidTr="008B0C65">
        <w:trPr>
          <w:tblHeader/>
        </w:trPr>
        <w:tc>
          <w:tcPr>
            <w:tcW w:w="2819" w:type="dxa"/>
          </w:tcPr>
          <w:p w14:paraId="37EBF4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7208D291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387A759" w14:textId="0021C39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662BE40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CD72965" w14:textId="7DF3EB3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255BED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2B3DB63" w14:textId="7C1CB32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58F4372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F503B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108FB46" w14:textId="77777777" w:rsidTr="008B0C65">
        <w:trPr>
          <w:tblHeader/>
        </w:trPr>
        <w:tc>
          <w:tcPr>
            <w:tcW w:w="2819" w:type="dxa"/>
          </w:tcPr>
          <w:p w14:paraId="17AAEF07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13A0B0C5" w14:textId="2A4C32BE" w:rsidR="009B2238" w:rsidRPr="006375B5" w:rsidRDefault="00EF26B5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990" w:type="dxa"/>
          </w:tcPr>
          <w:p w14:paraId="31A36332" w14:textId="4B962B8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6421564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F77E7D" w14:textId="2ECEA59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4ABC710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A49F270" w14:textId="2E8F419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41E6900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53102A3" w14:textId="30C8AFF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F81176" w:rsidRPr="006375B5" w14:paraId="0E88E3BE" w14:textId="77777777" w:rsidTr="008B0C65">
        <w:trPr>
          <w:tblHeader/>
        </w:trPr>
        <w:tc>
          <w:tcPr>
            <w:tcW w:w="2819" w:type="dxa"/>
          </w:tcPr>
          <w:p w14:paraId="1B108B6D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1" w:type="dxa"/>
          </w:tcPr>
          <w:p w14:paraId="64C19D5A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2BE6DD8" w14:textId="46BEB4A8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B2238" w:rsidRPr="006375B5" w14:paraId="131D65AB" w14:textId="77777777" w:rsidTr="000C0A6B">
        <w:tc>
          <w:tcPr>
            <w:tcW w:w="2819" w:type="dxa"/>
          </w:tcPr>
          <w:p w14:paraId="3495B5A2" w14:textId="77777777" w:rsidR="009B2238" w:rsidRPr="001E2B06" w:rsidRDefault="009B2238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E2B0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1" w:type="dxa"/>
          </w:tcPr>
          <w:p w14:paraId="6E65D7D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D9B2D7D" w14:textId="3D6AD3A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</w:tcPr>
          <w:p w14:paraId="04E55A19" w14:textId="3457210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1785EA" w14:textId="4108AD1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793E3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755C15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E7FBC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1B1F554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</w:tr>
      <w:tr w:rsidR="001F269F" w:rsidRPr="006375B5" w14:paraId="0CA3863E" w14:textId="77777777" w:rsidTr="00AF74AE">
        <w:tc>
          <w:tcPr>
            <w:tcW w:w="2819" w:type="dxa"/>
          </w:tcPr>
          <w:p w14:paraId="3ABD32DB" w14:textId="501EEC20" w:rsidR="001F269F" w:rsidRPr="00811DDF" w:rsidRDefault="001F269F" w:rsidP="001F26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9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ณ วันที่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ตุลาคม 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5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991" w:type="dxa"/>
          </w:tcPr>
          <w:p w14:paraId="0754CC43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5B2CCB81" w14:textId="37FE2790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1F269F">
              <w:rPr>
                <w:rFonts w:ascii="Angsana New" w:eastAsia="Times New Roman" w:hAnsi="Angsana New"/>
                <w:sz w:val="30"/>
                <w:szCs w:val="30"/>
              </w:rPr>
              <w:t>1,093</w:t>
            </w:r>
          </w:p>
        </w:tc>
        <w:tc>
          <w:tcPr>
            <w:tcW w:w="270" w:type="dxa"/>
          </w:tcPr>
          <w:p w14:paraId="6087F14C" w14:textId="77777777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A40DDDB" w14:textId="79FD13D2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1F269F">
              <w:rPr>
                <w:rFonts w:ascii="Angsana New" w:eastAsia="Times New Roman" w:hAnsi="Angsana New"/>
                <w:sz w:val="30"/>
                <w:szCs w:val="30"/>
              </w:rPr>
              <w:t>37,504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8BEDF5" w14:textId="77777777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43489D9" w14:textId="5DD56D7C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1F269F">
              <w:rPr>
                <w:rFonts w:ascii="Angsana New" w:eastAsia="Times New Roman" w:hAnsi="Angsana New"/>
                <w:sz w:val="30"/>
                <w:szCs w:val="30"/>
              </w:rPr>
              <w:t>7,624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992C5D" w14:textId="77777777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47C027" w14:textId="3315C8D3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1F269F">
              <w:rPr>
                <w:rFonts w:ascii="Angsana New" w:eastAsia="Times New Roman" w:hAnsi="Angsana New"/>
                <w:sz w:val="30"/>
                <w:szCs w:val="30"/>
              </w:rPr>
              <w:t>46,221</w:t>
            </w:r>
          </w:p>
        </w:tc>
      </w:tr>
      <w:tr w:rsidR="001F269F" w:rsidRPr="006375B5" w14:paraId="68B42A08" w14:textId="77777777" w:rsidTr="000C0A6B">
        <w:tc>
          <w:tcPr>
            <w:tcW w:w="2819" w:type="dxa"/>
          </w:tcPr>
          <w:p w14:paraId="519DBC5A" w14:textId="3EB48AB3" w:rsidR="001F269F" w:rsidRPr="006375B5" w:rsidRDefault="001F269F" w:rsidP="001F269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2B4F9BF1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5E467B7" w14:textId="4A062800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1,281</w:t>
            </w:r>
          </w:p>
        </w:tc>
        <w:tc>
          <w:tcPr>
            <w:tcW w:w="270" w:type="dxa"/>
          </w:tcPr>
          <w:p w14:paraId="08339CE7" w14:textId="5B70150D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81E3ED3" w14:textId="57D5F903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5CE910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65DE6F" w14:textId="1FE8F036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131713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690A12" w14:textId="2224933E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1,556</w:t>
            </w:r>
          </w:p>
        </w:tc>
      </w:tr>
      <w:tr w:rsidR="001F269F" w:rsidRPr="006375B5" w14:paraId="5416F24D" w14:textId="77777777" w:rsidTr="000C0A6B">
        <w:tc>
          <w:tcPr>
            <w:tcW w:w="2819" w:type="dxa"/>
          </w:tcPr>
          <w:p w14:paraId="1E4C1BAA" w14:textId="2F39C175" w:rsidR="001F269F" w:rsidRPr="006375B5" w:rsidRDefault="001F269F" w:rsidP="001F269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68CE0513" w14:textId="77777777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2A58C35" w14:textId="33B44EE3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(20)</w:t>
            </w:r>
          </w:p>
        </w:tc>
        <w:tc>
          <w:tcPr>
            <w:tcW w:w="270" w:type="dxa"/>
          </w:tcPr>
          <w:p w14:paraId="6400B314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9E300B4" w14:textId="55AB037E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(1,606)</w:t>
            </w:r>
          </w:p>
        </w:tc>
        <w:tc>
          <w:tcPr>
            <w:tcW w:w="270" w:type="dxa"/>
            <w:shd w:val="clear" w:color="auto" w:fill="auto"/>
          </w:tcPr>
          <w:p w14:paraId="649EA539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5355F83" w14:textId="6FACC2E4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5B9DFC54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E61741" w14:textId="70ED129F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(1,627)</w:t>
            </w:r>
          </w:p>
        </w:tc>
      </w:tr>
      <w:tr w:rsidR="001F269F" w:rsidRPr="006375B5" w14:paraId="39EBF97E" w14:textId="77777777" w:rsidTr="000C0A6B">
        <w:trPr>
          <w:trHeight w:val="164"/>
        </w:trPr>
        <w:tc>
          <w:tcPr>
            <w:tcW w:w="2819" w:type="dxa"/>
          </w:tcPr>
          <w:p w14:paraId="197A4B5D" w14:textId="2A57D4C0" w:rsidR="001F269F" w:rsidRPr="006375B5" w:rsidRDefault="001F269F" w:rsidP="001F269F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03AA0076" w14:textId="77777777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BE061E5" w14:textId="08E7F162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(1,244)</w:t>
            </w:r>
          </w:p>
        </w:tc>
        <w:tc>
          <w:tcPr>
            <w:tcW w:w="270" w:type="dxa"/>
          </w:tcPr>
          <w:p w14:paraId="5A185C6A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739E409F" w14:textId="0C42BD86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1,241</w:t>
            </w:r>
          </w:p>
        </w:tc>
        <w:tc>
          <w:tcPr>
            <w:tcW w:w="270" w:type="dxa"/>
            <w:shd w:val="clear" w:color="auto" w:fill="auto"/>
          </w:tcPr>
          <w:p w14:paraId="1922061B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4950F47A" w14:textId="3B0B4F2E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41BFCEC7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6C75B1" w14:textId="05430512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1F269F" w:rsidRPr="006375B5" w14:paraId="686BBA28" w14:textId="77777777" w:rsidTr="000C0A6B">
        <w:trPr>
          <w:trHeight w:val="164"/>
        </w:trPr>
        <w:tc>
          <w:tcPr>
            <w:tcW w:w="2819" w:type="dxa"/>
          </w:tcPr>
          <w:p w14:paraId="749156F7" w14:textId="65F52CD3" w:rsidR="001F269F" w:rsidRPr="006375B5" w:rsidRDefault="001E2B06" w:rsidP="001E2B06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  <w:lang w:bidi="th-TH"/>
              </w:rPr>
              <w:t>โอนจาก</w:t>
            </w:r>
            <w:r w:rsidR="001F269F"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</w:t>
            </w:r>
          </w:p>
        </w:tc>
        <w:tc>
          <w:tcPr>
            <w:tcW w:w="991" w:type="dxa"/>
          </w:tcPr>
          <w:p w14:paraId="06C229A9" w14:textId="490B6FB4" w:rsidR="001F269F" w:rsidRP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1C4E979" w14:textId="32AA4450" w:rsid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A3D9FD2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9292577" w14:textId="6A4D4DB0" w:rsid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A8F0878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2C44ACF3" w14:textId="469C03DF" w:rsid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1ABB972" w14:textId="77777777" w:rsidR="001F269F" w:rsidRPr="006375B5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3F63C15" w14:textId="27ECE864" w:rsidR="001F269F" w:rsidRDefault="001F269F" w:rsidP="001F2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1E2B06" w:rsidRPr="006375B5" w14:paraId="43965099" w14:textId="77777777" w:rsidTr="000C0A6B">
        <w:trPr>
          <w:trHeight w:val="164"/>
        </w:trPr>
        <w:tc>
          <w:tcPr>
            <w:tcW w:w="2819" w:type="dxa"/>
          </w:tcPr>
          <w:p w14:paraId="3F17EF0C" w14:textId="638E8113" w:rsidR="001E2B06" w:rsidRDefault="001E2B06" w:rsidP="001E2B06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  <w:lang w:bidi="th-TH"/>
              </w:rPr>
              <w:t xml:space="preserve">   </w:t>
            </w: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991" w:type="dxa"/>
          </w:tcPr>
          <w:p w14:paraId="143A862A" w14:textId="5E1131C4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2439B4D4" w14:textId="54AF1A92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4DAEC00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D9CA4AC" w14:textId="5C9B423B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2D66512C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4944D409" w14:textId="4B48C08D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8728F2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3AB74A" w14:textId="410FC960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</w:tr>
      <w:tr w:rsidR="001E2B06" w:rsidRPr="006375B5" w14:paraId="6F61380D" w14:textId="77777777" w:rsidTr="000C0A6B">
        <w:trPr>
          <w:trHeight w:val="164"/>
        </w:trPr>
        <w:tc>
          <w:tcPr>
            <w:tcW w:w="2819" w:type="dxa"/>
          </w:tcPr>
          <w:p w14:paraId="2143A94F" w14:textId="5A2BA3C3" w:rsidR="001E2B06" w:rsidRPr="006375B5" w:rsidRDefault="001E2B06" w:rsidP="001E2B06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  <w:lang w:bidi="th-TH"/>
              </w:rPr>
              <w:t>โอนจาก</w:t>
            </w: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91" w:type="dxa"/>
          </w:tcPr>
          <w:p w14:paraId="3BC2FE63" w14:textId="77777777" w:rsidR="001E2B06" w:rsidRPr="001F269F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2A5E8C4" w14:textId="3CBDFD0F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1DF8802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2771A8A4" w14:textId="5FA1F58C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E5F756B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F285B8B" w14:textId="78E5FD40" w:rsidR="001E2B06" w:rsidRDefault="00FA2508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A4CBCE4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CF71EB1" w14:textId="46704707" w:rsidR="001E2B06" w:rsidRDefault="00FA2508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</w:p>
        </w:tc>
      </w:tr>
      <w:tr w:rsidR="001E2B06" w14:paraId="18FBBD26" w14:textId="77777777" w:rsidTr="00636AA8">
        <w:tc>
          <w:tcPr>
            <w:tcW w:w="2819" w:type="dxa"/>
            <w:hideMark/>
          </w:tcPr>
          <w:p w14:paraId="2395C920" w14:textId="57364615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โอนไป</w:t>
            </w:r>
            <w:r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  <w:hideMark/>
          </w:tcPr>
          <w:p w14:paraId="4451A90A" w14:textId="1939F27E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  <w:hideMark/>
          </w:tcPr>
          <w:p w14:paraId="0BCECB5D" w14:textId="59F4EE88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(24)</w:t>
            </w:r>
          </w:p>
        </w:tc>
        <w:tc>
          <w:tcPr>
            <w:tcW w:w="270" w:type="dxa"/>
          </w:tcPr>
          <w:p w14:paraId="175C6363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hideMark/>
          </w:tcPr>
          <w:p w14:paraId="4E5D9412" w14:textId="6DBB7ADD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7065ED6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hideMark/>
          </w:tcPr>
          <w:p w14:paraId="4A7131F3" w14:textId="69740A59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961B01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hideMark/>
          </w:tcPr>
          <w:p w14:paraId="6096EC7F" w14:textId="44EF8B40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(24)</w:t>
            </w:r>
          </w:p>
        </w:tc>
      </w:tr>
      <w:tr w:rsidR="001E2B06" w14:paraId="422CD9C6" w14:textId="77777777" w:rsidTr="000C0A6B">
        <w:tc>
          <w:tcPr>
            <w:tcW w:w="2819" w:type="dxa"/>
            <w:hideMark/>
          </w:tcPr>
          <w:p w14:paraId="258D16D6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spacing w:val="-6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30B1E131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3318D949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B54A01B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588F1CCD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550BB05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5235A6E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50D67F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041AA3F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1E2B06" w14:paraId="284084D2" w14:textId="77777777" w:rsidTr="000C0A6B">
        <w:tc>
          <w:tcPr>
            <w:tcW w:w="2819" w:type="dxa"/>
            <w:hideMark/>
          </w:tcPr>
          <w:p w14:paraId="4DAB652F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3559743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hideMark/>
          </w:tcPr>
          <w:p w14:paraId="4598C15A" w14:textId="75B913A3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(9)</w:t>
            </w:r>
          </w:p>
        </w:tc>
        <w:tc>
          <w:tcPr>
            <w:tcW w:w="270" w:type="dxa"/>
          </w:tcPr>
          <w:p w14:paraId="103E75A3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hideMark/>
          </w:tcPr>
          <w:p w14:paraId="47339CD2" w14:textId="424ED4A8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(324)</w:t>
            </w:r>
          </w:p>
        </w:tc>
        <w:tc>
          <w:tcPr>
            <w:tcW w:w="270" w:type="dxa"/>
          </w:tcPr>
          <w:p w14:paraId="2213FD62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hideMark/>
          </w:tcPr>
          <w:p w14:paraId="73EC4AF3" w14:textId="0D58E705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B044EE1" w14:textId="7777777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hideMark/>
          </w:tcPr>
          <w:p w14:paraId="7F52D84A" w14:textId="664AFF0F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(333)</w:t>
            </w:r>
          </w:p>
        </w:tc>
      </w:tr>
      <w:tr w:rsidR="001E2B06" w:rsidRPr="006375B5" w14:paraId="62C6FAE7" w14:textId="77777777" w:rsidTr="000C0A6B">
        <w:tc>
          <w:tcPr>
            <w:tcW w:w="2819" w:type="dxa"/>
          </w:tcPr>
          <w:p w14:paraId="40F45795" w14:textId="492627E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6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78D0CA04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8F94F1" w14:textId="77777777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  <w:p w14:paraId="45DEA6F7" w14:textId="4ECF6F14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1,0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77</w:t>
            </w:r>
          </w:p>
        </w:tc>
        <w:tc>
          <w:tcPr>
            <w:tcW w:w="270" w:type="dxa"/>
          </w:tcPr>
          <w:p w14:paraId="21428450" w14:textId="366B1A59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E2E1F4" w14:textId="1066A8F7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078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033A10" w14:textId="4EB5B572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D74B5C" w14:textId="4D129EC9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D033" w14:textId="77777777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A352D" w14:textId="57139508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23B36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5,795</w:t>
            </w:r>
          </w:p>
        </w:tc>
      </w:tr>
      <w:tr w:rsidR="001E2B06" w:rsidRPr="006375B5" w14:paraId="0EBB42B0" w14:textId="77777777" w:rsidTr="000C0A6B">
        <w:tc>
          <w:tcPr>
            <w:tcW w:w="2819" w:type="dxa"/>
          </w:tcPr>
          <w:p w14:paraId="119976A4" w14:textId="5F42EBDD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1" w:type="dxa"/>
          </w:tcPr>
          <w:p w14:paraId="47692ECB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29350AF2" w14:textId="4441824B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2,956</w:t>
            </w:r>
          </w:p>
        </w:tc>
        <w:tc>
          <w:tcPr>
            <w:tcW w:w="270" w:type="dxa"/>
          </w:tcPr>
          <w:p w14:paraId="72F1C0A6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789F3C" w14:textId="3E7C82BF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177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818F40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261448C" w14:textId="3325EC98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8F6E79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18DF9F7" w14:textId="7E13CCAB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3,171</w:t>
            </w:r>
          </w:p>
        </w:tc>
      </w:tr>
      <w:tr w:rsidR="001E2B06" w:rsidRPr="006375B5" w14:paraId="7D6C39F9" w14:textId="77777777" w:rsidTr="000C0A6B">
        <w:tc>
          <w:tcPr>
            <w:tcW w:w="2819" w:type="dxa"/>
          </w:tcPr>
          <w:p w14:paraId="616D0967" w14:textId="315E8915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2F0E9441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5A414D" w14:textId="761E0448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6A880FF2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0D8A31D" w14:textId="11751732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(988)</w:t>
            </w:r>
          </w:p>
        </w:tc>
        <w:tc>
          <w:tcPr>
            <w:tcW w:w="270" w:type="dxa"/>
            <w:shd w:val="clear" w:color="auto" w:fill="auto"/>
          </w:tcPr>
          <w:p w14:paraId="11F64E1A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11F08A0" w14:textId="54079721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E9AA48D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DA77CD1" w14:textId="493ACC79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0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(994)</w:t>
            </w:r>
          </w:p>
        </w:tc>
      </w:tr>
      <w:tr w:rsidR="001E2B06" w:rsidRPr="006375B5" w14:paraId="0D96ACEB" w14:textId="77777777" w:rsidTr="000C0A6B">
        <w:tc>
          <w:tcPr>
            <w:tcW w:w="2819" w:type="dxa"/>
          </w:tcPr>
          <w:p w14:paraId="1826FCEA" w14:textId="1146DB3D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1" w:type="dxa"/>
          </w:tcPr>
          <w:p w14:paraId="2AC14AA4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45940CE" w14:textId="1356C880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(2,124)</w:t>
            </w:r>
          </w:p>
        </w:tc>
        <w:tc>
          <w:tcPr>
            <w:tcW w:w="270" w:type="dxa"/>
          </w:tcPr>
          <w:p w14:paraId="7F1806C2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7C83E35" w14:textId="4114F198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2,102</w:t>
            </w:r>
          </w:p>
        </w:tc>
        <w:tc>
          <w:tcPr>
            <w:tcW w:w="270" w:type="dxa"/>
            <w:shd w:val="clear" w:color="auto" w:fill="auto"/>
          </w:tcPr>
          <w:p w14:paraId="3807494D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0A93E4D8" w14:textId="1C39CA2C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22</w:t>
            </w:r>
          </w:p>
        </w:tc>
        <w:tc>
          <w:tcPr>
            <w:tcW w:w="270" w:type="dxa"/>
            <w:shd w:val="clear" w:color="auto" w:fill="auto"/>
          </w:tcPr>
          <w:p w14:paraId="66BEEC16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73FBFB" w14:textId="700DB147" w:rsidR="001E2B0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1E2B06" w:rsidRPr="006375B5" w14:paraId="064A4EB9" w14:textId="77777777" w:rsidTr="000C0A6B">
        <w:tc>
          <w:tcPr>
            <w:tcW w:w="2819" w:type="dxa"/>
          </w:tcPr>
          <w:p w14:paraId="4AD49AF5" w14:textId="582B7017" w:rsidR="001E2B06" w:rsidRPr="00723B36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โอนจาก</w:t>
            </w: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1" w:type="dxa"/>
          </w:tcPr>
          <w:p w14:paraId="59498B02" w14:textId="73773097" w:rsidR="001E2B06" w:rsidRPr="007B64EE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7B64EE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990" w:type="dxa"/>
          </w:tcPr>
          <w:p w14:paraId="7566BC0B" w14:textId="789747A6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148D68E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25BB012" w14:textId="5856F2F1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7E7C00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9681305" w14:textId="050C9B09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8AE8CF2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B61E991" w14:textId="1F2E8075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</w:tr>
      <w:tr w:rsidR="001E2B06" w:rsidRPr="006375B5" w14:paraId="44881DD9" w14:textId="77777777" w:rsidTr="000C0A6B">
        <w:tc>
          <w:tcPr>
            <w:tcW w:w="2819" w:type="dxa"/>
          </w:tcPr>
          <w:p w14:paraId="0B5B2F56" w14:textId="6805A9A9" w:rsidR="001E2B06" w:rsidRPr="00A4798B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  <w:cs/>
              </w:rPr>
            </w:pPr>
            <w:r w:rsidRPr="00A4798B"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4433B9E7" w14:textId="77777777" w:rsidR="001E2B06" w:rsidRPr="000E564C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F6FAD96" w14:textId="0151D258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A62FEBA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D2F7FE" w14:textId="7EBAB9A4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809DA0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B2BA824" w14:textId="1273C78A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4DE3C94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C6DFE5" w14:textId="1F837D8A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1E2B06" w:rsidRPr="006375B5" w14:paraId="57D7B1D5" w14:textId="77777777" w:rsidTr="000C0A6B">
        <w:tc>
          <w:tcPr>
            <w:tcW w:w="2819" w:type="dxa"/>
          </w:tcPr>
          <w:p w14:paraId="7AA5E523" w14:textId="70153855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95475C3" w14:textId="77777777" w:rsidR="001E2B06" w:rsidRPr="000E564C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8369208" w14:textId="06B2C096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(62)</w:t>
            </w:r>
          </w:p>
        </w:tc>
        <w:tc>
          <w:tcPr>
            <w:tcW w:w="270" w:type="dxa"/>
          </w:tcPr>
          <w:p w14:paraId="708D0EBA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E7ADCE5" w14:textId="18EEACFF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(541)</w:t>
            </w:r>
          </w:p>
        </w:tc>
        <w:tc>
          <w:tcPr>
            <w:tcW w:w="270" w:type="dxa"/>
            <w:shd w:val="clear" w:color="auto" w:fill="auto"/>
          </w:tcPr>
          <w:p w14:paraId="7A79299C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53E3F95" w14:textId="5DEC7838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19FEFD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57EACE" w14:textId="43F259BA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(603)</w:t>
            </w:r>
          </w:p>
        </w:tc>
      </w:tr>
      <w:tr w:rsidR="001E2B06" w:rsidRPr="006375B5" w14:paraId="7A4C5D90" w14:textId="77777777" w:rsidTr="000C0A6B">
        <w:tc>
          <w:tcPr>
            <w:tcW w:w="2819" w:type="dxa"/>
          </w:tcPr>
          <w:p w14:paraId="2417ECA5" w14:textId="386D4E30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91" w:type="dxa"/>
          </w:tcPr>
          <w:p w14:paraId="44DE35EE" w14:textId="77777777" w:rsidR="001E2B06" w:rsidRPr="006375B5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3D9D346" w14:textId="56835136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290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1,845</w:t>
            </w:r>
          </w:p>
        </w:tc>
        <w:tc>
          <w:tcPr>
            <w:tcW w:w="270" w:type="dxa"/>
          </w:tcPr>
          <w:p w14:paraId="03FE8F8F" w14:textId="57F4C296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1BC7C9F3" w14:textId="57CA030C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37,828</w:t>
            </w:r>
          </w:p>
        </w:tc>
        <w:tc>
          <w:tcPr>
            <w:tcW w:w="270" w:type="dxa"/>
            <w:shd w:val="clear" w:color="auto" w:fill="auto"/>
          </w:tcPr>
          <w:p w14:paraId="5A9B24A0" w14:textId="77777777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CD8F48E" w14:textId="3B808D28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7,700</w:t>
            </w:r>
          </w:p>
        </w:tc>
        <w:tc>
          <w:tcPr>
            <w:tcW w:w="270" w:type="dxa"/>
            <w:shd w:val="clear" w:color="auto" w:fill="auto"/>
          </w:tcPr>
          <w:p w14:paraId="7A2AAAAC" w14:textId="77777777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1E28670" w14:textId="01FA5A0F" w:rsidR="001E2B06" w:rsidRPr="00B47271" w:rsidRDefault="001E2B06" w:rsidP="001E2B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47,373</w:t>
            </w:r>
          </w:p>
        </w:tc>
      </w:tr>
      <w:tr w:rsidR="001E2B06" w:rsidRPr="006375B5" w14:paraId="3F3209B6" w14:textId="77777777" w:rsidTr="00D146BB">
        <w:trPr>
          <w:trHeight w:val="352"/>
        </w:trPr>
        <w:tc>
          <w:tcPr>
            <w:tcW w:w="2819" w:type="dxa"/>
          </w:tcPr>
          <w:p w14:paraId="7CCBAE16" w14:textId="77777777" w:rsidR="001E2B06" w:rsidRPr="002730CA" w:rsidRDefault="001E2B06" w:rsidP="001E2B06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2CE27E26" w14:textId="77777777" w:rsidR="001E2B06" w:rsidRPr="002730CA" w:rsidRDefault="001E2B06" w:rsidP="001E2B06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80E50E6" w14:textId="77777777" w:rsidR="001E2B06" w:rsidRPr="002730CA" w:rsidRDefault="001E2B06" w:rsidP="001E2B06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284239E9" w14:textId="77777777" w:rsidR="001E2B06" w:rsidRPr="002730CA" w:rsidRDefault="001E2B06" w:rsidP="001E2B0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FB45585" w14:textId="77777777" w:rsidR="001E2B06" w:rsidRPr="002730CA" w:rsidRDefault="001E2B06" w:rsidP="001E2B06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144199CC" w14:textId="77777777" w:rsidR="001E2B06" w:rsidRPr="002730CA" w:rsidRDefault="001E2B06" w:rsidP="001E2B0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33B5EFB7" w14:textId="77777777" w:rsidR="001E2B06" w:rsidRPr="002730CA" w:rsidRDefault="001E2B06" w:rsidP="001E2B06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65BA19B1" w14:textId="77777777" w:rsidR="001E2B06" w:rsidRPr="002730CA" w:rsidRDefault="001E2B06" w:rsidP="001E2B06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F788FD1" w14:textId="77777777" w:rsidR="001E2B06" w:rsidRPr="002730CA" w:rsidRDefault="001E2B06" w:rsidP="001E2B06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</w:tbl>
    <w:p w14:paraId="69E97968" w14:textId="77777777" w:rsidR="00BC0481" w:rsidRDefault="00BC0481"/>
    <w:p w14:paraId="0CA7223E" w14:textId="77777777" w:rsidR="00B15073" w:rsidRDefault="00B15073"/>
    <w:p w14:paraId="698A2D38" w14:textId="77777777" w:rsidR="00B15073" w:rsidRDefault="00B15073"/>
    <w:p w14:paraId="0EC0F737" w14:textId="18A6241B" w:rsidR="001E2B06" w:rsidRDefault="001E2B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cs/>
        </w:rPr>
      </w:pPr>
      <w:r>
        <w:rPr>
          <w:cs/>
        </w:rPr>
        <w:br w:type="page"/>
      </w:r>
    </w:p>
    <w:tbl>
      <w:tblPr>
        <w:tblW w:w="9390" w:type="dxa"/>
        <w:tblInd w:w="423" w:type="dxa"/>
        <w:tblLayout w:type="fixed"/>
        <w:tblLook w:val="01C0" w:firstRow="0" w:lastRow="1" w:firstColumn="1" w:lastColumn="1" w:noHBand="0" w:noVBand="0"/>
      </w:tblPr>
      <w:tblGrid>
        <w:gridCol w:w="2819"/>
        <w:gridCol w:w="991"/>
        <w:gridCol w:w="990"/>
        <w:gridCol w:w="270"/>
        <w:gridCol w:w="1350"/>
        <w:gridCol w:w="270"/>
        <w:gridCol w:w="1350"/>
        <w:gridCol w:w="270"/>
        <w:gridCol w:w="1080"/>
      </w:tblGrid>
      <w:tr w:rsidR="00BC0481" w:rsidRPr="006375B5" w14:paraId="03C6A844" w14:textId="77777777" w:rsidTr="001E3231">
        <w:trPr>
          <w:trHeight w:val="352"/>
        </w:trPr>
        <w:tc>
          <w:tcPr>
            <w:tcW w:w="2819" w:type="dxa"/>
          </w:tcPr>
          <w:p w14:paraId="44015CD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03545554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4F978B45" w14:textId="0595787F" w:rsidR="00BC0481" w:rsidRPr="002730CA" w:rsidRDefault="00BC0481" w:rsidP="00BC0481">
            <w:pPr>
              <w:tabs>
                <w:tab w:val="decimal" w:pos="780"/>
              </w:tabs>
              <w:ind w:right="-56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BC0481" w:rsidRPr="00BC0481" w14:paraId="29DC88A5" w14:textId="77777777" w:rsidTr="001E3231">
        <w:trPr>
          <w:trHeight w:val="352"/>
        </w:trPr>
        <w:tc>
          <w:tcPr>
            <w:tcW w:w="2819" w:type="dxa"/>
          </w:tcPr>
          <w:p w14:paraId="0A9F086C" w14:textId="77777777" w:rsidR="00BC0481" w:rsidRPr="00BC0481" w:rsidRDefault="00BC0481" w:rsidP="00BC0481">
            <w:pPr>
              <w:rPr>
                <w:rFonts w:asciiTheme="majorBidi" w:eastAsia="Times New Roman" w:hAnsiTheme="majorBidi" w:cstheme="majorBidi"/>
                <w:sz w:val="4"/>
                <w:szCs w:val="4"/>
                <w:cs/>
              </w:rPr>
            </w:pPr>
          </w:p>
        </w:tc>
        <w:tc>
          <w:tcPr>
            <w:tcW w:w="991" w:type="dxa"/>
          </w:tcPr>
          <w:p w14:paraId="1212C8EA" w14:textId="77777777" w:rsidR="00BC0481" w:rsidRPr="00BC0481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4"/>
                <w:szCs w:val="4"/>
              </w:rPr>
            </w:pPr>
          </w:p>
        </w:tc>
        <w:tc>
          <w:tcPr>
            <w:tcW w:w="990" w:type="dxa"/>
          </w:tcPr>
          <w:p w14:paraId="75B27CE4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B6E266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BC3DC5D" w14:textId="2A2FD9B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shd w:val="clear" w:color="auto" w:fill="auto"/>
          </w:tcPr>
          <w:p w14:paraId="13E9B64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8036BA3" w14:textId="6A474D5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shd w:val="clear" w:color="auto" w:fill="auto"/>
          </w:tcPr>
          <w:p w14:paraId="0645008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031998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5974122D" w14:textId="77777777" w:rsidTr="001E3231">
        <w:trPr>
          <w:trHeight w:val="352"/>
        </w:trPr>
        <w:tc>
          <w:tcPr>
            <w:tcW w:w="2819" w:type="dxa"/>
          </w:tcPr>
          <w:p w14:paraId="6678F35D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491D35DD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00A83B8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270" w:type="dxa"/>
          </w:tcPr>
          <w:p w14:paraId="51004E2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3C34381" w14:textId="08BF1ED1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  <w:shd w:val="clear" w:color="auto" w:fill="auto"/>
          </w:tcPr>
          <w:p w14:paraId="45016B2D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27989D8" w14:textId="4C6DE94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  <w:shd w:val="clear" w:color="auto" w:fill="auto"/>
          </w:tcPr>
          <w:p w14:paraId="6BA9FDE8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37E9055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13BD9A69" w14:textId="77777777" w:rsidTr="001E3231">
        <w:trPr>
          <w:trHeight w:val="352"/>
        </w:trPr>
        <w:tc>
          <w:tcPr>
            <w:tcW w:w="2819" w:type="dxa"/>
          </w:tcPr>
          <w:p w14:paraId="40CC32BC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74C32485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</w:tcPr>
          <w:p w14:paraId="7D5CF46E" w14:textId="2F3440E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721A1260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3FD4CC" w14:textId="270DDE4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  <w:shd w:val="clear" w:color="auto" w:fill="auto"/>
          </w:tcPr>
          <w:p w14:paraId="44D393EA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DE50F4" w14:textId="2F9C16C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  <w:shd w:val="clear" w:color="auto" w:fill="auto"/>
          </w:tcPr>
          <w:p w14:paraId="02D4450F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46A0E9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BC0481" w:rsidRPr="006375B5" w14:paraId="3A3F135F" w14:textId="77777777" w:rsidTr="001E3231">
        <w:trPr>
          <w:trHeight w:val="352"/>
        </w:trPr>
        <w:tc>
          <w:tcPr>
            <w:tcW w:w="2819" w:type="dxa"/>
          </w:tcPr>
          <w:p w14:paraId="1CE07481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69E2322E" w14:textId="7EECD5E0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25AC0D31" w14:textId="02AB897D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5482DBA7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B31811E" w14:textId="5A1596B8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  <w:shd w:val="clear" w:color="auto" w:fill="auto"/>
          </w:tcPr>
          <w:p w14:paraId="75332181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5994840" w14:textId="12218D2F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BC0481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การพาณิชย์</w:t>
            </w:r>
          </w:p>
        </w:tc>
        <w:tc>
          <w:tcPr>
            <w:tcW w:w="270" w:type="dxa"/>
            <w:shd w:val="clear" w:color="auto" w:fill="auto"/>
          </w:tcPr>
          <w:p w14:paraId="247598CB" w14:textId="77777777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4E73598B" w14:textId="2C31F7DA" w:rsidR="00BC0481" w:rsidRP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BC0481" w:rsidRPr="006375B5" w14:paraId="62AFD280" w14:textId="77777777" w:rsidTr="001E3231">
        <w:trPr>
          <w:trHeight w:val="352"/>
        </w:trPr>
        <w:tc>
          <w:tcPr>
            <w:tcW w:w="2819" w:type="dxa"/>
          </w:tcPr>
          <w:p w14:paraId="60D71DDA" w14:textId="77777777" w:rsidR="00BC0481" w:rsidRPr="002730CA" w:rsidRDefault="00BC0481" w:rsidP="00BC0481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1" w:type="dxa"/>
          </w:tcPr>
          <w:p w14:paraId="37A12FFA" w14:textId="77777777" w:rsidR="00BC0481" w:rsidRPr="002730CA" w:rsidRDefault="00BC0481" w:rsidP="00BC0481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5580" w:type="dxa"/>
            <w:gridSpan w:val="7"/>
          </w:tcPr>
          <w:p w14:paraId="65B8194F" w14:textId="39C825D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C0481" w:rsidRPr="006375B5" w14:paraId="3730D2A7" w14:textId="77777777" w:rsidTr="001E3231">
        <w:tc>
          <w:tcPr>
            <w:tcW w:w="3810" w:type="dxa"/>
            <w:gridSpan w:val="2"/>
          </w:tcPr>
          <w:p w14:paraId="6C6EF646" w14:textId="610F6751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ค่าเสื่อมราคาและขาดทุนจา</w:t>
            </w:r>
            <w:r w:rsidRPr="006375B5">
              <w:rPr>
                <w:rFonts w:asciiTheme="majorBidi" w:hAnsiTheme="majorBidi" w:cstheme="majorBidi" w:hint="cs"/>
                <w:bCs/>
                <w:i/>
                <w:iCs/>
                <w:spacing w:val="-4"/>
                <w:sz w:val="30"/>
                <w:szCs w:val="30"/>
                <w:cs/>
              </w:rPr>
              <w:t>ก</w:t>
            </w: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0" w:type="dxa"/>
          </w:tcPr>
          <w:p w14:paraId="69C17B72" w14:textId="56FBC34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D9EA2C" w14:textId="585C58A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7EAD124" w14:textId="24543DF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66639B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C0905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86D832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C4CBE6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0501B" w:rsidRPr="006375B5" w14:paraId="05B9E565" w14:textId="77777777" w:rsidTr="001E3231">
        <w:tc>
          <w:tcPr>
            <w:tcW w:w="2819" w:type="dxa"/>
          </w:tcPr>
          <w:p w14:paraId="2CC57798" w14:textId="1A2A99F1" w:rsidR="0030501B" w:rsidRPr="0063205E" w:rsidRDefault="0030501B" w:rsidP="0030501B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991" w:type="dxa"/>
          </w:tcPr>
          <w:p w14:paraId="2E89C9B4" w14:textId="77777777" w:rsidR="0030501B" w:rsidRPr="0063205E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70BBCCE" w14:textId="132812C3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501B">
              <w:rPr>
                <w:rFonts w:asciiTheme="majorBidi" w:eastAsia="Times New Roman" w:hAnsiTheme="majorBidi" w:cstheme="majorBidi"/>
                <w:sz w:val="30"/>
                <w:szCs w:val="30"/>
              </w:rPr>
              <w:t>183</w:t>
            </w:r>
          </w:p>
        </w:tc>
        <w:tc>
          <w:tcPr>
            <w:tcW w:w="270" w:type="dxa"/>
          </w:tcPr>
          <w:p w14:paraId="18571071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1E7E37" w14:textId="440CC5B4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501B">
              <w:rPr>
                <w:rFonts w:asciiTheme="majorBidi" w:eastAsia="Times New Roman" w:hAnsiTheme="majorBidi" w:cstheme="majorBidi"/>
                <w:sz w:val="30"/>
                <w:szCs w:val="30"/>
              </w:rPr>
              <w:t>3,607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DCE28B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7EBAAD0" w14:textId="39F7CA5B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30501B">
              <w:rPr>
                <w:rFonts w:ascii="Angsana New" w:eastAsia="Times New Roman" w:hAnsi="Angsana New"/>
                <w:sz w:val="30"/>
                <w:szCs w:val="30"/>
              </w:rPr>
              <w:t>1,316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04CFDF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A75D7A" w14:textId="0884B628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501B">
              <w:rPr>
                <w:rFonts w:asciiTheme="majorBidi" w:eastAsia="Times New Roman" w:hAnsiTheme="majorBidi" w:cstheme="majorBidi"/>
                <w:sz w:val="30"/>
                <w:szCs w:val="30"/>
              </w:rPr>
              <w:t>5,106</w:t>
            </w:r>
          </w:p>
        </w:tc>
      </w:tr>
      <w:tr w:rsidR="0030501B" w:rsidRPr="006375B5" w14:paraId="46CD6F03" w14:textId="77777777" w:rsidTr="001E3231">
        <w:tc>
          <w:tcPr>
            <w:tcW w:w="2819" w:type="dxa"/>
          </w:tcPr>
          <w:p w14:paraId="5F4EC113" w14:textId="0FCB3A3C" w:rsidR="0030501B" w:rsidRPr="006375B5" w:rsidRDefault="0030501B" w:rsidP="0030501B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6B51E219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E9D7E8A" w14:textId="7107E240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B92F82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19910B" w14:textId="6304EA4D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5BBE03" w14:textId="60DD0B70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301CF9">
              <w:rPr>
                <w:rFonts w:ascii="Angsana New" w:eastAsia="Times New Roman" w:hAnsi="Angsana New"/>
                <w:sz w:val="30"/>
                <w:szCs w:val="30"/>
              </w:rPr>
              <w:t>729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954657" w14:textId="77777777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2B85BDD" w14:textId="52A29B6A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A8E21D" w14:textId="77777777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AF72830" w14:textId="4E9B03D4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971</w:t>
            </w:r>
          </w:p>
        </w:tc>
      </w:tr>
      <w:tr w:rsidR="0030501B" w:rsidRPr="006375B5" w14:paraId="391A3DCF" w14:textId="77777777" w:rsidTr="001E3231">
        <w:tc>
          <w:tcPr>
            <w:tcW w:w="2819" w:type="dxa"/>
          </w:tcPr>
          <w:p w14:paraId="690B6F8F" w14:textId="0A533FC7" w:rsidR="0030501B" w:rsidRPr="006375B5" w:rsidRDefault="0030501B" w:rsidP="0030501B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991" w:type="dxa"/>
          </w:tcPr>
          <w:p w14:paraId="76C3B3D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CD61DDC" w14:textId="6F83A176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4D445EF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2FBB545" w14:textId="7E70337D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3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65F0D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AD5E4C3" w14:textId="523DE906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B5F99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33D25F" w14:textId="1BE4B7A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</w:tr>
      <w:tr w:rsidR="0030501B" w:rsidRPr="006375B5" w14:paraId="6D518411" w14:textId="77777777" w:rsidTr="001E3231">
        <w:tc>
          <w:tcPr>
            <w:tcW w:w="2819" w:type="dxa"/>
          </w:tcPr>
          <w:p w14:paraId="144D1990" w14:textId="5B883966" w:rsidR="0030501B" w:rsidRPr="006375B5" w:rsidRDefault="0030501B" w:rsidP="0030501B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6CDA7151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33A1F9F" w14:textId="140EF5B8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7DBDF8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91AB31B" w14:textId="0C8ACFD1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(305)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055D8B7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67D060" w14:textId="4914A8AA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B1E24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04334E8" w14:textId="239E975E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(305)</w:t>
            </w:r>
          </w:p>
        </w:tc>
      </w:tr>
      <w:tr w:rsidR="0030501B" w:rsidRPr="006375B5" w14:paraId="3F24E2A2" w14:textId="77777777" w:rsidTr="001E3231">
        <w:tc>
          <w:tcPr>
            <w:tcW w:w="2819" w:type="dxa"/>
          </w:tcPr>
          <w:p w14:paraId="71D15E2E" w14:textId="17900391" w:rsidR="0030501B" w:rsidRPr="006375B5" w:rsidRDefault="0030501B" w:rsidP="0030501B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C7345F">
              <w:rPr>
                <w:rFonts w:ascii="Angsana New" w:eastAsia="Times New Roman" w:hAnsi="Angsana New" w:hint="cs"/>
                <w:b/>
                <w:spacing w:val="-10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0816F15E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3650ED" w14:textId="77777777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270" w:type="dxa"/>
          </w:tcPr>
          <w:p w14:paraId="05CB93A1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DEB40F5" w14:textId="77777777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527DD0E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584B37" w14:textId="77777777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A2A7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34BD485" w14:textId="77777777" w:rsid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0501B" w:rsidRPr="006375B5" w14:paraId="7F4D98FE" w14:textId="77777777" w:rsidTr="001E3231">
        <w:tc>
          <w:tcPr>
            <w:tcW w:w="2819" w:type="dxa"/>
          </w:tcPr>
          <w:p w14:paraId="1CAFE740" w14:textId="24A1BEC7" w:rsidR="0030501B" w:rsidRPr="006375B5" w:rsidRDefault="0030501B" w:rsidP="0030501B">
            <w:pPr>
              <w:tabs>
                <w:tab w:val="clear" w:pos="227"/>
                <w:tab w:val="clear" w:pos="454"/>
                <w:tab w:val="decimal" w:pos="549"/>
                <w:tab w:val="left" w:pos="729"/>
              </w:tabs>
              <w:spacing w:line="380" w:lineRule="exact"/>
              <w:ind w:left="6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23474949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020BD6E" w14:textId="3B84495D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DE0DE" w14:textId="419A1B93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0D3307E" w14:textId="2390017B" w:rsidR="0030501B" w:rsidRPr="00B92F82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F8036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5A65D29" w14:textId="1272601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50A052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234CFE" w14:textId="66F5775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(16)</w:t>
            </w:r>
          </w:p>
        </w:tc>
      </w:tr>
      <w:tr w:rsidR="0030501B" w:rsidRPr="006375B5" w14:paraId="6D4F9175" w14:textId="77777777" w:rsidTr="001E3231">
        <w:tc>
          <w:tcPr>
            <w:tcW w:w="3810" w:type="dxa"/>
            <w:gridSpan w:val="2"/>
          </w:tcPr>
          <w:p w14:paraId="4A9168D1" w14:textId="5AFAF39E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6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739F80" w14:textId="7BB5510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193</w:t>
            </w:r>
          </w:p>
        </w:tc>
        <w:tc>
          <w:tcPr>
            <w:tcW w:w="270" w:type="dxa"/>
          </w:tcPr>
          <w:p w14:paraId="2C754C00" w14:textId="6CFFC69E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6EF3C4" w14:textId="3B6A3F9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4,015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8A77E1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25A5C5" w14:textId="58CC6582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1,558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551E6F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7D2DB6" w14:textId="6DA1D3DD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5,7</w:t>
            </w:r>
            <w:r w:rsidR="00FA2508"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66</w:t>
            </w:r>
          </w:p>
        </w:tc>
      </w:tr>
      <w:tr w:rsidR="00BC0481" w:rsidRPr="006375B5" w14:paraId="34560292" w14:textId="77777777" w:rsidTr="001E3231">
        <w:tc>
          <w:tcPr>
            <w:tcW w:w="2819" w:type="dxa"/>
          </w:tcPr>
          <w:p w14:paraId="6F3EEAD7" w14:textId="7F7137F1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1" w:type="dxa"/>
          </w:tcPr>
          <w:p w14:paraId="5BC42D7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012307D" w14:textId="4BD9EF37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4DAEC9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DB38477" w14:textId="3116B80E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86</w:t>
            </w:r>
            <w:r w:rsidR="00DE28D5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EDD61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3B4324" w14:textId="70B1F0D5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22</w:t>
            </w:r>
            <w:r w:rsidR="00DE28D5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8B8FA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A11B4E9" w14:textId="0CBDD197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1,08</w:t>
            </w:r>
            <w:r w:rsidR="00DE28D5"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</w:p>
        </w:tc>
      </w:tr>
      <w:tr w:rsidR="00BC0481" w:rsidRPr="006375B5" w14:paraId="6702D89D" w14:textId="77777777" w:rsidTr="00A249E1">
        <w:tc>
          <w:tcPr>
            <w:tcW w:w="2819" w:type="dxa"/>
          </w:tcPr>
          <w:p w14:paraId="1E6BC329" w14:textId="29F0A143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1" w:type="dxa"/>
          </w:tcPr>
          <w:p w14:paraId="272AB4C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center"/>
          </w:tcPr>
          <w:p w14:paraId="2C6597E0" w14:textId="4D833A39" w:rsidR="00BC0481" w:rsidRPr="00A249E1" w:rsidRDefault="00A249E1" w:rsidP="00A24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 w:rsidRPr="00A249E1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FA2508" w:rsidRPr="00FA2508">
              <w:rPr>
                <w:rFonts w:ascii="Angsana New" w:eastAsia="Times New Roman" w:hAnsi="Angsana New" w:hint="cs"/>
                <w:sz w:val="30"/>
                <w:szCs w:val="30"/>
              </w:rPr>
              <w:t>6</w:t>
            </w:r>
            <w:r w:rsidRPr="00A249E1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0802997" w14:textId="77777777" w:rsidR="00BC0481" w:rsidRPr="00A249E1" w:rsidRDefault="00BC0481" w:rsidP="00A24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C86F0E" w14:textId="1063EF46" w:rsidR="00BC0481" w:rsidRDefault="00A249E1" w:rsidP="00A24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(174)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5946D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FEE538" w14:textId="5A3A9C5B" w:rsidR="00BC0481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AC63A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7783AA" w14:textId="05D1C298" w:rsidR="00BC0481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(180)</w:t>
            </w:r>
          </w:p>
        </w:tc>
      </w:tr>
      <w:tr w:rsidR="00BC0481" w:rsidRPr="006375B5" w14:paraId="0BBD9D7F" w14:textId="77777777" w:rsidTr="001E3231">
        <w:tc>
          <w:tcPr>
            <w:tcW w:w="2819" w:type="dxa"/>
          </w:tcPr>
          <w:p w14:paraId="65C03B73" w14:textId="741BE0BC" w:rsidR="00BC0481" w:rsidRPr="00C7345F" w:rsidRDefault="00BC0481" w:rsidP="00BC0481">
            <w:pPr>
              <w:ind w:left="6"/>
              <w:rPr>
                <w:rFonts w:asciiTheme="majorBidi" w:eastAsia="Times New Roman" w:hAnsiTheme="majorBidi" w:cstheme="majorBidi"/>
                <w:spacing w:val="-10"/>
                <w:sz w:val="30"/>
                <w:szCs w:val="30"/>
                <w:cs/>
              </w:rPr>
            </w:pPr>
            <w:r w:rsidRPr="00C7345F">
              <w:rPr>
                <w:rFonts w:ascii="Angsana New" w:eastAsia="Times New Roman" w:hAnsi="Angsana New" w:hint="cs"/>
                <w:b/>
                <w:spacing w:val="-10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1" w:type="dxa"/>
          </w:tcPr>
          <w:p w14:paraId="1AB58AD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19C0856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8A7D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4C4383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C6F95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F5774AA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23683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E62B4C4" w14:textId="77777777" w:rsidR="00BC0481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21CCCFF5" w14:textId="77777777" w:rsidTr="001E3231">
        <w:tc>
          <w:tcPr>
            <w:tcW w:w="2819" w:type="dxa"/>
          </w:tcPr>
          <w:p w14:paraId="02D877AB" w14:textId="2EF1C258" w:rsidR="00BC0481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1" w:type="dxa"/>
          </w:tcPr>
          <w:p w14:paraId="45737E43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ABFB172" w14:textId="608CA55E" w:rsidR="00BC0481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0762D8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167B8D5" w14:textId="3F7B004E" w:rsidR="00BC0481" w:rsidRDefault="00E07952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A249E1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DE28D5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A9E5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5095D13" w14:textId="158D3962" w:rsidR="00BC0481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448A3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776C0BB" w14:textId="48D9EA42" w:rsidR="00BC0481" w:rsidRDefault="00E07952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A249E1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DE28D5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20373D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BC0481" w:rsidRPr="006375B5" w14:paraId="2D21CEF9" w14:textId="77777777" w:rsidTr="001E3231">
        <w:tc>
          <w:tcPr>
            <w:tcW w:w="2819" w:type="dxa"/>
          </w:tcPr>
          <w:p w14:paraId="5E9682D0" w14:textId="6405D524" w:rsidR="00BC0481" w:rsidRPr="006375B5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1F269F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91" w:type="dxa"/>
          </w:tcPr>
          <w:p w14:paraId="4F255C66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3B7A2" w14:textId="095A37DA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187</w:t>
            </w:r>
          </w:p>
        </w:tc>
        <w:tc>
          <w:tcPr>
            <w:tcW w:w="270" w:type="dxa"/>
          </w:tcPr>
          <w:p w14:paraId="7C8411EC" w14:textId="334BFC1D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756920A" w14:textId="5D0F5E54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4,6</w:t>
            </w:r>
            <w:r w:rsidR="00DE28D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2D736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B22F16" w14:textId="49B90154" w:rsidR="00BC0481" w:rsidRPr="006375B5" w:rsidRDefault="00A249E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1,78</w:t>
            </w:r>
            <w:r w:rsidR="00DE28D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516A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F035006" w14:textId="7CD90C49" w:rsidR="00BC0481" w:rsidRPr="006375B5" w:rsidRDefault="007B299B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6,63</w:t>
            </w:r>
            <w:r w:rsidR="00DE28D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</w:t>
            </w:r>
          </w:p>
        </w:tc>
      </w:tr>
      <w:tr w:rsidR="00BC0481" w:rsidRPr="006375B5" w14:paraId="29BD557D" w14:textId="77777777" w:rsidTr="001E3231">
        <w:tc>
          <w:tcPr>
            <w:tcW w:w="2819" w:type="dxa"/>
          </w:tcPr>
          <w:p w14:paraId="050DE34D" w14:textId="0B771F01" w:rsidR="00BC0481" w:rsidRPr="002730CA" w:rsidRDefault="00BC0481" w:rsidP="00BC0481">
            <w:pPr>
              <w:rPr>
                <w:rFonts w:asciiTheme="majorBidi" w:eastAsia="Times New Roman" w:hAnsiTheme="majorBidi" w:cstheme="majorBidi"/>
                <w:cs/>
              </w:rPr>
            </w:pPr>
          </w:p>
        </w:tc>
        <w:tc>
          <w:tcPr>
            <w:tcW w:w="991" w:type="dxa"/>
          </w:tcPr>
          <w:p w14:paraId="00D5C756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AC0AC18" w14:textId="15753F1C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E5E7909" w14:textId="6078862F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44CD0DC" w14:textId="71B09559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F55E9E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D3B9872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5422B8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C4D21C" w14:textId="77777777" w:rsidR="00BC0481" w:rsidRPr="002730CA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</w:tr>
      <w:tr w:rsidR="00BC0481" w:rsidRPr="006375B5" w14:paraId="08311BBB" w14:textId="77777777" w:rsidTr="001E3231">
        <w:trPr>
          <w:trHeight w:val="70"/>
        </w:trPr>
        <w:tc>
          <w:tcPr>
            <w:tcW w:w="2819" w:type="dxa"/>
          </w:tcPr>
          <w:p w14:paraId="5F8563AA" w14:textId="77777777" w:rsidR="00BC0481" w:rsidRPr="006375B5" w:rsidRDefault="00BC0481" w:rsidP="00BC0481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1" w:type="dxa"/>
          </w:tcPr>
          <w:p w14:paraId="1B4D66FF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E7FA3DD" w14:textId="5FAF6DBF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FAB21F" w14:textId="1C96C13B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375103E" w14:textId="295611EE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FCD89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0CF57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B309D75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156E3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C0481" w:rsidRPr="006375B5" w14:paraId="21884961" w14:textId="77777777" w:rsidTr="001E3231">
        <w:tc>
          <w:tcPr>
            <w:tcW w:w="2819" w:type="dxa"/>
          </w:tcPr>
          <w:p w14:paraId="19315AA6" w14:textId="50290DAA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 w:rsidR="0030501B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91" w:type="dxa"/>
          </w:tcPr>
          <w:p w14:paraId="156F5F6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CABEF1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B00758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A8FDE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22570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9723B3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561D8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8B84DA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30501B" w:rsidRPr="006375B5" w14:paraId="4918D4B2" w14:textId="77777777" w:rsidTr="001E3231">
        <w:tc>
          <w:tcPr>
            <w:tcW w:w="2819" w:type="dxa"/>
          </w:tcPr>
          <w:p w14:paraId="0473C0D2" w14:textId="2BF61203" w:rsidR="0030501B" w:rsidRPr="006375B5" w:rsidRDefault="0030501B" w:rsidP="0030501B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67B8DCB4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F7C9DF" w14:textId="39B232FA" w:rsidR="0030501B" w:rsidRPr="006375B5" w:rsidRDefault="00FA2508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884</w:t>
            </w:r>
          </w:p>
        </w:tc>
        <w:tc>
          <w:tcPr>
            <w:tcW w:w="270" w:type="dxa"/>
          </w:tcPr>
          <w:p w14:paraId="720839BD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09BFDAC" w14:textId="5F6C874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30,299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5F8C9F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A28122" w14:textId="260222F5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4,075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40D93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DA8B25" w14:textId="1FD0F81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35,258</w:t>
            </w:r>
          </w:p>
        </w:tc>
      </w:tr>
      <w:tr w:rsidR="0030501B" w:rsidRPr="006375B5" w14:paraId="26950F82" w14:textId="77777777" w:rsidTr="001E3231">
        <w:tc>
          <w:tcPr>
            <w:tcW w:w="2819" w:type="dxa"/>
          </w:tcPr>
          <w:p w14:paraId="58A48ABA" w14:textId="05FB3122" w:rsidR="0030501B" w:rsidRPr="006375B5" w:rsidRDefault="0030501B" w:rsidP="0030501B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3B6AE826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F58C6D6" w14:textId="3FEE0F2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D0A8BA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E5CF1E" w14:textId="7B9895AE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2,764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47B327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B09F62" w14:textId="20142216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2,007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DF3FA1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98DE4C" w14:textId="3C9CAC2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4,771</w:t>
            </w:r>
          </w:p>
        </w:tc>
      </w:tr>
      <w:tr w:rsidR="0030501B" w:rsidRPr="006375B5" w14:paraId="72AEFA17" w14:textId="77777777" w:rsidTr="001E3231">
        <w:tc>
          <w:tcPr>
            <w:tcW w:w="2819" w:type="dxa"/>
          </w:tcPr>
          <w:p w14:paraId="3F80B87B" w14:textId="77777777" w:rsidR="0030501B" w:rsidRPr="006375B5" w:rsidRDefault="0030501B" w:rsidP="0030501B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483220BF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1F25F7" w14:textId="5148EC20" w:rsidR="0030501B" w:rsidRPr="006375B5" w:rsidRDefault="00FA2508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b/>
                <w:bCs/>
                <w:sz w:val="30"/>
                <w:szCs w:val="30"/>
              </w:rPr>
              <w:t>884</w:t>
            </w:r>
          </w:p>
        </w:tc>
        <w:tc>
          <w:tcPr>
            <w:tcW w:w="270" w:type="dxa"/>
          </w:tcPr>
          <w:p w14:paraId="340041C2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E77ED4" w14:textId="2B39708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33,063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F94C34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ED41C6" w14:textId="485E137A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6,082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0155C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45392B" w14:textId="09ED1D91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40,029</w:t>
            </w:r>
          </w:p>
        </w:tc>
      </w:tr>
      <w:tr w:rsidR="00BC0481" w:rsidRPr="006375B5" w14:paraId="1345C72B" w14:textId="77777777" w:rsidTr="001E3231">
        <w:trPr>
          <w:trHeight w:val="206"/>
        </w:trPr>
        <w:tc>
          <w:tcPr>
            <w:tcW w:w="2819" w:type="dxa"/>
          </w:tcPr>
          <w:p w14:paraId="14DCD104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rPr>
                <w:rFonts w:asciiTheme="majorBidi" w:eastAsia="Times New Roman" w:hAnsiTheme="majorBidi" w:cstheme="majorBidi"/>
                <w:sz w:val="12"/>
                <w:szCs w:val="12"/>
                <w:cs/>
              </w:rPr>
            </w:pPr>
          </w:p>
        </w:tc>
        <w:tc>
          <w:tcPr>
            <w:tcW w:w="991" w:type="dxa"/>
          </w:tcPr>
          <w:p w14:paraId="764B3641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00" w:lineRule="atLeast"/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  <w:lang w:val="en-GB" w:bidi="ar-SA"/>
              </w:rPr>
            </w:pPr>
          </w:p>
        </w:tc>
        <w:tc>
          <w:tcPr>
            <w:tcW w:w="990" w:type="dxa"/>
          </w:tcPr>
          <w:p w14:paraId="3E6D5778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</w:tcPr>
          <w:p w14:paraId="03C17A2D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78D32F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100" w:lineRule="atLeast"/>
              <w:ind w:right="-110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4A8CD0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08E021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100" w:lineRule="atLeast"/>
              <w:ind w:right="-171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8B204B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100" w:lineRule="atLeast"/>
              <w:rPr>
                <w:rFonts w:asciiTheme="majorBidi" w:eastAsia="Times New Roman" w:hAnsiTheme="majorBidi" w:cstheme="majorBidi"/>
                <w:b/>
                <w:bCs/>
                <w:sz w:val="12"/>
                <w:szCs w:val="12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62899B" w14:textId="77777777" w:rsidR="00BC0481" w:rsidRPr="001C3F11" w:rsidRDefault="00BC0481" w:rsidP="001C3F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100" w:lineRule="atLeast"/>
              <w:ind w:right="78"/>
              <w:rPr>
                <w:rFonts w:ascii="Angsana New" w:eastAsia="Times New Roman" w:hAnsi="Angsana New"/>
                <w:b/>
                <w:bCs/>
                <w:sz w:val="12"/>
                <w:szCs w:val="12"/>
              </w:rPr>
            </w:pPr>
          </w:p>
        </w:tc>
      </w:tr>
      <w:tr w:rsidR="00BC0481" w:rsidRPr="006375B5" w14:paraId="75BACA6C" w14:textId="77777777" w:rsidTr="001E3231">
        <w:tc>
          <w:tcPr>
            <w:tcW w:w="2819" w:type="dxa"/>
          </w:tcPr>
          <w:p w14:paraId="6213B5F2" w14:textId="0FDF2072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</w:t>
            </w:r>
            <w:r w:rsidR="0030501B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91" w:type="dxa"/>
          </w:tcPr>
          <w:p w14:paraId="2937EBD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606D2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485246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8930D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40AD7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C0A64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0B8F420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27A37C9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BC0481" w:rsidRPr="006375B5" w14:paraId="3E680957" w14:textId="77777777" w:rsidTr="001E3231">
        <w:tc>
          <w:tcPr>
            <w:tcW w:w="2819" w:type="dxa"/>
          </w:tcPr>
          <w:p w14:paraId="764D786D" w14:textId="34349D3E" w:rsidR="00BC0481" w:rsidRPr="006375B5" w:rsidRDefault="00BC0481" w:rsidP="00BC0481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</w:t>
            </w: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1" w:type="dxa"/>
          </w:tcPr>
          <w:p w14:paraId="1511EB8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B866719" w14:textId="5BA1952B" w:rsidR="00BC0481" w:rsidRPr="00C7345F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1,658</w:t>
            </w:r>
          </w:p>
        </w:tc>
        <w:tc>
          <w:tcPr>
            <w:tcW w:w="270" w:type="dxa"/>
          </w:tcPr>
          <w:p w14:paraId="1E2E12FC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9B0C69" w14:textId="5A6F1273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30,379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380132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292A7F7" w14:textId="4FFA38D7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3,931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428F8B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7896EB0" w14:textId="57DED09B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35,968</w:t>
            </w:r>
          </w:p>
        </w:tc>
      </w:tr>
      <w:tr w:rsidR="00BC0481" w:rsidRPr="006375B5" w14:paraId="7EEFD514" w14:textId="77777777" w:rsidTr="008525EA">
        <w:tc>
          <w:tcPr>
            <w:tcW w:w="2819" w:type="dxa"/>
          </w:tcPr>
          <w:p w14:paraId="7913CB16" w14:textId="1FA5EC60" w:rsidR="00BC0481" w:rsidRPr="006375B5" w:rsidRDefault="00BC0481" w:rsidP="00BC0481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1" w:type="dxa"/>
          </w:tcPr>
          <w:p w14:paraId="0763046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ABBA9A" w14:textId="60E47394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229D1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F10146" w14:textId="09C2E5B3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2,790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CAC1AE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751596" w14:textId="2FEEA0F5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1,985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CA127A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33BD3D" w14:textId="57CC50DB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4,775</w:t>
            </w:r>
          </w:p>
        </w:tc>
      </w:tr>
      <w:tr w:rsidR="00BC0481" w:rsidRPr="006375B5" w14:paraId="3F646D29" w14:textId="77777777" w:rsidTr="008525EA">
        <w:tc>
          <w:tcPr>
            <w:tcW w:w="2819" w:type="dxa"/>
          </w:tcPr>
          <w:p w14:paraId="24F03289" w14:textId="0CA1EA79" w:rsidR="00BC0481" w:rsidRPr="006375B5" w:rsidRDefault="00BC0481" w:rsidP="00BC0481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1" w:type="dxa"/>
          </w:tcPr>
          <w:p w14:paraId="2DCF6DDD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6435A9" w14:textId="5CA1DA5B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1,658</w:t>
            </w:r>
          </w:p>
        </w:tc>
        <w:tc>
          <w:tcPr>
            <w:tcW w:w="270" w:type="dxa"/>
          </w:tcPr>
          <w:p w14:paraId="17B4A2C4" w14:textId="1CA566C4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9B684B1" w14:textId="397E7F07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33,169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0D1FC4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4887527" w14:textId="2E53B31F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5,916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030F91" w14:textId="77777777" w:rsidR="00BC0481" w:rsidRPr="006375B5" w:rsidRDefault="00BC0481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A790291" w14:textId="202E88F1" w:rsidR="00BC0481" w:rsidRPr="006375B5" w:rsidRDefault="00E86758" w:rsidP="00BC04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40,743</w:t>
            </w:r>
          </w:p>
        </w:tc>
      </w:tr>
      <w:tr w:rsidR="002964E5" w:rsidRPr="006375B5" w14:paraId="3FF253DF" w14:textId="77777777" w:rsidTr="008525EA">
        <w:tc>
          <w:tcPr>
            <w:tcW w:w="2819" w:type="dxa"/>
          </w:tcPr>
          <w:p w14:paraId="4FFC6C85" w14:textId="77777777" w:rsidR="002964E5" w:rsidRPr="002964E5" w:rsidRDefault="002964E5" w:rsidP="002964E5">
            <w:pPr>
              <w:spacing w:line="0" w:lineRule="atLeast"/>
              <w:ind w:left="6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991" w:type="dxa"/>
          </w:tcPr>
          <w:p w14:paraId="21DC0116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-79"/>
              <w:jc w:val="right"/>
              <w:rPr>
                <w:rFonts w:ascii="Angsana New" w:eastAsia="Times New Roman" w:hAnsi="Angsana New"/>
                <w:b/>
                <w:bCs/>
                <w:sz w:val="2"/>
                <w:szCs w:val="2"/>
                <w:lang w:val="en-GB" w:bidi="ar-SA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10226982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  <w:cs/>
              </w:rPr>
            </w:pPr>
          </w:p>
        </w:tc>
        <w:tc>
          <w:tcPr>
            <w:tcW w:w="270" w:type="dxa"/>
          </w:tcPr>
          <w:p w14:paraId="133662C4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877B812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0" w:lineRule="atLeast"/>
              <w:ind w:right="-110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3DD4D3A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BE876E0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0" w:lineRule="atLeast"/>
              <w:ind w:right="-171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2529D3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0" w:lineRule="atLeast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CC22AD6" w14:textId="77777777" w:rsidR="002964E5" w:rsidRPr="002964E5" w:rsidRDefault="002964E5" w:rsidP="002964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line="0" w:lineRule="atLeast"/>
              <w:ind w:right="78"/>
              <w:rPr>
                <w:rFonts w:ascii="Angsana New" w:eastAsia="Times New Roman" w:hAnsi="Angsana New"/>
                <w:b/>
                <w:bCs/>
                <w:sz w:val="2"/>
                <w:szCs w:val="2"/>
              </w:rPr>
            </w:pPr>
          </w:p>
        </w:tc>
      </w:tr>
    </w:tbl>
    <w:p w14:paraId="51CB154F" w14:textId="77777777" w:rsidR="001C3F11" w:rsidRPr="002964E5" w:rsidRDefault="001C3F11">
      <w:pPr>
        <w:rPr>
          <w:sz w:val="4"/>
          <w:szCs w:val="4"/>
        </w:rPr>
      </w:pPr>
    </w:p>
    <w:tbl>
      <w:tblPr>
        <w:tblW w:w="9009" w:type="dxa"/>
        <w:tblInd w:w="441" w:type="dxa"/>
        <w:tblLayout w:type="fixed"/>
        <w:tblLook w:val="01C0" w:firstRow="0" w:lastRow="1" w:firstColumn="1" w:lastColumn="1" w:noHBand="0" w:noVBand="0"/>
      </w:tblPr>
      <w:tblGrid>
        <w:gridCol w:w="3879"/>
        <w:gridCol w:w="630"/>
        <w:gridCol w:w="1350"/>
        <w:gridCol w:w="270"/>
        <w:gridCol w:w="1530"/>
        <w:gridCol w:w="270"/>
        <w:gridCol w:w="1080"/>
      </w:tblGrid>
      <w:tr w:rsidR="00BB09E1" w:rsidRPr="006375B5" w14:paraId="7CDE2E7E" w14:textId="77777777" w:rsidTr="001C3F11">
        <w:trPr>
          <w:tblHeader/>
        </w:trPr>
        <w:tc>
          <w:tcPr>
            <w:tcW w:w="3879" w:type="dxa"/>
          </w:tcPr>
          <w:p w14:paraId="1C32071D" w14:textId="5C29BDE5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630" w:type="dxa"/>
          </w:tcPr>
          <w:p w14:paraId="46479A6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3FA857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2ADF" w:rsidRPr="006375B5" w14:paraId="671B4A47" w14:textId="77777777" w:rsidTr="001C3F11">
        <w:trPr>
          <w:tblHeader/>
        </w:trPr>
        <w:tc>
          <w:tcPr>
            <w:tcW w:w="3879" w:type="dxa"/>
          </w:tcPr>
          <w:p w14:paraId="72AA8DE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1413F4E6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CA6E4C2" w14:textId="2F6C94AF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A2D214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661F673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อสังหาริมทรัพย์</w:t>
            </w:r>
          </w:p>
        </w:tc>
        <w:tc>
          <w:tcPr>
            <w:tcW w:w="270" w:type="dxa"/>
          </w:tcPr>
          <w:p w14:paraId="3738618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903853E" w14:textId="76C2DE51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</w:tr>
      <w:tr w:rsidR="001E5D47" w:rsidRPr="006375B5" w14:paraId="4902E629" w14:textId="77777777" w:rsidTr="001C3F11">
        <w:trPr>
          <w:tblHeader/>
        </w:trPr>
        <w:tc>
          <w:tcPr>
            <w:tcW w:w="3879" w:type="dxa"/>
          </w:tcPr>
          <w:p w14:paraId="1CFD6CD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414484C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7CA609D3" w14:textId="7390C9EC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08D3CD7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07DA0E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เพื่อการลงทุน</w:t>
            </w:r>
          </w:p>
        </w:tc>
        <w:tc>
          <w:tcPr>
            <w:tcW w:w="270" w:type="dxa"/>
          </w:tcPr>
          <w:p w14:paraId="2E92758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3B31A40" w14:textId="149F6676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</w:tr>
      <w:tr w:rsidR="001E5D47" w:rsidRPr="006375B5" w14:paraId="06DDC85D" w14:textId="77777777" w:rsidTr="001C3F11">
        <w:trPr>
          <w:tblHeader/>
        </w:trPr>
        <w:tc>
          <w:tcPr>
            <w:tcW w:w="3879" w:type="dxa"/>
          </w:tcPr>
          <w:p w14:paraId="6871EE3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75CC6A60" w14:textId="6BE44350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E19E022" w14:textId="38205D2A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01B84A8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1610C0AB" w14:textId="096AD19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เพื่ออุตสาหกรรม</w:t>
            </w:r>
          </w:p>
        </w:tc>
        <w:tc>
          <w:tcPr>
            <w:tcW w:w="270" w:type="dxa"/>
          </w:tcPr>
          <w:p w14:paraId="1BBC1181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8F840E1" w14:textId="715C12F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รวม</w:t>
            </w:r>
          </w:p>
        </w:tc>
      </w:tr>
      <w:tr w:rsidR="001E5D47" w:rsidRPr="006375B5" w14:paraId="0B30739C" w14:textId="77777777" w:rsidTr="001C3F11">
        <w:trPr>
          <w:tblHeader/>
        </w:trPr>
        <w:tc>
          <w:tcPr>
            <w:tcW w:w="3879" w:type="dxa"/>
          </w:tcPr>
          <w:p w14:paraId="0F4495BA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5530CA7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BD37B5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E5D47" w:rsidRPr="006375B5" w14:paraId="3AE6C65B" w14:textId="77777777" w:rsidTr="001C3F11">
        <w:trPr>
          <w:trHeight w:val="68"/>
        </w:trPr>
        <w:tc>
          <w:tcPr>
            <w:tcW w:w="3879" w:type="dxa"/>
          </w:tcPr>
          <w:p w14:paraId="5CCFCC76" w14:textId="77777777" w:rsidR="001E5D47" w:rsidRPr="006375B5" w:rsidRDefault="001E5D47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630" w:type="dxa"/>
          </w:tcPr>
          <w:p w14:paraId="2AE3ABD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43992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56CB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CD9E65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4285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0C10A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30501B" w:rsidRPr="006375B5" w14:paraId="3FAD3CF8" w14:textId="77777777" w:rsidTr="001C3F11">
        <w:tc>
          <w:tcPr>
            <w:tcW w:w="3879" w:type="dxa"/>
          </w:tcPr>
          <w:p w14:paraId="04E462F6" w14:textId="546E893E" w:rsidR="0030501B" w:rsidRPr="0042725D" w:rsidRDefault="0030501B" w:rsidP="0030501B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1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630" w:type="dxa"/>
          </w:tcPr>
          <w:p w14:paraId="48B53CE7" w14:textId="77777777" w:rsidR="0030501B" w:rsidRPr="0042725D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BEE32F8" w14:textId="30D21F9A" w:rsidR="0030501B" w:rsidRPr="00E16C07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E16C07">
              <w:rPr>
                <w:rFonts w:asciiTheme="majorBidi" w:eastAsia="Times New Roman" w:hAnsiTheme="majorBidi" w:cstheme="majorBidi"/>
                <w:sz w:val="30"/>
                <w:szCs w:val="30"/>
              </w:rPr>
              <w:t>107</w:t>
            </w:r>
          </w:p>
        </w:tc>
        <w:tc>
          <w:tcPr>
            <w:tcW w:w="270" w:type="dxa"/>
            <w:shd w:val="clear" w:color="auto" w:fill="auto"/>
          </w:tcPr>
          <w:p w14:paraId="2C26581E" w14:textId="77777777" w:rsidR="0030501B" w:rsidRPr="00E16C07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560F52D6" w14:textId="631E025F" w:rsidR="0030501B" w:rsidRPr="00E16C07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E16C07">
              <w:rPr>
                <w:rFonts w:ascii="Angsana New" w:eastAsia="Times New Roman" w:hAnsi="Angsana New"/>
                <w:sz w:val="30"/>
                <w:szCs w:val="30"/>
              </w:rPr>
              <w:t>5,794</w:t>
            </w:r>
          </w:p>
        </w:tc>
        <w:tc>
          <w:tcPr>
            <w:tcW w:w="270" w:type="dxa"/>
            <w:shd w:val="clear" w:color="auto" w:fill="auto"/>
          </w:tcPr>
          <w:p w14:paraId="24E9B0B6" w14:textId="77777777" w:rsidR="0030501B" w:rsidRPr="00E16C07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42D0F35" w14:textId="737524E3" w:rsidR="0030501B" w:rsidRPr="00E16C07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E16C07">
              <w:rPr>
                <w:rFonts w:asciiTheme="majorBidi" w:eastAsia="Times New Roman" w:hAnsiTheme="majorBidi" w:cstheme="majorBidi"/>
                <w:sz w:val="30"/>
                <w:szCs w:val="30"/>
              </w:rPr>
              <w:t>5,901</w:t>
            </w:r>
          </w:p>
        </w:tc>
      </w:tr>
      <w:tr w:rsidR="0030501B" w:rsidRPr="006375B5" w14:paraId="5E8BDB17" w14:textId="77777777" w:rsidTr="001C3F11">
        <w:tc>
          <w:tcPr>
            <w:tcW w:w="3879" w:type="dxa"/>
          </w:tcPr>
          <w:p w14:paraId="310BC193" w14:textId="461B2E6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2B0DEE22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0755E00" w14:textId="73605573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A4031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C164737" w14:textId="11D520A0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B6F0F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47AB85" w14:textId="21828579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</w:t>
            </w:r>
          </w:p>
        </w:tc>
      </w:tr>
      <w:tr w:rsidR="0030501B" w:rsidRPr="006375B5" w14:paraId="3760EFE9" w14:textId="77777777" w:rsidTr="001C3F11">
        <w:tc>
          <w:tcPr>
            <w:tcW w:w="3879" w:type="dxa"/>
          </w:tcPr>
          <w:p w14:paraId="4F2611B5" w14:textId="1BD14280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0282210D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53AB076" w14:textId="738574DC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90765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0C17A492" w14:textId="111E0AB0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(490)</w:t>
            </w:r>
          </w:p>
        </w:tc>
        <w:tc>
          <w:tcPr>
            <w:tcW w:w="270" w:type="dxa"/>
            <w:shd w:val="clear" w:color="auto" w:fill="auto"/>
          </w:tcPr>
          <w:p w14:paraId="02112FC9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862F514" w14:textId="58DC17E5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(490)</w:t>
            </w:r>
          </w:p>
        </w:tc>
      </w:tr>
      <w:tr w:rsidR="0030501B" w:rsidRPr="006375B5" w14:paraId="1ADC8FDD" w14:textId="77777777" w:rsidTr="001C3F11">
        <w:trPr>
          <w:trHeight w:val="164"/>
        </w:trPr>
        <w:tc>
          <w:tcPr>
            <w:tcW w:w="3879" w:type="dxa"/>
          </w:tcPr>
          <w:p w14:paraId="09D85FCB" w14:textId="70848F6D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DFB1BB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3CB23B9C" w14:textId="67C30269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(45)</w:t>
            </w:r>
          </w:p>
        </w:tc>
        <w:tc>
          <w:tcPr>
            <w:tcW w:w="270" w:type="dxa"/>
            <w:shd w:val="clear" w:color="auto" w:fill="auto"/>
          </w:tcPr>
          <w:p w14:paraId="1CA59FFF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18F7C8B0" w14:textId="2482431B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45</w:t>
            </w:r>
          </w:p>
        </w:tc>
        <w:tc>
          <w:tcPr>
            <w:tcW w:w="270" w:type="dxa"/>
            <w:shd w:val="clear" w:color="auto" w:fill="auto"/>
          </w:tcPr>
          <w:p w14:paraId="74DAD39D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9F51969" w14:textId="402D95B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30501B" w:rsidRPr="006375B5" w14:paraId="34631E3D" w14:textId="77777777" w:rsidTr="001C3F11">
        <w:tc>
          <w:tcPr>
            <w:tcW w:w="3879" w:type="dxa"/>
          </w:tcPr>
          <w:p w14:paraId="0B1D3A85" w14:textId="51436F2C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6 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7B5ABF07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635F7104" w14:textId="2A90137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</w:tcPr>
          <w:p w14:paraId="5F7FA1D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3E7154FB" w14:textId="63785E02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5,349</w:t>
            </w:r>
          </w:p>
        </w:tc>
        <w:tc>
          <w:tcPr>
            <w:tcW w:w="270" w:type="dxa"/>
            <w:shd w:val="clear" w:color="auto" w:fill="auto"/>
          </w:tcPr>
          <w:p w14:paraId="1CD5F5C8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742AFE7" w14:textId="7C441F08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5,453</w:t>
            </w:r>
          </w:p>
        </w:tc>
      </w:tr>
      <w:tr w:rsidR="00B92F82" w:rsidRPr="006375B5" w14:paraId="6B339BDE" w14:textId="77777777" w:rsidTr="001C3F11">
        <w:trPr>
          <w:trHeight w:val="56"/>
        </w:trPr>
        <w:tc>
          <w:tcPr>
            <w:tcW w:w="3879" w:type="dxa"/>
          </w:tcPr>
          <w:p w14:paraId="598BE486" w14:textId="0ED28E12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66CAC4C4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BEB761D" w14:textId="4DFF4F1D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EE10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AB5648" w14:textId="3AC71942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19DD59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4D8D53" w14:textId="1BE21711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</w:tr>
      <w:tr w:rsidR="00B92F82" w:rsidRPr="006375B5" w14:paraId="2E5A73A7" w14:textId="77777777" w:rsidTr="001C3F11">
        <w:tc>
          <w:tcPr>
            <w:tcW w:w="3879" w:type="dxa"/>
          </w:tcPr>
          <w:p w14:paraId="35EF710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3DCF402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52DCFD9F" w14:textId="0597ECBF" w:rsidR="00B92F82" w:rsidRPr="006375B5" w:rsidRDefault="000B6EE9" w:rsidP="000B6E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  <w:shd w:val="clear" w:color="auto" w:fill="auto"/>
          </w:tcPr>
          <w:p w14:paraId="02FA945B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621A277F" w14:textId="26CE7388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(900)</w:t>
            </w:r>
          </w:p>
        </w:tc>
        <w:tc>
          <w:tcPr>
            <w:tcW w:w="270" w:type="dxa"/>
            <w:shd w:val="clear" w:color="auto" w:fill="auto"/>
          </w:tcPr>
          <w:p w14:paraId="206A151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0B72D88" w14:textId="598C71C3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(906)</w:t>
            </w:r>
          </w:p>
        </w:tc>
      </w:tr>
      <w:tr w:rsidR="00B92F82" w:rsidRPr="006375B5" w14:paraId="04E57CDC" w14:textId="77777777" w:rsidTr="001C3F11">
        <w:tc>
          <w:tcPr>
            <w:tcW w:w="3879" w:type="dxa"/>
          </w:tcPr>
          <w:p w14:paraId="3ED6ACA2" w14:textId="043AAFA3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A9A801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239F1072" w14:textId="427321D7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(18)</w:t>
            </w:r>
          </w:p>
        </w:tc>
        <w:tc>
          <w:tcPr>
            <w:tcW w:w="270" w:type="dxa"/>
            <w:shd w:val="clear" w:color="auto" w:fill="auto"/>
          </w:tcPr>
          <w:p w14:paraId="2846B65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</w:tcPr>
          <w:p w14:paraId="3BCDE1AD" w14:textId="12BF3586" w:rsidR="00B92F82" w:rsidRPr="006375B5" w:rsidRDefault="000B6EE9" w:rsidP="00AD12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18</w:t>
            </w:r>
          </w:p>
        </w:tc>
        <w:tc>
          <w:tcPr>
            <w:tcW w:w="270" w:type="dxa"/>
            <w:shd w:val="clear" w:color="auto" w:fill="auto"/>
          </w:tcPr>
          <w:p w14:paraId="64577AEB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B1377BE" w14:textId="7BF527EB" w:rsidR="00B92F82" w:rsidRPr="006375B5" w:rsidRDefault="000B6EE9" w:rsidP="00AD12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B92F82" w:rsidRPr="006375B5" w14:paraId="2BA3A003" w14:textId="77777777" w:rsidTr="001C3F11">
        <w:trPr>
          <w:trHeight w:val="54"/>
        </w:trPr>
        <w:tc>
          <w:tcPr>
            <w:tcW w:w="3879" w:type="dxa"/>
          </w:tcPr>
          <w:p w14:paraId="72F3A650" w14:textId="3C7D1D9A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256</w:t>
            </w:r>
            <w:r w:rsidR="0030501B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08403337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F98B0A" w14:textId="372C9E99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94</w:t>
            </w:r>
          </w:p>
        </w:tc>
        <w:tc>
          <w:tcPr>
            <w:tcW w:w="270" w:type="dxa"/>
            <w:shd w:val="clear" w:color="auto" w:fill="auto"/>
          </w:tcPr>
          <w:p w14:paraId="7D57D219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D2416A0" w14:textId="67B79296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4,467</w:t>
            </w:r>
          </w:p>
        </w:tc>
        <w:tc>
          <w:tcPr>
            <w:tcW w:w="270" w:type="dxa"/>
            <w:shd w:val="clear" w:color="auto" w:fill="auto"/>
          </w:tcPr>
          <w:p w14:paraId="5C84B03F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6A3C99" w14:textId="74C2D0DF" w:rsidR="00B92F82" w:rsidRPr="006375B5" w:rsidRDefault="000B6EE9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4,561</w:t>
            </w:r>
          </w:p>
        </w:tc>
      </w:tr>
      <w:tr w:rsidR="00B92F82" w:rsidRPr="006375B5" w14:paraId="4B227AF1" w14:textId="77777777" w:rsidTr="001C3F11">
        <w:tc>
          <w:tcPr>
            <w:tcW w:w="3879" w:type="dxa"/>
          </w:tcPr>
          <w:p w14:paraId="514A449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93766C6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4D6E79B1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3F6B3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76021199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69FFE3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58A711F" w14:textId="77777777" w:rsidR="00B92F82" w:rsidRPr="002730CA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92F82" w:rsidRPr="006375B5" w14:paraId="2A85BF17" w14:textId="77777777" w:rsidTr="001C3F11">
        <w:tc>
          <w:tcPr>
            <w:tcW w:w="3879" w:type="dxa"/>
          </w:tcPr>
          <w:p w14:paraId="6481F2D2" w14:textId="3E48A3D5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630" w:type="dxa"/>
          </w:tcPr>
          <w:p w14:paraId="684D3FF3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69B2910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83383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7A102A9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93E9475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22FEF" w14:textId="77777777" w:rsidR="00B92F82" w:rsidRPr="006375B5" w:rsidRDefault="00B92F82" w:rsidP="00B92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0501B" w:rsidRPr="006375B5" w14:paraId="4180CFDF" w14:textId="77777777" w:rsidTr="001C3F11">
        <w:tc>
          <w:tcPr>
            <w:tcW w:w="3879" w:type="dxa"/>
          </w:tcPr>
          <w:p w14:paraId="7FC089D8" w14:textId="1638F51B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>5</w:t>
            </w:r>
          </w:p>
        </w:tc>
        <w:tc>
          <w:tcPr>
            <w:tcW w:w="630" w:type="dxa"/>
          </w:tcPr>
          <w:p w14:paraId="18753206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30CC680" w14:textId="2FF27006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501B">
              <w:rPr>
                <w:rFonts w:asciiTheme="majorBidi" w:eastAsia="Times New Roman" w:hAnsiTheme="majorBidi" w:cstheme="majorBidi"/>
                <w:sz w:val="30"/>
                <w:szCs w:val="30"/>
              </w:rPr>
              <w:t>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2810C9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2818EBA1" w14:textId="292F342B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30501B">
              <w:rPr>
                <w:rFonts w:ascii="Angsana New" w:eastAsia="Times New Roman" w:hAnsi="Angsana New"/>
                <w:sz w:val="30"/>
                <w:szCs w:val="30"/>
              </w:rPr>
              <w:t>911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1435A9" w14:textId="77777777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55B7AC0" w14:textId="48385BBE" w:rsidR="0030501B" w:rsidRPr="0030501B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30501B">
              <w:rPr>
                <w:rFonts w:asciiTheme="majorBidi" w:eastAsia="Times New Roman" w:hAnsiTheme="majorBidi" w:cstheme="majorBidi"/>
                <w:sz w:val="30"/>
                <w:szCs w:val="30"/>
              </w:rPr>
              <w:t>1,009</w:t>
            </w:r>
          </w:p>
        </w:tc>
      </w:tr>
      <w:tr w:rsidR="0030501B" w:rsidRPr="006375B5" w14:paraId="5F300B3C" w14:textId="77777777" w:rsidTr="001C3F11">
        <w:tc>
          <w:tcPr>
            <w:tcW w:w="3879" w:type="dxa"/>
          </w:tcPr>
          <w:p w14:paraId="05B379BA" w14:textId="1BCCC942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15194A2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BFF04E" w14:textId="5004AA5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B7E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06E5E5" w14:textId="71D4E7C1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  <w:r w:rsidR="00FA2508" w:rsidRPr="00FA2508">
              <w:rPr>
                <w:rFonts w:ascii="Angsana New" w:eastAsia="Times New Roman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AE8A7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D03A079" w14:textId="1ACDC7A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  <w:r w:rsidR="00FA2508"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7</w:t>
            </w:r>
          </w:p>
        </w:tc>
      </w:tr>
      <w:tr w:rsidR="0030501B" w:rsidRPr="006375B5" w14:paraId="2D55120D" w14:textId="77777777" w:rsidTr="001C3F11">
        <w:tc>
          <w:tcPr>
            <w:tcW w:w="3879" w:type="dxa"/>
          </w:tcPr>
          <w:p w14:paraId="1688D21E" w14:textId="30E9643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19F198C6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47EAF88" w14:textId="20D8EA00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ind w:left="-135" w:right="-113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20D8CF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2A6652" w14:textId="7115CF7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(12</w:t>
            </w:r>
            <w:r w:rsidR="00FA2508" w:rsidRPr="00FA2508">
              <w:rPr>
                <w:rFonts w:ascii="Angsana New" w:eastAsia="Times New Roman" w:hAnsi="Angsana New" w:hint="cs"/>
                <w:sz w:val="30"/>
                <w:szCs w:val="30"/>
              </w:rPr>
              <w:t>7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A45200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1EA874A" w14:textId="4A3DDE56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(12</w:t>
            </w:r>
            <w:r w:rsidR="00FA2508"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7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30501B" w:rsidRPr="006375B5" w14:paraId="3A512FD1" w14:textId="77777777" w:rsidTr="001C3F11">
        <w:tc>
          <w:tcPr>
            <w:tcW w:w="3879" w:type="dxa"/>
          </w:tcPr>
          <w:p w14:paraId="616EA17E" w14:textId="4114F5A2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6 </w:t>
            </w:r>
            <w:r w:rsidRPr="006375B5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6C364101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868A238" w14:textId="3CE69A6B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243D0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646D531" w14:textId="3421453B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6D9EDB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673FA2B" w14:textId="2257943A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979</w:t>
            </w:r>
          </w:p>
        </w:tc>
      </w:tr>
      <w:tr w:rsidR="00A24558" w:rsidRPr="006375B5" w14:paraId="64D7C81A" w14:textId="77777777" w:rsidTr="001C3F11">
        <w:tc>
          <w:tcPr>
            <w:tcW w:w="3879" w:type="dxa"/>
          </w:tcPr>
          <w:p w14:paraId="57A449D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4B223B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11C095" w14:textId="55012C77" w:rsidR="00A24558" w:rsidRPr="006375B5" w:rsidRDefault="000B6EE9" w:rsidP="00A24558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15F370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28EB53" w14:textId="0DD5301D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D8AE9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AF803F" w14:textId="0B51F206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91</w:t>
            </w:r>
          </w:p>
        </w:tc>
      </w:tr>
      <w:tr w:rsidR="00A24558" w:rsidRPr="006375B5" w14:paraId="7967AB0B" w14:textId="77777777" w:rsidTr="001C3F11">
        <w:tc>
          <w:tcPr>
            <w:tcW w:w="3879" w:type="dxa"/>
          </w:tcPr>
          <w:p w14:paraId="0EBCC94B" w14:textId="24035760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7B83022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BF6B669" w14:textId="5F268F06" w:rsidR="00A24558" w:rsidRPr="006375B5" w:rsidRDefault="000B6EE9" w:rsidP="000B6E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C0B9F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AB91F2" w14:textId="62E5C322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(146)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0AE0EE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63F981" w14:textId="537C5664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(152)</w:t>
            </w:r>
          </w:p>
        </w:tc>
      </w:tr>
      <w:tr w:rsidR="00A24558" w:rsidRPr="006375B5" w14:paraId="0A232761" w14:textId="77777777" w:rsidTr="001C3F11">
        <w:tc>
          <w:tcPr>
            <w:tcW w:w="3879" w:type="dxa"/>
          </w:tcPr>
          <w:p w14:paraId="78EF0832" w14:textId="6658E11B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30501B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051A6FA9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23A65DB" w14:textId="55EEEC42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627CFD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E61EE78" w14:textId="788C7F45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06557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09E1AC" w14:textId="29F8367F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918</w:t>
            </w:r>
          </w:p>
        </w:tc>
      </w:tr>
      <w:tr w:rsidR="000B6EE9" w:rsidRPr="006375B5" w14:paraId="12D0FD09" w14:textId="77777777" w:rsidTr="001C3F11">
        <w:trPr>
          <w:trHeight w:val="70"/>
        </w:trPr>
        <w:tc>
          <w:tcPr>
            <w:tcW w:w="3879" w:type="dxa"/>
          </w:tcPr>
          <w:p w14:paraId="16667A75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474A548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9F59FA3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F9FA06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6F9686E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284343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8A9528E" w14:textId="77777777" w:rsidR="000B6EE9" w:rsidRPr="000B6EE9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73802F28" w14:textId="77777777" w:rsidTr="001C3F11">
        <w:trPr>
          <w:trHeight w:val="70"/>
        </w:trPr>
        <w:tc>
          <w:tcPr>
            <w:tcW w:w="3879" w:type="dxa"/>
          </w:tcPr>
          <w:p w14:paraId="4185BE64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2E5E263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82AC490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C37E8F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5DB214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2982E82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3CEDE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0368F317" w14:textId="77777777" w:rsidTr="001C3F11">
        <w:trPr>
          <w:trHeight w:val="70"/>
        </w:trPr>
        <w:tc>
          <w:tcPr>
            <w:tcW w:w="3879" w:type="dxa"/>
          </w:tcPr>
          <w:p w14:paraId="7C8D2CB8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EF991E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75ECC31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CC5102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B4CB86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4C33C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B6BD8C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3E115F05" w14:textId="77777777" w:rsidTr="001C3F11">
        <w:trPr>
          <w:trHeight w:val="70"/>
        </w:trPr>
        <w:tc>
          <w:tcPr>
            <w:tcW w:w="3879" w:type="dxa"/>
          </w:tcPr>
          <w:p w14:paraId="173BA45A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661CD2DB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AD2044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FC21FD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4B0D848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65EED0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487854A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22959028" w14:textId="77777777" w:rsidTr="001C3F11">
        <w:trPr>
          <w:trHeight w:val="70"/>
        </w:trPr>
        <w:tc>
          <w:tcPr>
            <w:tcW w:w="3879" w:type="dxa"/>
          </w:tcPr>
          <w:p w14:paraId="67F87D06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42E133F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93239B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C9D6D7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943AE4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482A2A7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2A6C30D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0C38A199" w14:textId="77777777" w:rsidTr="001C3F11">
        <w:trPr>
          <w:trHeight w:val="70"/>
        </w:trPr>
        <w:tc>
          <w:tcPr>
            <w:tcW w:w="3879" w:type="dxa"/>
          </w:tcPr>
          <w:p w14:paraId="19A96510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296C678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D48B127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C0EA8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0BF304B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08534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B703F49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7A6D8AC2" w14:textId="77777777" w:rsidTr="001C3F11">
        <w:trPr>
          <w:trHeight w:val="70"/>
        </w:trPr>
        <w:tc>
          <w:tcPr>
            <w:tcW w:w="3879" w:type="dxa"/>
          </w:tcPr>
          <w:p w14:paraId="2E54595F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4F554DF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2C5D42B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A69317C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09C6746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B32B15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C9FFF7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5880EEBE" w14:textId="77777777" w:rsidTr="001C3F11">
        <w:trPr>
          <w:trHeight w:val="70"/>
        </w:trPr>
        <w:tc>
          <w:tcPr>
            <w:tcW w:w="3879" w:type="dxa"/>
          </w:tcPr>
          <w:p w14:paraId="155ECE60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711FE60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C9953A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6ED2E0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D9C9824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8582D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BF8F2A1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67846E8C" w14:textId="77777777" w:rsidTr="001C3F11">
        <w:trPr>
          <w:trHeight w:val="70"/>
        </w:trPr>
        <w:tc>
          <w:tcPr>
            <w:tcW w:w="3879" w:type="dxa"/>
          </w:tcPr>
          <w:p w14:paraId="234E6A82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258C563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299175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225806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E97C728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C00F71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1D2796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2B36C1A1" w14:textId="77777777" w:rsidTr="001C3F11">
        <w:trPr>
          <w:trHeight w:val="70"/>
        </w:trPr>
        <w:tc>
          <w:tcPr>
            <w:tcW w:w="3879" w:type="dxa"/>
          </w:tcPr>
          <w:p w14:paraId="7A8681EB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5331FE4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55B29B2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55B7085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FF89CDF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A6E8E9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141FA94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1E2B06" w:rsidRPr="006375B5" w14:paraId="4A465B52" w14:textId="77777777" w:rsidTr="001C3F11">
        <w:trPr>
          <w:trHeight w:val="70"/>
        </w:trPr>
        <w:tc>
          <w:tcPr>
            <w:tcW w:w="3879" w:type="dxa"/>
          </w:tcPr>
          <w:p w14:paraId="08935C32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cs/>
              </w:rPr>
            </w:pPr>
          </w:p>
        </w:tc>
        <w:tc>
          <w:tcPr>
            <w:tcW w:w="630" w:type="dxa"/>
          </w:tcPr>
          <w:p w14:paraId="18449FAA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BAE0AC3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DF91AF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1E4E547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3CB4A1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4EA442E" w14:textId="77777777" w:rsidR="001E2B06" w:rsidRPr="000B6EE9" w:rsidRDefault="001E2B06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</w:rPr>
            </w:pPr>
          </w:p>
        </w:tc>
      </w:tr>
      <w:tr w:rsidR="00A24558" w:rsidRPr="006375B5" w14:paraId="61508CA4" w14:textId="77777777" w:rsidTr="001C3F11">
        <w:trPr>
          <w:trHeight w:val="70"/>
        </w:trPr>
        <w:tc>
          <w:tcPr>
            <w:tcW w:w="3879" w:type="dxa"/>
          </w:tcPr>
          <w:p w14:paraId="3668047C" w14:textId="5DB325A6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630" w:type="dxa"/>
          </w:tcPr>
          <w:p w14:paraId="4F80D94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D1D00B1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CB05619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3E3E81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4B2FC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75412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24558" w:rsidRPr="006375B5" w14:paraId="563AEC15" w14:textId="77777777" w:rsidTr="001C3F11">
        <w:tc>
          <w:tcPr>
            <w:tcW w:w="3879" w:type="dxa"/>
          </w:tcPr>
          <w:p w14:paraId="0FD29929" w14:textId="4BF2E30D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 w:rsidR="0030501B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630" w:type="dxa"/>
          </w:tcPr>
          <w:p w14:paraId="1D4A701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BA2287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B7387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E1BDDC2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171B8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788629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0501B" w:rsidRPr="006375B5" w14:paraId="2DDC71F3" w14:textId="77777777" w:rsidTr="001C3F11">
        <w:tc>
          <w:tcPr>
            <w:tcW w:w="3879" w:type="dxa"/>
          </w:tcPr>
          <w:p w14:paraId="2D7FC86F" w14:textId="25F714EA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1A3905E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8A3E52E" w14:textId="30AD341B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9BD80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0FBB2E82" w14:textId="336FE03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4,363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F3D9EA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7FBB1B0" w14:textId="2DFDCA65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4,369</w:t>
            </w:r>
          </w:p>
        </w:tc>
      </w:tr>
      <w:tr w:rsidR="0030501B" w:rsidRPr="006375B5" w14:paraId="0D6D9095" w14:textId="77777777" w:rsidTr="001C3F11">
        <w:tc>
          <w:tcPr>
            <w:tcW w:w="3879" w:type="dxa"/>
          </w:tcPr>
          <w:p w14:paraId="7D0C35EA" w14:textId="31901015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587D4C84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9ED3D31" w14:textId="1B2AD42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1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516773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FAA123" w14:textId="49397A2F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048705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0BC9358" w14:textId="5B48E01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105</w:t>
            </w:r>
          </w:p>
        </w:tc>
      </w:tr>
      <w:tr w:rsidR="0030501B" w:rsidRPr="006375B5" w14:paraId="24F0A5D0" w14:textId="77777777" w:rsidTr="001C3F11">
        <w:tc>
          <w:tcPr>
            <w:tcW w:w="3879" w:type="dxa"/>
          </w:tcPr>
          <w:p w14:paraId="3F50501D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071E33EB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CBA6782" w14:textId="6D00871D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21B55B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371057" w14:textId="7467114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4,468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7AC0DC" w14:textId="77777777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4576F1" w14:textId="0C558024" w:rsidR="0030501B" w:rsidRPr="006375B5" w:rsidRDefault="0030501B" w:rsidP="003050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4,474</w:t>
            </w:r>
          </w:p>
        </w:tc>
      </w:tr>
      <w:tr w:rsidR="00A24558" w:rsidRPr="006375B5" w14:paraId="38A43CFE" w14:textId="77777777" w:rsidTr="001C3F11">
        <w:tc>
          <w:tcPr>
            <w:tcW w:w="3879" w:type="dxa"/>
          </w:tcPr>
          <w:p w14:paraId="364FF7CE" w14:textId="45D630EA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34E277DF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1D7E4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82429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541316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115678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2F24D0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16C07" w:rsidRPr="006375B5" w14:paraId="4BF4D3BD" w14:textId="77777777" w:rsidTr="001C3F11">
        <w:tc>
          <w:tcPr>
            <w:tcW w:w="3879" w:type="dxa"/>
          </w:tcPr>
          <w:p w14:paraId="4E993913" w14:textId="451F59DF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</w:t>
            </w: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630" w:type="dxa"/>
          </w:tcPr>
          <w:p w14:paraId="672F5D19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F138810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B578A94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86C3584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4DFC6A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CD96B43" w14:textId="77777777" w:rsidR="00E16C07" w:rsidRPr="006375B5" w:rsidRDefault="00E16C07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24558" w:rsidRPr="006375B5" w14:paraId="5940DC5A" w14:textId="77777777" w:rsidTr="001C3F11">
        <w:tc>
          <w:tcPr>
            <w:tcW w:w="3879" w:type="dxa"/>
          </w:tcPr>
          <w:p w14:paraId="295B3DAD" w14:textId="65138A2C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630" w:type="dxa"/>
          </w:tcPr>
          <w:p w14:paraId="2C59E5F3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FD7556D" w14:textId="0F408448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4E846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87FAFAE" w14:textId="6A7DEC7A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3,548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836F6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56211B" w14:textId="1D3A0A79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3,550</w:t>
            </w:r>
          </w:p>
        </w:tc>
      </w:tr>
      <w:tr w:rsidR="00A24558" w:rsidRPr="006375B5" w14:paraId="7AE015D1" w14:textId="77777777" w:rsidTr="001C3F11">
        <w:tc>
          <w:tcPr>
            <w:tcW w:w="3879" w:type="dxa"/>
          </w:tcPr>
          <w:p w14:paraId="4A1725FB" w14:textId="2A096046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7518DF1A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33EF3E" w14:textId="391F7022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6DEEA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6A0B76" w14:textId="404011C3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67294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A660E6" w14:textId="4E918494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93</w:t>
            </w:r>
          </w:p>
        </w:tc>
      </w:tr>
      <w:tr w:rsidR="00A24558" w:rsidRPr="006375B5" w14:paraId="6F181779" w14:textId="77777777" w:rsidTr="001C3F11">
        <w:tc>
          <w:tcPr>
            <w:tcW w:w="3879" w:type="dxa"/>
          </w:tcPr>
          <w:p w14:paraId="50F32935" w14:textId="29B44265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1B80BE1B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509E235" w14:textId="061DA81D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37E145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CA01FD" w14:textId="4B8954E5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3,641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BB0C4C" w14:textId="77777777" w:rsidR="00A24558" w:rsidRPr="006375B5" w:rsidRDefault="00A24558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FD37AB9" w14:textId="375A14E6" w:rsidR="00A24558" w:rsidRPr="006375B5" w:rsidRDefault="000B6EE9" w:rsidP="00A245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3,643</w:t>
            </w:r>
          </w:p>
        </w:tc>
      </w:tr>
    </w:tbl>
    <w:p w14:paraId="6FDD398F" w14:textId="77777777" w:rsidR="00C46848" w:rsidRPr="005220BB" w:rsidRDefault="00C468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00"/>
        <w:gridCol w:w="960"/>
        <w:gridCol w:w="236"/>
        <w:gridCol w:w="994"/>
        <w:gridCol w:w="270"/>
        <w:gridCol w:w="930"/>
        <w:gridCol w:w="236"/>
        <w:gridCol w:w="904"/>
      </w:tblGrid>
      <w:tr w:rsidR="00307CCE" w:rsidRPr="006375B5" w14:paraId="21EEC1DD" w14:textId="77777777" w:rsidTr="00B913DD">
        <w:trPr>
          <w:tblHeader/>
        </w:trPr>
        <w:tc>
          <w:tcPr>
            <w:tcW w:w="4500" w:type="dxa"/>
          </w:tcPr>
          <w:p w14:paraId="0169E1C2" w14:textId="457B2F60" w:rsidR="00307CCE" w:rsidRPr="006375B5" w:rsidRDefault="009B099A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sz w:val="4"/>
                <w:szCs w:val="4"/>
              </w:rPr>
              <w:br w:type="column"/>
            </w:r>
            <w:r>
              <w:rPr>
                <w:sz w:val="4"/>
                <w:szCs w:val="4"/>
              </w:rPr>
              <w:br w:type="column"/>
            </w:r>
          </w:p>
        </w:tc>
        <w:tc>
          <w:tcPr>
            <w:tcW w:w="2190" w:type="dxa"/>
            <w:gridSpan w:val="3"/>
            <w:vAlign w:val="center"/>
          </w:tcPr>
          <w:p w14:paraId="56066F78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EF3DF0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vAlign w:val="center"/>
          </w:tcPr>
          <w:p w14:paraId="28280258" w14:textId="77777777" w:rsidR="00307CCE" w:rsidRPr="006375B5" w:rsidRDefault="00307CCE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5D67" w:rsidRPr="006375B5" w14:paraId="7A3A10D2" w14:textId="77777777" w:rsidTr="00B913DD">
        <w:trPr>
          <w:tblHeader/>
        </w:trPr>
        <w:tc>
          <w:tcPr>
            <w:tcW w:w="4500" w:type="dxa"/>
          </w:tcPr>
          <w:p w14:paraId="5F8FF13B" w14:textId="77777777" w:rsidR="000E5D67" w:rsidRPr="006375B5" w:rsidRDefault="000E5D67" w:rsidP="000E5D6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60" w:type="dxa"/>
            <w:vAlign w:val="center"/>
          </w:tcPr>
          <w:p w14:paraId="30265C3F" w14:textId="712E4149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449E5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6" w:type="dxa"/>
          </w:tcPr>
          <w:p w14:paraId="4AADA15F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0214941B" w14:textId="7E4537F0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449E5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6A827412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0" w:type="dxa"/>
            <w:vAlign w:val="center"/>
          </w:tcPr>
          <w:p w14:paraId="29ABD373" w14:textId="098B0098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449E5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6" w:type="dxa"/>
          </w:tcPr>
          <w:p w14:paraId="3FDBA564" w14:textId="77777777" w:rsidR="000E5D67" w:rsidRPr="006375B5" w:rsidRDefault="000E5D67" w:rsidP="000E5D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04" w:type="dxa"/>
            <w:vAlign w:val="center"/>
          </w:tcPr>
          <w:p w14:paraId="6864B329" w14:textId="5B6BCC41" w:rsidR="000E5D67" w:rsidRPr="006375B5" w:rsidRDefault="000E5D67" w:rsidP="000E5D6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3449E5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307CCE" w:rsidRPr="006375B5" w14:paraId="7FE25605" w14:textId="77777777" w:rsidTr="00B913DD">
        <w:trPr>
          <w:tblHeader/>
        </w:trPr>
        <w:tc>
          <w:tcPr>
            <w:tcW w:w="4500" w:type="dxa"/>
          </w:tcPr>
          <w:p w14:paraId="20A43BD5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530" w:type="dxa"/>
            <w:gridSpan w:val="7"/>
          </w:tcPr>
          <w:p w14:paraId="57981173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7CCE" w:rsidRPr="006375B5" w14:paraId="0AE037E2" w14:textId="77777777" w:rsidTr="00B913DD">
        <w:tc>
          <w:tcPr>
            <w:tcW w:w="4500" w:type="dxa"/>
          </w:tcPr>
          <w:p w14:paraId="290AF794" w14:textId="5E7D2022" w:rsidR="00307CCE" w:rsidRPr="006375B5" w:rsidRDefault="00307CCE" w:rsidP="0084056C">
            <w:pPr>
              <w:ind w:left="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ในระหว่าง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24C8A2B0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4015FD13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269A9227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2E5AA41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0FC1290D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00509C5C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center"/>
          </w:tcPr>
          <w:p w14:paraId="2F8B3796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26DCA" w:rsidRPr="006375B5" w14:paraId="27784E5B" w14:textId="77777777" w:rsidTr="005C5AAC">
        <w:tc>
          <w:tcPr>
            <w:tcW w:w="4500" w:type="dxa"/>
          </w:tcPr>
          <w:p w14:paraId="56CC986A" w14:textId="77777777" w:rsidR="00A26DCA" w:rsidRPr="006375B5" w:rsidRDefault="00A26DCA" w:rsidP="00A26D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พนักงานที่เกี่ยวข้อง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ที่รวมเป็นส่วนหนึ่ง</w:t>
            </w:r>
          </w:p>
          <w:p w14:paraId="02000702" w14:textId="77777777" w:rsidR="00A26DCA" w:rsidRPr="006375B5" w:rsidRDefault="00A26DCA" w:rsidP="00A26DC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247E50B4" w14:textId="77777777" w:rsidR="00A26DCA" w:rsidRDefault="00A26DCA" w:rsidP="00A26DCA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151A88" w14:textId="03124A46" w:rsidR="00A26DCA" w:rsidRPr="006375B5" w:rsidRDefault="00A26DCA" w:rsidP="00A26DCA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DA7A2D5" w14:textId="77777777" w:rsidR="00A26DCA" w:rsidRPr="006375B5" w:rsidRDefault="00A26DCA" w:rsidP="00A26DC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00464BBC" w14:textId="77777777" w:rsidR="00A26DCA" w:rsidRDefault="00A26DCA" w:rsidP="00A26DCA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628978A" w14:textId="73720C50" w:rsidR="00A26DCA" w:rsidRPr="006375B5" w:rsidRDefault="00A26DCA" w:rsidP="00A26DCA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</w:p>
        </w:tc>
        <w:tc>
          <w:tcPr>
            <w:tcW w:w="270" w:type="dxa"/>
            <w:shd w:val="clear" w:color="auto" w:fill="auto"/>
          </w:tcPr>
          <w:p w14:paraId="5E4A49A5" w14:textId="77777777" w:rsidR="00A26DCA" w:rsidRPr="006375B5" w:rsidRDefault="00A26DCA" w:rsidP="00A26DCA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651D4855" w14:textId="15D958F1" w:rsidR="00A26DCA" w:rsidRPr="006375B5" w:rsidRDefault="00A26DCA" w:rsidP="00A26DCA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6CCDEE" w14:textId="77777777" w:rsidR="00A26DCA" w:rsidRPr="006375B5" w:rsidRDefault="00A26DCA" w:rsidP="00A26DCA">
            <w:pPr>
              <w:pStyle w:val="acctfourfigures"/>
              <w:tabs>
                <w:tab w:val="clear" w:pos="765"/>
                <w:tab w:val="decimal" w:pos="401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0221B26" w14:textId="02762BD0" w:rsidR="00A26DCA" w:rsidRPr="006375B5" w:rsidRDefault="00A26DCA" w:rsidP="00A26DCA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449E5" w:rsidRPr="006375B5" w14:paraId="155D68A6" w14:textId="77777777" w:rsidTr="00B913DD">
        <w:tc>
          <w:tcPr>
            <w:tcW w:w="4500" w:type="dxa"/>
          </w:tcPr>
          <w:p w14:paraId="4D62D2D2" w14:textId="77777777" w:rsidR="003449E5" w:rsidRPr="006375B5" w:rsidRDefault="003449E5" w:rsidP="003449E5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ต้นทุนการกู้ยืมที่รวมเป็นส่วนหนึ่งของ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633EB35B" w14:textId="048FB240" w:rsidR="003449E5" w:rsidRPr="006375B5" w:rsidRDefault="000F06B0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940400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7738791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2624B9E4" w14:textId="1CB44724" w:rsidR="003449E5" w:rsidRPr="006375B5" w:rsidRDefault="00B15073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FC2F2D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0AAAB8E7" w14:textId="1CEACDCD" w:rsidR="003449E5" w:rsidRPr="006375B5" w:rsidRDefault="00E84EFB" w:rsidP="003449E5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2842A71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35D178E" w14:textId="1A9020AB" w:rsidR="003449E5" w:rsidRPr="006375B5" w:rsidRDefault="003449E5" w:rsidP="00A26DCA">
            <w:pPr>
              <w:pStyle w:val="acctfourfigures"/>
              <w:tabs>
                <w:tab w:val="clear" w:pos="765"/>
                <w:tab w:val="decimal" w:pos="40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449E5" w:rsidRPr="006375B5" w14:paraId="67D3DDD4" w14:textId="77777777" w:rsidTr="00B913DD">
        <w:tc>
          <w:tcPr>
            <w:tcW w:w="4500" w:type="dxa"/>
          </w:tcPr>
          <w:p w14:paraId="3799AFB8" w14:textId="77777777" w:rsidR="003449E5" w:rsidRPr="006375B5" w:rsidRDefault="003449E5" w:rsidP="003449E5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60" w:type="dxa"/>
            <w:shd w:val="clear" w:color="auto" w:fill="auto"/>
            <w:vAlign w:val="bottom"/>
          </w:tcPr>
          <w:p w14:paraId="1DF70348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845A80A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134C5B08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  <w:tab w:val="decimal" w:pos="77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4CFBC0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6B62D747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E9B99A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68217B2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449E5" w:rsidRPr="006375B5" w14:paraId="79A1732C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1F9DDA23" w14:textId="42054E47" w:rsidR="003449E5" w:rsidRPr="006375B5" w:rsidRDefault="003449E5" w:rsidP="003449E5">
            <w:pPr>
              <w:ind w:left="164" w:hanging="16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</w:p>
        </w:tc>
        <w:tc>
          <w:tcPr>
            <w:tcW w:w="960" w:type="dxa"/>
            <w:shd w:val="clear" w:color="auto" w:fill="auto"/>
          </w:tcPr>
          <w:p w14:paraId="20D9B5C6" w14:textId="77777777" w:rsidR="003449E5" w:rsidRPr="00B913DD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</w:tcPr>
          <w:p w14:paraId="5B1F20C7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543966CE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29D7FC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54FAEA6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CEBD073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DA8A3D1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19F67C5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1CC4EB4" w14:textId="50EA0381" w:rsidR="003449E5" w:rsidRPr="006375B5" w:rsidRDefault="003449E5" w:rsidP="003449E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จากการให้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เช่า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11E1997D" w14:textId="16155704" w:rsidR="003449E5" w:rsidRPr="006375B5" w:rsidRDefault="00881240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3,131</w:t>
            </w:r>
          </w:p>
        </w:tc>
        <w:tc>
          <w:tcPr>
            <w:tcW w:w="236" w:type="dxa"/>
            <w:shd w:val="clear" w:color="auto" w:fill="auto"/>
          </w:tcPr>
          <w:p w14:paraId="16CA14D3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618D8FE8" w14:textId="6BF86EEA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2,799</w:t>
            </w:r>
          </w:p>
        </w:tc>
        <w:tc>
          <w:tcPr>
            <w:tcW w:w="270" w:type="dxa"/>
            <w:shd w:val="clear" w:color="auto" w:fill="auto"/>
          </w:tcPr>
          <w:p w14:paraId="0ED6AC66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5CA074DC" w14:textId="347EEA66" w:rsidR="003449E5" w:rsidRPr="006375B5" w:rsidRDefault="00FA2508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403</w:t>
            </w:r>
          </w:p>
        </w:tc>
        <w:tc>
          <w:tcPr>
            <w:tcW w:w="236" w:type="dxa"/>
            <w:shd w:val="clear" w:color="auto" w:fill="auto"/>
          </w:tcPr>
          <w:p w14:paraId="12AFF16B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02CD5304" w14:textId="6049DEC8" w:rsidR="003449E5" w:rsidRPr="006375B5" w:rsidRDefault="00FA2508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373</w:t>
            </w:r>
          </w:p>
        </w:tc>
      </w:tr>
      <w:tr w:rsidR="003449E5" w:rsidRPr="006375B5" w14:paraId="47F2461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200C34A7" w14:textId="77777777" w:rsidR="003449E5" w:rsidRPr="006375B5" w:rsidRDefault="003449E5" w:rsidP="003449E5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960" w:type="dxa"/>
            <w:shd w:val="clear" w:color="auto" w:fill="auto"/>
          </w:tcPr>
          <w:p w14:paraId="0C8EFE42" w14:textId="009B782D" w:rsidR="003449E5" w:rsidRPr="00F939FC" w:rsidRDefault="00940400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188</w:t>
            </w:r>
          </w:p>
        </w:tc>
        <w:tc>
          <w:tcPr>
            <w:tcW w:w="236" w:type="dxa"/>
            <w:shd w:val="clear" w:color="auto" w:fill="auto"/>
          </w:tcPr>
          <w:p w14:paraId="64BCEBC3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EAD841D" w14:textId="5A8742A4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187</w:t>
            </w:r>
          </w:p>
        </w:tc>
        <w:tc>
          <w:tcPr>
            <w:tcW w:w="270" w:type="dxa"/>
            <w:shd w:val="clear" w:color="auto" w:fill="auto"/>
          </w:tcPr>
          <w:p w14:paraId="21B21212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76C0598" w14:textId="1A759A51" w:rsidR="003449E5" w:rsidRPr="006375B5" w:rsidRDefault="00940400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  <w:tc>
          <w:tcPr>
            <w:tcW w:w="236" w:type="dxa"/>
            <w:shd w:val="clear" w:color="auto" w:fill="auto"/>
          </w:tcPr>
          <w:p w14:paraId="161F75E2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4FFA1486" w14:textId="7500D2F8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</w:tr>
      <w:tr w:rsidR="003449E5" w:rsidRPr="006375B5" w14:paraId="46774826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7EC4818" w14:textId="567C00F0" w:rsidR="003449E5" w:rsidRPr="006375B5" w:rsidRDefault="003449E5" w:rsidP="003449E5">
            <w:p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ค่าเสื่อมราคาบันทึกเป็นส่วนหนึ่งใน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</w:rPr>
              <w:t>:</w:t>
            </w:r>
          </w:p>
        </w:tc>
        <w:tc>
          <w:tcPr>
            <w:tcW w:w="960" w:type="dxa"/>
            <w:shd w:val="clear" w:color="auto" w:fill="auto"/>
          </w:tcPr>
          <w:p w14:paraId="14D3792E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FDCA77D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F122EB8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797073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7FB74B6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4B92D68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F0FA69A" w14:textId="77777777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54E7C712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B633A83" w14:textId="6E977CAA" w:rsidR="003449E5" w:rsidRPr="006375B5" w:rsidRDefault="003449E5" w:rsidP="003449E5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ต้นทุนในการให้เช่าและบริการที่เกี่ยวข้อง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7F095C19" w14:textId="4652E6B3" w:rsidR="003449E5" w:rsidRPr="006375B5" w:rsidRDefault="00940400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891</w:t>
            </w:r>
          </w:p>
        </w:tc>
        <w:tc>
          <w:tcPr>
            <w:tcW w:w="236" w:type="dxa"/>
            <w:shd w:val="clear" w:color="auto" w:fill="auto"/>
          </w:tcPr>
          <w:p w14:paraId="251F2465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6C3ED2A" w14:textId="3800754E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845</w:t>
            </w:r>
          </w:p>
        </w:tc>
        <w:tc>
          <w:tcPr>
            <w:tcW w:w="270" w:type="dxa"/>
            <w:shd w:val="clear" w:color="auto" w:fill="auto"/>
          </w:tcPr>
          <w:p w14:paraId="156E401F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19EB343" w14:textId="23402063" w:rsidR="003449E5" w:rsidRPr="006375B5" w:rsidRDefault="00940400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B15073"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  <w:shd w:val="clear" w:color="auto" w:fill="auto"/>
          </w:tcPr>
          <w:p w14:paraId="004FEE8E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157F6F91" w14:textId="167B6B14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72</w:t>
            </w:r>
          </w:p>
        </w:tc>
      </w:tr>
      <w:tr w:rsidR="003449E5" w:rsidRPr="006375B5" w14:paraId="05DC8CEF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9E6DCE7" w14:textId="4ED1162F" w:rsidR="003449E5" w:rsidRPr="006375B5" w:rsidRDefault="003449E5" w:rsidP="003449E5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960" w:type="dxa"/>
            <w:shd w:val="clear" w:color="auto" w:fill="auto"/>
          </w:tcPr>
          <w:p w14:paraId="33FFC149" w14:textId="17721794" w:rsidR="003449E5" w:rsidRPr="006375B5" w:rsidRDefault="00940400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98</w:t>
            </w:r>
          </w:p>
        </w:tc>
        <w:tc>
          <w:tcPr>
            <w:tcW w:w="236" w:type="dxa"/>
            <w:shd w:val="clear" w:color="auto" w:fill="auto"/>
          </w:tcPr>
          <w:p w14:paraId="75A6D453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C2C66F2" w14:textId="30C0B453" w:rsidR="003449E5" w:rsidRPr="006375B5" w:rsidRDefault="003449E5" w:rsidP="003449E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123</w:t>
            </w:r>
          </w:p>
        </w:tc>
        <w:tc>
          <w:tcPr>
            <w:tcW w:w="270" w:type="dxa"/>
            <w:shd w:val="clear" w:color="auto" w:fill="auto"/>
          </w:tcPr>
          <w:p w14:paraId="6E760FE1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24C0CE5" w14:textId="3F31908C" w:rsidR="003449E5" w:rsidRPr="006375B5" w:rsidRDefault="00940400" w:rsidP="003449E5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15073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7A97853B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21DF12AF" w14:textId="60A47B5F" w:rsidR="003449E5" w:rsidRPr="006375B5" w:rsidRDefault="003449E5" w:rsidP="003449E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</w:tr>
    </w:tbl>
    <w:p w14:paraId="5DD3337D" w14:textId="198996E1" w:rsidR="005960E8" w:rsidRPr="006375B5" w:rsidRDefault="005960E8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อสังหาริมทรัพย์เพื่อการลงทุน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ของกลุ่มกิจการประกอบด้วย อสังหาริมทรัพย์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การลงทุน</w:t>
      </w:r>
      <w:r w:rsidR="00FE73DE">
        <w:rPr>
          <w:rFonts w:ascii="Angsana New" w:hAnsi="Angsana New" w:hint="cs"/>
          <w:sz w:val="30"/>
          <w:szCs w:val="30"/>
          <w:cs/>
          <w:lang w:bidi="th-TH"/>
        </w:rPr>
        <w:t>เพื่อ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อุตสาหกรรม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และอสังหาริมทรัพย์เพื่อการลงทุนเพื่อการพาณิชย์</w:t>
      </w:r>
    </w:p>
    <w:p w14:paraId="4FDA48BD" w14:textId="042550D5" w:rsidR="00DB75FA" w:rsidRPr="00CF0308" w:rsidRDefault="00DB75FA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18D0882B" w14:textId="7215BA9C" w:rsidR="00FC5CEE" w:rsidRPr="006375B5" w:rsidRDefault="00DB75FA" w:rsidP="00FC5CEE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 w:hint="cs"/>
          <w:sz w:val="30"/>
          <w:szCs w:val="30"/>
          <w:cs/>
          <w:lang w:bidi="th-TH"/>
        </w:rPr>
        <w:t>อสังหาริมทรัพย์เพื่อการลงทุนเพื่ออุตสาหกรรมประกอบด้วย ที่ดินและส่วนปรับปรุงที่ดิน งานระหว่างก่อสร้าง สินทรัพย์ส่วนกลาง อาคารโรงงานและคลังสินค้า</w:t>
      </w:r>
    </w:p>
    <w:p w14:paraId="38C6CEAD" w14:textId="77777777" w:rsidR="0045099C" w:rsidRPr="00CF0308" w:rsidRDefault="0045099C" w:rsidP="00A90593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0A6B392D" w14:textId="179DF9C2" w:rsidR="005960E8" w:rsidRDefault="00E141D6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</w:t>
      </w:r>
      <w:r w:rsidR="00DB75FA" w:rsidRPr="006375B5">
        <w:rPr>
          <w:rFonts w:ascii="Angsana New" w:hAnsi="Angsana New" w:hint="cs"/>
          <w:sz w:val="30"/>
          <w:szCs w:val="30"/>
          <w:cs/>
        </w:rPr>
        <w:t>เพื่อการ</w:t>
      </w:r>
      <w:r w:rsidRPr="006375B5">
        <w:rPr>
          <w:rFonts w:ascii="Angsana New" w:hAnsi="Angsana New" w:hint="cs"/>
          <w:sz w:val="30"/>
          <w:szCs w:val="30"/>
          <w:cs/>
        </w:rPr>
        <w:t>พาณิชย์</w:t>
      </w:r>
      <w:r w:rsidR="00DB75F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ประกอบด้วย </w:t>
      </w:r>
      <w:r w:rsidR="005960E8" w:rsidRPr="006375B5">
        <w:rPr>
          <w:rFonts w:ascii="Angsana New" w:hAnsi="Angsana New"/>
          <w:sz w:val="30"/>
          <w:szCs w:val="30"/>
          <w:cs/>
        </w:rPr>
        <w:t>อาคารสำนักงานที่ให้เช่า</w:t>
      </w:r>
      <w:r w:rsidRPr="006375B5">
        <w:rPr>
          <w:rFonts w:ascii="Angsana New" w:hAnsi="Angsana New" w:hint="cs"/>
          <w:sz w:val="30"/>
          <w:szCs w:val="30"/>
          <w:cs/>
        </w:rPr>
        <w:t>ซึ่งส่วนหนึ่ง</w:t>
      </w:r>
      <w:r w:rsidR="005960E8" w:rsidRPr="006375B5">
        <w:rPr>
          <w:rFonts w:ascii="Angsana New" w:hAnsi="Angsana New"/>
          <w:sz w:val="30"/>
          <w:szCs w:val="30"/>
          <w:cs/>
        </w:rPr>
        <w:t>เป็นสินทรัพย์</w:t>
      </w:r>
      <w:r w:rsidR="00DB75FA" w:rsidRPr="006375B5">
        <w:rPr>
          <w:rFonts w:ascii="Angsana New" w:hAnsi="Angsana New"/>
          <w:sz w:val="30"/>
          <w:szCs w:val="30"/>
          <w:cs/>
        </w:rPr>
        <w:br/>
      </w:r>
      <w:r w:rsidR="005960E8" w:rsidRPr="006375B5">
        <w:rPr>
          <w:rFonts w:ascii="Angsana New" w:hAnsi="Angsana New"/>
          <w:sz w:val="30"/>
          <w:szCs w:val="30"/>
          <w:cs/>
        </w:rPr>
        <w:t>ที่ตั้งอยู่บน</w:t>
      </w:r>
      <w:r w:rsidR="00A8447F" w:rsidRPr="006375B5">
        <w:rPr>
          <w:rFonts w:ascii="Angsana New" w:hAnsi="Angsana New"/>
          <w:sz w:val="30"/>
          <w:szCs w:val="30"/>
          <w:cs/>
        </w:rPr>
        <w:t>ที่ดินเช่าซึ่ง</w:t>
      </w:r>
      <w:r w:rsidR="008D6B74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 w:rsidR="00A8447F" w:rsidRPr="006375B5">
        <w:rPr>
          <w:rFonts w:ascii="Angsana New" w:hAnsi="Angsana New"/>
          <w:sz w:val="30"/>
          <w:szCs w:val="30"/>
          <w:cs/>
        </w:rPr>
        <w:t>จ่ายค่าเช่าที่ดินจ่ายล่วงหน้า</w:t>
      </w:r>
      <w:r w:rsidR="005960E8" w:rsidRPr="006375B5">
        <w:rPr>
          <w:rFonts w:ascii="Angsana New" w:hAnsi="Angsana New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ในที่ระบุไว้ในสัญญาเช่าที่แตกต่างกันในแต่ละสัญญา (ดูหมายเหตุข้อ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95F7B">
        <w:rPr>
          <w:rFonts w:ascii="Angsana New" w:hAnsi="Angsana New"/>
          <w:sz w:val="30"/>
          <w:szCs w:val="30"/>
        </w:rPr>
        <w:t>5</w:t>
      </w:r>
      <w:r w:rsidR="005960E8" w:rsidRPr="006375B5">
        <w:rPr>
          <w:rFonts w:ascii="Angsana New" w:hAnsi="Angsana New"/>
          <w:sz w:val="30"/>
          <w:szCs w:val="30"/>
          <w:cs/>
        </w:rPr>
        <w:t>)</w:t>
      </w:r>
    </w:p>
    <w:p w14:paraId="1A10DDC9" w14:textId="77777777" w:rsidR="00A87583" w:rsidRDefault="00A8758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343BEF3" w14:textId="77777777" w:rsidR="00A87583" w:rsidRPr="006375B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29011F2F" w14:textId="77777777" w:rsidR="00A87583" w:rsidRPr="008753E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4"/>
          <w:szCs w:val="24"/>
          <w:cs/>
        </w:rPr>
      </w:pPr>
    </w:p>
    <w:p w14:paraId="2B161CAD" w14:textId="77777777" w:rsidR="00A87583" w:rsidRPr="006375B5" w:rsidRDefault="00A87583" w:rsidP="00A8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กลุ่มบริษัทมีภาระค้ำประกันในอสังหาริมทรัพย์เพื่อการลงทุนเพื่ออุตสาหกรรม ตามรายละเอียดในหมายเหตุข้อ </w:t>
      </w:r>
      <w:r w:rsidRPr="000E564C">
        <w:rPr>
          <w:rFonts w:ascii="Angsana New" w:hAnsi="Angsana New"/>
          <w:sz w:val="30"/>
          <w:szCs w:val="30"/>
        </w:rPr>
        <w:t>1</w:t>
      </w:r>
      <w:r>
        <w:rPr>
          <w:rFonts w:ascii="Angsana New" w:hAnsi="Angsana New"/>
          <w:sz w:val="30"/>
          <w:szCs w:val="30"/>
        </w:rPr>
        <w:t>3</w:t>
      </w:r>
    </w:p>
    <w:p w14:paraId="11501BA6" w14:textId="1E5C85BA" w:rsidR="008753E5" w:rsidRPr="00CF0308" w:rsidRDefault="008753E5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537F6D7B" w14:textId="3C25CDAC" w:rsidR="00151BF1" w:rsidRPr="006375B5" w:rsidRDefault="0045516D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อสังหาริมทรัพย์เพื่อการลงทุน 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3449E5">
        <w:rPr>
          <w:rFonts w:asciiTheme="majorBidi" w:hAnsiTheme="majorBidi" w:cstheme="majorBidi"/>
          <w:sz w:val="30"/>
          <w:szCs w:val="30"/>
        </w:rPr>
        <w:t>7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3449E5">
        <w:rPr>
          <w:rFonts w:asciiTheme="majorBidi" w:hAnsiTheme="majorBidi" w:cstheme="majorBidi"/>
          <w:sz w:val="30"/>
          <w:szCs w:val="30"/>
        </w:rPr>
        <w:t>6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40519F46" w14:textId="77777777" w:rsidR="006806D1" w:rsidRPr="008753E5" w:rsidRDefault="006806D1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4"/>
          <w:szCs w:val="24"/>
          <w:cs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45516D" w:rsidRPr="006375B5" w14:paraId="12865C22" w14:textId="77777777" w:rsidTr="00986C36">
        <w:trPr>
          <w:trHeight w:val="407"/>
          <w:tblHeader/>
        </w:trPr>
        <w:tc>
          <w:tcPr>
            <w:tcW w:w="3330" w:type="dxa"/>
          </w:tcPr>
          <w:p w14:paraId="5A97FA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137F37A4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5516D" w:rsidRPr="006375B5" w14:paraId="7AB05767" w14:textId="77777777" w:rsidTr="00986C36">
        <w:trPr>
          <w:trHeight w:val="407"/>
          <w:tblHeader/>
        </w:trPr>
        <w:tc>
          <w:tcPr>
            <w:tcW w:w="3330" w:type="dxa"/>
          </w:tcPr>
          <w:p w14:paraId="478937C1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62CB1D0" w14:textId="3E505DAA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3449E5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2BAE7C70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5FE8A289" w14:textId="4D4F0950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105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3449E5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3F124C" w:rsidRPr="006375B5" w14:paraId="6B237B09" w14:textId="77777777" w:rsidTr="00986C36">
        <w:trPr>
          <w:trHeight w:val="407"/>
          <w:tblHeader/>
        </w:trPr>
        <w:tc>
          <w:tcPr>
            <w:tcW w:w="3330" w:type="dxa"/>
          </w:tcPr>
          <w:p w14:paraId="5A16115D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1BA4FBD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35F60B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1D0F44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6DD0FAEB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36EB2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6E812A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3020888E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5516D" w:rsidRPr="006375B5" w14:paraId="18DCAB8B" w14:textId="77777777" w:rsidTr="00986C36">
        <w:trPr>
          <w:trHeight w:val="407"/>
          <w:tblHeader/>
        </w:trPr>
        <w:tc>
          <w:tcPr>
            <w:tcW w:w="3330" w:type="dxa"/>
          </w:tcPr>
          <w:p w14:paraId="4B34051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25B4819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F124C" w:rsidRPr="006375B5" w14:paraId="37C47750" w14:textId="77777777" w:rsidTr="003365B4">
        <w:trPr>
          <w:trHeight w:val="424"/>
        </w:trPr>
        <w:tc>
          <w:tcPr>
            <w:tcW w:w="3330" w:type="dxa"/>
          </w:tcPr>
          <w:p w14:paraId="64ADA89E" w14:textId="77777777" w:rsidR="0045516D" w:rsidRPr="006375B5" w:rsidRDefault="0045516D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752AAD48" w14:textId="3E7C67D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14694FA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0BCDEB01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75BD30F8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60C9ADB" w14:textId="5CE9B7E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C9DB66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96C389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354768E6" w14:textId="77777777" w:rsidTr="003365B4">
        <w:trPr>
          <w:trHeight w:val="424"/>
        </w:trPr>
        <w:tc>
          <w:tcPr>
            <w:tcW w:w="3330" w:type="dxa"/>
          </w:tcPr>
          <w:p w14:paraId="69696D35" w14:textId="7D7BBB0F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0C8F67D8" w14:textId="34588286" w:rsidR="003449E5" w:rsidRPr="006375B5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30,226</w:t>
            </w:r>
          </w:p>
        </w:tc>
        <w:tc>
          <w:tcPr>
            <w:tcW w:w="255" w:type="dxa"/>
          </w:tcPr>
          <w:p w14:paraId="748F77EC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EF88A4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FDC9A48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D179E9D" w14:textId="28301261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29,792</w:t>
            </w:r>
          </w:p>
        </w:tc>
        <w:tc>
          <w:tcPr>
            <w:tcW w:w="255" w:type="dxa"/>
          </w:tcPr>
          <w:p w14:paraId="7E2CBA6F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14F92685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3C026302" w14:textId="77777777" w:rsidTr="00B97343">
        <w:trPr>
          <w:trHeight w:val="424"/>
        </w:trPr>
        <w:tc>
          <w:tcPr>
            <w:tcW w:w="3330" w:type="dxa"/>
          </w:tcPr>
          <w:p w14:paraId="42D1098C" w14:textId="05AD5A93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pacing w:val="-10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</w:tc>
        <w:tc>
          <w:tcPr>
            <w:tcW w:w="1319" w:type="dxa"/>
          </w:tcPr>
          <w:p w14:paraId="68681008" w14:textId="1B6CDDD0" w:rsidR="003449E5" w:rsidRPr="006375B5" w:rsidRDefault="00F15892" w:rsidP="003449E5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2,790</w:t>
            </w:r>
          </w:p>
        </w:tc>
        <w:tc>
          <w:tcPr>
            <w:tcW w:w="255" w:type="dxa"/>
          </w:tcPr>
          <w:p w14:paraId="7B3BEA61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449B8585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D5E29F1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07BC83C" w14:textId="7D1BF12D" w:rsidR="003449E5" w:rsidRPr="006375B5" w:rsidRDefault="003449E5" w:rsidP="003449E5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2,765</w:t>
            </w:r>
          </w:p>
        </w:tc>
        <w:tc>
          <w:tcPr>
            <w:tcW w:w="255" w:type="dxa"/>
          </w:tcPr>
          <w:p w14:paraId="67BD7CC9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6B6926CC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6FA2F0E9" w14:textId="77777777" w:rsidTr="00B97343">
        <w:trPr>
          <w:trHeight w:val="424"/>
        </w:trPr>
        <w:tc>
          <w:tcPr>
            <w:tcW w:w="3330" w:type="dxa"/>
          </w:tcPr>
          <w:p w14:paraId="3C83EAC8" w14:textId="77777777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2BD2BF5E" w14:textId="762F8FD8" w:rsidR="003449E5" w:rsidRPr="006375B5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33,016</w:t>
            </w:r>
          </w:p>
        </w:tc>
        <w:tc>
          <w:tcPr>
            <w:tcW w:w="255" w:type="dxa"/>
          </w:tcPr>
          <w:p w14:paraId="4F044247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716F826B" w14:textId="50A8E810" w:rsidR="003449E5" w:rsidRPr="001E2B06" w:rsidRDefault="00EA524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43,0</w:t>
            </w:r>
            <w:r w:rsidR="00973E8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</w:t>
            </w:r>
          </w:p>
        </w:tc>
        <w:tc>
          <w:tcPr>
            <w:tcW w:w="255" w:type="dxa"/>
          </w:tcPr>
          <w:p w14:paraId="5DEB40E6" w14:textId="77777777" w:rsidR="003449E5" w:rsidRPr="001E2B06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525A57A" w14:textId="0A64F1B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32,557</w:t>
            </w:r>
          </w:p>
        </w:tc>
        <w:tc>
          <w:tcPr>
            <w:tcW w:w="255" w:type="dxa"/>
          </w:tcPr>
          <w:p w14:paraId="3049FEB5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1BD20E0" w14:textId="3F3A4896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42,167</w:t>
            </w:r>
          </w:p>
        </w:tc>
      </w:tr>
      <w:tr w:rsidR="003449E5" w:rsidRPr="006375B5" w14:paraId="7FAD13B2" w14:textId="77777777" w:rsidTr="008753E5">
        <w:trPr>
          <w:trHeight w:val="20"/>
        </w:trPr>
        <w:tc>
          <w:tcPr>
            <w:tcW w:w="3330" w:type="dxa"/>
          </w:tcPr>
          <w:p w14:paraId="207BA65F" w14:textId="77777777" w:rsidR="003449E5" w:rsidRPr="008753E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319" w:type="dxa"/>
          </w:tcPr>
          <w:p w14:paraId="42AA4448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5" w:type="dxa"/>
          </w:tcPr>
          <w:p w14:paraId="190A59B9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01" w:type="dxa"/>
            <w:vAlign w:val="center"/>
          </w:tcPr>
          <w:p w14:paraId="3D20C056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5" w:type="dxa"/>
          </w:tcPr>
          <w:p w14:paraId="2C7F6A93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57" w:type="dxa"/>
          </w:tcPr>
          <w:p w14:paraId="2F28603F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55" w:type="dxa"/>
          </w:tcPr>
          <w:p w14:paraId="3B01185E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18" w:type="dxa"/>
            <w:vAlign w:val="center"/>
          </w:tcPr>
          <w:p w14:paraId="3410B2EE" w14:textId="77777777" w:rsidR="003449E5" w:rsidRPr="008753E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3449E5" w:rsidRPr="006375B5" w14:paraId="1B8BB6A5" w14:textId="77777777" w:rsidTr="00B97343">
        <w:trPr>
          <w:trHeight w:val="424"/>
        </w:trPr>
        <w:tc>
          <w:tcPr>
            <w:tcW w:w="3330" w:type="dxa"/>
          </w:tcPr>
          <w:p w14:paraId="600AE542" w14:textId="53E957A9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1D0A11CF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2659FD34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655386E9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06B7C6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68F3FA6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08995CE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944B2CA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198207FC" w14:textId="77777777" w:rsidTr="003365B4">
        <w:trPr>
          <w:trHeight w:val="424"/>
        </w:trPr>
        <w:tc>
          <w:tcPr>
            <w:tcW w:w="3330" w:type="dxa"/>
          </w:tcPr>
          <w:p w14:paraId="24FEC60B" w14:textId="60534320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1319" w:type="dxa"/>
          </w:tcPr>
          <w:p w14:paraId="5D005868" w14:textId="1E89E433" w:rsidR="003449E5" w:rsidRPr="006375B5" w:rsidRDefault="00334F9E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2,147</w:t>
            </w:r>
          </w:p>
        </w:tc>
        <w:tc>
          <w:tcPr>
            <w:tcW w:w="255" w:type="dxa"/>
          </w:tcPr>
          <w:p w14:paraId="714C7867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1DB3F378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B8FF36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C7866DD" w14:textId="6B4AE7A6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2,336</w:t>
            </w:r>
          </w:p>
        </w:tc>
        <w:tc>
          <w:tcPr>
            <w:tcW w:w="255" w:type="dxa"/>
          </w:tcPr>
          <w:p w14:paraId="320F26F2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0A55D2BB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204DB612" w14:textId="77777777" w:rsidTr="003365B4">
        <w:trPr>
          <w:trHeight w:val="424"/>
        </w:trPr>
        <w:tc>
          <w:tcPr>
            <w:tcW w:w="3330" w:type="dxa"/>
          </w:tcPr>
          <w:p w14:paraId="07220C36" w14:textId="63915087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403B266B" w14:textId="09A175E6" w:rsidR="003449E5" w:rsidRPr="006375B5" w:rsidRDefault="00334F9E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1,945</w:t>
            </w:r>
          </w:p>
        </w:tc>
        <w:tc>
          <w:tcPr>
            <w:tcW w:w="255" w:type="dxa"/>
          </w:tcPr>
          <w:p w14:paraId="383DB68E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32913DB4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8F8ED3F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50B24EF8" w14:textId="7760CFDE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1,964</w:t>
            </w:r>
          </w:p>
        </w:tc>
        <w:tc>
          <w:tcPr>
            <w:tcW w:w="255" w:type="dxa"/>
          </w:tcPr>
          <w:p w14:paraId="638C6C1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D1A9834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4843B34E" w14:textId="77777777" w:rsidTr="003365B4">
        <w:trPr>
          <w:trHeight w:val="424"/>
        </w:trPr>
        <w:tc>
          <w:tcPr>
            <w:tcW w:w="3330" w:type="dxa"/>
          </w:tcPr>
          <w:p w14:paraId="46A023FB" w14:textId="77777777" w:rsidR="003449E5" w:rsidRPr="006375B5" w:rsidRDefault="003449E5" w:rsidP="003449E5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</w:tcPr>
          <w:p w14:paraId="089125B6" w14:textId="4622D422" w:rsidR="003449E5" w:rsidRPr="006375B5" w:rsidRDefault="00334F9E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4,092</w:t>
            </w:r>
          </w:p>
        </w:tc>
        <w:tc>
          <w:tcPr>
            <w:tcW w:w="255" w:type="dxa"/>
          </w:tcPr>
          <w:p w14:paraId="43605C35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single" w:sz="4" w:space="0" w:color="auto"/>
            </w:tcBorders>
          </w:tcPr>
          <w:p w14:paraId="62BE33B8" w14:textId="6D35D44F" w:rsidR="003449E5" w:rsidRPr="006375B5" w:rsidRDefault="00334F9E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7,218</w:t>
            </w:r>
          </w:p>
        </w:tc>
        <w:tc>
          <w:tcPr>
            <w:tcW w:w="255" w:type="dxa"/>
          </w:tcPr>
          <w:p w14:paraId="35D30B36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14:paraId="7C61E9A2" w14:textId="7E87D0E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4,300</w:t>
            </w:r>
          </w:p>
        </w:tc>
        <w:tc>
          <w:tcPr>
            <w:tcW w:w="255" w:type="dxa"/>
          </w:tcPr>
          <w:p w14:paraId="534CF5F2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A8415C3" w14:textId="1612DFEE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7,162</w:t>
            </w:r>
          </w:p>
        </w:tc>
      </w:tr>
      <w:tr w:rsidR="003449E5" w:rsidRPr="006375B5" w14:paraId="1A0B9F15" w14:textId="77777777" w:rsidTr="003365B4">
        <w:trPr>
          <w:trHeight w:val="424"/>
        </w:trPr>
        <w:tc>
          <w:tcPr>
            <w:tcW w:w="3330" w:type="dxa"/>
          </w:tcPr>
          <w:p w14:paraId="604E8656" w14:textId="77777777" w:rsidR="003449E5" w:rsidRPr="006375B5" w:rsidRDefault="003449E5" w:rsidP="003449E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3F847B1E" w14:textId="7CCEE2B9" w:rsidR="003449E5" w:rsidRPr="006375B5" w:rsidRDefault="00B15073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37,108</w:t>
            </w:r>
          </w:p>
        </w:tc>
        <w:tc>
          <w:tcPr>
            <w:tcW w:w="255" w:type="dxa"/>
          </w:tcPr>
          <w:p w14:paraId="5873FAA0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double" w:sz="4" w:space="0" w:color="auto"/>
            </w:tcBorders>
          </w:tcPr>
          <w:p w14:paraId="7462A5F6" w14:textId="14F5790C" w:rsidR="003449E5" w:rsidRPr="001E2B06" w:rsidRDefault="00EA524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50,2</w:t>
            </w:r>
            <w:r w:rsidR="009579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</w:t>
            </w:r>
          </w:p>
        </w:tc>
        <w:tc>
          <w:tcPr>
            <w:tcW w:w="255" w:type="dxa"/>
          </w:tcPr>
          <w:p w14:paraId="0785C668" w14:textId="77777777" w:rsidR="003449E5" w:rsidRPr="001E2B06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321936F5" w14:textId="56D0F1F1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36,857</w:t>
            </w:r>
          </w:p>
        </w:tc>
        <w:tc>
          <w:tcPr>
            <w:tcW w:w="255" w:type="dxa"/>
          </w:tcPr>
          <w:p w14:paraId="0C5E312B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double" w:sz="4" w:space="0" w:color="auto"/>
            </w:tcBorders>
          </w:tcPr>
          <w:p w14:paraId="14910222" w14:textId="4E3586A9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49,329</w:t>
            </w:r>
          </w:p>
        </w:tc>
      </w:tr>
    </w:tbl>
    <w:p w14:paraId="5847D141" w14:textId="77777777" w:rsidR="00587317" w:rsidRPr="008753E5" w:rsidRDefault="00587317">
      <w:pPr>
        <w:rPr>
          <w:rFonts w:ascii="Angsana New" w:hAnsi="Angsana New"/>
          <w:sz w:val="24"/>
          <w:szCs w:val="24"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A554FE" w:rsidRPr="006375B5" w14:paraId="484B52CC" w14:textId="77777777" w:rsidTr="003365B4">
        <w:trPr>
          <w:trHeight w:val="407"/>
          <w:tblHeader/>
        </w:trPr>
        <w:tc>
          <w:tcPr>
            <w:tcW w:w="3330" w:type="dxa"/>
          </w:tcPr>
          <w:p w14:paraId="5DE64442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D5708A" w14:textId="4C456344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</w:t>
            </w:r>
            <w:r w:rsidR="002A0040"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กิจการ</w:t>
            </w:r>
          </w:p>
        </w:tc>
      </w:tr>
      <w:tr w:rsidR="00A554FE" w:rsidRPr="006375B5" w14:paraId="0B5EF2DA" w14:textId="77777777" w:rsidTr="003365B4">
        <w:trPr>
          <w:trHeight w:val="407"/>
          <w:tblHeader/>
        </w:trPr>
        <w:tc>
          <w:tcPr>
            <w:tcW w:w="3330" w:type="dxa"/>
          </w:tcPr>
          <w:p w14:paraId="0CB42ED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775693B" w14:textId="69157421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3449E5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6E53040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01CF5E3D" w14:textId="7ACE17D6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</w:t>
            </w:r>
            <w:r w:rsidR="003449E5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A554FE" w:rsidRPr="006375B5" w14:paraId="7DF99286" w14:textId="77777777" w:rsidTr="003365B4">
        <w:trPr>
          <w:trHeight w:val="407"/>
          <w:tblHeader/>
        </w:trPr>
        <w:tc>
          <w:tcPr>
            <w:tcW w:w="3330" w:type="dxa"/>
          </w:tcPr>
          <w:p w14:paraId="54973A8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8AC8F98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1F0D86D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64FBEBE1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2F9512E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02B436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53C8270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408D0B5C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A554FE" w:rsidRPr="006375B5" w14:paraId="3267F17F" w14:textId="77777777" w:rsidTr="003365B4">
        <w:trPr>
          <w:trHeight w:val="407"/>
          <w:tblHeader/>
        </w:trPr>
        <w:tc>
          <w:tcPr>
            <w:tcW w:w="3330" w:type="dxa"/>
          </w:tcPr>
          <w:p w14:paraId="15AD7FB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BBD2602" w14:textId="0E448645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554FE" w:rsidRPr="006375B5" w14:paraId="3FCB0866" w14:textId="77777777" w:rsidTr="003365B4">
        <w:trPr>
          <w:trHeight w:val="407"/>
          <w:tblHeader/>
        </w:trPr>
        <w:tc>
          <w:tcPr>
            <w:tcW w:w="3330" w:type="dxa"/>
          </w:tcPr>
          <w:p w14:paraId="67A0D925" w14:textId="7A3263EF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20B7528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3E703E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408E7BFB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53720B4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1EEE6F0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C26775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2ABD6B5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3449E5" w:rsidRPr="006375B5" w14:paraId="615AFB7A" w14:textId="77777777" w:rsidTr="00CB26E8">
        <w:trPr>
          <w:trHeight w:val="407"/>
          <w:tblHeader/>
        </w:trPr>
        <w:tc>
          <w:tcPr>
            <w:tcW w:w="3330" w:type="dxa"/>
          </w:tcPr>
          <w:p w14:paraId="012A6831" w14:textId="7A30CF3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bookmarkStart w:id="8" w:name="_Hlk117283493"/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52EBD393" w14:textId="6EFAE8B3" w:rsidR="003449E5" w:rsidRPr="001E2B06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1E2B06">
              <w:rPr>
                <w:rFonts w:asciiTheme="majorBidi" w:hAnsiTheme="majorBidi" w:cstheme="majorBidi"/>
                <w:sz w:val="30"/>
                <w:szCs w:val="30"/>
              </w:rPr>
              <w:t>3,31</w:t>
            </w:r>
            <w:r w:rsidR="00EA5245" w:rsidRPr="001E2B06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55" w:type="dxa"/>
          </w:tcPr>
          <w:p w14:paraId="3C209BF3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A0B8DA5" w14:textId="598225B6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845E103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6BD60368" w14:textId="32A795BF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4,116</w:t>
            </w:r>
          </w:p>
        </w:tc>
        <w:tc>
          <w:tcPr>
            <w:tcW w:w="255" w:type="dxa"/>
          </w:tcPr>
          <w:p w14:paraId="0C4DAC63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ADB1255" w14:textId="21152A6C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bookmarkEnd w:id="8"/>
      <w:tr w:rsidR="003449E5" w:rsidRPr="006375B5" w14:paraId="6C6E0150" w14:textId="77777777" w:rsidTr="00CB26E8">
        <w:trPr>
          <w:trHeight w:val="407"/>
          <w:tblHeader/>
        </w:trPr>
        <w:tc>
          <w:tcPr>
            <w:tcW w:w="3330" w:type="dxa"/>
          </w:tcPr>
          <w:p w14:paraId="4C908F75" w14:textId="5749E6EF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60DC4CE0" w14:textId="64DA8844" w:rsidR="003449E5" w:rsidRPr="001E2B06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E2B06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="00EA5245" w:rsidRPr="001E2B06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55" w:type="dxa"/>
          </w:tcPr>
          <w:p w14:paraId="7E7E1140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568C953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60003F68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048D52D9" w14:textId="46D1C15C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105</w:t>
            </w:r>
          </w:p>
        </w:tc>
        <w:tc>
          <w:tcPr>
            <w:tcW w:w="255" w:type="dxa"/>
          </w:tcPr>
          <w:p w14:paraId="3CB00F0C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493E0C63" w14:textId="77777777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449E5" w:rsidRPr="006375B5" w14:paraId="7E18D02D" w14:textId="77777777" w:rsidTr="00CB26E8">
        <w:trPr>
          <w:trHeight w:val="407"/>
          <w:tblHeader/>
        </w:trPr>
        <w:tc>
          <w:tcPr>
            <w:tcW w:w="3330" w:type="dxa"/>
          </w:tcPr>
          <w:p w14:paraId="5719A990" w14:textId="113C386F" w:rsidR="003449E5" w:rsidRPr="00CB26E8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B26E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0E8AD70D" w14:textId="595B6149" w:rsidR="003449E5" w:rsidRPr="001E2B06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E2B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3,40</w:t>
            </w:r>
            <w:r w:rsidR="00EA5245" w:rsidRPr="001E2B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55" w:type="dxa"/>
          </w:tcPr>
          <w:p w14:paraId="7F68CA1C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double" w:sz="4" w:space="0" w:color="auto"/>
            </w:tcBorders>
          </w:tcPr>
          <w:p w14:paraId="721EA3CF" w14:textId="4809FBBB" w:rsidR="003449E5" w:rsidRPr="006375B5" w:rsidRDefault="00F15892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5,98</w:t>
            </w:r>
            <w:r w:rsidR="0095791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55" w:type="dxa"/>
          </w:tcPr>
          <w:p w14:paraId="1C7F1DFC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53AE01AC" w14:textId="5D6B78C7" w:rsidR="003449E5" w:rsidRPr="000E564C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4,221</w:t>
            </w:r>
          </w:p>
        </w:tc>
        <w:tc>
          <w:tcPr>
            <w:tcW w:w="255" w:type="dxa"/>
          </w:tcPr>
          <w:p w14:paraId="5582F501" w14:textId="77777777" w:rsidR="003449E5" w:rsidRPr="006375B5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double" w:sz="4" w:space="0" w:color="auto"/>
            </w:tcBorders>
          </w:tcPr>
          <w:p w14:paraId="1BFE192F" w14:textId="09D409DA" w:rsidR="003449E5" w:rsidRPr="000E564C" w:rsidRDefault="003449E5" w:rsidP="003449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6,988</w:t>
            </w:r>
          </w:p>
        </w:tc>
      </w:tr>
    </w:tbl>
    <w:p w14:paraId="6A2D4881" w14:textId="5E82FA39" w:rsidR="008753E5" w:rsidRPr="00CF0308" w:rsidRDefault="008753E5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  <w:cs/>
        </w:rPr>
      </w:pPr>
    </w:p>
    <w:p w14:paraId="5F0A74FF" w14:textId="6EDE88A6" w:rsidR="002B31F8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มูลค่ายุติธรรมของอสังหาริมทรัพย์เพื่อการลงทุนของกลุ่มบริษัทและบริษัท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ประเมินราคาโดยผู้ประเมินราคาอิสระโดยวิธีคิดลดกระแสเงินสดโดยใช้อัตราคิดลดที่ปรับค่าความเสี่ยง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</w:p>
    <w:p w14:paraId="6FF33336" w14:textId="77777777" w:rsidR="005220BB" w:rsidRPr="00CF0308" w:rsidRDefault="005220BB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tbl>
      <w:tblPr>
        <w:tblW w:w="9540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2004"/>
        <w:gridCol w:w="7536"/>
      </w:tblGrid>
      <w:tr w:rsidR="007D506B" w:rsidRPr="006375B5" w14:paraId="3CFA9EB8" w14:textId="77777777" w:rsidTr="00CF0308">
        <w:trPr>
          <w:tblHeader/>
        </w:trPr>
        <w:tc>
          <w:tcPr>
            <w:tcW w:w="2004" w:type="dxa"/>
          </w:tcPr>
          <w:p w14:paraId="07619AFE" w14:textId="7FBD68C2" w:rsidR="007D506B" w:rsidRPr="006375B5" w:rsidRDefault="007D506B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ประเภทของสินทรัพย์</w:t>
            </w:r>
          </w:p>
        </w:tc>
        <w:tc>
          <w:tcPr>
            <w:tcW w:w="7536" w:type="dxa"/>
            <w:shd w:val="clear" w:color="auto" w:fill="auto"/>
            <w:vAlign w:val="bottom"/>
          </w:tcPr>
          <w:p w14:paraId="00367938" w14:textId="60C52D24" w:rsidR="007D506B" w:rsidRPr="006375B5" w:rsidRDefault="007D506B" w:rsidP="002C75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</w:tr>
      <w:tr w:rsidR="007D506B" w:rsidRPr="006375B5" w14:paraId="32ED6B5D" w14:textId="77777777" w:rsidTr="00CF0308">
        <w:tc>
          <w:tcPr>
            <w:tcW w:w="2004" w:type="dxa"/>
          </w:tcPr>
          <w:p w14:paraId="43BF87BC" w14:textId="311F873D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7536" w:type="dxa"/>
            <w:shd w:val="clear" w:color="auto" w:fill="auto"/>
          </w:tcPr>
          <w:p w14:paraId="25C7211A" w14:textId="21940807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วิธีการเปรียบเทียบราคาตลาด</w:t>
            </w:r>
          </w:p>
        </w:tc>
      </w:tr>
      <w:tr w:rsidR="007D506B" w:rsidRPr="006375B5" w14:paraId="66C8BFFE" w14:textId="77777777" w:rsidTr="00CF0308">
        <w:tc>
          <w:tcPr>
            <w:tcW w:w="2004" w:type="dxa"/>
          </w:tcPr>
          <w:p w14:paraId="473948E7" w14:textId="25EA9CEE" w:rsidR="007D506B" w:rsidRPr="006375B5" w:rsidRDefault="007D506B" w:rsidP="00085B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อาคารโรงงาน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และคลังสินค้าให้เช่า</w:t>
            </w:r>
          </w:p>
        </w:tc>
        <w:tc>
          <w:tcPr>
            <w:tcW w:w="7536" w:type="dxa"/>
            <w:shd w:val="clear" w:color="auto" w:fill="auto"/>
          </w:tcPr>
          <w:p w14:paraId="75A7E004" w14:textId="7D6F7B6A" w:rsidR="007D506B" w:rsidRPr="006375B5" w:rsidRDefault="00B2415D" w:rsidP="007E78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pacing w:val="-20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สด </w:t>
            </w:r>
            <w:r w:rsidR="007D506B" w:rsidRPr="006375B5">
              <w:rPr>
                <w:rFonts w:ascii="Angsana New" w:hAnsi="Angsana New" w:hint="cs"/>
                <w:sz w:val="30"/>
                <w:szCs w:val="30"/>
                <w:cs/>
              </w:rPr>
              <w:t>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และอัตราการเช่</w:t>
            </w:r>
            <w:r w:rsidR="00F1687A">
              <w:rPr>
                <w:rFonts w:ascii="Angsana New" w:hAnsi="Angsana New" w:hint="cs"/>
                <w:sz w:val="30"/>
                <w:szCs w:val="30"/>
                <w:cs/>
              </w:rPr>
              <w:t>า</w:t>
            </w:r>
            <w:r w:rsidR="007D506B" w:rsidRPr="00F65B29">
              <w:rPr>
                <w:rFonts w:ascii="Angsana New" w:hAnsi="Angsana New" w:hint="cs"/>
                <w:spacing w:val="8"/>
                <w:sz w:val="30"/>
                <w:szCs w:val="30"/>
                <w:cs/>
              </w:rPr>
              <w:t>พื้นที่ กระแสเงินสดสุทธิที่คาดไว้จะถูกคิดลดโดยใช้อัตราคิดลด</w:t>
            </w:r>
          </w:p>
        </w:tc>
      </w:tr>
      <w:tr w:rsidR="007D506B" w:rsidRPr="006375B5" w14:paraId="354E4CF2" w14:textId="77777777" w:rsidTr="00CF0308">
        <w:tc>
          <w:tcPr>
            <w:tcW w:w="2004" w:type="dxa"/>
          </w:tcPr>
          <w:p w14:paraId="1733949B" w14:textId="7D479301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งานระหว่างก่อสร้าง</w:t>
            </w:r>
          </w:p>
        </w:tc>
        <w:tc>
          <w:tcPr>
            <w:tcW w:w="7536" w:type="dxa"/>
            <w:shd w:val="clear" w:color="auto" w:fill="auto"/>
          </w:tcPr>
          <w:p w14:paraId="340C57DE" w14:textId="1BD9B872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</w:t>
            </w:r>
            <w:r w:rsidR="001E2B06">
              <w:rPr>
                <w:rFonts w:ascii="Angsana New" w:hAnsi="Angsana New" w:hint="cs"/>
                <w:sz w:val="30"/>
                <w:szCs w:val="30"/>
                <w:cs/>
              </w:rPr>
              <w:t>การประมาณการราคาก่อสร้าง</w:t>
            </w:r>
          </w:p>
        </w:tc>
      </w:tr>
      <w:tr w:rsidR="007D506B" w:rsidRPr="006375B5" w14:paraId="66A73A22" w14:textId="77777777" w:rsidTr="00CF0308">
        <w:tc>
          <w:tcPr>
            <w:tcW w:w="2004" w:type="dxa"/>
          </w:tcPr>
          <w:p w14:paraId="6AD7F1C7" w14:textId="23595A89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อาคารสำนักงานให้เช่า</w:t>
            </w:r>
          </w:p>
        </w:tc>
        <w:tc>
          <w:tcPr>
            <w:tcW w:w="7536" w:type="dxa"/>
            <w:shd w:val="clear" w:color="auto" w:fill="auto"/>
          </w:tcPr>
          <w:p w14:paraId="796358D3" w14:textId="35F2F5C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สด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อัตราการครอบครอง ค่าใช้จ่ายเพื่อเป็นสิ่งจูงใจในการเช่า เช่น ระยะเวลาที่ให้เช่าฟรี และการยกเว้นค่าใช้จ่ายอื่นๆ แก่ผู้เช่า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</w:t>
            </w:r>
          </w:p>
        </w:tc>
      </w:tr>
    </w:tbl>
    <w:p w14:paraId="0790A1CC" w14:textId="664374F9" w:rsidR="00500565" w:rsidRPr="00CF0308" w:rsidRDefault="005005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7013256A" w14:textId="5C56C356" w:rsidR="006B1A90" w:rsidRPr="006375B5" w:rsidRDefault="006B1A90" w:rsidP="00DF3C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อสังหาริมทรัพย์เพื่อการลงทุนที่ติดภาระจำยอม</w:t>
      </w:r>
    </w:p>
    <w:p w14:paraId="79F19A33" w14:textId="77777777" w:rsidR="00667903" w:rsidRPr="006375B5" w:rsidRDefault="00667903" w:rsidP="006B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67"/>
        <w:rPr>
          <w:rFonts w:ascii="Angsana New" w:hAnsi="Angsana New"/>
          <w:sz w:val="30"/>
          <w:szCs w:val="30"/>
        </w:rPr>
      </w:pPr>
    </w:p>
    <w:p w14:paraId="2DAFD37E" w14:textId="2D56233F" w:rsidR="009C7583" w:rsidRPr="006375B5" w:rsidRDefault="006B1A90" w:rsidP="00CF03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 </w:t>
      </w:r>
      <w:r w:rsidR="007965AC" w:rsidRPr="006375B5">
        <w:rPr>
          <w:rFonts w:ascii="Angsana New" w:hAnsi="Angsana New"/>
          <w:sz w:val="30"/>
          <w:szCs w:val="30"/>
          <w:cs/>
        </w:rPr>
        <w:t>กันย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449E5">
        <w:rPr>
          <w:rFonts w:ascii="Angsana New" w:hAnsi="Angsana New"/>
          <w:sz w:val="30"/>
          <w:szCs w:val="30"/>
        </w:rPr>
        <w:t>7</w:t>
      </w:r>
      <w:r w:rsidR="005213E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กลุ่มบริษัทและบริษัทมีที่ดินที่ติดภาระจำยอม ซึ่งมีมูลค่าตามบัญชีเป็นจำนวน </w:t>
      </w:r>
      <w:r w:rsidR="002C32FD">
        <w:rPr>
          <w:rFonts w:ascii="Angsana New" w:hAnsi="Angsana New"/>
          <w:sz w:val="30"/>
          <w:szCs w:val="30"/>
        </w:rPr>
        <w:t>668.59</w:t>
      </w:r>
      <w:r w:rsidR="00D146BB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  <w:r w:rsidR="004B53A8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2C32FD">
        <w:rPr>
          <w:rFonts w:ascii="Angsana New" w:hAnsi="Angsana New"/>
          <w:sz w:val="30"/>
          <w:szCs w:val="30"/>
        </w:rPr>
        <w:t>17.92</w:t>
      </w:r>
      <w:r w:rsidRPr="006375B5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="00D2667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</w:t>
      </w:r>
      <w:r w:rsidR="003449E5">
        <w:rPr>
          <w:rFonts w:ascii="Angsana New" w:hAnsi="Angsana New"/>
          <w:i/>
          <w:iCs/>
          <w:sz w:val="30"/>
          <w:szCs w:val="30"/>
        </w:rPr>
        <w:t>6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3449E5">
        <w:rPr>
          <w:rFonts w:ascii="Angsana New" w:hAnsi="Angsana New"/>
          <w:i/>
          <w:iCs/>
          <w:sz w:val="30"/>
          <w:szCs w:val="30"/>
        </w:rPr>
        <w:t>668.59</w:t>
      </w:r>
      <w:r w:rsidR="000E5D67" w:rsidRPr="000E5D67">
        <w:rPr>
          <w:rFonts w:ascii="Angsana New" w:hAnsi="Angsana New"/>
          <w:i/>
          <w:iCs/>
          <w:sz w:val="30"/>
          <w:szCs w:val="30"/>
        </w:rPr>
        <w:t xml:space="preserve"> 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 xml:space="preserve">ล้านบาท และ </w:t>
      </w:r>
      <w:r w:rsidR="003449E5">
        <w:rPr>
          <w:rFonts w:ascii="Angsana New" w:hAnsi="Angsana New"/>
          <w:i/>
          <w:iCs/>
          <w:sz w:val="30"/>
          <w:szCs w:val="30"/>
        </w:rPr>
        <w:t>17.92</w:t>
      </w:r>
      <w:r w:rsidR="000E5D67" w:rsidRPr="000E5D67">
        <w:rPr>
          <w:rFonts w:ascii="Angsana New" w:hAnsi="Angsana New"/>
          <w:i/>
          <w:iCs/>
          <w:sz w:val="30"/>
          <w:szCs w:val="30"/>
          <w:cs/>
        </w:rPr>
        <w:t xml:space="preserve"> ล้านบาท</w:t>
      </w:r>
      <w:r w:rsidR="000E5D6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ตามลำดับ)</w:t>
      </w:r>
      <w:r w:rsidR="009C7583" w:rsidRPr="006375B5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953648C" w14:textId="6E3BC2AA" w:rsidR="009C7583" w:rsidRPr="006375B5" w:rsidRDefault="009C7583" w:rsidP="004A106E">
      <w:pPr>
        <w:rPr>
          <w:cs/>
          <w:lang w:val="x-none" w:eastAsia="x-none"/>
        </w:rPr>
        <w:sectPr w:rsidR="009C7583" w:rsidRPr="006375B5" w:rsidSect="005462CF">
          <w:headerReference w:type="default" r:id="rId15"/>
          <w:footerReference w:type="default" r:id="rId16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0B381407" w14:textId="77777777" w:rsidR="00973E81" w:rsidRDefault="00973E81" w:rsidP="00973E81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ที่ดิน อาคารและอุปกรณ์</w:t>
      </w:r>
    </w:p>
    <w:p w14:paraId="016506F2" w14:textId="77777777" w:rsidR="00973E81" w:rsidRPr="003459B8" w:rsidRDefault="00973E81" w:rsidP="00973E81">
      <w:pPr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14976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646"/>
        <w:gridCol w:w="810"/>
        <w:gridCol w:w="117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58"/>
        <w:gridCol w:w="12"/>
      </w:tblGrid>
      <w:tr w:rsidR="00973E81" w:rsidRPr="006375B5" w14:paraId="67C4A55B" w14:textId="77777777" w:rsidTr="00EA086C">
        <w:trPr>
          <w:gridAfter w:val="1"/>
          <w:wAfter w:w="12" w:type="dxa"/>
          <w:trHeight w:val="60"/>
          <w:tblHeader/>
        </w:trPr>
        <w:tc>
          <w:tcPr>
            <w:tcW w:w="2646" w:type="dxa"/>
            <w:shd w:val="clear" w:color="auto" w:fill="auto"/>
          </w:tcPr>
          <w:p w14:paraId="1BC8207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67918789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508" w:type="dxa"/>
            <w:gridSpan w:val="15"/>
            <w:shd w:val="clear" w:color="auto" w:fill="auto"/>
            <w:vAlign w:val="bottom"/>
          </w:tcPr>
          <w:p w14:paraId="55097B1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973E81" w:rsidRPr="006375B5" w14:paraId="03B778AC" w14:textId="77777777" w:rsidTr="00EA086C">
        <w:trPr>
          <w:trHeight w:val="60"/>
          <w:tblHeader/>
        </w:trPr>
        <w:tc>
          <w:tcPr>
            <w:tcW w:w="2646" w:type="dxa"/>
            <w:shd w:val="clear" w:color="auto" w:fill="auto"/>
          </w:tcPr>
          <w:p w14:paraId="7E08792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61C0ED4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1D71B010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D7C0F8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D744E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B6BC2D3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1DCEE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2973AE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0EBA7DBE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237697C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7A85D4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10FD718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7BB8D2F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01241946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0EA33B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3CE266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A3401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FDD8413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102093B6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4CCF798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4E76ADD3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39F759CF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13D321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973E81" w:rsidRPr="006375B5" w14:paraId="63A5AEB1" w14:textId="77777777" w:rsidTr="00EA086C">
        <w:trPr>
          <w:gridAfter w:val="1"/>
          <w:wAfter w:w="12" w:type="dxa"/>
          <w:tblHeader/>
        </w:trPr>
        <w:tc>
          <w:tcPr>
            <w:tcW w:w="2646" w:type="dxa"/>
            <w:shd w:val="clear" w:color="auto" w:fill="auto"/>
          </w:tcPr>
          <w:p w14:paraId="309D099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384EA87" w14:textId="77777777" w:rsidR="00973E81" w:rsidRPr="00FD744E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11508" w:type="dxa"/>
            <w:gridSpan w:val="15"/>
            <w:shd w:val="clear" w:color="auto" w:fill="auto"/>
            <w:vAlign w:val="bottom"/>
          </w:tcPr>
          <w:p w14:paraId="6D25F144" w14:textId="77777777" w:rsidR="00973E81" w:rsidRPr="00E03437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973E81" w:rsidRPr="006375B5" w14:paraId="77C06A8A" w14:textId="77777777" w:rsidTr="00EA086C">
        <w:tc>
          <w:tcPr>
            <w:tcW w:w="2646" w:type="dxa"/>
            <w:shd w:val="clear" w:color="auto" w:fill="auto"/>
          </w:tcPr>
          <w:p w14:paraId="662BB934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</w:p>
        </w:tc>
        <w:tc>
          <w:tcPr>
            <w:tcW w:w="810" w:type="dxa"/>
          </w:tcPr>
          <w:p w14:paraId="366CF83A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D7B97F9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81E932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DC16C7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162B48D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2B53A0C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3D80BA5F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E7AB5EB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4A19EF6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75C0BC0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3B8A0F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42C3BF7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50053664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0474FD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0D0905E0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2E330E8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212BFA3F" w14:textId="77777777" w:rsidTr="00EA086C">
        <w:tc>
          <w:tcPr>
            <w:tcW w:w="2646" w:type="dxa"/>
            <w:shd w:val="clear" w:color="auto" w:fill="auto"/>
          </w:tcPr>
          <w:p w14:paraId="2BC41DC1" w14:textId="77777777" w:rsidR="00973E81" w:rsidRPr="00110DF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110DF5">
              <w:rPr>
                <w:rFonts w:ascii="Angsana New" w:hAnsi="Angsana New"/>
                <w:sz w:val="26"/>
                <w:szCs w:val="26"/>
              </w:rPr>
              <w:t>1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/>
                <w:sz w:val="26"/>
                <w:szCs w:val="26"/>
              </w:rPr>
              <w:t>256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810" w:type="dxa"/>
          </w:tcPr>
          <w:p w14:paraId="1DB6451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4844961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2,420</w:t>
            </w:r>
          </w:p>
        </w:tc>
        <w:tc>
          <w:tcPr>
            <w:tcW w:w="270" w:type="dxa"/>
            <w:shd w:val="clear" w:color="auto" w:fill="auto"/>
          </w:tcPr>
          <w:p w14:paraId="120014E3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282E0BAD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D67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0982C311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8822722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2,776</w:t>
            </w:r>
          </w:p>
        </w:tc>
        <w:tc>
          <w:tcPr>
            <w:tcW w:w="360" w:type="dxa"/>
            <w:shd w:val="clear" w:color="auto" w:fill="auto"/>
          </w:tcPr>
          <w:p w14:paraId="342439E4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CCDA117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663</w:t>
            </w:r>
          </w:p>
        </w:tc>
        <w:tc>
          <w:tcPr>
            <w:tcW w:w="270" w:type="dxa"/>
            <w:shd w:val="clear" w:color="auto" w:fill="auto"/>
          </w:tcPr>
          <w:p w14:paraId="27A9D137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8CBE726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81</w:t>
            </w:r>
          </w:p>
        </w:tc>
        <w:tc>
          <w:tcPr>
            <w:tcW w:w="270" w:type="dxa"/>
            <w:shd w:val="clear" w:color="auto" w:fill="auto"/>
          </w:tcPr>
          <w:p w14:paraId="016F712E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B55930E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0CF75369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747A187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620C609D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gridSpan w:val="2"/>
          </w:tcPr>
          <w:p w14:paraId="0FE361CF" w14:textId="77777777" w:rsidR="00973E81" w:rsidRPr="000E5D67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B17C2">
              <w:rPr>
                <w:rFonts w:ascii="Angsana New" w:hAnsi="Angsana New"/>
                <w:sz w:val="26"/>
                <w:szCs w:val="26"/>
                <w:lang w:val="en-US" w:bidi="th-TH"/>
              </w:rPr>
              <w:t>6,749</w:t>
            </w:r>
          </w:p>
        </w:tc>
      </w:tr>
      <w:tr w:rsidR="00973E81" w:rsidRPr="006375B5" w14:paraId="2046F323" w14:textId="77777777" w:rsidTr="00EA086C">
        <w:tc>
          <w:tcPr>
            <w:tcW w:w="2646" w:type="dxa"/>
          </w:tcPr>
          <w:p w14:paraId="2F2C17A2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4993660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6BE4C59" w14:textId="77777777" w:rsidR="00973E81" w:rsidRPr="003449E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3449E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D83CD7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6D637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38D5F8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197EBE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21</w:t>
            </w:r>
          </w:p>
        </w:tc>
        <w:tc>
          <w:tcPr>
            <w:tcW w:w="360" w:type="dxa"/>
            <w:shd w:val="clear" w:color="auto" w:fill="auto"/>
          </w:tcPr>
          <w:p w14:paraId="0C41FFF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5B059B0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0118E51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3184CE9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64B660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59608A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7D6B24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813B5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32CD1B7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1A489C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146</w:t>
            </w:r>
          </w:p>
        </w:tc>
      </w:tr>
      <w:tr w:rsidR="00973E81" w:rsidRPr="006375B5" w14:paraId="4AECB5A0" w14:textId="77777777" w:rsidTr="00EA086C">
        <w:tc>
          <w:tcPr>
            <w:tcW w:w="2646" w:type="dxa"/>
          </w:tcPr>
          <w:p w14:paraId="5CEA36A5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203F2E6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2E2CD2D" w14:textId="77777777" w:rsidR="00973E81" w:rsidRPr="003449E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3449E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1E608F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0F1FE5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EB6FB9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CDE9B3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360" w:type="dxa"/>
            <w:shd w:val="clear" w:color="auto" w:fill="auto"/>
          </w:tcPr>
          <w:p w14:paraId="62F61C4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6A85EB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544724F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486118CD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500155D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E475CD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C0A8D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41A6E6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(24)</w:t>
            </w:r>
          </w:p>
        </w:tc>
        <w:tc>
          <w:tcPr>
            <w:tcW w:w="270" w:type="dxa"/>
          </w:tcPr>
          <w:p w14:paraId="6509B8F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10A806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1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973E81" w:rsidRPr="006375B5" w14:paraId="77B7B107" w14:textId="77777777" w:rsidTr="00EA086C">
        <w:tc>
          <w:tcPr>
            <w:tcW w:w="2646" w:type="dxa"/>
          </w:tcPr>
          <w:p w14:paraId="76009C8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โอนจาก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1081EC5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354A4D6" w14:textId="77777777" w:rsidR="00973E81" w:rsidRPr="003449E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44A0C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D8AF8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3D1F76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790DEB5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260A265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E6C81A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3B8005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4F328A2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F6AACD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A7478D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14D6CD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550A3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375838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E427CB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071B3D11" w14:textId="77777777" w:rsidTr="00EA086C">
        <w:tc>
          <w:tcPr>
            <w:tcW w:w="2646" w:type="dxa"/>
          </w:tcPr>
          <w:p w14:paraId="5D0F41FE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2D638F35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170" w:type="dxa"/>
            <w:shd w:val="clear" w:color="auto" w:fill="auto"/>
          </w:tcPr>
          <w:p w14:paraId="5F79A73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11B7D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7C65D1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FED243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79390C0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18</w:t>
            </w:r>
          </w:p>
        </w:tc>
        <w:tc>
          <w:tcPr>
            <w:tcW w:w="360" w:type="dxa"/>
            <w:shd w:val="clear" w:color="auto" w:fill="auto"/>
          </w:tcPr>
          <w:p w14:paraId="3324DAC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7E9297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6E927D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9A9C92F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197C96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15FFC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203730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61A52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620A4E9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4075ED3E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24</w:t>
            </w:r>
          </w:p>
        </w:tc>
      </w:tr>
      <w:tr w:rsidR="00973E81" w:rsidRPr="006375B5" w14:paraId="2C3769CA" w14:textId="77777777" w:rsidTr="00EA086C">
        <w:tc>
          <w:tcPr>
            <w:tcW w:w="2646" w:type="dxa"/>
          </w:tcPr>
          <w:p w14:paraId="3B026AFA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66CEBC54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41BD59C" w14:textId="77777777" w:rsidR="00973E81" w:rsidRPr="003449E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ADE752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41047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05595B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E5D355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18D43CB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12A513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F7958F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1D56838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B00815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D6E183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3A4696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56D33EB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96D967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C33044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03B7583A" w14:textId="77777777" w:rsidTr="00EA086C">
        <w:tc>
          <w:tcPr>
            <w:tcW w:w="2646" w:type="dxa"/>
          </w:tcPr>
          <w:p w14:paraId="64E22FFD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5457F34C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170" w:type="dxa"/>
            <w:shd w:val="clear" w:color="auto" w:fill="auto"/>
          </w:tcPr>
          <w:p w14:paraId="4D1D8426" w14:textId="77777777" w:rsidR="00973E81" w:rsidRPr="003449E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06381F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7DCA9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8D2690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6B14667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08AC591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56E1E00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25C5A3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1BFEAD0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43FC6D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DBC313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BA237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AF057F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216A70C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0B743238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973E81" w:rsidRPr="006375B5" w14:paraId="5905FF5A" w14:textId="77777777" w:rsidTr="00EA086C">
        <w:tc>
          <w:tcPr>
            <w:tcW w:w="2646" w:type="dxa"/>
          </w:tcPr>
          <w:p w14:paraId="2BC0604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  <w:vAlign w:val="bottom"/>
          </w:tcPr>
          <w:p w14:paraId="0E3AF211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06654155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3449E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88147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086417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989840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B9A3983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(21)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69D346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7F016C8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A6B57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68BB87F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31B10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2626CE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4F7EB2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605E55B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3C9CE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F5B9F95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(33)</w:t>
            </w:r>
          </w:p>
        </w:tc>
      </w:tr>
      <w:tr w:rsidR="00973E81" w:rsidRPr="006375B5" w14:paraId="0DC9DA6A" w14:textId="77777777" w:rsidTr="00EA086C">
        <w:tc>
          <w:tcPr>
            <w:tcW w:w="2646" w:type="dxa"/>
          </w:tcPr>
          <w:p w14:paraId="562212EF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  <w:vAlign w:val="bottom"/>
          </w:tcPr>
          <w:p w14:paraId="743D4299" w14:textId="77777777" w:rsidR="00973E81" w:rsidRPr="000E564C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D30D75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05C3580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97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321458B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19C0DF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AD194E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54939C8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53A706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DF78CA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CDB4C4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4099AA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7DE8B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C562A65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A5443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F372F3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31C7D5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70183BD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27E3A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55516C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C5757A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973E81" w:rsidRPr="006375B5" w14:paraId="213E363F" w14:textId="77777777" w:rsidTr="00EA086C">
        <w:tc>
          <w:tcPr>
            <w:tcW w:w="2646" w:type="dxa"/>
          </w:tcPr>
          <w:p w14:paraId="13CCD1F4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810" w:type="dxa"/>
          </w:tcPr>
          <w:p w14:paraId="339F2F0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7CDBA13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2,419</w:t>
            </w:r>
          </w:p>
        </w:tc>
        <w:tc>
          <w:tcPr>
            <w:tcW w:w="270" w:type="dxa"/>
            <w:shd w:val="clear" w:color="auto" w:fill="auto"/>
          </w:tcPr>
          <w:p w14:paraId="10C3AE7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E09DB9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1B39CBB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13498E4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795</w:t>
            </w:r>
          </w:p>
        </w:tc>
        <w:tc>
          <w:tcPr>
            <w:tcW w:w="360" w:type="dxa"/>
            <w:shd w:val="clear" w:color="auto" w:fill="auto"/>
          </w:tcPr>
          <w:p w14:paraId="07E4800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6411646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4723E3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712</w:t>
            </w:r>
          </w:p>
        </w:tc>
        <w:tc>
          <w:tcPr>
            <w:tcW w:w="270" w:type="dxa"/>
            <w:shd w:val="clear" w:color="auto" w:fill="auto"/>
          </w:tcPr>
          <w:p w14:paraId="0A4518D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17D7832C" w14:textId="77777777" w:rsidR="00973E81" w:rsidRPr="00F04893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  <w:shd w:val="clear" w:color="auto" w:fill="auto"/>
          </w:tcPr>
          <w:p w14:paraId="41CFDAE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E0D479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3E80B29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A4F336C" w14:textId="77777777" w:rsidR="00973E81" w:rsidRPr="00B37F13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B37F13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</w:t>
            </w:r>
          </w:p>
        </w:tc>
        <w:tc>
          <w:tcPr>
            <w:tcW w:w="270" w:type="dxa"/>
          </w:tcPr>
          <w:p w14:paraId="7B74B2C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46FADEB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6,884</w:t>
            </w:r>
          </w:p>
        </w:tc>
      </w:tr>
      <w:tr w:rsidR="00973E81" w:rsidRPr="006375B5" w14:paraId="4C0F4845" w14:textId="77777777" w:rsidTr="00EA086C">
        <w:tc>
          <w:tcPr>
            <w:tcW w:w="2646" w:type="dxa"/>
          </w:tcPr>
          <w:p w14:paraId="6AB3D1B8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F8180F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763C9C7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E4BE8F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135DE5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A9FA4C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3981DCE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6039B7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137054D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773747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03475066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1E40CC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CA2EB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B6E205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ADB232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3E0C44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</w:tcBorders>
          </w:tcPr>
          <w:p w14:paraId="50D665E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7B84B59C" w14:textId="77777777" w:rsidTr="00EA086C">
        <w:tc>
          <w:tcPr>
            <w:tcW w:w="2646" w:type="dxa"/>
          </w:tcPr>
          <w:p w14:paraId="01546F9D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F4A86C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920F7E8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0D3311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10E610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FAE529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DA44CE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3326AA5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6D61611C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BD74E0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1DD96140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7748DA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D6AD20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6081D4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057F24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8F569B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19E4D9D0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5996DDB3" w14:textId="77777777" w:rsidTr="00EA086C">
        <w:tc>
          <w:tcPr>
            <w:tcW w:w="2646" w:type="dxa"/>
          </w:tcPr>
          <w:p w14:paraId="2D38129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B2DFA8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DF003E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BD3658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7E9C78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E9757D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7F117A8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5C96089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2D5A08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87CB3B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30818D4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8AD4C3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B51B39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863B15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397891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772DE1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4CBF150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7845280B" w14:textId="77777777" w:rsidTr="00EA086C">
        <w:tc>
          <w:tcPr>
            <w:tcW w:w="2646" w:type="dxa"/>
          </w:tcPr>
          <w:p w14:paraId="0BC3F74B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7F2B4D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5115A1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5BA6CC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BEC56F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4D092E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0A06D9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359983F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D67639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2650DD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59D0FDD2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A63FC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1E96AA5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2ACFC0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14C97D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269048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1DF22C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6D93F773" w14:textId="77777777" w:rsidTr="00EA086C">
        <w:tc>
          <w:tcPr>
            <w:tcW w:w="2646" w:type="dxa"/>
          </w:tcPr>
          <w:p w14:paraId="101E1759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6D7273C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AD1110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18640B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66C53F0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4DCFA4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C7A3255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56E9DE1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64F9F1D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3BEDA7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BD08EAE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AFE758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0EF0F2A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C9A96E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619C4E1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46CECA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21C0694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01434767" w14:textId="77777777" w:rsidTr="00EA086C">
        <w:tc>
          <w:tcPr>
            <w:tcW w:w="2646" w:type="dxa"/>
          </w:tcPr>
          <w:p w14:paraId="6088E020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E0B147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A1C5E0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D506C9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162B73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131BBB9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9F80D9C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2C2EE24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DAB980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AF352E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3BF4686" w14:textId="77777777" w:rsidR="00973E81" w:rsidRPr="00DD7CF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0152C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9D17CCC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4AD9C8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35A37E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71FDC4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1C51980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220D0B2F" w14:textId="77777777" w:rsidTr="00EA086C">
        <w:tc>
          <w:tcPr>
            <w:tcW w:w="2646" w:type="dxa"/>
          </w:tcPr>
          <w:p w14:paraId="0D16E6A1" w14:textId="77777777" w:rsidR="00973E81" w:rsidRPr="000D07A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lastRenderedPageBreak/>
              <w:t>ณ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วันที่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1 </w:t>
            </w:r>
            <w:r w:rsidRPr="000D07A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0D07A5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810" w:type="dxa"/>
          </w:tcPr>
          <w:p w14:paraId="429A6869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8A452C8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2,419</w:t>
            </w:r>
          </w:p>
        </w:tc>
        <w:tc>
          <w:tcPr>
            <w:tcW w:w="270" w:type="dxa"/>
            <w:shd w:val="clear" w:color="auto" w:fill="auto"/>
          </w:tcPr>
          <w:p w14:paraId="1308A18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D291D2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3D4FE643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D417FAB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2,795</w:t>
            </w:r>
          </w:p>
        </w:tc>
        <w:tc>
          <w:tcPr>
            <w:tcW w:w="360" w:type="dxa"/>
            <w:shd w:val="clear" w:color="auto" w:fill="auto"/>
          </w:tcPr>
          <w:p w14:paraId="14CB891B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F579D4F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712</w:t>
            </w:r>
          </w:p>
        </w:tc>
        <w:tc>
          <w:tcPr>
            <w:tcW w:w="270" w:type="dxa"/>
            <w:shd w:val="clear" w:color="auto" w:fill="auto"/>
          </w:tcPr>
          <w:p w14:paraId="3F3ACAFF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D8A76AC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  <w:shd w:val="clear" w:color="auto" w:fill="auto"/>
          </w:tcPr>
          <w:p w14:paraId="53F77CC0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879AA8A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4E905356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11D9F6F7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</w:t>
            </w:r>
          </w:p>
        </w:tc>
        <w:tc>
          <w:tcPr>
            <w:tcW w:w="270" w:type="dxa"/>
          </w:tcPr>
          <w:p w14:paraId="71E42AB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9475ECF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6,884</w:t>
            </w:r>
          </w:p>
        </w:tc>
      </w:tr>
      <w:tr w:rsidR="00973E81" w:rsidRPr="006375B5" w14:paraId="399440C4" w14:textId="77777777" w:rsidTr="00EA086C">
        <w:tc>
          <w:tcPr>
            <w:tcW w:w="2646" w:type="dxa"/>
          </w:tcPr>
          <w:p w14:paraId="6972D7B3" w14:textId="77777777" w:rsidR="00973E81" w:rsidRPr="008C2BAA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75C9CEC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A0DD56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FC16E4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AB0255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29506A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A2DB153" w14:textId="77777777" w:rsidR="00973E81" w:rsidRPr="006D32FF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360" w:type="dxa"/>
            <w:shd w:val="clear" w:color="auto" w:fill="auto"/>
          </w:tcPr>
          <w:p w14:paraId="25F8A9E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F99BF5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18</w:t>
            </w:r>
          </w:p>
        </w:tc>
        <w:tc>
          <w:tcPr>
            <w:tcW w:w="270" w:type="dxa"/>
            <w:shd w:val="clear" w:color="auto" w:fill="auto"/>
          </w:tcPr>
          <w:p w14:paraId="584EDCC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647791A8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5A1BC70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76B0229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5E2B4DF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3E5B2AF0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69</w:t>
            </w:r>
          </w:p>
        </w:tc>
        <w:tc>
          <w:tcPr>
            <w:tcW w:w="270" w:type="dxa"/>
          </w:tcPr>
          <w:p w14:paraId="4A8B1F1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gridSpan w:val="2"/>
          </w:tcPr>
          <w:p w14:paraId="5634906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112</w:t>
            </w:r>
          </w:p>
        </w:tc>
      </w:tr>
      <w:tr w:rsidR="00973E81" w:rsidRPr="006375B5" w14:paraId="1CD09F15" w14:textId="77777777" w:rsidTr="00EA086C">
        <w:tc>
          <w:tcPr>
            <w:tcW w:w="2646" w:type="dxa"/>
          </w:tcPr>
          <w:p w14:paraId="07858363" w14:textId="77777777" w:rsidR="00973E81" w:rsidRPr="008C2BAA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highlight w:val="yello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280E1AD3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4027CA6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18D6CC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993A69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06B294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5A1B5FA2" w14:textId="77777777" w:rsidR="00973E81" w:rsidRPr="006D32FF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47</w:t>
            </w:r>
          </w:p>
        </w:tc>
        <w:tc>
          <w:tcPr>
            <w:tcW w:w="360" w:type="dxa"/>
            <w:shd w:val="clear" w:color="auto" w:fill="auto"/>
          </w:tcPr>
          <w:p w14:paraId="6730B7C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5306EC50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4BA49A8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4C9AC67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E7A01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F586C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540FDE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5A4152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(67)</w:t>
            </w:r>
          </w:p>
        </w:tc>
        <w:tc>
          <w:tcPr>
            <w:tcW w:w="270" w:type="dxa"/>
          </w:tcPr>
          <w:p w14:paraId="3688A08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284698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973E81" w:rsidRPr="006375B5" w14:paraId="7AC88402" w14:textId="77777777" w:rsidTr="00EA086C">
        <w:tc>
          <w:tcPr>
            <w:tcW w:w="2646" w:type="dxa"/>
          </w:tcPr>
          <w:p w14:paraId="0A73AFF7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โอนไปอสังหาริมทรัพย์</w:t>
            </w:r>
          </w:p>
        </w:tc>
        <w:tc>
          <w:tcPr>
            <w:tcW w:w="810" w:type="dxa"/>
            <w:vAlign w:val="bottom"/>
          </w:tcPr>
          <w:p w14:paraId="13324736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AE2AA1A" w14:textId="77777777" w:rsidR="00973E81" w:rsidRPr="006D32FF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4A465D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1E48E8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83C903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6751FD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7652513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4F0399D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8313FD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46B1589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B26215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0D97766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1C63C6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0805AC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7CE718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35E70571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1B8A14A8" w14:textId="77777777" w:rsidTr="00EA086C">
        <w:tc>
          <w:tcPr>
            <w:tcW w:w="2646" w:type="dxa"/>
          </w:tcPr>
          <w:p w14:paraId="797D3743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พัฒนาเพื่อขาย</w:t>
            </w:r>
          </w:p>
        </w:tc>
        <w:tc>
          <w:tcPr>
            <w:tcW w:w="810" w:type="dxa"/>
            <w:vAlign w:val="bottom"/>
          </w:tcPr>
          <w:p w14:paraId="53BDECF7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838A1A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(1,111)</w:t>
            </w:r>
          </w:p>
        </w:tc>
        <w:tc>
          <w:tcPr>
            <w:tcW w:w="270" w:type="dxa"/>
            <w:shd w:val="clear" w:color="auto" w:fill="auto"/>
          </w:tcPr>
          <w:p w14:paraId="6F9EB9B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74896B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6CA216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4371289E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672FFCF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3708086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369F7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C8FBE5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185047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709174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CFEF8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E246F2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C9CB1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682307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(1,111)</w:t>
            </w:r>
          </w:p>
        </w:tc>
      </w:tr>
      <w:tr w:rsidR="00973E81" w:rsidRPr="006375B5" w14:paraId="047428B2" w14:textId="77777777" w:rsidTr="00EA086C">
        <w:tc>
          <w:tcPr>
            <w:tcW w:w="2646" w:type="dxa"/>
          </w:tcPr>
          <w:p w14:paraId="1B473931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โอนไป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</w:t>
            </w:r>
          </w:p>
        </w:tc>
        <w:tc>
          <w:tcPr>
            <w:tcW w:w="810" w:type="dxa"/>
            <w:vAlign w:val="bottom"/>
          </w:tcPr>
          <w:p w14:paraId="1669BD35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18C5AC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082FA1B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BC19CA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DA45B8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558639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0AF0B8DA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4FF02A6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B96CB5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3049FD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754BB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E62C9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A4A059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C505B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578F62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1C870FC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973E81" w:rsidRPr="006375B5" w14:paraId="79D45835" w14:textId="77777777" w:rsidTr="00EA086C">
        <w:tc>
          <w:tcPr>
            <w:tcW w:w="2646" w:type="dxa"/>
          </w:tcPr>
          <w:p w14:paraId="7749F660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เพื่อการลงทุน</w:t>
            </w:r>
          </w:p>
        </w:tc>
        <w:tc>
          <w:tcPr>
            <w:tcW w:w="810" w:type="dxa"/>
            <w:vAlign w:val="bottom"/>
          </w:tcPr>
          <w:p w14:paraId="6B7DA62D" w14:textId="77777777" w:rsidR="00973E81" w:rsidRPr="000E564C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1170" w:type="dxa"/>
            <w:shd w:val="clear" w:color="auto" w:fill="auto"/>
          </w:tcPr>
          <w:p w14:paraId="4E5CFC5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4A6AE7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21F4081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9E6607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060EE15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03E6831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3D40F38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FCC90B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5D969B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B88CA2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2F7FAD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E5E073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474995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01DE9DFE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545FC9F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(4)</w:t>
            </w:r>
          </w:p>
        </w:tc>
      </w:tr>
      <w:tr w:rsidR="00973E81" w:rsidRPr="006375B5" w14:paraId="19E9997B" w14:textId="77777777" w:rsidTr="00EA086C">
        <w:tc>
          <w:tcPr>
            <w:tcW w:w="2646" w:type="dxa"/>
          </w:tcPr>
          <w:p w14:paraId="6248D8AC" w14:textId="77777777" w:rsidR="00973E81" w:rsidRPr="00CF5F4B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1FAD1C39" w14:textId="77777777" w:rsidR="00973E81" w:rsidRPr="000E564C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F20731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EC6F5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B78D7C4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5FA4EA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EA804F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ED3E08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159A8F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B399E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023A65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B0D0E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4C5AAA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003ED49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56EA4D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00B6628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FEE0959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(145)</w:t>
            </w:r>
          </w:p>
        </w:tc>
      </w:tr>
      <w:tr w:rsidR="00973E81" w:rsidRPr="006375B5" w14:paraId="2D9F9A7C" w14:textId="77777777" w:rsidTr="00EA086C">
        <w:tc>
          <w:tcPr>
            <w:tcW w:w="2646" w:type="dxa"/>
          </w:tcPr>
          <w:p w14:paraId="31B1D595" w14:textId="77777777" w:rsidR="00973E81" w:rsidRPr="006375B5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  <w:vAlign w:val="bottom"/>
          </w:tcPr>
          <w:p w14:paraId="0E5B7D10" w14:textId="77777777" w:rsidR="00973E81" w:rsidRPr="006375B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6D990AC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39009B9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(4)</w:t>
            </w:r>
          </w:p>
        </w:tc>
        <w:tc>
          <w:tcPr>
            <w:tcW w:w="270" w:type="dxa"/>
            <w:shd w:val="clear" w:color="auto" w:fill="auto"/>
          </w:tcPr>
          <w:p w14:paraId="07D1E5F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A70BDF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7234F9F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566198C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8EEFF47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3C42488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360" w:type="dxa"/>
            <w:shd w:val="clear" w:color="auto" w:fill="auto"/>
          </w:tcPr>
          <w:p w14:paraId="06BA31CD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3015486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B86B94F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270" w:type="dxa"/>
            <w:shd w:val="clear" w:color="auto" w:fill="auto"/>
          </w:tcPr>
          <w:p w14:paraId="3A7FE025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6C6BA1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0DEE01A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147F8B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11CA7CB" w14:textId="77777777" w:rsidR="00973E8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35DFC80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AC8799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0DAF543" w14:textId="77777777" w:rsidR="00973E8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AFFEEC5" w14:textId="77777777" w:rsidR="00973E81" w:rsidRPr="00041636" w:rsidRDefault="00973E81" w:rsidP="00EA086C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5777D6D4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gridSpan w:val="2"/>
          </w:tcPr>
          <w:p w14:paraId="2B7965FF" w14:textId="77777777" w:rsidR="00973E8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B4ABF73" w14:textId="77777777" w:rsidR="00973E81" w:rsidRPr="006375B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(11)</w:t>
            </w:r>
          </w:p>
        </w:tc>
      </w:tr>
      <w:tr w:rsidR="00973E81" w:rsidRPr="006375B5" w14:paraId="2A278D59" w14:textId="77777777" w:rsidTr="00EA086C">
        <w:tc>
          <w:tcPr>
            <w:tcW w:w="2646" w:type="dxa"/>
            <w:shd w:val="clear" w:color="auto" w:fill="auto"/>
          </w:tcPr>
          <w:p w14:paraId="5EF65CB0" w14:textId="77777777" w:rsidR="00973E81" w:rsidRPr="00BC2E8D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30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BC2E8D">
              <w:rPr>
                <w:rFonts w:ascii="Angsana New" w:hAnsi="Angsana New"/>
                <w:b/>
                <w:bCs/>
                <w:sz w:val="26"/>
                <w:szCs w:val="26"/>
              </w:rPr>
              <w:t>2567</w:t>
            </w:r>
          </w:p>
        </w:tc>
        <w:tc>
          <w:tcPr>
            <w:tcW w:w="810" w:type="dxa"/>
          </w:tcPr>
          <w:p w14:paraId="2C4EBD61" w14:textId="77777777" w:rsidR="00973E81" w:rsidRPr="000D07A5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C40C3A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1,304</w:t>
            </w:r>
          </w:p>
        </w:tc>
        <w:tc>
          <w:tcPr>
            <w:tcW w:w="270" w:type="dxa"/>
            <w:shd w:val="clear" w:color="auto" w:fill="auto"/>
          </w:tcPr>
          <w:p w14:paraId="7315ECAD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B25A05C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</w:tcPr>
          <w:p w14:paraId="5D85B878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E02C5A2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2,839</w:t>
            </w:r>
          </w:p>
        </w:tc>
        <w:tc>
          <w:tcPr>
            <w:tcW w:w="360" w:type="dxa"/>
            <w:shd w:val="clear" w:color="auto" w:fill="auto"/>
          </w:tcPr>
          <w:p w14:paraId="7B64C338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A246C9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639</w:t>
            </w:r>
          </w:p>
        </w:tc>
        <w:tc>
          <w:tcPr>
            <w:tcW w:w="270" w:type="dxa"/>
            <w:shd w:val="clear" w:color="auto" w:fill="auto"/>
          </w:tcPr>
          <w:p w14:paraId="6382683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CE4954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102</w:t>
            </w:r>
          </w:p>
        </w:tc>
        <w:tc>
          <w:tcPr>
            <w:tcW w:w="270" w:type="dxa"/>
            <w:shd w:val="clear" w:color="auto" w:fill="auto"/>
          </w:tcPr>
          <w:p w14:paraId="083F2DA5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AC6C18B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590</w:t>
            </w:r>
          </w:p>
        </w:tc>
        <w:tc>
          <w:tcPr>
            <w:tcW w:w="270" w:type="dxa"/>
          </w:tcPr>
          <w:p w14:paraId="35FBF0F3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D577312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47</w:t>
            </w:r>
          </w:p>
        </w:tc>
        <w:tc>
          <w:tcPr>
            <w:tcW w:w="270" w:type="dxa"/>
          </w:tcPr>
          <w:p w14:paraId="3EE63662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0C113F6" w14:textId="77777777" w:rsidR="00973E81" w:rsidRPr="000D07A5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D07A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5,725</w:t>
            </w:r>
          </w:p>
        </w:tc>
      </w:tr>
      <w:tr w:rsidR="00973E81" w:rsidRPr="006375B5" w14:paraId="477C9E05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4A666606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5564D416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8293D0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1680F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575D8A1F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3A88A8A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7BB928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1F0CF7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E539EDB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902323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44D4F29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E28FF1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22B8E54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2A4158C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27F848D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7B0EA1C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7B60B13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973E81" w:rsidRPr="006375B5" w14:paraId="433BBAB0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12C70175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778F9E99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BC43D2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26AFED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2DBEAF9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0762B32F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080D38F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9410BB7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F6B1B3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AFFB52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ED50DB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E7B945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35F5F72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3816E26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60F7E6A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215863B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6F6558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973E81" w:rsidRPr="006375B5" w14:paraId="7FC45756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6575D6F0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74C3AFB1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23818D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D1D5CDA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3A7FD6E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5563851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5F51619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65DA20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11D1A4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4857FFD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08BEC37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F1FBFB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585CABB7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76347C0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5686C54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0B4AF93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647138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973E81" w:rsidRPr="006375B5" w14:paraId="3E81E640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2A577AC6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790DD392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27A797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933DD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5EB78ED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42EF70A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6C1600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738DD09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2875DC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24CAE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48890DB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29D6F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2E29489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00D2371A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1B98920D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4727B9A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5A09A16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973E81" w:rsidRPr="006375B5" w14:paraId="352A9E4A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186B0C6E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5DC89001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249717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92F32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4E86914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1B81466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97610C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16E100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66910A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7B03D59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F2E23AD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1B5AF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4C7EB67D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342BA8C3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09F60208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3DB8A16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6F15DF7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  <w:tr w:rsidR="00973E81" w:rsidRPr="006375B5" w14:paraId="332B4109" w14:textId="77777777" w:rsidTr="00EA086C">
        <w:trPr>
          <w:trHeight w:val="288"/>
        </w:trPr>
        <w:tc>
          <w:tcPr>
            <w:tcW w:w="2646" w:type="dxa"/>
            <w:shd w:val="clear" w:color="auto" w:fill="auto"/>
          </w:tcPr>
          <w:p w14:paraId="3F07506E" w14:textId="77777777" w:rsidR="00973E81" w:rsidRPr="0070211C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16A553BF" w14:textId="77777777" w:rsidR="00973E81" w:rsidRPr="00411AC1" w:rsidRDefault="00973E81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F8A7A4F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83242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</w:tcPr>
          <w:p w14:paraId="680FDFBC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</w:tcPr>
          <w:p w14:paraId="4407262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14EC356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25A8A40B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1A9FFC1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C56D1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DF64334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7CD871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3F883A85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6839E77E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</w:tcPr>
          <w:p w14:paraId="1072AB30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1A1DFED2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vAlign w:val="bottom"/>
          </w:tcPr>
          <w:p w14:paraId="0BC5827A" w14:textId="77777777" w:rsidR="00973E81" w:rsidRPr="00411AC1" w:rsidRDefault="00973E81" w:rsidP="00EA08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</w:tr>
    </w:tbl>
    <w:p w14:paraId="7E3450AB" w14:textId="77777777" w:rsidR="00D235AA" w:rsidRDefault="00D235AA"/>
    <w:p w14:paraId="17804EDF" w14:textId="77777777" w:rsidR="00D235AA" w:rsidRDefault="00D235AA">
      <w:r>
        <w:br w:type="page"/>
      </w:r>
    </w:p>
    <w:tbl>
      <w:tblPr>
        <w:tblW w:w="14976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646"/>
        <w:gridCol w:w="810"/>
        <w:gridCol w:w="117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</w:tblGrid>
      <w:tr w:rsidR="00D235AA" w:rsidRPr="006375B5" w14:paraId="5D08A64C" w14:textId="77777777" w:rsidTr="00D235AA">
        <w:trPr>
          <w:trHeight w:val="288"/>
          <w:tblHeader/>
        </w:trPr>
        <w:tc>
          <w:tcPr>
            <w:tcW w:w="2646" w:type="dxa"/>
            <w:shd w:val="clear" w:color="auto" w:fill="auto"/>
          </w:tcPr>
          <w:p w14:paraId="1D6AD163" w14:textId="38079F8A" w:rsidR="00D235AA" w:rsidRPr="0070211C" w:rsidRDefault="00D235AA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25EF71A6" w14:textId="77777777" w:rsidR="00D235AA" w:rsidRPr="00411AC1" w:rsidRDefault="00D235AA" w:rsidP="00EA086C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520" w:type="dxa"/>
            <w:gridSpan w:val="15"/>
            <w:shd w:val="clear" w:color="auto" w:fill="auto"/>
            <w:vAlign w:val="bottom"/>
          </w:tcPr>
          <w:p w14:paraId="2FA160BB" w14:textId="4DF708F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D235AA" w:rsidRPr="006375B5" w14:paraId="1D2F7D55" w14:textId="77777777" w:rsidTr="00D235AA">
        <w:trPr>
          <w:trHeight w:val="288"/>
          <w:tblHeader/>
        </w:trPr>
        <w:tc>
          <w:tcPr>
            <w:tcW w:w="2646" w:type="dxa"/>
            <w:shd w:val="clear" w:color="auto" w:fill="auto"/>
          </w:tcPr>
          <w:p w14:paraId="2FE08C93" w14:textId="77777777" w:rsidR="00D235AA" w:rsidRPr="0070211C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547DAA82" w14:textId="77777777" w:rsidR="00D235AA" w:rsidRPr="00411AC1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032586" w14:textId="7F5E779B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C37FE3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661F835F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620E0B31" w14:textId="61FFBC56" w:rsidR="00D235AA" w:rsidRPr="00D235AA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4FD04DF0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54AC2B0" w14:textId="2AE90D81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</w:t>
            </w:r>
            <w:r w:rsidRPr="00D235AA">
              <w:rPr>
                <w:rFonts w:ascii="Angsana New" w:hAnsi="Angsana New" w:hint="cs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01B8CE4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9B7D4AC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5BF8CE15" w14:textId="2C6696EA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06F1DD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C799D40" w14:textId="76B84CF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9284BB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176DCE9E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5FFAC3BD" w14:textId="6A9C3513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32340047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0FFB7CBC" w14:textId="05AD0428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3DED0313" w14:textId="77777777" w:rsidR="00D235AA" w:rsidRPr="00411AC1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70" w:type="dxa"/>
            <w:vAlign w:val="bottom"/>
          </w:tcPr>
          <w:p w14:paraId="489BD462" w14:textId="5985155F" w:rsidR="00D235AA" w:rsidRPr="00411AC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5AA" w:rsidRPr="006375B5" w14:paraId="000E84B5" w14:textId="77777777" w:rsidTr="00D235AA">
        <w:trPr>
          <w:trHeight w:val="288"/>
          <w:tblHeader/>
        </w:trPr>
        <w:tc>
          <w:tcPr>
            <w:tcW w:w="2646" w:type="dxa"/>
            <w:shd w:val="clear" w:color="auto" w:fill="auto"/>
          </w:tcPr>
          <w:p w14:paraId="41E7F587" w14:textId="77777777" w:rsidR="00D235AA" w:rsidRPr="0070211C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16"/>
                <w:szCs w:val="16"/>
                <w:cs/>
              </w:rPr>
            </w:pPr>
          </w:p>
        </w:tc>
        <w:tc>
          <w:tcPr>
            <w:tcW w:w="810" w:type="dxa"/>
          </w:tcPr>
          <w:p w14:paraId="7AC3191A" w14:textId="77777777" w:rsidR="00D235AA" w:rsidRPr="00411AC1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1520" w:type="dxa"/>
            <w:gridSpan w:val="15"/>
            <w:shd w:val="clear" w:color="auto" w:fill="auto"/>
            <w:vAlign w:val="bottom"/>
          </w:tcPr>
          <w:p w14:paraId="2EC96AAF" w14:textId="021CFEE3" w:rsidR="00D235AA" w:rsidRPr="00411AC1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18"/>
                <w:szCs w:val="18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5AA" w:rsidRPr="006375B5" w14:paraId="595C4EEA" w14:textId="77777777" w:rsidTr="00EA086C">
        <w:tc>
          <w:tcPr>
            <w:tcW w:w="2646" w:type="dxa"/>
            <w:shd w:val="clear" w:color="auto" w:fill="auto"/>
          </w:tcPr>
          <w:p w14:paraId="4805D205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ค่าเสื่อมราคาและ</w:t>
            </w:r>
          </w:p>
        </w:tc>
        <w:tc>
          <w:tcPr>
            <w:tcW w:w="810" w:type="dxa"/>
          </w:tcPr>
          <w:p w14:paraId="2256E17C" w14:textId="77777777" w:rsidR="00D235AA" w:rsidRPr="006375B5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A152716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8897D6B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6D9D2040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FEB21CC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A7C7457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387F04A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11A3A0D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31BF2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D7FA22C" w14:textId="77777777" w:rsidR="00D235AA" w:rsidRPr="00041636" w:rsidRDefault="00D235AA" w:rsidP="00D235A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47D4BB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5CFCF74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05672A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F793E86" w14:textId="77777777" w:rsidR="00D235AA" w:rsidRPr="00041636" w:rsidRDefault="00D235AA" w:rsidP="00D235AA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3960439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D0DE6CE" w14:textId="77777777" w:rsidR="00D235AA" w:rsidRPr="004723E3" w:rsidRDefault="00D235AA" w:rsidP="00D235AA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D235AA" w:rsidRPr="006375B5" w14:paraId="253F75D5" w14:textId="77777777" w:rsidTr="00EA086C">
        <w:trPr>
          <w:trHeight w:val="145"/>
        </w:trPr>
        <w:tc>
          <w:tcPr>
            <w:tcW w:w="2646" w:type="dxa"/>
            <w:shd w:val="clear" w:color="auto" w:fill="auto"/>
          </w:tcPr>
          <w:p w14:paraId="454C5E4B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0" w:lineRule="atLeast"/>
              <w:ind w:left="20"/>
              <w:rPr>
                <w:rFonts w:ascii="Angsana New" w:hAnsi="Angsana New"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1DCA43AE" w14:textId="77777777" w:rsidR="00D235AA" w:rsidRPr="00BF1B5D" w:rsidRDefault="00D235AA" w:rsidP="00D235AA">
            <w:pPr>
              <w:pStyle w:val="acctfourfigures"/>
              <w:tabs>
                <w:tab w:val="clear" w:pos="765"/>
              </w:tabs>
              <w:spacing w:line="0" w:lineRule="atLeast"/>
              <w:ind w:left="-120" w:right="-100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3933B4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56278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6E372EF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</w:tcPr>
          <w:p w14:paraId="5610F01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2D6F3F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B5A86F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AF7FCE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6AE280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2423C8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64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219ED4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37B0808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  <w:tc>
          <w:tcPr>
            <w:tcW w:w="270" w:type="dxa"/>
          </w:tcPr>
          <w:p w14:paraId="093F9CA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</w:tcPr>
          <w:p w14:paraId="686A7D5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9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5856C93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1170" w:type="dxa"/>
            <w:vAlign w:val="bottom"/>
          </w:tcPr>
          <w:p w14:paraId="1473458A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29"/>
              </w:tabs>
              <w:spacing w:line="0" w:lineRule="atLeast"/>
              <w:ind w:left="-98" w:right="-104"/>
              <w:rPr>
                <w:rFonts w:asciiTheme="majorBidi" w:hAnsiTheme="majorBidi" w:cstheme="majorBidi"/>
                <w:szCs w:val="22"/>
                <w:lang w:val="en-US" w:bidi="th-TH"/>
              </w:rPr>
            </w:pPr>
          </w:p>
        </w:tc>
      </w:tr>
      <w:tr w:rsidR="00D235AA" w:rsidRPr="006375B5" w14:paraId="292C00D2" w14:textId="77777777" w:rsidTr="00EA086C">
        <w:tc>
          <w:tcPr>
            <w:tcW w:w="2646" w:type="dxa"/>
          </w:tcPr>
          <w:p w14:paraId="0E9836C9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887321">
              <w:rPr>
                <w:rFonts w:ascii="Angsana New" w:hAnsi="Angsana New"/>
                <w:sz w:val="26"/>
                <w:szCs w:val="26"/>
              </w:rPr>
              <w:t>1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/>
                <w:sz w:val="26"/>
                <w:szCs w:val="26"/>
              </w:rPr>
              <w:t>25</w:t>
            </w:r>
            <w:r>
              <w:rPr>
                <w:rFonts w:ascii="Angsana New" w:hAnsi="Angsana New"/>
                <w:sz w:val="26"/>
                <w:szCs w:val="26"/>
              </w:rPr>
              <w:t>65</w:t>
            </w:r>
          </w:p>
        </w:tc>
        <w:tc>
          <w:tcPr>
            <w:tcW w:w="810" w:type="dxa"/>
          </w:tcPr>
          <w:p w14:paraId="007A7EA9" w14:textId="77777777" w:rsidR="00D235AA" w:rsidRPr="006375B5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659D15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</w:t>
            </w: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C1D0E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78E7F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  <w:vAlign w:val="bottom"/>
          </w:tcPr>
          <w:p w14:paraId="6566EC4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88356E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1,052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1AABAF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D32252" w14:textId="77777777" w:rsidR="00D235AA" w:rsidRPr="002559EE" w:rsidRDefault="00D235AA" w:rsidP="0066617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529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D86B0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48F7B3B" w14:textId="77777777" w:rsidR="00D235AA" w:rsidRPr="006375B5" w:rsidRDefault="00D235AA" w:rsidP="00666175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77786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552C575" w14:textId="77777777" w:rsidR="00D235AA" w:rsidRPr="006375B5" w:rsidRDefault="00D235AA" w:rsidP="002C18FB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231DE6">
              <w:rPr>
                <w:rFonts w:ascii="Angsana New" w:hAnsi="Angsana New"/>
                <w:sz w:val="26"/>
                <w:szCs w:val="26"/>
                <w:lang w:val="en-US"/>
              </w:rPr>
              <w:t>366</w:t>
            </w:r>
          </w:p>
        </w:tc>
        <w:tc>
          <w:tcPr>
            <w:tcW w:w="270" w:type="dxa"/>
            <w:vAlign w:val="bottom"/>
          </w:tcPr>
          <w:p w14:paraId="636E02A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E67AE4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A94F6A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FC7A5AE" w14:textId="77777777" w:rsidR="00D235AA" w:rsidRPr="007B0E1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1701ED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Pr="00DD7CF6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328</w:t>
            </w:r>
          </w:p>
        </w:tc>
      </w:tr>
      <w:tr w:rsidR="00D235AA" w:rsidRPr="006375B5" w14:paraId="6BA56C7F" w14:textId="77777777" w:rsidTr="00EA086C">
        <w:trPr>
          <w:trHeight w:val="280"/>
        </w:trPr>
        <w:tc>
          <w:tcPr>
            <w:tcW w:w="2646" w:type="dxa"/>
          </w:tcPr>
          <w:p w14:paraId="18282E77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88B4B38" w14:textId="77777777" w:rsidR="00D235AA" w:rsidRPr="006375B5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</w:tcPr>
          <w:p w14:paraId="72D181D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6E7DB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BDA2F0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49D21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0D93F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144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EF191C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472DB48" w14:textId="77777777" w:rsidR="00D235AA" w:rsidRPr="002559EE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57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533E6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58D1EA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DDB97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0221116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31</w:t>
            </w:r>
          </w:p>
        </w:tc>
        <w:tc>
          <w:tcPr>
            <w:tcW w:w="270" w:type="dxa"/>
          </w:tcPr>
          <w:p w14:paraId="49A569F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69DF28D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12F61A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01C131F0" w14:textId="77777777" w:rsidR="00D235AA" w:rsidRPr="007B0E1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258</w:t>
            </w:r>
          </w:p>
        </w:tc>
      </w:tr>
      <w:tr w:rsidR="00D235AA" w:rsidRPr="006375B5" w14:paraId="67B6296E" w14:textId="77777777" w:rsidTr="00EA086C">
        <w:trPr>
          <w:trHeight w:val="280"/>
        </w:trPr>
        <w:tc>
          <w:tcPr>
            <w:tcW w:w="2646" w:type="dxa"/>
          </w:tcPr>
          <w:p w14:paraId="444039B4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ขาดทุนจากการด้อยค่าสินทรัพย์</w:t>
            </w:r>
          </w:p>
        </w:tc>
        <w:tc>
          <w:tcPr>
            <w:tcW w:w="810" w:type="dxa"/>
          </w:tcPr>
          <w:p w14:paraId="6EF278A4" w14:textId="77777777" w:rsidR="00D235AA" w:rsidRPr="006375B5" w:rsidRDefault="00D235AA" w:rsidP="00D235AA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</w:tcPr>
          <w:p w14:paraId="670B2C0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A4091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59FD925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FE31AE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68BAB7D" w14:textId="22BC28FB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 w:rsidRPr="00FA2508">
              <w:rPr>
                <w:rFonts w:ascii="Angsana New" w:hAnsi="Angsana New" w:hint="cs"/>
                <w:sz w:val="26"/>
                <w:szCs w:val="26"/>
                <w:lang w:val="en-US" w:bidi="th-TH"/>
              </w:rPr>
              <w:t>562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73ED49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06F9520" w14:textId="77777777" w:rsidR="00D235AA" w:rsidRPr="00BF1B5D" w:rsidRDefault="00D235AA" w:rsidP="0066617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B8E3C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706827C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C8B64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520666FD" w14:textId="77777777" w:rsidR="00D235AA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A209A7">
              <w:rPr>
                <w:rFonts w:ascii="Angsana New" w:hAnsi="Angsana New"/>
                <w:sz w:val="26"/>
                <w:szCs w:val="26"/>
                <w:lang w:bidi="th-TH"/>
              </w:rPr>
              <w:t>2</w:t>
            </w:r>
          </w:p>
        </w:tc>
        <w:tc>
          <w:tcPr>
            <w:tcW w:w="270" w:type="dxa"/>
          </w:tcPr>
          <w:p w14:paraId="5AA9C89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3E81D433" w14:textId="77777777" w:rsidR="00D235AA" w:rsidRPr="00670381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5B685F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163E1B9E" w14:textId="77777777" w:rsidR="00D235AA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570</w:t>
            </w:r>
          </w:p>
        </w:tc>
      </w:tr>
      <w:tr w:rsidR="00D235AA" w:rsidRPr="006375B5" w14:paraId="23D7016B" w14:textId="77777777" w:rsidTr="00EA086C">
        <w:tc>
          <w:tcPr>
            <w:tcW w:w="2646" w:type="dxa"/>
          </w:tcPr>
          <w:p w14:paraId="5260412B" w14:textId="77777777" w:rsidR="00D235AA" w:rsidRPr="00887321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51B0F127" w14:textId="77777777" w:rsidR="00D235AA" w:rsidRPr="00887321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C20398A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4C2AD7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144D6D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9EB27D6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642365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5AEADAF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94A042A" w14:textId="77777777" w:rsidR="00D235AA" w:rsidRPr="005B4558" w:rsidRDefault="00D235AA" w:rsidP="00666175">
            <w:pPr>
              <w:pStyle w:val="acctfourfigures"/>
              <w:tabs>
                <w:tab w:val="clear" w:pos="765"/>
                <w:tab w:val="decimal" w:pos="87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8EA72F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6B08D70" w14:textId="77777777" w:rsidR="00D235AA" w:rsidRPr="001701ED" w:rsidRDefault="00D235AA" w:rsidP="00666175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F1B5D"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2EF9F2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37A749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19646D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62E7953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FF122D2" w14:textId="77777777" w:rsidR="00D235AA" w:rsidRPr="001701E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0D19893" w14:textId="77777777" w:rsidR="00D235AA" w:rsidRPr="00DD7CF6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(12)</w:t>
            </w:r>
          </w:p>
        </w:tc>
      </w:tr>
      <w:tr w:rsidR="00D235AA" w:rsidRPr="006375B5" w14:paraId="30C5843F" w14:textId="77777777" w:rsidTr="00EA086C">
        <w:tc>
          <w:tcPr>
            <w:tcW w:w="2646" w:type="dxa"/>
          </w:tcPr>
          <w:p w14:paraId="0A5E1A53" w14:textId="77777777" w:rsidR="00D235AA" w:rsidRPr="0070211C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AD62F3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</w:tcPr>
          <w:p w14:paraId="57249B5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32678955" w14:textId="77777777" w:rsidR="00D235AA" w:rsidRDefault="00D235AA" w:rsidP="00D235AA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490C54F9" w14:textId="77777777" w:rsidR="00D235AA" w:rsidRPr="003459B8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C6623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24BF2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1C62E30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AE6940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AC9609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A8AE2D0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Pr="00B13FA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D2BFF5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EF3B70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C8368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2E139E7" w14:textId="77777777" w:rsidR="00D235AA" w:rsidRPr="0065242B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7730B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895394B" w14:textId="77777777" w:rsidR="00D235AA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3FC3D766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E9687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72B462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322E7DA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C96B6A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CE9CF60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</w:tr>
      <w:tr w:rsidR="00D235AA" w:rsidRPr="006375B5" w14:paraId="3BCF8057" w14:textId="77777777" w:rsidTr="00EA086C">
        <w:tc>
          <w:tcPr>
            <w:tcW w:w="2646" w:type="dxa"/>
          </w:tcPr>
          <w:p w14:paraId="246F2DCB" w14:textId="40E4A791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และ</w:t>
            </w:r>
            <w:r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br/>
            </w:r>
            <w:r w:rsidRPr="00FA2508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7B0E1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B0E1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7B0E1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FA2508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810" w:type="dxa"/>
          </w:tcPr>
          <w:p w14:paraId="583C947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718A3A0" w14:textId="77777777" w:rsidR="00D235AA" w:rsidRPr="003459B8" w:rsidRDefault="00D235AA" w:rsidP="00D235AA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49F76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6BA5392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3C8E8E6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3FA8573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B13FA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1,754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CDE59C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928032F" w14:textId="77777777" w:rsidR="00D235AA" w:rsidRPr="000E564C" w:rsidRDefault="00D235AA" w:rsidP="00666175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586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0F09B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EF3F9F5" w14:textId="77777777" w:rsidR="00D235AA" w:rsidRPr="00395C43" w:rsidRDefault="00D235AA" w:rsidP="00D235AA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395C43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0C9155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D45065F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399</w:t>
            </w:r>
          </w:p>
        </w:tc>
        <w:tc>
          <w:tcPr>
            <w:tcW w:w="270" w:type="dxa"/>
            <w:vAlign w:val="bottom"/>
          </w:tcPr>
          <w:p w14:paraId="1C123AD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267FE4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01904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A91EDA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7B5660E1" w14:textId="77777777" w:rsidR="00D235AA" w:rsidRPr="000E564C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3,143</w:t>
            </w:r>
          </w:p>
        </w:tc>
      </w:tr>
      <w:tr w:rsidR="00D235AA" w:rsidRPr="006375B5" w14:paraId="38D9BD4B" w14:textId="77777777" w:rsidTr="00EA086C">
        <w:tc>
          <w:tcPr>
            <w:tcW w:w="2646" w:type="dxa"/>
          </w:tcPr>
          <w:p w14:paraId="227B52F6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702A7A8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28ABCB7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A8504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1D277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7FA80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A5D8C9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117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1E7C00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2BF4680" w14:textId="77777777" w:rsidR="00D235AA" w:rsidRPr="00BF1B5D" w:rsidRDefault="00D235AA" w:rsidP="002559EE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55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009AE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5437A3E" w14:textId="77777777" w:rsidR="00D235AA" w:rsidRPr="00BF1B5D" w:rsidRDefault="00D235AA" w:rsidP="00395C43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B56CB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7317D02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26</w:t>
            </w:r>
          </w:p>
        </w:tc>
        <w:tc>
          <w:tcPr>
            <w:tcW w:w="270" w:type="dxa"/>
          </w:tcPr>
          <w:p w14:paraId="7398C8F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4763C942" w14:textId="77777777" w:rsidR="00D235AA" w:rsidRPr="00670381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A2CD51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04F7FE0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223</w:t>
            </w:r>
          </w:p>
        </w:tc>
      </w:tr>
      <w:tr w:rsidR="00D235AA" w:rsidRPr="006375B5" w14:paraId="7FE3AA6E" w14:textId="77777777" w:rsidTr="00EA086C">
        <w:tc>
          <w:tcPr>
            <w:tcW w:w="2646" w:type="dxa"/>
          </w:tcPr>
          <w:p w14:paraId="143FC329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ขาดทุนจากการด้อยค่าสินทรัพย์</w:t>
            </w:r>
          </w:p>
        </w:tc>
        <w:tc>
          <w:tcPr>
            <w:tcW w:w="810" w:type="dxa"/>
          </w:tcPr>
          <w:p w14:paraId="6D2EB85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46391AA" w14:textId="77777777" w:rsidR="00D235AA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D8047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C313887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7527C7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27DD0F4" w14:textId="77777777" w:rsidR="00D235AA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(2)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FC5CD7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2678015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A9852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D66666F" w14:textId="77777777" w:rsidR="00D235AA" w:rsidRPr="007B0E1D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74A9C9" w14:textId="77777777" w:rsidR="00D235AA" w:rsidRPr="007B0E1D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72A2486D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B0E1D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C1779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57155DE1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9BF56E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6C75D7C6" w14:textId="77777777" w:rsidR="00D235AA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(2)</w:t>
            </w:r>
          </w:p>
        </w:tc>
      </w:tr>
      <w:tr w:rsidR="00D235AA" w:rsidRPr="006375B5" w14:paraId="1FAA5AE9" w14:textId="77777777" w:rsidTr="00EA086C">
        <w:tc>
          <w:tcPr>
            <w:tcW w:w="2646" w:type="dxa"/>
          </w:tcPr>
          <w:p w14:paraId="5C0E468E" w14:textId="77777777" w:rsidR="00D235AA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2AB5948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130F917A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4CC30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E27E8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1C76C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1058E8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(9)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D3AA464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DC1831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(107)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CFFA3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CBF654D" w14:textId="77777777" w:rsidR="00D235AA" w:rsidRPr="00BF1B5D" w:rsidRDefault="00D235AA" w:rsidP="00395C43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6"/>
                <w:szCs w:val="26"/>
                <w:lang w:val="en-US" w:bidi="th-TH"/>
              </w:rPr>
              <w:t>(13)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59E19D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D51D893" w14:textId="77777777" w:rsidR="00D235AA" w:rsidRPr="0065242B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17EE2AD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6EF2140" w14:textId="77777777" w:rsidR="00D235AA" w:rsidRPr="00670381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EDB5A3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00217C4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(137)</w:t>
            </w:r>
          </w:p>
        </w:tc>
      </w:tr>
      <w:tr w:rsidR="00D235AA" w:rsidRPr="006375B5" w14:paraId="7791AB86" w14:textId="77777777" w:rsidTr="00EA086C">
        <w:tc>
          <w:tcPr>
            <w:tcW w:w="2646" w:type="dxa"/>
          </w:tcPr>
          <w:p w14:paraId="656E5451" w14:textId="77777777" w:rsidR="00D235AA" w:rsidRPr="00F22844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ผลต่างของอัตราแลกเปลี่ยนจากการ</w:t>
            </w:r>
            <w:r>
              <w:rPr>
                <w:rFonts w:ascii="Angsana New" w:hAnsi="Angsana New"/>
                <w:spacing w:val="-4"/>
                <w:sz w:val="26"/>
                <w:szCs w:val="26"/>
              </w:rPr>
              <w:br/>
              <w:t xml:space="preserve">   </w:t>
            </w:r>
            <w:r w:rsidRPr="00F22844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แปลงค่าหน่วยงานในต่างประเทศ</w:t>
            </w:r>
          </w:p>
        </w:tc>
        <w:tc>
          <w:tcPr>
            <w:tcW w:w="810" w:type="dxa"/>
          </w:tcPr>
          <w:p w14:paraId="54A58E1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E486942" w14:textId="77777777" w:rsidR="00D235AA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6AFAFA91" w14:textId="77777777" w:rsidR="00D235AA" w:rsidRPr="005C6623" w:rsidRDefault="00D235AA" w:rsidP="00D235AA">
            <w:pPr>
              <w:pStyle w:val="acctfourfigures"/>
              <w:tabs>
                <w:tab w:val="clear" w:pos="765"/>
                <w:tab w:val="decimal" w:pos="70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6B749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6A650F62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20C21D4" w14:textId="77777777" w:rsidR="00D235AA" w:rsidRPr="005630D7" w:rsidRDefault="00D235AA" w:rsidP="00D235AA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7AAC3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2C960A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884C6F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8D2AB15" w14:textId="77777777" w:rsidR="00D235AA" w:rsidRPr="0065242B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FA0FE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8420C5A" w14:textId="77777777" w:rsidR="00D235AA" w:rsidRPr="0065242B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E0D24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3F0CCB0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7E920F4" w14:textId="77777777" w:rsidR="00D235AA" w:rsidRPr="00E96875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5A2002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2EC3434" w14:textId="77777777" w:rsidR="00D235AA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7A9B8189" w14:textId="77777777" w:rsidR="00D235AA" w:rsidRPr="00670381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3AC54C0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3E024158" w14:textId="77777777" w:rsidR="00D235AA" w:rsidRPr="005630D7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(1)</w:t>
            </w:r>
          </w:p>
        </w:tc>
      </w:tr>
      <w:tr w:rsidR="00D235AA" w:rsidRPr="006375B5" w14:paraId="4BAADED7" w14:textId="77777777" w:rsidTr="00EA086C">
        <w:tc>
          <w:tcPr>
            <w:tcW w:w="2646" w:type="dxa"/>
            <w:shd w:val="clear" w:color="auto" w:fill="auto"/>
          </w:tcPr>
          <w:p w14:paraId="2A6E3CBA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810" w:type="dxa"/>
          </w:tcPr>
          <w:p w14:paraId="621C679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6BED249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148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9630D6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DC2E06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70" w:type="dxa"/>
            <w:vAlign w:val="bottom"/>
          </w:tcPr>
          <w:p w14:paraId="1EDE836F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964F856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88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1,859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197F23B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3485FF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534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0542D5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BE1ABE2" w14:textId="77777777" w:rsidR="00D235AA" w:rsidRPr="00395C43" w:rsidRDefault="00D235AA" w:rsidP="00395C43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95C43">
              <w:rPr>
                <w:rFonts w:ascii="Angsana New" w:hAnsi="Angsana New"/>
                <w:b/>
                <w:bCs/>
                <w:color w:val="000000" w:themeColor="text1"/>
                <w:sz w:val="26"/>
                <w:szCs w:val="26"/>
                <w:lang w:val="en-US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8BFA62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11500D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417</w:t>
            </w:r>
          </w:p>
        </w:tc>
        <w:tc>
          <w:tcPr>
            <w:tcW w:w="270" w:type="dxa"/>
            <w:vAlign w:val="bottom"/>
          </w:tcPr>
          <w:p w14:paraId="3738E362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77E638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EC7ADFD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6A8CDE" w14:textId="77777777" w:rsidR="00D235AA" w:rsidRPr="00B13FA7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3,226</w:t>
            </w:r>
          </w:p>
        </w:tc>
      </w:tr>
      <w:tr w:rsidR="00D235AA" w:rsidRPr="006375B5" w14:paraId="76A24172" w14:textId="77777777" w:rsidTr="00EA086C">
        <w:tc>
          <w:tcPr>
            <w:tcW w:w="2646" w:type="dxa"/>
            <w:shd w:val="clear" w:color="auto" w:fill="auto"/>
          </w:tcPr>
          <w:p w14:paraId="7533AECD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5AC5E05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743D2D3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FCAA9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1D29366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5118D53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0B7DFD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9122A0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8E3CF05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689E9A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D588C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EE183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16238D23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6CEA300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6F42A01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6A03865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44498A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D235AA" w:rsidRPr="006375B5" w14:paraId="17096F99" w14:textId="77777777" w:rsidTr="00EA086C">
        <w:tc>
          <w:tcPr>
            <w:tcW w:w="2646" w:type="dxa"/>
            <w:shd w:val="clear" w:color="auto" w:fill="auto"/>
          </w:tcPr>
          <w:p w14:paraId="49B5A461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587001B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5BFEB99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6220C0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73352BC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59DD886C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2C77F5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A6BDF0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756F304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B5CF7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2E61C7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DEFF8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35FEF43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0EC48D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53B3059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15E984F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A9F944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D235AA" w:rsidRPr="006375B5" w14:paraId="4D9CD849" w14:textId="77777777" w:rsidTr="00EA086C">
        <w:tc>
          <w:tcPr>
            <w:tcW w:w="2646" w:type="dxa"/>
            <w:shd w:val="clear" w:color="auto" w:fill="auto"/>
          </w:tcPr>
          <w:p w14:paraId="600AEC57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1E19A27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5879A4E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B8730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3820F0F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62C7FF87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A2BDC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758408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FB174AE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5D6230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0AD26F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37AEB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6036536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F2AC514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46D75340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4DA1A6E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D8DA26C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D235AA" w:rsidRPr="006375B5" w14:paraId="752F99DD" w14:textId="77777777" w:rsidTr="00EA086C">
        <w:tc>
          <w:tcPr>
            <w:tcW w:w="2646" w:type="dxa"/>
            <w:shd w:val="clear" w:color="auto" w:fill="auto"/>
          </w:tcPr>
          <w:p w14:paraId="15223433" w14:textId="77777777" w:rsidR="00D235AA" w:rsidRPr="00BF1B5D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810" w:type="dxa"/>
          </w:tcPr>
          <w:p w14:paraId="5C394D8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1D6065C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2D3114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5EC07F1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19D78ED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D906609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27A7587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9FA789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F0459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AB8A4D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3E585F6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07510DFB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4B9200F8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</w:tcPr>
          <w:p w14:paraId="3B3BF912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</w:tcPr>
          <w:p w14:paraId="06CEEC4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B4A1C61" w14:textId="77777777" w:rsidR="00D235AA" w:rsidRPr="00BF1B5D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Cs w:val="22"/>
              </w:rPr>
            </w:pPr>
          </w:p>
        </w:tc>
      </w:tr>
      <w:tr w:rsidR="00D235AA" w:rsidRPr="006375B5" w14:paraId="60D43750" w14:textId="77777777" w:rsidTr="00EA086C">
        <w:tc>
          <w:tcPr>
            <w:tcW w:w="2646" w:type="dxa"/>
            <w:shd w:val="clear" w:color="auto" w:fill="auto"/>
          </w:tcPr>
          <w:p w14:paraId="3E2EB151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810" w:type="dxa"/>
          </w:tcPr>
          <w:p w14:paraId="205537F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05183E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3F22F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B2C5D7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00A149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C3C7F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4ADACE3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72596A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12595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2FB41E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1C94E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F888B0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449643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96EE1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F39E81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B888E9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D235AA" w:rsidRPr="006375B5" w14:paraId="17554DAE" w14:textId="77777777" w:rsidTr="00EA086C">
        <w:tc>
          <w:tcPr>
            <w:tcW w:w="2646" w:type="dxa"/>
            <w:shd w:val="clear" w:color="auto" w:fill="auto"/>
          </w:tcPr>
          <w:p w14:paraId="485AD1D4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810" w:type="dxa"/>
          </w:tcPr>
          <w:p w14:paraId="5F307CB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11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22D7C5A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087CE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0EACC5EC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1531A8F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2B77A7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779A016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A35C8E7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C692E2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A1C0E51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5E213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132C9153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2FCFD0E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528F0D25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cs/>
                <w:lang w:bidi="th-TH"/>
              </w:rPr>
            </w:pPr>
          </w:p>
        </w:tc>
        <w:tc>
          <w:tcPr>
            <w:tcW w:w="270" w:type="dxa"/>
          </w:tcPr>
          <w:p w14:paraId="54F81BF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D56D5CF" w14:textId="77777777" w:rsidR="00D235AA" w:rsidRPr="006375B5" w:rsidDel="00811990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D235AA" w:rsidRPr="006375B5" w14:paraId="36F276BE" w14:textId="77777777" w:rsidTr="007D78CA">
        <w:trPr>
          <w:trHeight w:val="344"/>
        </w:trPr>
        <w:tc>
          <w:tcPr>
            <w:tcW w:w="2646" w:type="dxa"/>
            <w:shd w:val="clear" w:color="auto" w:fill="auto"/>
          </w:tcPr>
          <w:p w14:paraId="3E91B9C5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77907ED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D5E50B2" w14:textId="77777777" w:rsidR="00D235AA" w:rsidRPr="007320B2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2,046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4ABA2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BD4E70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68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1B0B8F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3B57E8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955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4C3D8D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863454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65174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83A9C8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94383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003E81C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4052D3">
              <w:rPr>
                <w:rFonts w:ascii="Angsana New" w:hAnsi="Angsana New"/>
                <w:sz w:val="26"/>
                <w:szCs w:val="26"/>
                <w:lang w:val="en-US" w:bidi="th-TH"/>
              </w:rPr>
              <w:t>194</w:t>
            </w:r>
          </w:p>
        </w:tc>
        <w:tc>
          <w:tcPr>
            <w:tcW w:w="270" w:type="dxa"/>
            <w:vAlign w:val="bottom"/>
          </w:tcPr>
          <w:p w14:paraId="7904C43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6E882E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59</w:t>
            </w:r>
          </w:p>
        </w:tc>
        <w:tc>
          <w:tcPr>
            <w:tcW w:w="270" w:type="dxa"/>
          </w:tcPr>
          <w:p w14:paraId="60F2584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C320B90" w14:textId="77777777" w:rsidR="00D235AA" w:rsidRPr="00275E7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3,383</w:t>
            </w:r>
          </w:p>
        </w:tc>
      </w:tr>
      <w:tr w:rsidR="00D235AA" w:rsidRPr="006375B5" w14:paraId="12932685" w14:textId="77777777" w:rsidTr="004052D3">
        <w:tc>
          <w:tcPr>
            <w:tcW w:w="2646" w:type="dxa"/>
            <w:shd w:val="clear" w:color="auto" w:fill="auto"/>
          </w:tcPr>
          <w:p w14:paraId="0EC2324A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4B0FFD80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F7CEF51" w14:textId="77777777" w:rsidR="00D235AA" w:rsidRPr="007320B2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320B2">
              <w:rPr>
                <w:rFonts w:ascii="Angsana New" w:hAnsi="Angsana New"/>
                <w:sz w:val="26"/>
                <w:szCs w:val="26"/>
                <w:lang w:val="en-US"/>
              </w:rPr>
              <w:t>235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F5CBC5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E971A23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5D274D3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5D8A0C4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86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29C3812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E200593" w14:textId="77777777" w:rsidR="00D235AA" w:rsidRPr="003456B9" w:rsidRDefault="00D235AA" w:rsidP="005D6550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82959E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B2B79A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3A4352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A35795A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07D665C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5CCAA24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7A8154C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645E5F2" w14:textId="77777777" w:rsidR="00D235AA" w:rsidRPr="00275E7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</w:rPr>
              <w:t>358</w:t>
            </w:r>
          </w:p>
        </w:tc>
      </w:tr>
      <w:tr w:rsidR="00D235AA" w:rsidRPr="006375B5" w14:paraId="3C12BAFF" w14:textId="77777777" w:rsidTr="004052D3">
        <w:tc>
          <w:tcPr>
            <w:tcW w:w="2646" w:type="dxa"/>
            <w:shd w:val="clear" w:color="auto" w:fill="auto"/>
          </w:tcPr>
          <w:p w14:paraId="3239793C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61ECC01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293507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FF502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2,281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8837C1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73D40EB" w14:textId="77777777" w:rsidR="00D235AA" w:rsidRPr="003456B9" w:rsidRDefault="00D235AA" w:rsidP="00D235AA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3F0763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AF4566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1,041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AA3844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E15C5D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52EE37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89A79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EF567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D53B2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194</w:t>
            </w:r>
          </w:p>
        </w:tc>
        <w:tc>
          <w:tcPr>
            <w:tcW w:w="270" w:type="dxa"/>
            <w:vAlign w:val="bottom"/>
          </w:tcPr>
          <w:p w14:paraId="364AD674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11FC13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59</w:t>
            </w:r>
          </w:p>
        </w:tc>
        <w:tc>
          <w:tcPr>
            <w:tcW w:w="270" w:type="dxa"/>
          </w:tcPr>
          <w:p w14:paraId="7D00603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278B70A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3,741</w:t>
            </w:r>
          </w:p>
        </w:tc>
      </w:tr>
      <w:tr w:rsidR="00D235AA" w:rsidRPr="006375B5" w14:paraId="564DC858" w14:textId="77777777" w:rsidTr="004052D3">
        <w:tc>
          <w:tcPr>
            <w:tcW w:w="2646" w:type="dxa"/>
            <w:shd w:val="clear" w:color="auto" w:fill="auto"/>
          </w:tcPr>
          <w:p w14:paraId="359CA39A" w14:textId="77777777" w:rsidR="00D235AA" w:rsidRPr="007D341A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ณ วันที่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30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810" w:type="dxa"/>
          </w:tcPr>
          <w:p w14:paraId="553D120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2EA6506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5326B07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A40A8D6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D99E38C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3BB487B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42D84943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E7F5A1D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B11560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8DF40C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D820B1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06ADFD8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F1A657E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2B46EB6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1F081117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3845216" w14:textId="77777777" w:rsidR="00D235AA" w:rsidRPr="00D71D73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D235AA" w:rsidRPr="006375B5" w14:paraId="1871AFB4" w14:textId="77777777" w:rsidTr="004052D3">
        <w:tc>
          <w:tcPr>
            <w:tcW w:w="2646" w:type="dxa"/>
            <w:shd w:val="clear" w:color="auto" w:fill="auto"/>
          </w:tcPr>
          <w:p w14:paraId="010BB436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390D1FB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78737E7" w14:textId="77777777" w:rsidR="00D235AA" w:rsidRPr="007320B2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930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787E99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E9D79B8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A533BEB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62E896C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937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25AF961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71DF5E7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6F558A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13178EF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F92E96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F7CE817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173</w:t>
            </w:r>
          </w:p>
        </w:tc>
        <w:tc>
          <w:tcPr>
            <w:tcW w:w="270" w:type="dxa"/>
            <w:vAlign w:val="bottom"/>
          </w:tcPr>
          <w:p w14:paraId="05E08BA9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25A7996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47</w:t>
            </w:r>
          </w:p>
        </w:tc>
        <w:tc>
          <w:tcPr>
            <w:tcW w:w="270" w:type="dxa"/>
          </w:tcPr>
          <w:p w14:paraId="33F722E5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B0275E6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2,194</w:t>
            </w:r>
          </w:p>
        </w:tc>
      </w:tr>
      <w:tr w:rsidR="00D235AA" w:rsidRPr="006375B5" w14:paraId="38551E48" w14:textId="77777777" w:rsidTr="004052D3">
        <w:tc>
          <w:tcPr>
            <w:tcW w:w="2646" w:type="dxa"/>
            <w:shd w:val="clear" w:color="auto" w:fill="auto"/>
          </w:tcPr>
          <w:p w14:paraId="5C6E5A3D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1088CBC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AFF31B1" w14:textId="77777777" w:rsidR="00D235AA" w:rsidRPr="007320B2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226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B22324F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9F0E6D4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9D41C99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59DB4C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43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73EB18D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2E37E1" w14:textId="77777777" w:rsidR="00D235AA" w:rsidRPr="00FF5022" w:rsidRDefault="00D235AA" w:rsidP="005D6550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227B6C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0E5990D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2D781E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7265DC0E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8B7F807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4B2F098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61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FC4DF11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AE85EF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305</w:t>
            </w:r>
          </w:p>
        </w:tc>
      </w:tr>
      <w:tr w:rsidR="00D235AA" w:rsidRPr="006375B5" w14:paraId="354535D5" w14:textId="77777777" w:rsidTr="004052D3">
        <w:tc>
          <w:tcPr>
            <w:tcW w:w="2646" w:type="dxa"/>
            <w:shd w:val="clear" w:color="auto" w:fill="auto"/>
          </w:tcPr>
          <w:p w14:paraId="34777EC2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0" w:type="dxa"/>
          </w:tcPr>
          <w:p w14:paraId="6746A0B5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B901D7E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976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1,156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C8272B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53935F88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7C4C61D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F131FC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980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A175627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C510C8F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C5B7D1F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CDC10CA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7CD90A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9F55A8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173</w:t>
            </w:r>
          </w:p>
        </w:tc>
        <w:tc>
          <w:tcPr>
            <w:tcW w:w="270" w:type="dxa"/>
            <w:vAlign w:val="bottom"/>
          </w:tcPr>
          <w:p w14:paraId="44A60624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467370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47</w:t>
            </w:r>
          </w:p>
        </w:tc>
        <w:tc>
          <w:tcPr>
            <w:tcW w:w="270" w:type="dxa"/>
          </w:tcPr>
          <w:p w14:paraId="19C759CB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FCC8CE0" w14:textId="77777777" w:rsidR="00D235AA" w:rsidRPr="00FF5022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2,499</w:t>
            </w:r>
          </w:p>
        </w:tc>
      </w:tr>
      <w:tr w:rsidR="00D235AA" w:rsidRPr="006375B5" w14:paraId="7D820A56" w14:textId="77777777" w:rsidTr="004052D3">
        <w:tc>
          <w:tcPr>
            <w:tcW w:w="2646" w:type="dxa"/>
            <w:shd w:val="clear" w:color="auto" w:fill="auto"/>
          </w:tcPr>
          <w:p w14:paraId="3B2EF8A8" w14:textId="77777777" w:rsidR="00D235AA" w:rsidRPr="006375B5" w:rsidRDefault="00D235AA" w:rsidP="00D235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14061B6D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956E8A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2765F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080A4A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23888C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DE447C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39A1B4E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A67451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C8EBD8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60C7B96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7EDF339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E98A15C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072FD1E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66558AB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90759C2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A0B45CF" w14:textId="77777777" w:rsidR="00D235AA" w:rsidRPr="006375B5" w:rsidRDefault="00D235AA" w:rsidP="00D235AA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</w:tbl>
    <w:p w14:paraId="00D373EA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20"/>
          <w:szCs w:val="20"/>
          <w:cs/>
        </w:rPr>
        <w:sectPr w:rsidR="00973E81" w:rsidRPr="006375B5" w:rsidSect="00973E81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973E81" w:rsidRPr="006375B5" w14:paraId="74F45ED6" w14:textId="77777777" w:rsidTr="00EA086C">
        <w:trPr>
          <w:trHeight w:val="524"/>
        </w:trPr>
        <w:tc>
          <w:tcPr>
            <w:tcW w:w="2520" w:type="dxa"/>
            <w:shd w:val="clear" w:color="auto" w:fill="auto"/>
          </w:tcPr>
          <w:p w14:paraId="4B12966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232192D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5A0B0CB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73E81" w:rsidRPr="006375B5" w14:paraId="675F8606" w14:textId="77777777" w:rsidTr="00EA086C">
        <w:trPr>
          <w:trHeight w:val="524"/>
        </w:trPr>
        <w:tc>
          <w:tcPr>
            <w:tcW w:w="2520" w:type="dxa"/>
            <w:shd w:val="clear" w:color="auto" w:fill="auto"/>
          </w:tcPr>
          <w:p w14:paraId="5DE7301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2C3E5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015F751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61C51D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477BA3E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D4CC11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3497A0B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37FC4EF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656F0B9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01C64D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0C56574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73E81" w:rsidRPr="006375B5" w14:paraId="6A804FA8" w14:textId="77777777" w:rsidTr="00EA086C">
        <w:tc>
          <w:tcPr>
            <w:tcW w:w="2520" w:type="dxa"/>
            <w:shd w:val="clear" w:color="auto" w:fill="auto"/>
          </w:tcPr>
          <w:p w14:paraId="56A593B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2920667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vAlign w:val="center"/>
          </w:tcPr>
          <w:p w14:paraId="5B06AEC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2A6CDFB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2DCE4E6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EA1F19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05BD646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left="-114"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4DC2832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3A2DB1E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60DC84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59C80BF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973E81" w:rsidRPr="006375B5" w14:paraId="54C256AB" w14:textId="77777777" w:rsidTr="00EA086C">
        <w:tc>
          <w:tcPr>
            <w:tcW w:w="2520" w:type="dxa"/>
            <w:shd w:val="clear" w:color="auto" w:fill="auto"/>
          </w:tcPr>
          <w:p w14:paraId="577CD81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B79DD9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3D35D1E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973E81" w:rsidRPr="006375B5" w14:paraId="1FBCEAA8" w14:textId="77777777" w:rsidTr="00EA086C">
        <w:tc>
          <w:tcPr>
            <w:tcW w:w="2520" w:type="dxa"/>
            <w:shd w:val="clear" w:color="auto" w:fill="auto"/>
          </w:tcPr>
          <w:p w14:paraId="3E83D07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20" w:right="-111" w:hanging="2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00" w:type="dxa"/>
          </w:tcPr>
          <w:p w14:paraId="61E11FBF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148BDD46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B475B5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A149232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396226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E7751C7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289107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3F488E07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7D674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EEEF1BF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73E81" w:rsidRPr="006375B5" w14:paraId="29BDE2D9" w14:textId="77777777" w:rsidTr="00EA086C">
        <w:tc>
          <w:tcPr>
            <w:tcW w:w="2520" w:type="dxa"/>
            <w:shd w:val="clear" w:color="auto" w:fill="auto"/>
          </w:tcPr>
          <w:p w14:paraId="2D82E056" w14:textId="77777777" w:rsidR="00973E81" w:rsidRPr="00C17F76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00" w:type="dxa"/>
          </w:tcPr>
          <w:p w14:paraId="10E50AA7" w14:textId="77777777" w:rsidR="00973E81" w:rsidRPr="00C17F76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DD6601E" w14:textId="77777777" w:rsidR="00973E81" w:rsidRPr="00343B04" w:rsidRDefault="00973E81" w:rsidP="00EA086C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117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4322242" w14:textId="77777777" w:rsidR="00973E81" w:rsidRPr="00343B04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2592321" w14:textId="77777777" w:rsidR="00973E81" w:rsidRPr="00343B04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10</w:t>
            </w: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0A58B11" w14:textId="77777777" w:rsidR="00973E81" w:rsidRPr="00343B04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9D50289" w14:textId="77777777" w:rsidR="00973E81" w:rsidRPr="00343B04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0BCF292D" w14:textId="77777777" w:rsidR="00973E81" w:rsidRPr="00343B04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56B49F0" w14:textId="77777777" w:rsidR="00973E81" w:rsidRPr="00343B04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43B04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004492" w14:textId="77777777" w:rsidR="00973E81" w:rsidRPr="00343B04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5535A59" w14:textId="77777777" w:rsidR="00973E81" w:rsidRPr="00343B04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241</w:t>
            </w:r>
          </w:p>
        </w:tc>
      </w:tr>
      <w:tr w:rsidR="00973E81" w:rsidRPr="006375B5" w14:paraId="58BAB29E" w14:textId="77777777" w:rsidTr="00EA086C">
        <w:tc>
          <w:tcPr>
            <w:tcW w:w="2520" w:type="dxa"/>
          </w:tcPr>
          <w:p w14:paraId="74B4627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4733567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1787D87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86FAA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24BD5A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51405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21E121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46A7BC2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BEA749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88B7A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03FB3F5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</w:tr>
      <w:tr w:rsidR="00973E81" w:rsidRPr="006375B5" w14:paraId="43E22EE2" w14:textId="77777777" w:rsidTr="00EA086C">
        <w:tc>
          <w:tcPr>
            <w:tcW w:w="2520" w:type="dxa"/>
          </w:tcPr>
          <w:p w14:paraId="0D633D74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33394DC1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868AAF2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(13)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72EAD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DA82DA5" w14:textId="52FF5128" w:rsidR="00973E81" w:rsidRPr="00C106CE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EBF03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16BC062" w14:textId="183B4998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DC024E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F5384D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1BC8F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EF90FDB" w14:textId="4DE7285B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973E81" w:rsidRPr="006375B5" w14:paraId="760D98DC" w14:textId="77777777" w:rsidTr="00EA086C">
        <w:tc>
          <w:tcPr>
            <w:tcW w:w="2520" w:type="dxa"/>
          </w:tcPr>
          <w:p w14:paraId="572D644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br/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00" w:type="dxa"/>
          </w:tcPr>
          <w:p w14:paraId="036CB8E9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CFE7033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233F2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B3A80E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70E20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B9D2ABF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</w:t>
            </w:r>
          </w:p>
        </w:tc>
        <w:tc>
          <w:tcPr>
            <w:tcW w:w="270" w:type="dxa"/>
          </w:tcPr>
          <w:p w14:paraId="477DBE4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 w14:paraId="3DFA4C71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65354E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EE0C0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1850FD2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39</w:t>
            </w:r>
          </w:p>
        </w:tc>
      </w:tr>
      <w:tr w:rsidR="00973E81" w:rsidRPr="006375B5" w14:paraId="02EBEDC9" w14:textId="77777777" w:rsidTr="00EA086C">
        <w:tc>
          <w:tcPr>
            <w:tcW w:w="2520" w:type="dxa"/>
          </w:tcPr>
          <w:p w14:paraId="02AE373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708A2128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7E27015A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6BDA5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9A45D8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A4CBA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A267834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50DE19E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393FFBD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C6F38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E79D4F7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</w:t>
            </w:r>
          </w:p>
        </w:tc>
      </w:tr>
      <w:tr w:rsidR="00973E81" w:rsidRPr="006375B5" w14:paraId="483DC85B" w14:textId="77777777" w:rsidTr="00EA086C">
        <w:tc>
          <w:tcPr>
            <w:tcW w:w="2520" w:type="dxa"/>
          </w:tcPr>
          <w:p w14:paraId="300DFAA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900" w:type="dxa"/>
          </w:tcPr>
          <w:p w14:paraId="2354DEB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09EFDB82" w14:textId="77777777" w:rsidR="00973E81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C4CE5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62C975B" w14:textId="1F2955E7" w:rsidR="00973E81" w:rsidRPr="007B0E1D" w:rsidRDefault="00FA2508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B736E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AC31D21" w14:textId="77777777" w:rsidR="00973E81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A415EB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8DB899D" w14:textId="77777777" w:rsidR="00973E81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3B44E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1CEDE96" w14:textId="77777777" w:rsidR="00973E81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973E81" w:rsidRPr="006375B5" w14:paraId="272D08BF" w14:textId="77777777" w:rsidTr="00EA086C">
        <w:tc>
          <w:tcPr>
            <w:tcW w:w="2520" w:type="dxa"/>
          </w:tcPr>
          <w:p w14:paraId="053C16D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6D43F58A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632F9003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B4BE0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5AEBAEF8" w14:textId="77777777" w:rsidR="00973E81" w:rsidRPr="00F10647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(19)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A44D6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03AB5E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60081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A2389F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717FC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D3F0EF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(19)</w:t>
            </w:r>
          </w:p>
        </w:tc>
      </w:tr>
      <w:tr w:rsidR="00973E81" w:rsidRPr="006375B5" w14:paraId="664ED05C" w14:textId="77777777" w:rsidTr="00EA086C">
        <w:tc>
          <w:tcPr>
            <w:tcW w:w="2520" w:type="dxa"/>
            <w:shd w:val="clear" w:color="auto" w:fill="auto"/>
          </w:tcPr>
          <w:p w14:paraId="05B54F1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900" w:type="dxa"/>
          </w:tcPr>
          <w:p w14:paraId="17A81F0B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BB9BE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1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57A0A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3BB6DC1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418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96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6E505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B0D0187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26</w:t>
            </w:r>
          </w:p>
        </w:tc>
        <w:tc>
          <w:tcPr>
            <w:tcW w:w="270" w:type="dxa"/>
          </w:tcPr>
          <w:p w14:paraId="3D0095C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</w:tcPr>
          <w:p w14:paraId="5A7E9EFA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A5B2B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DC4E9EB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233</w:t>
            </w:r>
          </w:p>
        </w:tc>
      </w:tr>
    </w:tbl>
    <w:p w14:paraId="789C3A27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1C6FD71E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24"/>
          <w:szCs w:val="24"/>
          <w:cs/>
        </w:rPr>
        <w:br w:type="page"/>
      </w: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700"/>
        <w:gridCol w:w="72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973E81" w:rsidRPr="006375B5" w14:paraId="217F49D5" w14:textId="77777777" w:rsidTr="00EA086C">
        <w:trPr>
          <w:tblHeader/>
        </w:trPr>
        <w:tc>
          <w:tcPr>
            <w:tcW w:w="2700" w:type="dxa"/>
            <w:shd w:val="clear" w:color="auto" w:fill="auto"/>
          </w:tcPr>
          <w:p w14:paraId="099C519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4CF2264E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00B4572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73E81" w:rsidRPr="006375B5" w14:paraId="756D1AED" w14:textId="77777777" w:rsidTr="00EA086C">
        <w:trPr>
          <w:tblHeader/>
        </w:trPr>
        <w:tc>
          <w:tcPr>
            <w:tcW w:w="2700" w:type="dxa"/>
            <w:shd w:val="clear" w:color="auto" w:fill="auto"/>
          </w:tcPr>
          <w:p w14:paraId="2B4036B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5980C524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3C17DB6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vAlign w:val="center"/>
          </w:tcPr>
          <w:p w14:paraId="7A49783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6F96398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12A2F5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7A66C5B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53BCD93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0EE6396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134C1C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4FFB4404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73E81" w:rsidRPr="006375B5" w14:paraId="2FE51D24" w14:textId="77777777" w:rsidTr="00EA086C">
        <w:trPr>
          <w:tblHeader/>
        </w:trPr>
        <w:tc>
          <w:tcPr>
            <w:tcW w:w="2700" w:type="dxa"/>
            <w:shd w:val="clear" w:color="auto" w:fill="auto"/>
          </w:tcPr>
          <w:p w14:paraId="75AEEF4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531D85E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2EA5C68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vAlign w:val="center"/>
          </w:tcPr>
          <w:p w14:paraId="28BF09C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43E803F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6ED1CA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4171318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2E85A90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58B1AEE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390CE4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55476B1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973E81" w:rsidRPr="006375B5" w14:paraId="50F93301" w14:textId="77777777" w:rsidTr="00EA086C">
        <w:trPr>
          <w:tblHeader/>
        </w:trPr>
        <w:tc>
          <w:tcPr>
            <w:tcW w:w="2700" w:type="dxa"/>
            <w:shd w:val="clear" w:color="auto" w:fill="auto"/>
          </w:tcPr>
          <w:p w14:paraId="039BAD3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06520216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1326C25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973E81" w:rsidRPr="006375B5" w14:paraId="59D5E105" w14:textId="77777777" w:rsidTr="00EA086C">
        <w:tc>
          <w:tcPr>
            <w:tcW w:w="2700" w:type="dxa"/>
            <w:shd w:val="clear" w:color="auto" w:fill="auto"/>
          </w:tcPr>
          <w:p w14:paraId="0326933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720" w:type="dxa"/>
          </w:tcPr>
          <w:p w14:paraId="79E992DE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0B44737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1CB70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BA7AF7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B041DC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7F6830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0D7E6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BB8287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F5234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157A15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73E81" w:rsidRPr="000A50D6" w14:paraId="0848D94A" w14:textId="77777777" w:rsidTr="00EA086C">
        <w:tc>
          <w:tcPr>
            <w:tcW w:w="2700" w:type="dxa"/>
            <w:shd w:val="clear" w:color="auto" w:fill="auto"/>
          </w:tcPr>
          <w:p w14:paraId="7D26692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720" w:type="dxa"/>
          </w:tcPr>
          <w:p w14:paraId="459D3CC2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C30C9D9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 w:hint="cs"/>
                <w:sz w:val="30"/>
                <w:szCs w:val="30"/>
                <w:lang w:val="en-US"/>
              </w:rPr>
              <w:t>41</w:t>
            </w:r>
          </w:p>
        </w:tc>
        <w:tc>
          <w:tcPr>
            <w:tcW w:w="270" w:type="dxa"/>
          </w:tcPr>
          <w:p w14:paraId="36BC6ED6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5F4DBE2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 w:hint="cs"/>
                <w:sz w:val="30"/>
                <w:szCs w:val="30"/>
              </w:rPr>
              <w:t>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A46CA1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7E83C53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35EFBD7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DF05014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3CFB77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987C2CC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 w:hint="cs"/>
                <w:sz w:val="30"/>
                <w:szCs w:val="30"/>
              </w:rPr>
              <w:t>115</w:t>
            </w:r>
          </w:p>
        </w:tc>
      </w:tr>
      <w:tr w:rsidR="00973E81" w:rsidRPr="006375B5" w14:paraId="3ED27622" w14:textId="77777777" w:rsidTr="00EA086C">
        <w:tc>
          <w:tcPr>
            <w:tcW w:w="2700" w:type="dxa"/>
          </w:tcPr>
          <w:p w14:paraId="6DC4A2C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2BA69825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1279F14" w14:textId="54446AD2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580EA1B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45F1FC8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5312E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E07DF55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6F0FB66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8D5E7F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31828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369D9B9" w14:textId="006C80C0" w:rsidR="00973E81" w:rsidRPr="00C17F76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</w:p>
        </w:tc>
      </w:tr>
      <w:tr w:rsidR="00973E81" w:rsidRPr="006375B5" w14:paraId="3FF29E86" w14:textId="77777777" w:rsidTr="00EA086C">
        <w:tc>
          <w:tcPr>
            <w:tcW w:w="2700" w:type="dxa"/>
          </w:tcPr>
          <w:p w14:paraId="2B0ACDC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5885BD9C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1DC7F3D9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E28E1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7111E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C8515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E6281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(2)</w:t>
            </w:r>
          </w:p>
        </w:tc>
        <w:tc>
          <w:tcPr>
            <w:tcW w:w="270" w:type="dxa"/>
          </w:tcPr>
          <w:p w14:paraId="479CCE6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65A68DE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9E738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76C35DC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597E1E">
              <w:rPr>
                <w:rFonts w:ascii="Angsana New" w:hAnsi="Angsana New"/>
                <w:sz w:val="30"/>
                <w:szCs w:val="30"/>
              </w:rPr>
              <w:t>(4)</w:t>
            </w:r>
          </w:p>
        </w:tc>
      </w:tr>
      <w:tr w:rsidR="00973E81" w:rsidRPr="006375B5" w14:paraId="143B45C8" w14:textId="77777777" w:rsidTr="00EA086C">
        <w:tc>
          <w:tcPr>
            <w:tcW w:w="2700" w:type="dxa"/>
          </w:tcPr>
          <w:p w14:paraId="59B849B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right="-111" w:hanging="15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และ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br/>
              <w:t xml:space="preserve">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1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720" w:type="dxa"/>
          </w:tcPr>
          <w:p w14:paraId="0DF1569D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E948A0A" w14:textId="6BF3AB68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2380AD00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A79AD2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F43D9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CEC42F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ED2E26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2B43E12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228D3B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5691035F" w14:textId="54169C35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15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</w:tr>
      <w:tr w:rsidR="00973E81" w:rsidRPr="006375B5" w14:paraId="181F2F29" w14:textId="77777777" w:rsidTr="00EA086C">
        <w:tc>
          <w:tcPr>
            <w:tcW w:w="2700" w:type="dxa"/>
          </w:tcPr>
          <w:p w14:paraId="40F0BD3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6E9772E4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31F907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2CF5CD9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CDDFC9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2F1C2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9588133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53616AB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B483C4F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3E7B4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10BAE00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42</w:t>
            </w:r>
          </w:p>
        </w:tc>
      </w:tr>
      <w:tr w:rsidR="00973E81" w:rsidRPr="006375B5" w14:paraId="0BF338A5" w14:textId="77777777" w:rsidTr="00EA086C">
        <w:tc>
          <w:tcPr>
            <w:tcW w:w="2700" w:type="dxa"/>
          </w:tcPr>
          <w:p w14:paraId="7F6106B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484B9DFB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7F877A2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12465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2212BD6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9B550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B190445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248"/>
                <w:tab w:val="decimal" w:pos="338"/>
              </w:tabs>
              <w:spacing w:line="360" w:lineRule="exact"/>
              <w:ind w:right="521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C5B40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098CFD4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69DCF1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354DFD17" w14:textId="77777777" w:rsidR="00973E81" w:rsidRPr="00597E1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(16)</w:t>
            </w:r>
          </w:p>
        </w:tc>
      </w:tr>
      <w:tr w:rsidR="00973E81" w:rsidRPr="006375B5" w14:paraId="30D85D41" w14:textId="77777777" w:rsidTr="00E84EFF">
        <w:tc>
          <w:tcPr>
            <w:tcW w:w="2700" w:type="dxa"/>
            <w:shd w:val="clear" w:color="auto" w:fill="auto"/>
          </w:tcPr>
          <w:p w14:paraId="0CD0CAE4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720" w:type="dxa"/>
          </w:tcPr>
          <w:p w14:paraId="4104421A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68BEE7" w14:textId="77777777" w:rsidR="00973E81" w:rsidRPr="00C17F76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84</w:t>
            </w:r>
          </w:p>
        </w:tc>
        <w:tc>
          <w:tcPr>
            <w:tcW w:w="270" w:type="dxa"/>
          </w:tcPr>
          <w:p w14:paraId="5C708D7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4F0F1FD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80613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A1F0AF8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13F4B393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99BC09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CF707E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A1BA011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179</w:t>
            </w:r>
          </w:p>
        </w:tc>
      </w:tr>
      <w:tr w:rsidR="00973E81" w:rsidRPr="006375B5" w14:paraId="6369F55B" w14:textId="77777777" w:rsidTr="00E84EFF">
        <w:tc>
          <w:tcPr>
            <w:tcW w:w="2700" w:type="dxa"/>
            <w:shd w:val="clear" w:color="auto" w:fill="auto"/>
          </w:tcPr>
          <w:p w14:paraId="777E5F7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4621B57E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tcBorders>
              <w:top w:val="double" w:sz="4" w:space="0" w:color="auto"/>
            </w:tcBorders>
            <w:vAlign w:val="bottom"/>
          </w:tcPr>
          <w:p w14:paraId="163C8B73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2BBE8B1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7EB337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235AD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85FC8E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DAC5DD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tcBorders>
              <w:top w:val="double" w:sz="4" w:space="0" w:color="auto"/>
            </w:tcBorders>
            <w:vAlign w:val="bottom"/>
          </w:tcPr>
          <w:p w14:paraId="0898622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8FA9822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0AB370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69165B70" w14:textId="77777777" w:rsidTr="00EA086C">
        <w:tc>
          <w:tcPr>
            <w:tcW w:w="2700" w:type="dxa"/>
            <w:shd w:val="clear" w:color="auto" w:fill="auto"/>
          </w:tcPr>
          <w:p w14:paraId="72F695A6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78D7E93A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E1B53E1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496D915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B6C9B35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08AFE5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F4D4C3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372B62C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42C3930C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3ECFDC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15D009D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61BF520D" w14:textId="77777777" w:rsidTr="00EA086C">
        <w:tc>
          <w:tcPr>
            <w:tcW w:w="2700" w:type="dxa"/>
            <w:shd w:val="clear" w:color="auto" w:fill="auto"/>
          </w:tcPr>
          <w:p w14:paraId="19BECBD4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479E4C52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1EE2CA7F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7D7F226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1157D96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3D2F4B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04C446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8E8526B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03AEC584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DC092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2E572F5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4A1DB78D" w14:textId="77777777" w:rsidTr="00EA086C">
        <w:tc>
          <w:tcPr>
            <w:tcW w:w="2700" w:type="dxa"/>
            <w:shd w:val="clear" w:color="auto" w:fill="auto"/>
          </w:tcPr>
          <w:p w14:paraId="03BBA0D5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5015B244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6B64BEF4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2FE9832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C216BE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34C65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8AAFB5C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1279D1E4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675C6A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530906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F8E1DE5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4D0D4E54" w14:textId="77777777" w:rsidTr="00EA086C">
        <w:tc>
          <w:tcPr>
            <w:tcW w:w="2700" w:type="dxa"/>
            <w:shd w:val="clear" w:color="auto" w:fill="auto"/>
          </w:tcPr>
          <w:p w14:paraId="7117827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2DF64005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5B02B949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28B0B9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B47C90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F7644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CCF297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2275EDF5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213686E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3E3116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91F9E6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6359562E" w14:textId="77777777" w:rsidTr="00EA086C">
        <w:tc>
          <w:tcPr>
            <w:tcW w:w="2700" w:type="dxa"/>
            <w:shd w:val="clear" w:color="auto" w:fill="auto"/>
          </w:tcPr>
          <w:p w14:paraId="1282D63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4061C750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2282A26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59E59E5D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58F9363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A1EA6B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DAAF02D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61CCB800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05BBC70C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CFD22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2BEF8BE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2D041536" w14:textId="77777777" w:rsidTr="00EA086C">
        <w:tc>
          <w:tcPr>
            <w:tcW w:w="2700" w:type="dxa"/>
            <w:shd w:val="clear" w:color="auto" w:fill="auto"/>
          </w:tcPr>
          <w:p w14:paraId="754C15A6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02E77393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04498208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30E262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0DA8E50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B9249B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623184F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7B6865B0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F120CB7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7ECB62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54D2EA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745AE362" w14:textId="77777777" w:rsidTr="00EA086C">
        <w:tc>
          <w:tcPr>
            <w:tcW w:w="2700" w:type="dxa"/>
            <w:shd w:val="clear" w:color="auto" w:fill="auto"/>
          </w:tcPr>
          <w:p w14:paraId="10AE905D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13E4E7CD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4F9D56CC" w14:textId="77777777" w:rsidR="00973E81" w:rsidRPr="00304D8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6217BA35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34F64E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7DE25F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062615A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93D6228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22EB75AC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0E00E1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A4496D3" w14:textId="77777777" w:rsidR="00973E81" w:rsidRPr="00304D8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973E81" w:rsidRPr="006375B5" w14:paraId="5B6378C1" w14:textId="77777777" w:rsidTr="00EA086C">
        <w:tc>
          <w:tcPr>
            <w:tcW w:w="2700" w:type="dxa"/>
            <w:shd w:val="clear" w:color="auto" w:fill="auto"/>
          </w:tcPr>
          <w:p w14:paraId="5DD2126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720" w:type="dxa"/>
          </w:tcPr>
          <w:p w14:paraId="5F19A1C2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755F7839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A94205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FAA5AC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69CA67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686B52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E0439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E8D5744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F597EA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175CBA4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73E81" w:rsidRPr="006375B5" w14:paraId="4D070BC7" w14:textId="77777777" w:rsidTr="00EA086C">
        <w:tc>
          <w:tcPr>
            <w:tcW w:w="2700" w:type="dxa"/>
            <w:shd w:val="clear" w:color="auto" w:fill="auto"/>
          </w:tcPr>
          <w:p w14:paraId="121C761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720" w:type="dxa"/>
          </w:tcPr>
          <w:p w14:paraId="68EAC1AB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1114A64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3A92A8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21913B8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71647C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CCC26D0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EF9AFAA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1BD4C5C8" w14:textId="77777777" w:rsidR="00973E81" w:rsidRPr="00C106CE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CB445E6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AEA63E5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973E81" w:rsidRPr="006375B5" w14:paraId="6E49D8AA" w14:textId="77777777" w:rsidTr="00EA086C">
        <w:tc>
          <w:tcPr>
            <w:tcW w:w="2700" w:type="dxa"/>
            <w:shd w:val="clear" w:color="auto" w:fill="auto"/>
          </w:tcPr>
          <w:p w14:paraId="225BA4FD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30D553A1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2F6198A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63E72A3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14C0B734" w14:textId="10543D2E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3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410428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9494A33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B04DF0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5AAA7A3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EDDB94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260D7B8F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32</w:t>
            </w:r>
          </w:p>
        </w:tc>
      </w:tr>
      <w:tr w:rsidR="00973E81" w:rsidRPr="006375B5" w14:paraId="1A9799BF" w14:textId="77777777" w:rsidTr="00EA086C">
        <w:tc>
          <w:tcPr>
            <w:tcW w:w="2700" w:type="dxa"/>
            <w:shd w:val="clear" w:color="auto" w:fill="auto"/>
          </w:tcPr>
          <w:p w14:paraId="2209E90C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713E2B6D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7914EC08" w14:textId="24C27B06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4</w:t>
            </w:r>
            <w:r w:rsidR="00FA2508"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32AFDD6D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CE7571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7C3788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E6B4130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43B08DAD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67380B60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C19406F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FC9C502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355F62">
              <w:rPr>
                <w:rFonts w:ascii="Angsana New" w:hAnsi="Angsana New"/>
                <w:sz w:val="30"/>
                <w:szCs w:val="30"/>
              </w:rPr>
              <w:t>54</w:t>
            </w:r>
          </w:p>
        </w:tc>
      </w:tr>
      <w:tr w:rsidR="00973E81" w:rsidRPr="006375B5" w14:paraId="2131CD8B" w14:textId="77777777" w:rsidTr="00EA086C">
        <w:trPr>
          <w:trHeight w:val="417"/>
        </w:trPr>
        <w:tc>
          <w:tcPr>
            <w:tcW w:w="2700" w:type="dxa"/>
            <w:shd w:val="clear" w:color="auto" w:fill="auto"/>
          </w:tcPr>
          <w:p w14:paraId="44F1FAD2" w14:textId="77777777" w:rsidR="00973E81" w:rsidRPr="00C106CE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12301A3E" w14:textId="77777777" w:rsidR="00973E81" w:rsidRPr="00C106CE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6B68BB" w14:textId="2E6A375F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55F62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659DAE37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D315D7A" w14:textId="5EC70D6E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55F62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DC07EF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92923FB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55F62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2A562AF4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</w:tcPr>
          <w:p w14:paraId="46BA9327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55F62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AC2810" w14:textId="77777777" w:rsidR="00973E81" w:rsidRPr="00355F62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D89F968" w14:textId="77777777" w:rsidR="00973E81" w:rsidRPr="00355F62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355F62">
              <w:rPr>
                <w:rFonts w:ascii="Angsana New" w:hAnsi="Angsana New"/>
                <w:b/>
                <w:bCs/>
                <w:sz w:val="30"/>
                <w:szCs w:val="30"/>
              </w:rPr>
              <w:t>86</w:t>
            </w:r>
          </w:p>
        </w:tc>
      </w:tr>
      <w:tr w:rsidR="00973E81" w:rsidRPr="006375B5" w14:paraId="5216DA49" w14:textId="77777777" w:rsidTr="00EA086C">
        <w:tc>
          <w:tcPr>
            <w:tcW w:w="2700" w:type="dxa"/>
            <w:shd w:val="clear" w:color="auto" w:fill="auto"/>
          </w:tcPr>
          <w:p w14:paraId="0EA72145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3CB40A64" w14:textId="77777777" w:rsidR="00973E81" w:rsidRPr="008E506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61FF6C40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1EE8CFDC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47AE105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175C33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038F321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53D43AB0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0FDC5BF7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3C0C709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5A04F80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973E81" w:rsidRPr="006375B5" w14:paraId="0D455C08" w14:textId="77777777" w:rsidTr="00EA086C">
        <w:tc>
          <w:tcPr>
            <w:tcW w:w="2700" w:type="dxa"/>
            <w:shd w:val="clear" w:color="auto" w:fill="auto"/>
          </w:tcPr>
          <w:p w14:paraId="51C0F4DD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ณ วันที่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30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>256</w:t>
            </w:r>
            <w:r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720" w:type="dxa"/>
          </w:tcPr>
          <w:p w14:paraId="727EB406" w14:textId="77777777" w:rsidR="00973E81" w:rsidRPr="008E506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01CD400C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A1EB532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71A18C8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35846D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3262648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79978C71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45F3C7A8" w14:textId="77777777" w:rsidR="00973E81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43F5492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C9C2506" w14:textId="77777777" w:rsidR="00973E81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973E81" w:rsidRPr="006375B5" w14:paraId="34AAA3C4" w14:textId="77777777" w:rsidTr="00EA086C">
        <w:tc>
          <w:tcPr>
            <w:tcW w:w="2700" w:type="dxa"/>
            <w:shd w:val="clear" w:color="auto" w:fill="auto"/>
          </w:tcPr>
          <w:p w14:paraId="38E85455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43F807E9" w14:textId="77777777" w:rsidR="00973E81" w:rsidRPr="008E506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1D5456FB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7998CC9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8BADE4C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EEFD4C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627837D4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902BD72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392A9ACD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8182E4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2D872531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22</w:t>
            </w:r>
          </w:p>
        </w:tc>
      </w:tr>
      <w:tr w:rsidR="00973E81" w:rsidRPr="006375B5" w14:paraId="26FE3CA0" w14:textId="77777777" w:rsidTr="00EA086C">
        <w:tc>
          <w:tcPr>
            <w:tcW w:w="2700" w:type="dxa"/>
            <w:shd w:val="clear" w:color="auto" w:fill="auto"/>
          </w:tcPr>
          <w:p w14:paraId="11595D50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2C5D8800" w14:textId="77777777" w:rsidR="00973E81" w:rsidRPr="008E506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1B373BD9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30FFB120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3AE26E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0D6C94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00B42B4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5B0AE488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4BEE19E2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63E333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B0FC4CF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32</w:t>
            </w:r>
          </w:p>
        </w:tc>
      </w:tr>
      <w:tr w:rsidR="00973E81" w:rsidRPr="006375B5" w14:paraId="042D468C" w14:textId="77777777" w:rsidTr="00EA086C">
        <w:tc>
          <w:tcPr>
            <w:tcW w:w="2700" w:type="dxa"/>
            <w:shd w:val="clear" w:color="auto" w:fill="auto"/>
          </w:tcPr>
          <w:p w14:paraId="026890AF" w14:textId="77777777" w:rsidR="00973E81" w:rsidRPr="008E506F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008332CA" w14:textId="77777777" w:rsidR="00973E81" w:rsidRPr="008E506F" w:rsidRDefault="00973E81" w:rsidP="00EA086C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401F1D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20</w:t>
            </w:r>
          </w:p>
        </w:tc>
        <w:tc>
          <w:tcPr>
            <w:tcW w:w="270" w:type="dxa"/>
          </w:tcPr>
          <w:p w14:paraId="6AF6810E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DC1E7E8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EA5F75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45D03D6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0F691E02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EB0F078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05F8D8" w14:textId="77777777" w:rsidR="00973E81" w:rsidRPr="008435F7" w:rsidRDefault="00973E81" w:rsidP="00EA08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1285ABA" w14:textId="77777777" w:rsidR="00973E81" w:rsidRPr="008435F7" w:rsidRDefault="00973E81" w:rsidP="00EA086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</w:tr>
    </w:tbl>
    <w:p w14:paraId="57F82C72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70"/>
          <w:tab w:val="decimal" w:pos="900"/>
        </w:tabs>
        <w:spacing w:line="240" w:lineRule="auto"/>
        <w:ind w:left="540" w:right="490"/>
        <w:jc w:val="thaiDistribute"/>
        <w:rPr>
          <w:rFonts w:ascii="Angsana New" w:hAnsi="Angsana New"/>
          <w:sz w:val="30"/>
          <w:szCs w:val="30"/>
        </w:rPr>
      </w:pPr>
    </w:p>
    <w:p w14:paraId="66CDF09B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01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05944713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012" w:firstLine="706"/>
        <w:jc w:val="thaiDistribute"/>
        <w:rPr>
          <w:rFonts w:ascii="Angsana New" w:hAnsi="Angsana New"/>
          <w:spacing w:val="-2"/>
          <w:sz w:val="30"/>
          <w:szCs w:val="30"/>
        </w:rPr>
        <w:sectPr w:rsidR="00973E81" w:rsidRPr="006375B5" w:rsidSect="00973E81">
          <w:headerReference w:type="default" r:id="rId17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477526F" w14:textId="77777777" w:rsidR="00973E81" w:rsidRPr="00D72FB2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D72FB2">
        <w:rPr>
          <w:rFonts w:ascii="Angsana New" w:hAnsi="Angsana New" w:hint="cs"/>
          <w:spacing w:val="-2"/>
          <w:sz w:val="30"/>
          <w:szCs w:val="30"/>
          <w:cs/>
        </w:rPr>
        <w:lastRenderedPageBreak/>
        <w:t xml:space="preserve">ในเดือนพฤษภาคม </w:t>
      </w:r>
      <w:r w:rsidRPr="00D72FB2">
        <w:rPr>
          <w:rFonts w:ascii="Angsana New" w:hAnsi="Angsana New"/>
          <w:spacing w:val="-2"/>
          <w:sz w:val="30"/>
          <w:szCs w:val="30"/>
        </w:rPr>
        <w:t xml:space="preserve">2566 </w:t>
      </w:r>
      <w:r w:rsidRPr="00D72FB2">
        <w:rPr>
          <w:rFonts w:ascii="Angsana New" w:hAnsi="Angsana New" w:hint="cs"/>
          <w:spacing w:val="-2"/>
          <w:sz w:val="30"/>
          <w:szCs w:val="30"/>
          <w:cs/>
        </w:rPr>
        <w:t xml:space="preserve">คณะกรรมการบริหารมีมติไม่ต่อสัญญาบริหารโครงการที่จะหมดในเดือนธันวาคม </w:t>
      </w:r>
      <w:r w:rsidRPr="00D72FB2">
        <w:rPr>
          <w:rFonts w:ascii="Angsana New" w:hAnsi="Angsana New"/>
          <w:spacing w:val="-2"/>
          <w:sz w:val="30"/>
          <w:szCs w:val="30"/>
        </w:rPr>
        <w:t xml:space="preserve">2566 </w:t>
      </w:r>
      <w:r w:rsidRPr="00D72FB2">
        <w:rPr>
          <w:rFonts w:ascii="Angsana New" w:hAnsi="Angsana New" w:hint="cs"/>
          <w:spacing w:val="-2"/>
          <w:sz w:val="30"/>
          <w:szCs w:val="30"/>
          <w:cs/>
        </w:rPr>
        <w:t xml:space="preserve">เพื่อพัฒนาเป็นโครงการใหม่ ส่งผลให้กลุ่มบริษัทรับรู้ผลขาดทุนจากการด้อยค่าของอาคารและอุปกรณ์จำนวน </w:t>
      </w:r>
      <w:r w:rsidRPr="00D72FB2">
        <w:rPr>
          <w:rFonts w:ascii="Angsana New" w:hAnsi="Angsana New"/>
          <w:spacing w:val="-2"/>
          <w:sz w:val="30"/>
          <w:szCs w:val="30"/>
        </w:rPr>
        <w:t xml:space="preserve">571 </w:t>
      </w:r>
      <w:r w:rsidRPr="00D72FB2">
        <w:rPr>
          <w:rFonts w:ascii="Angsana New" w:hAnsi="Angsana New" w:hint="cs"/>
          <w:spacing w:val="-2"/>
          <w:sz w:val="30"/>
          <w:szCs w:val="30"/>
          <w:cs/>
        </w:rPr>
        <w:t xml:space="preserve">ล้านบาทในปี </w:t>
      </w:r>
      <w:r w:rsidRPr="00D72FB2">
        <w:rPr>
          <w:rFonts w:ascii="Angsana New" w:hAnsi="Angsana New"/>
          <w:spacing w:val="-2"/>
          <w:sz w:val="30"/>
          <w:szCs w:val="30"/>
        </w:rPr>
        <w:t>2566</w:t>
      </w:r>
    </w:p>
    <w:p w14:paraId="10A23E73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tab/>
      </w:r>
    </w:p>
    <w:p w14:paraId="3B427840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2"/>
          <w:sz w:val="30"/>
          <w:szCs w:val="30"/>
        </w:rPr>
      </w:pPr>
      <w:r w:rsidRPr="008753E5">
        <w:rPr>
          <w:rFonts w:ascii="Angsana New" w:hAnsi="Angsana New" w:hint="cs"/>
          <w:spacing w:val="-2"/>
          <w:sz w:val="30"/>
          <w:szCs w:val="30"/>
          <w:cs/>
        </w:rPr>
        <w:t>ในปี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/>
          <w:spacing w:val="-2"/>
          <w:sz w:val="30"/>
          <w:szCs w:val="30"/>
        </w:rPr>
        <w:t xml:space="preserve">2567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ผู้บริหารได้ทบทวนอายุการใช้ประโยชน์ของสินทรัพย์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ซึ่งประเมินโดยวิศกรของ</w:t>
      </w:r>
      <w:r>
        <w:rPr>
          <w:rFonts w:ascii="Angsana New" w:hAnsi="Angsana New" w:hint="cs"/>
          <w:spacing w:val="-2"/>
          <w:sz w:val="30"/>
          <w:szCs w:val="30"/>
          <w:cs/>
        </w:rPr>
        <w:t>กลุ่ม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บริษัท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ส่งผลให้เกิดการเปลี่ยนแปลงประมาณการอายุการให้ประโยชน์ของสินทรัพย์บางประเภท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โดยใช้วิธีเปลี่ยนทันทีตั้งแต่วันที่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>
        <w:rPr>
          <w:rFonts w:ascii="Angsana New" w:hAnsi="Angsana New"/>
          <w:spacing w:val="-2"/>
          <w:sz w:val="30"/>
          <w:szCs w:val="30"/>
        </w:rPr>
        <w:br/>
      </w:r>
      <w:r w:rsidRPr="008753E5">
        <w:rPr>
          <w:rFonts w:ascii="Angsana New" w:hAnsi="Angsana New"/>
          <w:spacing w:val="-2"/>
          <w:sz w:val="30"/>
          <w:szCs w:val="30"/>
        </w:rPr>
        <w:t xml:space="preserve">1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พฤษภาคม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/>
          <w:spacing w:val="-2"/>
          <w:sz w:val="30"/>
          <w:szCs w:val="30"/>
        </w:rPr>
        <w:t xml:space="preserve">2567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เป็นต้นไป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ดังนี้</w:t>
      </w:r>
    </w:p>
    <w:p w14:paraId="000C0B1E" w14:textId="77777777" w:rsidR="00973E81" w:rsidRPr="00862403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4"/>
          <w:szCs w:val="24"/>
        </w:rPr>
      </w:pPr>
    </w:p>
    <w:tbl>
      <w:tblPr>
        <w:tblW w:w="9026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5205"/>
        <w:gridCol w:w="1730"/>
        <w:gridCol w:w="378"/>
        <w:gridCol w:w="1713"/>
      </w:tblGrid>
      <w:tr w:rsidR="00973E81" w:rsidRPr="00D340A5" w14:paraId="2884E42A" w14:textId="77777777" w:rsidTr="00EA086C">
        <w:trPr>
          <w:trHeight w:val="435"/>
          <w:tblHeader/>
        </w:trPr>
        <w:tc>
          <w:tcPr>
            <w:tcW w:w="5205" w:type="dxa"/>
          </w:tcPr>
          <w:p w14:paraId="69132589" w14:textId="77777777" w:rsidR="00973E81" w:rsidRPr="00D340A5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3821" w:type="dxa"/>
            <w:gridSpan w:val="3"/>
            <w:vAlign w:val="center"/>
          </w:tcPr>
          <w:p w14:paraId="1E93D5FC" w14:textId="77777777" w:rsidR="00973E81" w:rsidRPr="00D340A5" w:rsidRDefault="00973E81" w:rsidP="00EA086C">
            <w:pPr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D340A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73E81" w:rsidRPr="004D6982" w14:paraId="19C6B168" w14:textId="77777777" w:rsidTr="00EA086C">
        <w:trPr>
          <w:trHeight w:val="456"/>
        </w:trPr>
        <w:tc>
          <w:tcPr>
            <w:tcW w:w="5205" w:type="dxa"/>
          </w:tcPr>
          <w:p w14:paraId="0D31DAE7" w14:textId="77777777" w:rsidR="00973E81" w:rsidRPr="00427FA1" w:rsidRDefault="00973E81" w:rsidP="00EA086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27FA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ปี</w:t>
            </w:r>
            <w:r w:rsidRPr="00427FA1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สิ้นสุดวันที่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730" w:type="dxa"/>
            <w:shd w:val="clear" w:color="auto" w:fill="auto"/>
            <w:vAlign w:val="bottom"/>
          </w:tcPr>
          <w:p w14:paraId="4CA799DF" w14:textId="77777777" w:rsidR="00973E81" w:rsidRPr="004D6982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2567</w:t>
            </w:r>
          </w:p>
        </w:tc>
        <w:tc>
          <w:tcPr>
            <w:tcW w:w="378" w:type="dxa"/>
            <w:shd w:val="clear" w:color="auto" w:fill="auto"/>
            <w:vAlign w:val="bottom"/>
          </w:tcPr>
          <w:p w14:paraId="54C6E491" w14:textId="77777777" w:rsidR="00973E81" w:rsidRPr="004D6982" w:rsidRDefault="00973E81" w:rsidP="00EA086C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712" w:type="dxa"/>
            <w:shd w:val="clear" w:color="auto" w:fill="auto"/>
            <w:vAlign w:val="bottom"/>
          </w:tcPr>
          <w:p w14:paraId="6D3B5F5F" w14:textId="77777777" w:rsidR="00973E81" w:rsidRPr="004D6982" w:rsidRDefault="00973E81" w:rsidP="00EA08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2566</w:t>
            </w:r>
          </w:p>
        </w:tc>
      </w:tr>
      <w:tr w:rsidR="00973E81" w:rsidRPr="004D6982" w14:paraId="4CC8BE13" w14:textId="77777777" w:rsidTr="00EA086C">
        <w:trPr>
          <w:trHeight w:val="426"/>
        </w:trPr>
        <w:tc>
          <w:tcPr>
            <w:tcW w:w="5205" w:type="dxa"/>
            <w:vAlign w:val="bottom"/>
          </w:tcPr>
          <w:p w14:paraId="769099DA" w14:textId="77777777" w:rsidR="00973E81" w:rsidRPr="004D6982" w:rsidRDefault="00973E81" w:rsidP="00EA086C">
            <w:pPr>
              <w:ind w:left="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F6359">
              <w:rPr>
                <w:rFonts w:ascii="Angsana New" w:hAnsi="Angsana New"/>
                <w:sz w:val="30"/>
                <w:szCs w:val="30"/>
                <w:cs/>
              </w:rPr>
              <w:t>อาคารและสิ่ง</w:t>
            </w:r>
            <w:r w:rsidRPr="006F6359">
              <w:rPr>
                <w:rFonts w:ascii="Angsana New" w:hAnsi="Angsana New" w:hint="cs"/>
                <w:sz w:val="30"/>
                <w:szCs w:val="30"/>
                <w:cs/>
              </w:rPr>
              <w:t>ก่อ</w:t>
            </w:r>
            <w:r w:rsidRPr="006F6359">
              <w:rPr>
                <w:rFonts w:ascii="Angsana New" w:hAnsi="Angsana New"/>
                <w:sz w:val="30"/>
                <w:szCs w:val="30"/>
                <w:cs/>
              </w:rPr>
              <w:t>สร้างอื่น</w:t>
            </w:r>
          </w:p>
        </w:tc>
        <w:tc>
          <w:tcPr>
            <w:tcW w:w="1730" w:type="dxa"/>
            <w:shd w:val="clear" w:color="auto" w:fill="auto"/>
          </w:tcPr>
          <w:p w14:paraId="246B2D71" w14:textId="2352829B" w:rsidR="00973E81" w:rsidRPr="004D6982" w:rsidRDefault="002F4625" w:rsidP="00A6360E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973E8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0 </w:t>
            </w:r>
            <w:r w:rsidR="00973E81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ปี</w:t>
            </w:r>
          </w:p>
        </w:tc>
        <w:tc>
          <w:tcPr>
            <w:tcW w:w="378" w:type="dxa"/>
            <w:shd w:val="clear" w:color="auto" w:fill="auto"/>
          </w:tcPr>
          <w:p w14:paraId="3EBB1B99" w14:textId="77777777" w:rsidR="00973E81" w:rsidRPr="004D6982" w:rsidRDefault="00973E81" w:rsidP="00EA086C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712" w:type="dxa"/>
            <w:shd w:val="clear" w:color="auto" w:fill="auto"/>
          </w:tcPr>
          <w:p w14:paraId="2B1E845D" w14:textId="0B793883" w:rsidR="00973E81" w:rsidRPr="004D6982" w:rsidRDefault="002F4625" w:rsidP="00EA08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  <w:r w:rsidR="00973E8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 </w:t>
            </w:r>
            <w:r w:rsidR="00973E81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ปี</w:t>
            </w:r>
          </w:p>
        </w:tc>
      </w:tr>
    </w:tbl>
    <w:p w14:paraId="4C30B405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03770AD9" w14:textId="6E21AD96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2"/>
          <w:sz w:val="30"/>
          <w:szCs w:val="30"/>
        </w:rPr>
      </w:pPr>
      <w:r w:rsidRPr="008753E5">
        <w:rPr>
          <w:rFonts w:ascii="Angsana New" w:hAnsi="Angsana New" w:hint="cs"/>
          <w:spacing w:val="-2"/>
          <w:sz w:val="30"/>
          <w:szCs w:val="30"/>
          <w:cs/>
        </w:rPr>
        <w:t>การเปลี่ยนแปลงประมาณการอายุการให้ประโยชน์ของสินทรัพย์ดังกล่าวมีผลให้ค่าเสื่อมราคาสำหรับปีสิ้นสุดวันที่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>
        <w:rPr>
          <w:rFonts w:ascii="Angsana New" w:hAnsi="Angsana New"/>
          <w:spacing w:val="-2"/>
          <w:sz w:val="30"/>
          <w:szCs w:val="30"/>
        </w:rPr>
        <w:t>30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>
        <w:rPr>
          <w:rFonts w:ascii="Angsana New" w:hAnsi="Angsana New"/>
          <w:spacing w:val="-2"/>
          <w:sz w:val="30"/>
          <w:szCs w:val="30"/>
        </w:rPr>
        <w:t>2567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ขอ</w:t>
      </w:r>
      <w:r>
        <w:rPr>
          <w:rFonts w:ascii="Angsana New" w:hAnsi="Angsana New" w:hint="cs"/>
          <w:spacing w:val="-2"/>
          <w:sz w:val="30"/>
          <w:szCs w:val="30"/>
          <w:cs/>
        </w:rPr>
        <w:t>งที่ดิน อาคาร และอุปกรณ์และอสังหาริมทรัพย์เพื่อการพาณิชย์ของกลุ่ม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บริษัทลดลงจำนวน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>
        <w:rPr>
          <w:rFonts w:ascii="Angsana New" w:hAnsi="Angsana New"/>
          <w:spacing w:val="-2"/>
          <w:sz w:val="30"/>
          <w:szCs w:val="30"/>
          <w:cs/>
        </w:rPr>
        <w:br/>
      </w:r>
      <w:r>
        <w:rPr>
          <w:rFonts w:ascii="Angsana New" w:hAnsi="Angsana New"/>
          <w:spacing w:val="-2"/>
          <w:sz w:val="30"/>
          <w:szCs w:val="30"/>
        </w:rPr>
        <w:t>8.59</w:t>
      </w:r>
      <w:r w:rsidRPr="008753E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pacing w:val="-2"/>
          <w:sz w:val="30"/>
          <w:szCs w:val="30"/>
          <w:cs/>
        </w:rPr>
        <w:t>ล้านบาท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 และ</w:t>
      </w:r>
      <w:r w:rsidRPr="008753E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16.86</w:t>
      </w:r>
      <w:r w:rsidRPr="008753E5">
        <w:rPr>
          <w:rFonts w:ascii="Angsana New" w:hAnsi="Angsana New"/>
          <w:sz w:val="30"/>
          <w:szCs w:val="30"/>
          <w:cs/>
        </w:rPr>
        <w:t xml:space="preserve"> </w:t>
      </w:r>
      <w:r w:rsidRPr="008753E5">
        <w:rPr>
          <w:rFonts w:ascii="Angsana New" w:hAnsi="Angsana New" w:hint="cs"/>
          <w:sz w:val="30"/>
          <w:szCs w:val="30"/>
          <w:cs/>
        </w:rPr>
        <w:t>ล้านบาท</w:t>
      </w:r>
      <w:r w:rsidR="00871B78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ตามลำดับ</w:t>
      </w:r>
    </w:p>
    <w:p w14:paraId="08E7D0F2" w14:textId="77777777" w:rsidR="00973E81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40478A89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ราคาทรัพย์สินของกลุ่มบริษัทและบริษัทก่อนหักค่าเสื่อมราคาสะสมของอาคารและอุปกรณ์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ซึ่งได้คิดค่าเสื่อมราคาเต็มจำนวนแล้ว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แต่ยังคงใช้งานจนถึง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วันที่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</w:rPr>
        <w:t>256</w:t>
      </w:r>
      <w:r>
        <w:rPr>
          <w:rFonts w:ascii="Angsana New" w:hAnsi="Angsana New"/>
          <w:spacing w:val="-2"/>
          <w:sz w:val="30"/>
          <w:szCs w:val="30"/>
        </w:rPr>
        <w:t>7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มี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 xml:space="preserve">จำนวน </w:t>
      </w:r>
      <w:r>
        <w:rPr>
          <w:rFonts w:ascii="Angsana New" w:hAnsi="Angsana New"/>
          <w:spacing w:val="-2"/>
          <w:sz w:val="30"/>
          <w:szCs w:val="30"/>
        </w:rPr>
        <w:t>1,180.52</w:t>
      </w:r>
      <w:r w:rsidRPr="00C41CF0">
        <w:rPr>
          <w:rFonts w:ascii="Angsana New" w:hAnsi="Angsana New"/>
          <w:spacing w:val="-2"/>
          <w:sz w:val="30"/>
          <w:szCs w:val="30"/>
        </w:rPr>
        <w:t xml:space="preserve"> 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>ล้านบาท และ</w:t>
      </w:r>
      <w:r w:rsidRPr="00C41CF0">
        <w:rPr>
          <w:rFonts w:ascii="Angsana New" w:hAnsi="Angsana New"/>
          <w:spacing w:val="-2"/>
          <w:sz w:val="30"/>
          <w:szCs w:val="30"/>
          <w:cs/>
        </w:rPr>
        <w:t xml:space="preserve"> </w:t>
      </w:r>
      <w:r>
        <w:rPr>
          <w:rFonts w:ascii="Angsana New" w:hAnsi="Angsana New"/>
          <w:spacing w:val="-2"/>
          <w:sz w:val="30"/>
          <w:szCs w:val="30"/>
        </w:rPr>
        <w:t>51.91</w:t>
      </w:r>
      <w:r w:rsidRPr="00C41CF0">
        <w:rPr>
          <w:rFonts w:ascii="Angsana New" w:hAnsi="Angsana New"/>
          <w:spacing w:val="-2"/>
          <w:sz w:val="30"/>
          <w:szCs w:val="30"/>
        </w:rPr>
        <w:t xml:space="preserve"> </w:t>
      </w:r>
      <w:r w:rsidRPr="00C41CF0">
        <w:rPr>
          <w:rFonts w:ascii="Angsana New" w:hAnsi="Angsana New" w:hint="cs"/>
          <w:spacing w:val="-2"/>
          <w:sz w:val="30"/>
          <w:szCs w:val="30"/>
          <w:cs/>
        </w:rPr>
        <w:t>ล้าน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บาท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ตามลำดับ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(</w:t>
      </w:r>
      <w:r w:rsidRPr="000E564C">
        <w:rPr>
          <w:rFonts w:ascii="Angsana New" w:hAnsi="Angsana New"/>
          <w:i/>
          <w:iCs/>
          <w:spacing w:val="-2"/>
          <w:sz w:val="30"/>
          <w:szCs w:val="30"/>
        </w:rPr>
        <w:t>256</w:t>
      </w:r>
      <w:r>
        <w:rPr>
          <w:rFonts w:ascii="Angsana New" w:hAnsi="Angsana New"/>
          <w:i/>
          <w:iCs/>
          <w:spacing w:val="-2"/>
          <w:sz w:val="30"/>
          <w:szCs w:val="30"/>
        </w:rPr>
        <w:t>6</w:t>
      </w:r>
      <w:r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: 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>9</w:t>
      </w:r>
      <w:r>
        <w:rPr>
          <w:rFonts w:ascii="Angsana New" w:hAnsi="Angsana New"/>
          <w:i/>
          <w:iCs/>
          <w:spacing w:val="-2"/>
          <w:sz w:val="30"/>
          <w:szCs w:val="30"/>
        </w:rPr>
        <w:t>96.92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 และ</w:t>
      </w:r>
      <w:r w:rsidRPr="001701ED">
        <w:rPr>
          <w:rFonts w:ascii="Angsana New" w:hAnsi="Angsana New"/>
          <w:i/>
          <w:iCs/>
          <w:spacing w:val="-2"/>
          <w:sz w:val="30"/>
          <w:szCs w:val="30"/>
          <w:cs/>
        </w:rPr>
        <w:t xml:space="preserve"> 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>3</w:t>
      </w:r>
      <w:r>
        <w:rPr>
          <w:rFonts w:ascii="Angsana New" w:hAnsi="Angsana New"/>
          <w:i/>
          <w:iCs/>
          <w:spacing w:val="-2"/>
          <w:sz w:val="30"/>
          <w:szCs w:val="30"/>
        </w:rPr>
        <w:t>6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>.</w:t>
      </w:r>
      <w:r>
        <w:rPr>
          <w:rFonts w:ascii="Angsana New" w:hAnsi="Angsana New"/>
          <w:i/>
          <w:iCs/>
          <w:spacing w:val="-2"/>
          <w:sz w:val="30"/>
          <w:szCs w:val="30"/>
        </w:rPr>
        <w:t>11</w:t>
      </w:r>
      <w:r w:rsidRPr="001701ED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Pr="001701ED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</w:t>
      </w:r>
      <w:r>
        <w:rPr>
          <w:rFonts w:ascii="Angsana New" w:hAnsi="Angsana New" w:hint="cs"/>
          <w:i/>
          <w:iCs/>
          <w:spacing w:val="-2"/>
          <w:sz w:val="30"/>
          <w:szCs w:val="30"/>
          <w:cs/>
        </w:rPr>
        <w:t xml:space="preserve"> ตามลำดับ</w:t>
      </w:r>
      <w:r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)</w:t>
      </w:r>
    </w:p>
    <w:p w14:paraId="139A9392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20"/>
          <w:szCs w:val="20"/>
        </w:rPr>
      </w:pPr>
    </w:p>
    <w:p w14:paraId="2C1C0DCD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tab/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อาคารและสิ่งปลูกสร้างของกลุ่มบริษัทได้รวมอาคารโรงแรมแห่งหนึ่งที่ตั้งอยู่บนสิทธิการเช่าของบริษัทย่อย </w:t>
      </w:r>
      <w:r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โดยกรรมสิทธิ์จะตกเป็นสิทธิ์ของเจ้าของที่ดินตามเงื่อนไขที่ระบุไว้ในสัญญาเช่าโครงการเอฟวายไอ เซ็นเตอร์ </w:t>
      </w:r>
    </w:p>
    <w:p w14:paraId="4B4A2912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</w:rPr>
      </w:pPr>
    </w:p>
    <w:p w14:paraId="771668D5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/>
          <w:i/>
          <w:iCs/>
          <w:spacing w:val="-2"/>
          <w:sz w:val="30"/>
          <w:szCs w:val="30"/>
        </w:rPr>
        <w:tab/>
      </w: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31C0B6A8" w14:textId="77777777" w:rsidR="00973E81" w:rsidRPr="006375B5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492C0780" w14:textId="77777777" w:rsidR="00973E81" w:rsidRPr="00AA1A8B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6"/>
          <w:sz w:val="30"/>
          <w:szCs w:val="30"/>
        </w:rPr>
        <w:tab/>
      </w:r>
      <w:r w:rsidRPr="00AA1A8B">
        <w:rPr>
          <w:rFonts w:ascii="Angsana New" w:hAnsi="Angsana New" w:hint="cs"/>
          <w:spacing w:val="-2"/>
          <w:sz w:val="30"/>
          <w:szCs w:val="30"/>
          <w:cs/>
        </w:rPr>
        <w:t>กลุ่มบริษัทมีภาระค้ำประกันใน</w:t>
      </w:r>
      <w:r w:rsidRPr="00AA1A8B">
        <w:rPr>
          <w:rFonts w:ascii="Angsana New" w:hAnsi="Angsana New"/>
          <w:spacing w:val="-2"/>
          <w:sz w:val="30"/>
          <w:szCs w:val="30"/>
          <w:cs/>
        </w:rPr>
        <w:t>ที่ดินและส่วนปรับปรุงที่ดิน และอาคาร</w:t>
      </w:r>
      <w:r w:rsidRPr="00AA1A8B">
        <w:rPr>
          <w:rFonts w:ascii="Angsana New" w:hAnsi="Angsana New" w:hint="cs"/>
          <w:spacing w:val="-2"/>
          <w:sz w:val="30"/>
          <w:szCs w:val="30"/>
          <w:cs/>
        </w:rPr>
        <w:t xml:space="preserve">ตามรายละเอียดในหมายเหตุข้อ </w:t>
      </w:r>
      <w:r w:rsidRPr="00AA1A8B">
        <w:rPr>
          <w:rFonts w:ascii="Angsana New" w:hAnsi="Angsana New"/>
          <w:spacing w:val="-2"/>
          <w:sz w:val="30"/>
          <w:szCs w:val="30"/>
        </w:rPr>
        <w:t>13</w:t>
      </w:r>
    </w:p>
    <w:p w14:paraId="39288361" w14:textId="77777777" w:rsidR="00973E81" w:rsidRPr="00AA1A8B" w:rsidRDefault="00973E81" w:rsidP="00973E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AA1A8B">
        <w:rPr>
          <w:rFonts w:ascii="Angsana New" w:hAnsi="Angsana New"/>
          <w:spacing w:val="-2"/>
          <w:sz w:val="30"/>
          <w:szCs w:val="30"/>
          <w:cs/>
        </w:rPr>
        <w:br w:type="page"/>
      </w:r>
    </w:p>
    <w:p w14:paraId="3A7E067B" w14:textId="517A57FD" w:rsidR="00370B2A" w:rsidRPr="006375B5" w:rsidRDefault="00370B2A" w:rsidP="00370B2A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สัญญาเช่า</w:t>
      </w:r>
    </w:p>
    <w:p w14:paraId="5D8E6DBC" w14:textId="3C14A38F" w:rsidR="00370B2A" w:rsidRPr="006375B5" w:rsidRDefault="00370B2A" w:rsidP="00370B2A">
      <w:pPr>
        <w:rPr>
          <w:sz w:val="10"/>
          <w:szCs w:val="10"/>
          <w:lang w:val="x-none" w:eastAsia="x-none"/>
        </w:rPr>
      </w:pPr>
    </w:p>
    <w:p w14:paraId="62A64679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สัญญาเช่าที่ดิน</w:t>
      </w:r>
    </w:p>
    <w:p w14:paraId="1FEA8CDD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  <w:cs/>
        </w:rPr>
      </w:pPr>
    </w:p>
    <w:p w14:paraId="042ACC43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ได้ทำสัญญาเช่าที่ดินเพื่อการพัฒนา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 โดยการสร้างอาคารโรงงานและคลังสินค้าเพื่อให้เช่าเพื่อการพัฒนาอาคารสำนักงานให้เช่าและ</w:t>
      </w:r>
      <w:r w:rsidRPr="006375B5">
        <w:rPr>
          <w:rFonts w:ascii="Angsana New" w:hAnsi="Angsana New"/>
          <w:spacing w:val="-2"/>
          <w:sz w:val="30"/>
          <w:szCs w:val="30"/>
        </w:rPr>
        <w:t>/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หรือโรงแรม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ดังรายละเอียดต่อไปนี้</w:t>
      </w:r>
    </w:p>
    <w:p w14:paraId="78EACEDF" w14:textId="77777777" w:rsidR="006D3D63" w:rsidRPr="006375B5" w:rsidRDefault="006D3D63" w:rsidP="006D3D63">
      <w:pPr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0" w:type="auto"/>
        <w:tblInd w:w="450" w:type="dxa"/>
        <w:tblLook w:val="04A0" w:firstRow="1" w:lastRow="0" w:firstColumn="1" w:lastColumn="0" w:noHBand="0" w:noVBand="1"/>
      </w:tblPr>
      <w:tblGrid>
        <w:gridCol w:w="3069"/>
        <w:gridCol w:w="2691"/>
        <w:gridCol w:w="1260"/>
        <w:gridCol w:w="2095"/>
      </w:tblGrid>
      <w:tr w:rsidR="006D3D63" w:rsidRPr="006375B5" w14:paraId="1978EF28" w14:textId="77777777" w:rsidTr="00566C91">
        <w:trPr>
          <w:tblHeader/>
        </w:trPr>
        <w:tc>
          <w:tcPr>
            <w:tcW w:w="3069" w:type="dxa"/>
          </w:tcPr>
          <w:p w14:paraId="630F4B7A" w14:textId="067B3FF2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โครงการ</w:t>
            </w:r>
          </w:p>
        </w:tc>
        <w:tc>
          <w:tcPr>
            <w:tcW w:w="2691" w:type="dxa"/>
          </w:tcPr>
          <w:p w14:paraId="5CCF7AEF" w14:textId="307D2AE9" w:rsidR="006D3D63" w:rsidRPr="006375B5" w:rsidRDefault="006D3D63" w:rsidP="00317AFA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ผู้ให้เช่า</w:t>
            </w:r>
          </w:p>
        </w:tc>
        <w:tc>
          <w:tcPr>
            <w:tcW w:w="1260" w:type="dxa"/>
          </w:tcPr>
          <w:p w14:paraId="1EAC0715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ระยะเวลา</w:t>
            </w:r>
          </w:p>
        </w:tc>
        <w:tc>
          <w:tcPr>
            <w:tcW w:w="2095" w:type="dxa"/>
          </w:tcPr>
          <w:p w14:paraId="4EAC8E04" w14:textId="77777777" w:rsidR="00C25699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วันที่มีผลบังคับ</w:t>
            </w:r>
          </w:p>
          <w:p w14:paraId="48986574" w14:textId="0CFFDC21" w:rsidR="006D3D63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ตามสัญญา</w:t>
            </w:r>
          </w:p>
        </w:tc>
      </w:tr>
      <w:tr w:rsidR="006D3D63" w:rsidRPr="006375B5" w14:paraId="418741AA" w14:textId="77777777" w:rsidTr="00566C91">
        <w:tc>
          <w:tcPr>
            <w:tcW w:w="3069" w:type="dxa"/>
          </w:tcPr>
          <w:p w14:paraId="4F7B871B" w14:textId="640F9BD5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</w:t>
            </w:r>
            <w:r w:rsidR="00DB388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2691" w:type="dxa"/>
          </w:tcPr>
          <w:p w14:paraId="50FAEBC7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45340A62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095" w:type="dxa"/>
          </w:tcPr>
          <w:p w14:paraId="787F2A50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184ECC" w:rsidRPr="006375B5" w14:paraId="50A5A9B5" w14:textId="77777777" w:rsidTr="00566C91">
        <w:tc>
          <w:tcPr>
            <w:tcW w:w="3069" w:type="dxa"/>
          </w:tcPr>
          <w:p w14:paraId="7F36566B" w14:textId="636E985B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โครงการแหลมฉบัง</w:t>
            </w:r>
          </w:p>
        </w:tc>
        <w:tc>
          <w:tcPr>
            <w:tcW w:w="2691" w:type="dxa"/>
          </w:tcPr>
          <w:p w14:paraId="629E32B1" w14:textId="24D7D9B0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การนิคมอุตสาหกรรมแห่ง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ประเทศไทย</w:t>
            </w:r>
          </w:p>
        </w:tc>
        <w:tc>
          <w:tcPr>
            <w:tcW w:w="1260" w:type="dxa"/>
          </w:tcPr>
          <w:p w14:paraId="6A0B98D3" w14:textId="07C70DBB" w:rsidR="00184ECC" w:rsidRPr="000E564C" w:rsidRDefault="00184ECC" w:rsidP="00184ECC">
            <w:pPr>
              <w:spacing w:line="240" w:lineRule="auto"/>
              <w:ind w:left="190" w:hanging="1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9F2BF67" w14:textId="5272F2D0" w:rsidR="00184ECC" w:rsidRPr="000E564C" w:rsidRDefault="00582A09" w:rsidP="00566C91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ระหว่าง</w:t>
            </w:r>
            <w:r w:rsidR="00566C91">
              <w:rPr>
                <w:rFonts w:ascii="Angsana New" w:hAnsi="Angsana New" w:hint="cs"/>
                <w:sz w:val="30"/>
                <w:szCs w:val="30"/>
                <w:cs/>
              </w:rPr>
              <w:t>วันที่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>1</w:t>
            </w:r>
            <w:r w:rsidR="00566C91">
              <w:rPr>
                <w:rFonts w:ascii="Angsana New" w:hAnsi="Angsana New"/>
                <w:sz w:val="30"/>
                <w:szCs w:val="30"/>
              </w:rPr>
              <w:t>3</w:t>
            </w:r>
            <w:r w:rsidR="00566C91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="00184ECC">
              <w:rPr>
                <w:rFonts w:ascii="Angsana New" w:hAnsi="Angsana New" w:hint="cs"/>
                <w:sz w:val="30"/>
                <w:szCs w:val="30"/>
                <w:cs/>
              </w:rPr>
              <w:t>ธันวาคม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 xml:space="preserve">2538 </w:t>
            </w:r>
            <w:r w:rsidR="00184ECC">
              <w:rPr>
                <w:rFonts w:ascii="Angsana New" w:hAnsi="Angsana New" w:hint="cs"/>
                <w:sz w:val="30"/>
                <w:szCs w:val="30"/>
                <w:cs/>
              </w:rPr>
              <w:t xml:space="preserve">ถึง </w:t>
            </w:r>
            <w:r w:rsidR="00566C91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="00184ECC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="00184ECC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  <w:r w:rsidR="00566C9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84EC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184ECC" w:rsidRPr="006375B5" w14:paraId="0E385F10" w14:textId="77777777" w:rsidTr="00566C91">
        <w:tc>
          <w:tcPr>
            <w:tcW w:w="3069" w:type="dxa"/>
          </w:tcPr>
          <w:p w14:paraId="7CEEE14F" w14:textId="1CFCF54E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734689A2" w14:textId="59CFF476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ชัยนันท์</w:t>
            </w: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บางพลี พาร์ค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แลนด์ จำกัด</w:t>
            </w:r>
          </w:p>
        </w:tc>
        <w:tc>
          <w:tcPr>
            <w:tcW w:w="1260" w:type="dxa"/>
          </w:tcPr>
          <w:p w14:paraId="741B0874" w14:textId="0CA3661A" w:rsidR="00184ECC" w:rsidRPr="006375B5" w:rsidRDefault="00184ECC" w:rsidP="00184ECC">
            <w:pPr>
              <w:spacing w:line="240" w:lineRule="auto"/>
              <w:ind w:left="190" w:hanging="19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ถึง </w:t>
            </w: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095" w:type="dxa"/>
          </w:tcPr>
          <w:p w14:paraId="4C204D0A" w14:textId="7F810D1F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184ECC" w:rsidRPr="006375B5" w14:paraId="2E6B1362" w14:textId="77777777" w:rsidTr="00566C91">
        <w:tc>
          <w:tcPr>
            <w:tcW w:w="3069" w:type="dxa"/>
          </w:tcPr>
          <w:p w14:paraId="23A3A7E7" w14:textId="1060D7F2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โครงการบางนา กม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2691" w:type="dxa"/>
          </w:tcPr>
          <w:p w14:paraId="586D2082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พรชัยอีควิปเม้นท์ จำกัด</w:t>
            </w:r>
          </w:p>
        </w:tc>
        <w:tc>
          <w:tcPr>
            <w:tcW w:w="1260" w:type="dxa"/>
          </w:tcPr>
          <w:p w14:paraId="6D850207" w14:textId="253F6990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22ABA87A" w14:textId="632526BF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  <w:tr w:rsidR="00184ECC" w:rsidRPr="006375B5" w14:paraId="48D32E63" w14:textId="77777777" w:rsidTr="00566C91">
        <w:tc>
          <w:tcPr>
            <w:tcW w:w="3069" w:type="dxa"/>
          </w:tcPr>
          <w:p w14:paraId="367290B2" w14:textId="5082A32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โครงการริเวอร์ </w:t>
            </w: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</w:p>
        </w:tc>
        <w:tc>
          <w:tcPr>
            <w:tcW w:w="2691" w:type="dxa"/>
          </w:tcPr>
          <w:p w14:paraId="6425C2A5" w14:textId="3EB8FFD5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</w:tc>
        <w:tc>
          <w:tcPr>
            <w:tcW w:w="1260" w:type="dxa"/>
          </w:tcPr>
          <w:p w14:paraId="17A926CF" w14:textId="5A3B55DC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095" w:type="dxa"/>
          </w:tcPr>
          <w:p w14:paraId="4F429822" w14:textId="3159BDB4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22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184ECC" w:rsidRPr="006375B5" w14:paraId="3DA5B0E3" w14:textId="77777777" w:rsidTr="00566C91">
        <w:tc>
          <w:tcPr>
            <w:tcW w:w="3069" w:type="dxa"/>
          </w:tcPr>
          <w:p w14:paraId="5CD35FE1" w14:textId="41D0BCAC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Pr="000E564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91" w:type="dxa"/>
          </w:tcPr>
          <w:p w14:paraId="34122D4E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  <w:p w14:paraId="3860D8C3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เอ็ม เอช กรุ๊ป</w:t>
            </w:r>
          </w:p>
          <w:p w14:paraId="766878FE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แมนูแฟคเจอริง</w:t>
            </w:r>
          </w:p>
        </w:tc>
        <w:tc>
          <w:tcPr>
            <w:tcW w:w="1260" w:type="dxa"/>
          </w:tcPr>
          <w:p w14:paraId="20F6A568" w14:textId="760F552D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31344772" w14:textId="14DDFBE4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13</w:t>
            </w:r>
            <w:r w:rsidRPr="006375B5">
              <w:rPr>
                <w:rFonts w:ascii="Angsana New" w:hAnsi="Angsana New"/>
                <w:sz w:val="30"/>
                <w:szCs w:val="30"/>
                <w:lang w:val="en-GB"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184ECC" w:rsidRPr="006375B5" w14:paraId="7E359B14" w14:textId="77777777" w:rsidTr="00566C91">
        <w:tc>
          <w:tcPr>
            <w:tcW w:w="3069" w:type="dxa"/>
          </w:tcPr>
          <w:p w14:paraId="141E6F4F" w14:textId="36DFE4A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 </w:t>
            </w:r>
            <w:r w:rsidRPr="00FB0B54">
              <w:rPr>
                <w:rFonts w:ascii="Angsana New" w:hAnsi="Angsana New"/>
                <w:sz w:val="30"/>
                <w:szCs w:val="30"/>
              </w:rPr>
              <w:t>BDIP Industrial Park</w:t>
            </w:r>
          </w:p>
        </w:tc>
        <w:tc>
          <w:tcPr>
            <w:tcW w:w="2691" w:type="dxa"/>
          </w:tcPr>
          <w:p w14:paraId="4653A286" w14:textId="77777777" w:rsidR="00184ECC" w:rsidRPr="00FB0B54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>Nam Kim Industrial</w:t>
            </w:r>
          </w:p>
          <w:p w14:paraId="118ECFF1" w14:textId="77777777" w:rsidR="00184ECC" w:rsidRPr="00FB0B54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   Investment and Construction</w:t>
            </w:r>
          </w:p>
          <w:p w14:paraId="6EA0F107" w14:textId="2ECBFB30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   Joint Stock Company</w:t>
            </w:r>
          </w:p>
        </w:tc>
        <w:tc>
          <w:tcPr>
            <w:tcW w:w="1260" w:type="dxa"/>
          </w:tcPr>
          <w:p w14:paraId="2F4B96C0" w14:textId="62702179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01E30B50" w14:textId="02C11247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bidi="ar-SA"/>
              </w:rPr>
            </w:pPr>
            <w:r w:rsidRPr="00FB0B54">
              <w:rPr>
                <w:rFonts w:ascii="Angsana New" w:hAnsi="Angsana New"/>
                <w:sz w:val="30"/>
                <w:szCs w:val="30"/>
              </w:rPr>
              <w:t xml:space="preserve">19 </w:t>
            </w:r>
            <w:r w:rsidRPr="00FB0B54">
              <w:rPr>
                <w:rFonts w:ascii="Angsana New" w:hAnsi="Angsana New" w:hint="cs"/>
                <w:sz w:val="30"/>
                <w:szCs w:val="30"/>
                <w:cs/>
              </w:rPr>
              <w:t>กุมภาพันธ์</w:t>
            </w:r>
            <w:r w:rsidRPr="00FB0B54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FB0B54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184ECC" w:rsidRPr="006375B5" w14:paraId="658128B5" w14:textId="77777777" w:rsidTr="00566C91">
        <w:tc>
          <w:tcPr>
            <w:tcW w:w="3069" w:type="dxa"/>
          </w:tcPr>
          <w:p w14:paraId="29FD89F9" w14:textId="3E6AE012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>
              <w:rPr>
                <w:rFonts w:ascii="Angsana New" w:hAnsi="Angsana New"/>
                <w:sz w:val="30"/>
                <w:szCs w:val="30"/>
              </w:rPr>
              <w:t xml:space="preserve">4 </w:t>
            </w:r>
          </w:p>
        </w:tc>
        <w:tc>
          <w:tcPr>
            <w:tcW w:w="2691" w:type="dxa"/>
          </w:tcPr>
          <w:p w14:paraId="7EA2DDD6" w14:textId="51E3C3AA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 เอสพีพี พัฒนา (</w:t>
            </w:r>
            <w:r>
              <w:rPr>
                <w:rFonts w:ascii="Angsana New" w:hAnsi="Angsana New"/>
                <w:sz w:val="30"/>
                <w:szCs w:val="30"/>
              </w:rPr>
              <w:t>2020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) 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 และบุคคลธรรมดา</w:t>
            </w:r>
          </w:p>
        </w:tc>
        <w:tc>
          <w:tcPr>
            <w:tcW w:w="1260" w:type="dxa"/>
          </w:tcPr>
          <w:p w14:paraId="4925466A" w14:textId="02A65C51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360B2B19" w14:textId="060D8112" w:rsidR="00184ECC" w:rsidRPr="000E564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ar-SA"/>
              </w:rPr>
              <w:t xml:space="preserve">13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</w:tr>
      <w:tr w:rsidR="00184ECC" w:rsidRPr="006375B5" w14:paraId="2E2907C2" w14:textId="77777777" w:rsidTr="00566C91">
        <w:tc>
          <w:tcPr>
            <w:tcW w:w="3069" w:type="dxa"/>
          </w:tcPr>
          <w:p w14:paraId="4F581662" w14:textId="7BF19FCF" w:rsidR="00184ECC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โครงการโปรเจกต์ </w:t>
            </w:r>
            <w:r>
              <w:rPr>
                <w:rFonts w:ascii="Angsana New" w:hAnsi="Angsana New"/>
                <w:sz w:val="30"/>
                <w:szCs w:val="30"/>
              </w:rPr>
              <w:t xml:space="preserve">9 </w:t>
            </w:r>
          </w:p>
        </w:tc>
        <w:tc>
          <w:tcPr>
            <w:tcW w:w="2691" w:type="dxa"/>
          </w:tcPr>
          <w:p w14:paraId="015F948F" w14:textId="5F339F53" w:rsidR="00184ECC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บริษัท บิ๊กซี ซูเปอร์เซ็นเตอร์ </w:t>
            </w:r>
            <w:r>
              <w:rPr>
                <w:rFonts w:ascii="Angsana New" w:hAnsi="Angsana New"/>
                <w:sz w:val="30"/>
                <w:szCs w:val="30"/>
                <w:cs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จำกัด (มหาชน)</w:t>
            </w:r>
          </w:p>
        </w:tc>
        <w:tc>
          <w:tcPr>
            <w:tcW w:w="1260" w:type="dxa"/>
          </w:tcPr>
          <w:p w14:paraId="4AD2D517" w14:textId="69CD5959" w:rsidR="00184EC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1545B477" w14:textId="0C037C05" w:rsidR="00184ECC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19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184ECC" w:rsidRPr="006375B5" w14:paraId="2268EFCB" w14:textId="77777777" w:rsidTr="00566C91">
        <w:tc>
          <w:tcPr>
            <w:tcW w:w="3069" w:type="dxa"/>
          </w:tcPr>
          <w:p w14:paraId="3D437F0C" w14:textId="45DA25C0" w:rsidR="00184ECC" w:rsidRPr="006375B5" w:rsidRDefault="00184ECC" w:rsidP="00184ECC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2691" w:type="dxa"/>
          </w:tcPr>
          <w:p w14:paraId="616DCE71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4C95B225" w14:textId="77777777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95" w:type="dxa"/>
          </w:tcPr>
          <w:p w14:paraId="25E02144" w14:textId="77777777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</w:tr>
      <w:tr w:rsidR="00184ECC" w:rsidRPr="006375B5" w14:paraId="78D31CF9" w14:textId="77777777" w:rsidTr="00566C91">
        <w:tc>
          <w:tcPr>
            <w:tcW w:w="3069" w:type="dxa"/>
          </w:tcPr>
          <w:p w14:paraId="24BAC3DC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โครงการเอฟ วาย ไอ เซ็นเตอร์</w:t>
            </w:r>
          </w:p>
        </w:tc>
        <w:tc>
          <w:tcPr>
            <w:tcW w:w="2691" w:type="dxa"/>
          </w:tcPr>
          <w:p w14:paraId="2BF89030" w14:textId="77777777" w:rsidR="00184ECC" w:rsidRPr="006375B5" w:rsidRDefault="00184ECC" w:rsidP="00184ECC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260" w:type="dxa"/>
          </w:tcPr>
          <w:p w14:paraId="79C03CED" w14:textId="7DF230E3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EEE58D7" w14:textId="78C0859C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327478" w:rsidRPr="006375B5" w14:paraId="2644A891" w14:textId="77777777" w:rsidTr="00566C91">
        <w:tc>
          <w:tcPr>
            <w:tcW w:w="3069" w:type="dxa"/>
          </w:tcPr>
          <w:p w14:paraId="63A2B324" w14:textId="168330B1" w:rsidR="00327478" w:rsidRPr="006375B5" w:rsidRDefault="00327478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อสังหาริมทรัพย์เพื่อการลงทุน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เพื่อการพาณิชย์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327478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(</w:t>
            </w:r>
            <w:r w:rsidRPr="00327478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ต่อ</w:t>
            </w:r>
            <w:r w:rsidRPr="00327478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2691" w:type="dxa"/>
          </w:tcPr>
          <w:p w14:paraId="73BF48B0" w14:textId="77777777" w:rsidR="00327478" w:rsidRPr="006375B5" w:rsidRDefault="00327478" w:rsidP="00184ECC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C547543" w14:textId="77777777" w:rsidR="00327478" w:rsidRPr="000E564C" w:rsidRDefault="00327478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95" w:type="dxa"/>
          </w:tcPr>
          <w:p w14:paraId="1F233F6B" w14:textId="77777777" w:rsidR="00327478" w:rsidRPr="000E564C" w:rsidRDefault="00327478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bidi="ar-SA"/>
              </w:rPr>
            </w:pPr>
          </w:p>
        </w:tc>
      </w:tr>
      <w:tr w:rsidR="00184ECC" w:rsidRPr="006375B5" w14:paraId="3DFC4448" w14:textId="77777777" w:rsidTr="00566C91">
        <w:tc>
          <w:tcPr>
            <w:tcW w:w="3069" w:type="dxa"/>
          </w:tcPr>
          <w:p w14:paraId="560B79BC" w14:textId="77777777" w:rsidR="00184ECC" w:rsidRPr="006375B5" w:rsidRDefault="00184ECC" w:rsidP="00184ECC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โครงการสาทร สแควร์ และโครงการดับบลิว โฮเต็ล แบงคอก</w:t>
            </w:r>
          </w:p>
        </w:tc>
        <w:tc>
          <w:tcPr>
            <w:tcW w:w="2691" w:type="dxa"/>
          </w:tcPr>
          <w:p w14:paraId="114A161D" w14:textId="77777777" w:rsidR="00184ECC" w:rsidRPr="006375B5" w:rsidRDefault="00184ECC" w:rsidP="00184ECC">
            <w:pPr>
              <w:spacing w:line="240" w:lineRule="auto"/>
              <w:ind w:left="163" w:hanging="163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260" w:type="dxa"/>
          </w:tcPr>
          <w:p w14:paraId="623F10D4" w14:textId="02B56AA1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33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2095" w:type="dxa"/>
          </w:tcPr>
          <w:p w14:paraId="28757AFF" w14:textId="47E46366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2550</w:t>
            </w:r>
          </w:p>
        </w:tc>
      </w:tr>
      <w:tr w:rsidR="00184ECC" w:rsidRPr="006375B5" w14:paraId="084564A8" w14:textId="77777777" w:rsidTr="00566C91">
        <w:tc>
          <w:tcPr>
            <w:tcW w:w="3069" w:type="dxa"/>
          </w:tcPr>
          <w:p w14:paraId="11D4481D" w14:textId="3CB83D0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โครงการสีลมเอจ</w:t>
            </w:r>
          </w:p>
        </w:tc>
        <w:tc>
          <w:tcPr>
            <w:tcW w:w="2691" w:type="dxa"/>
          </w:tcPr>
          <w:p w14:paraId="5E97F658" w14:textId="77777777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สำนักงานทรัพย์สิน</w:t>
            </w:r>
          </w:p>
          <w:p w14:paraId="17DF3EBA" w14:textId="06D28961" w:rsidR="00184ECC" w:rsidRPr="006375B5" w:rsidRDefault="00184ECC" w:rsidP="00184ECC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ส่วนพระมหากษัตริย์</w:t>
            </w:r>
          </w:p>
        </w:tc>
        <w:tc>
          <w:tcPr>
            <w:tcW w:w="1260" w:type="dxa"/>
          </w:tcPr>
          <w:p w14:paraId="6A763644" w14:textId="22116C60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095" w:type="dxa"/>
          </w:tcPr>
          <w:p w14:paraId="540CC098" w14:textId="5AABE521" w:rsidR="00184ECC" w:rsidRPr="006375B5" w:rsidRDefault="00184ECC" w:rsidP="00184ECC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18A8EC4D" w14:textId="77777777" w:rsidR="00FB0B54" w:rsidRPr="00327478" w:rsidRDefault="00FB0B54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</w:rPr>
      </w:pPr>
    </w:p>
    <w:p w14:paraId="6CF52EFD" w14:textId="18693F2A" w:rsidR="00370B2A" w:rsidRPr="006375B5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ในปี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F877B3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สินทรัพย์สิทธิการใช้ของกลุ่มบริษัท</w:t>
      </w:r>
      <w:r w:rsidR="00305DB4">
        <w:rPr>
          <w:rFonts w:ascii="Angsana New" w:hAnsi="Angsana New" w:hint="cs"/>
          <w:sz w:val="30"/>
          <w:szCs w:val="30"/>
          <w:cs/>
        </w:rPr>
        <w:t>และบริษัท</w:t>
      </w:r>
      <w:r w:rsidRPr="006375B5">
        <w:rPr>
          <w:rFonts w:ascii="Angsana New" w:hAnsi="Angsana New"/>
          <w:sz w:val="30"/>
          <w:szCs w:val="30"/>
          <w:cs/>
        </w:rPr>
        <w:t>เพิ่มขึ้นเป็น</w:t>
      </w:r>
      <w:r w:rsidRPr="00F939FC">
        <w:rPr>
          <w:rFonts w:ascii="Angsana New" w:hAnsi="Angsana New"/>
          <w:sz w:val="30"/>
          <w:szCs w:val="30"/>
          <w:cs/>
        </w:rPr>
        <w:t xml:space="preserve">จำนวน </w:t>
      </w:r>
      <w:r w:rsidR="00F939FC" w:rsidRPr="00F939FC">
        <w:rPr>
          <w:rFonts w:ascii="Angsana New" w:hAnsi="Angsana New"/>
          <w:spacing w:val="-2"/>
          <w:sz w:val="30"/>
          <w:szCs w:val="30"/>
        </w:rPr>
        <w:t>225.61</w:t>
      </w:r>
      <w:r w:rsidR="001701ED" w:rsidRPr="00F939FC">
        <w:rPr>
          <w:rFonts w:ascii="Angsana New" w:hAnsi="Angsana New"/>
          <w:sz w:val="30"/>
          <w:szCs w:val="30"/>
          <w:cs/>
        </w:rPr>
        <w:t xml:space="preserve"> </w:t>
      </w:r>
      <w:r w:rsidRPr="00F939FC">
        <w:rPr>
          <w:rFonts w:ascii="Angsana New" w:hAnsi="Angsana New"/>
          <w:sz w:val="30"/>
          <w:szCs w:val="30"/>
          <w:cs/>
        </w:rPr>
        <w:t xml:space="preserve">ล้านบาท </w:t>
      </w:r>
      <w:r w:rsidR="00305DB4" w:rsidRPr="00F939FC">
        <w:rPr>
          <w:rFonts w:ascii="Angsana New" w:hAnsi="Angsana New" w:hint="cs"/>
          <w:sz w:val="30"/>
          <w:szCs w:val="30"/>
          <w:cs/>
        </w:rPr>
        <w:t xml:space="preserve">และ </w:t>
      </w:r>
      <w:r w:rsidR="00F939FC" w:rsidRPr="00F939FC">
        <w:rPr>
          <w:rFonts w:ascii="Angsana New" w:hAnsi="Angsana New"/>
          <w:spacing w:val="-2"/>
          <w:sz w:val="30"/>
          <w:szCs w:val="30"/>
        </w:rPr>
        <w:t>1.77</w:t>
      </w:r>
      <w:r w:rsidR="001701ED" w:rsidRPr="00F939FC">
        <w:rPr>
          <w:rFonts w:ascii="Angsana New" w:hAnsi="Angsana New" w:hint="cs"/>
          <w:sz w:val="30"/>
          <w:szCs w:val="30"/>
          <w:cs/>
        </w:rPr>
        <w:t xml:space="preserve"> </w:t>
      </w:r>
      <w:r w:rsidR="00305DB4" w:rsidRPr="00F939FC">
        <w:rPr>
          <w:rFonts w:ascii="Angsana New" w:hAnsi="Angsana New" w:hint="cs"/>
          <w:sz w:val="30"/>
          <w:szCs w:val="30"/>
          <w:cs/>
        </w:rPr>
        <w:t>ล้าน</w:t>
      </w:r>
      <w:r w:rsidR="00305DB4">
        <w:rPr>
          <w:rFonts w:ascii="Angsana New" w:hAnsi="Angsana New" w:hint="cs"/>
          <w:sz w:val="30"/>
          <w:szCs w:val="30"/>
          <w:cs/>
        </w:rPr>
        <w:t xml:space="preserve">บาท ตามลำดับ 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(256</w:t>
      </w:r>
      <w:r w:rsidR="00F877B3">
        <w:rPr>
          <w:rFonts w:ascii="Angsana New" w:hAnsi="Angsana New"/>
          <w:i/>
          <w:iCs/>
          <w:sz w:val="30"/>
          <w:szCs w:val="30"/>
        </w:rPr>
        <w:t>6</w:t>
      </w:r>
      <w:r w:rsidR="00305DB4" w:rsidRPr="00540305">
        <w:rPr>
          <w:rFonts w:ascii="Angsana New" w:hAnsi="Angsana New"/>
          <w:i/>
          <w:iCs/>
          <w:sz w:val="30"/>
          <w:szCs w:val="30"/>
        </w:rPr>
        <w:t xml:space="preserve"> : </w:t>
      </w:r>
      <w:r w:rsidR="00F877B3">
        <w:rPr>
          <w:rFonts w:ascii="Angsana New" w:hAnsi="Angsana New"/>
          <w:i/>
          <w:iCs/>
          <w:sz w:val="30"/>
          <w:szCs w:val="30"/>
        </w:rPr>
        <w:t>297.25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 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ล้านบาท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 xml:space="preserve">และ </w:t>
      </w:r>
      <w:r w:rsidR="00F877B3">
        <w:rPr>
          <w:rFonts w:ascii="Angsana New" w:hAnsi="Angsana New"/>
          <w:i/>
          <w:iCs/>
          <w:sz w:val="30"/>
          <w:szCs w:val="30"/>
        </w:rPr>
        <w:t>10.92</w:t>
      </w:r>
      <w:r w:rsidR="001701ED" w:rsidRPr="001701ED">
        <w:rPr>
          <w:rFonts w:ascii="Angsana New" w:hAnsi="Angsana New"/>
          <w:i/>
          <w:iCs/>
          <w:sz w:val="30"/>
          <w:szCs w:val="30"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 ตามลำดับ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)</w:t>
      </w:r>
    </w:p>
    <w:p w14:paraId="30EA4213" w14:textId="079D8155" w:rsidR="00370B2A" w:rsidRPr="00327478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18"/>
          <w:szCs w:val="18"/>
          <w:lang w:val="en-US" w:bidi="th-TH"/>
        </w:rPr>
      </w:pPr>
    </w:p>
    <w:p w14:paraId="3E691081" w14:textId="39AA5E7E" w:rsidR="000808DA" w:rsidRPr="006375B5" w:rsidRDefault="000808DA" w:rsidP="000808DA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bookmarkStart w:id="9" w:name="_Hlk85825761"/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กลุ่มบริษัทเช่า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ที่ดิน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หลายแห่งเป็น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ระยะเวลา </w:t>
      </w:r>
      <w:r w:rsidR="0073781F">
        <w:rPr>
          <w:rFonts w:asciiTheme="majorBidi" w:hAnsiTheme="majorBidi" w:cstheme="majorBidi"/>
          <w:sz w:val="30"/>
          <w:szCs w:val="30"/>
          <w:lang w:val="en-US" w:bidi="th-TH"/>
        </w:rPr>
        <w:t>24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="0073781F">
        <w:rPr>
          <w:rFonts w:asciiTheme="majorBidi" w:hAnsiTheme="majorBidi" w:cstheme="majorBidi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โดยมีสิทธิต่ออายุสัญญาเช่าเมื่อสิ้นสุดอายุสัญญา 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อีกทั้งเช่าสำนักงาน และรถยนต์หลายคัน เป็นระยะเวลา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ปี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กำหนดชำระเป็นรายเดือนตามอัตราที่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ระบุ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ไว้ในสัญญา</w:t>
      </w:r>
    </w:p>
    <w:bookmarkEnd w:id="9"/>
    <w:p w14:paraId="06C67C5C" w14:textId="77777777" w:rsidR="000808DA" w:rsidRPr="00327478" w:rsidRDefault="000808D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18"/>
          <w:szCs w:val="18"/>
          <w:lang w:val="en-US" w:bidi="th-TH"/>
        </w:rPr>
      </w:pPr>
    </w:p>
    <w:p w14:paraId="7D18BE9A" w14:textId="5C543A94" w:rsidR="00370B2A" w:rsidRPr="006375B5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145ED2A1" w14:textId="47373A11" w:rsidR="00005BE0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</w:t>
      </w:r>
    </w:p>
    <w:p w14:paraId="2CBB80B5" w14:textId="77777777" w:rsidR="00005BE0" w:rsidRPr="00327478" w:rsidRDefault="00005BE0" w:rsidP="00370B2A">
      <w:pPr>
        <w:tabs>
          <w:tab w:val="clear" w:pos="454"/>
        </w:tabs>
        <w:ind w:left="540"/>
        <w:jc w:val="thaiDistribute"/>
        <w:rPr>
          <w:rFonts w:ascii="Angsana New" w:hAnsi="Angsana New"/>
        </w:rPr>
      </w:pPr>
    </w:p>
    <w:tbl>
      <w:tblPr>
        <w:tblW w:w="8910" w:type="dxa"/>
        <w:tblInd w:w="426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00"/>
        <w:gridCol w:w="1104"/>
        <w:gridCol w:w="966"/>
        <w:gridCol w:w="180"/>
        <w:gridCol w:w="1080"/>
        <w:gridCol w:w="1080"/>
      </w:tblGrid>
      <w:tr w:rsidR="00005BE0" w14:paraId="2B4EE8CB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12A7AFA" w14:textId="7F4CFA9C" w:rsidR="00005BE0" w:rsidRDefault="00370B2A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lang w:bidi="ar-SA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070" w:type="dxa"/>
            <w:gridSpan w:val="2"/>
            <w:vAlign w:val="bottom"/>
            <w:hideMark/>
          </w:tcPr>
          <w:p w14:paraId="65BC9FA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80" w:type="dxa"/>
          </w:tcPr>
          <w:p w14:paraId="1046043E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2160" w:type="dxa"/>
            <w:gridSpan w:val="2"/>
            <w:hideMark/>
          </w:tcPr>
          <w:p w14:paraId="691D7CF0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005BE0" w14:paraId="68BA84E8" w14:textId="77777777" w:rsidTr="00A53164">
        <w:trPr>
          <w:cantSplit/>
          <w:trHeight w:val="144"/>
          <w:tblHeader/>
        </w:trPr>
        <w:tc>
          <w:tcPr>
            <w:tcW w:w="4500" w:type="dxa"/>
            <w:hideMark/>
          </w:tcPr>
          <w:p w14:paraId="0D4572EA" w14:textId="67ADD89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824F87"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4" w:type="dxa"/>
            <w:vAlign w:val="center"/>
            <w:hideMark/>
          </w:tcPr>
          <w:p w14:paraId="3C563334" w14:textId="778A1C2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F877B3">
              <w:rPr>
                <w:rFonts w:ascii="Angsana New" w:eastAsia="Times New Roman" w:hAnsi="Angsana New"/>
                <w:sz w:val="30"/>
                <w:szCs w:val="30"/>
              </w:rPr>
              <w:t>7</w:t>
            </w:r>
          </w:p>
        </w:tc>
        <w:tc>
          <w:tcPr>
            <w:tcW w:w="966" w:type="dxa"/>
            <w:vAlign w:val="center"/>
            <w:hideMark/>
          </w:tcPr>
          <w:p w14:paraId="51F73492" w14:textId="6FD2684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F877B3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180" w:type="dxa"/>
            <w:vAlign w:val="center"/>
          </w:tcPr>
          <w:p w14:paraId="13A8A75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vAlign w:val="center"/>
            <w:hideMark/>
          </w:tcPr>
          <w:p w14:paraId="4828C0CC" w14:textId="2E89D7BC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F877B3">
              <w:rPr>
                <w:rFonts w:ascii="Angsana New" w:eastAsia="Times New Roman" w:hAnsi="Angsana New"/>
                <w:sz w:val="30"/>
                <w:szCs w:val="30"/>
              </w:rPr>
              <w:t>7</w:t>
            </w:r>
          </w:p>
        </w:tc>
        <w:tc>
          <w:tcPr>
            <w:tcW w:w="1080" w:type="dxa"/>
            <w:vAlign w:val="center"/>
            <w:hideMark/>
          </w:tcPr>
          <w:p w14:paraId="5E79262D" w14:textId="44B5A5B3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</w:t>
            </w:r>
            <w:r w:rsidR="00F877B3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</w:tr>
      <w:tr w:rsidR="00005BE0" w14:paraId="436F2DAC" w14:textId="77777777" w:rsidTr="00A53164">
        <w:trPr>
          <w:cantSplit/>
          <w:trHeight w:val="144"/>
          <w:tblHeader/>
        </w:trPr>
        <w:tc>
          <w:tcPr>
            <w:tcW w:w="4500" w:type="dxa"/>
          </w:tcPr>
          <w:p w14:paraId="56899C16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5"/>
            <w:hideMark/>
          </w:tcPr>
          <w:p w14:paraId="7835CFB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005BE0" w14:paraId="7A374075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1B37F95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04" w:type="dxa"/>
          </w:tcPr>
          <w:p w14:paraId="4D64B6D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226" w:type="dxa"/>
            <w:gridSpan w:val="3"/>
          </w:tcPr>
          <w:p w14:paraId="2BC6960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C76F238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</w:tr>
      <w:tr w:rsidR="00F877B3" w14:paraId="2A999234" w14:textId="77777777" w:rsidTr="00A53164">
        <w:trPr>
          <w:cantSplit/>
          <w:trHeight w:val="191"/>
        </w:trPr>
        <w:tc>
          <w:tcPr>
            <w:tcW w:w="4500" w:type="dxa"/>
          </w:tcPr>
          <w:p w14:paraId="1C60699D" w14:textId="3770EF28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รายได้ค่าเช่าช่วง</w:t>
            </w:r>
          </w:p>
        </w:tc>
        <w:tc>
          <w:tcPr>
            <w:tcW w:w="1104" w:type="dxa"/>
          </w:tcPr>
          <w:p w14:paraId="39C06462" w14:textId="462CF603" w:rsidR="00F877B3" w:rsidRDefault="00455ACF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82</w:t>
            </w:r>
            <w:r w:rsidR="00FF3D03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966" w:type="dxa"/>
          </w:tcPr>
          <w:p w14:paraId="24D7CDDC" w14:textId="4F38F4EB" w:rsidR="00F877B3" w:rsidRDefault="00455ACF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619</w:t>
            </w:r>
          </w:p>
        </w:tc>
        <w:tc>
          <w:tcPr>
            <w:tcW w:w="180" w:type="dxa"/>
          </w:tcPr>
          <w:p w14:paraId="060124A0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74E6CE56" w14:textId="64F6F626" w:rsidR="00F877B3" w:rsidRDefault="00455ACF" w:rsidP="00455ACF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121</w:t>
            </w:r>
          </w:p>
        </w:tc>
        <w:tc>
          <w:tcPr>
            <w:tcW w:w="1080" w:type="dxa"/>
          </w:tcPr>
          <w:p w14:paraId="5586ACA1" w14:textId="225ED193" w:rsidR="00F877B3" w:rsidRDefault="00455ACF" w:rsidP="00455A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113</w:t>
            </w:r>
          </w:p>
        </w:tc>
      </w:tr>
      <w:tr w:rsidR="00F877B3" w14:paraId="4E4D38A1" w14:textId="77777777" w:rsidTr="00A53164">
        <w:trPr>
          <w:cantSplit/>
          <w:trHeight w:val="191"/>
        </w:trPr>
        <w:tc>
          <w:tcPr>
            <w:tcW w:w="4500" w:type="dxa"/>
            <w:hideMark/>
          </w:tcPr>
          <w:p w14:paraId="34B0BAEC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ดอกเบี้ยรับของลูกหนี้สัญญาเช่าเงินทุน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7AFFB14B" w14:textId="2C09342A" w:rsidR="00F877B3" w:rsidRDefault="00FA2508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49</w:t>
            </w:r>
          </w:p>
        </w:tc>
        <w:tc>
          <w:tcPr>
            <w:tcW w:w="966" w:type="dxa"/>
            <w:hideMark/>
          </w:tcPr>
          <w:p w14:paraId="3E4187FA" w14:textId="2068EAC1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52</w:t>
            </w:r>
          </w:p>
        </w:tc>
        <w:tc>
          <w:tcPr>
            <w:tcW w:w="180" w:type="dxa"/>
          </w:tcPr>
          <w:p w14:paraId="730A53DD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6E404184" w14:textId="1D92FDF9" w:rsidR="00F877B3" w:rsidRDefault="005131CF" w:rsidP="00F877B3">
            <w:pPr>
              <w:tabs>
                <w:tab w:val="decimal" w:pos="189"/>
              </w:tabs>
              <w:ind w:right="-81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080" w:type="dxa"/>
            <w:hideMark/>
          </w:tcPr>
          <w:p w14:paraId="321E4516" w14:textId="73C6C3D3" w:rsidR="00F877B3" w:rsidRPr="00D62881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</w:tr>
      <w:tr w:rsidR="00F877B3" w14:paraId="2B2F5DC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38257F3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3A74C87D" w14:textId="7A982FAB" w:rsidR="00F877B3" w:rsidRDefault="00FA2508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154</w:t>
            </w:r>
          </w:p>
        </w:tc>
        <w:tc>
          <w:tcPr>
            <w:tcW w:w="966" w:type="dxa"/>
            <w:hideMark/>
          </w:tcPr>
          <w:p w14:paraId="2D3C3AA1" w14:textId="28B81915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157</w:t>
            </w:r>
          </w:p>
        </w:tc>
        <w:tc>
          <w:tcPr>
            <w:tcW w:w="180" w:type="dxa"/>
          </w:tcPr>
          <w:p w14:paraId="7AA1F672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0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327869F4" w14:textId="72D0595F" w:rsidR="00F877B3" w:rsidRDefault="00FA2508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9</w:t>
            </w:r>
          </w:p>
        </w:tc>
        <w:tc>
          <w:tcPr>
            <w:tcW w:w="1080" w:type="dxa"/>
            <w:hideMark/>
          </w:tcPr>
          <w:p w14:paraId="508576E7" w14:textId="38800AEB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9</w:t>
            </w:r>
          </w:p>
        </w:tc>
      </w:tr>
      <w:tr w:rsidR="00F877B3" w14:paraId="513F3DFC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532D574F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ค่าใช้จ่ายที่เกี่ยวกับสัญญาเช่าระยะสั้น และสัญญาเช่าสินทรัพย์ที่มีมูลค่าต่ำ</w:t>
            </w:r>
          </w:p>
        </w:tc>
        <w:tc>
          <w:tcPr>
            <w:tcW w:w="1104" w:type="dxa"/>
          </w:tcPr>
          <w:p w14:paraId="346DD08A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50E4FE16" w14:textId="5D3FEB3A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39</w:t>
            </w:r>
          </w:p>
        </w:tc>
        <w:tc>
          <w:tcPr>
            <w:tcW w:w="966" w:type="dxa"/>
          </w:tcPr>
          <w:p w14:paraId="587020C9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69C2C898" w14:textId="60A69436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37</w:t>
            </w:r>
          </w:p>
        </w:tc>
        <w:tc>
          <w:tcPr>
            <w:tcW w:w="180" w:type="dxa"/>
          </w:tcPr>
          <w:p w14:paraId="709658CA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596F8874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72B7D9B0" w14:textId="1A4F2B58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7</w:t>
            </w:r>
          </w:p>
        </w:tc>
        <w:tc>
          <w:tcPr>
            <w:tcW w:w="1080" w:type="dxa"/>
          </w:tcPr>
          <w:p w14:paraId="4C99B9ED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3BBA896" w14:textId="782EADF5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7</w:t>
            </w:r>
          </w:p>
        </w:tc>
      </w:tr>
      <w:tr w:rsidR="00F877B3" w14:paraId="2CB87BE8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0239CEEF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ค่าเสื่อมราคาของสินทรัพย์สิทธิการใช้อสังหาริมทรัพย์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1104" w:type="dxa"/>
          </w:tcPr>
          <w:p w14:paraId="479EF30F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4AE08F24" w14:textId="62277610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129</w:t>
            </w:r>
          </w:p>
        </w:tc>
        <w:tc>
          <w:tcPr>
            <w:tcW w:w="966" w:type="dxa"/>
          </w:tcPr>
          <w:p w14:paraId="0AD0A98F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6D437AE2" w14:textId="02058D9F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115</w:t>
            </w:r>
          </w:p>
        </w:tc>
        <w:tc>
          <w:tcPr>
            <w:tcW w:w="180" w:type="dxa"/>
          </w:tcPr>
          <w:p w14:paraId="50CE1A6D" w14:textId="77777777" w:rsidR="00F877B3" w:rsidRDefault="00F877B3" w:rsidP="00F877B3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0F5B4A1C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494627EA" w14:textId="0C882315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12</w:t>
            </w:r>
          </w:p>
        </w:tc>
        <w:tc>
          <w:tcPr>
            <w:tcW w:w="1080" w:type="dxa"/>
          </w:tcPr>
          <w:p w14:paraId="18D17AAB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2AFC8D6" w14:textId="375BAF6A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</w:t>
            </w:r>
          </w:p>
        </w:tc>
      </w:tr>
      <w:tr w:rsidR="00F877B3" w14:paraId="74098D17" w14:textId="77777777" w:rsidTr="00A53164">
        <w:trPr>
          <w:cantSplit/>
          <w:trHeight w:val="144"/>
        </w:trPr>
        <w:tc>
          <w:tcPr>
            <w:tcW w:w="4500" w:type="dxa"/>
            <w:hideMark/>
          </w:tcPr>
          <w:p w14:paraId="3C7635AC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ค่าเสื่อมราคาของสินทรัพย์สิทธิการใช้ที่ดิน อาคารและ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1104" w:type="dxa"/>
          </w:tcPr>
          <w:p w14:paraId="1E2E2A9D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7A22FDBB" w14:textId="74329FDB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60</w:t>
            </w:r>
          </w:p>
        </w:tc>
        <w:tc>
          <w:tcPr>
            <w:tcW w:w="966" w:type="dxa"/>
          </w:tcPr>
          <w:p w14:paraId="472446F6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0B2D99EA" w14:textId="55C32E32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61</w:t>
            </w:r>
          </w:p>
        </w:tc>
        <w:tc>
          <w:tcPr>
            <w:tcW w:w="180" w:type="dxa"/>
          </w:tcPr>
          <w:p w14:paraId="6F765702" w14:textId="77777777" w:rsidR="00F877B3" w:rsidRDefault="00F877B3" w:rsidP="00F877B3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95F4EA2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3241B4EB" w14:textId="5E9045AA" w:rsidR="005131CF" w:rsidRDefault="00FA2508" w:rsidP="00F877B3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FA2508">
              <w:rPr>
                <w:rFonts w:ascii="Angsana New" w:eastAsia="Times New Roman" w:hAnsi="Angsana New" w:hint="cs"/>
                <w:sz w:val="30"/>
                <w:szCs w:val="30"/>
              </w:rPr>
              <w:t>25</w:t>
            </w:r>
          </w:p>
        </w:tc>
        <w:tc>
          <w:tcPr>
            <w:tcW w:w="1080" w:type="dxa"/>
          </w:tcPr>
          <w:p w14:paraId="1DC66434" w14:textId="77777777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8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5EFEE7A5" w14:textId="4DA3C31A" w:rsidR="00F877B3" w:rsidRDefault="00F877B3" w:rsidP="00F8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26</w:t>
            </w:r>
          </w:p>
        </w:tc>
      </w:tr>
    </w:tbl>
    <w:p w14:paraId="0E9CEF37" w14:textId="467744F8" w:rsidR="002A0040" w:rsidRPr="006375B5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  <w:lang w:eastAsia="x-none"/>
        </w:rPr>
      </w:pPr>
    </w:p>
    <w:p w14:paraId="0433DA27" w14:textId="70D0B0DC" w:rsidR="0076151A" w:rsidRDefault="00005BE0" w:rsidP="00FB0B54">
      <w:pPr>
        <w:spacing w:line="240" w:lineRule="auto"/>
        <w:ind w:left="518"/>
        <w:jc w:val="thaiDistribute"/>
        <w:rPr>
          <w:rFonts w:ascii="Angsana New" w:hAnsi="Angsana New"/>
          <w:i/>
          <w:iCs/>
          <w:sz w:val="30"/>
          <w:szCs w:val="30"/>
        </w:rPr>
      </w:pPr>
      <w:r w:rsidRPr="00005BE0">
        <w:rPr>
          <w:rFonts w:ascii="Angsana New" w:hAnsi="Angsana New" w:hint="cs"/>
          <w:sz w:val="30"/>
          <w:szCs w:val="30"/>
          <w:cs/>
        </w:rPr>
        <w:lastRenderedPageBreak/>
        <w:t>กระแสเงินสดจ่ายทั้งหมดของสัญญาเช่าที่แสดงในงบกระแสเงินสดรวมและงบกระแสเงินสดเฉพาะกิจการ</w:t>
      </w:r>
      <w:r>
        <w:rPr>
          <w:rFonts w:ascii="Angsana New" w:hAnsi="Angsana New"/>
          <w:sz w:val="30"/>
          <w:szCs w:val="30"/>
          <w:cs/>
        </w:rPr>
        <w:br/>
      </w:r>
      <w:r w:rsidRPr="00005BE0">
        <w:rPr>
          <w:rFonts w:ascii="Angsana New" w:hAnsi="Angsana New" w:hint="cs"/>
          <w:sz w:val="30"/>
          <w:szCs w:val="30"/>
          <w:cs/>
        </w:rPr>
        <w:t>สำหรับ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05B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30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256</w:t>
      </w:r>
      <w:r w:rsidR="00F877B3">
        <w:rPr>
          <w:rFonts w:ascii="Angsana New" w:hAnsi="Angsana New"/>
          <w:sz w:val="30"/>
          <w:szCs w:val="30"/>
        </w:rPr>
        <w:t>7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มี</w:t>
      </w:r>
      <w:r w:rsidRPr="00771FE6">
        <w:rPr>
          <w:rFonts w:ascii="Angsana New" w:hAnsi="Angsana New" w:hint="cs"/>
          <w:sz w:val="30"/>
          <w:szCs w:val="30"/>
          <w:cs/>
        </w:rPr>
        <w:t>จำนวน</w:t>
      </w:r>
      <w:r w:rsidR="00701DAC" w:rsidRPr="00771FE6">
        <w:rPr>
          <w:rFonts w:ascii="Angsana New" w:hAnsi="Angsana New"/>
          <w:sz w:val="30"/>
          <w:szCs w:val="30"/>
        </w:rPr>
        <w:t xml:space="preserve"> </w:t>
      </w:r>
      <w:r w:rsidR="00771FE6" w:rsidRPr="00771FE6">
        <w:rPr>
          <w:rFonts w:ascii="Angsana New" w:hAnsi="Angsana New"/>
          <w:sz w:val="30"/>
          <w:szCs w:val="30"/>
        </w:rPr>
        <w:t>339.</w:t>
      </w:r>
      <w:r w:rsidR="008D438A">
        <w:rPr>
          <w:rFonts w:ascii="Angsana New" w:hAnsi="Angsana New"/>
          <w:sz w:val="30"/>
          <w:szCs w:val="30"/>
        </w:rPr>
        <w:t>40</w:t>
      </w:r>
      <w:r w:rsidR="00701DAC" w:rsidRPr="00771FE6">
        <w:rPr>
          <w:rFonts w:ascii="Angsana New" w:hAnsi="Angsana New"/>
          <w:sz w:val="30"/>
          <w:szCs w:val="30"/>
        </w:rPr>
        <w:t xml:space="preserve"> </w:t>
      </w:r>
      <w:r w:rsidRPr="00771FE6">
        <w:rPr>
          <w:rFonts w:ascii="Angsana New" w:hAnsi="Angsana New" w:hint="cs"/>
          <w:sz w:val="30"/>
          <w:szCs w:val="30"/>
          <w:cs/>
        </w:rPr>
        <w:t>ล้านบาทและ</w:t>
      </w:r>
      <w:r w:rsidRPr="006A722A">
        <w:rPr>
          <w:rFonts w:ascii="Angsana New" w:hAnsi="Angsana New"/>
          <w:sz w:val="30"/>
          <w:szCs w:val="30"/>
          <w:cs/>
        </w:rPr>
        <w:t xml:space="preserve"> </w:t>
      </w:r>
      <w:r w:rsidR="006A722A">
        <w:rPr>
          <w:rFonts w:ascii="Angsana New" w:hAnsi="Angsana New"/>
          <w:sz w:val="30"/>
          <w:szCs w:val="30"/>
        </w:rPr>
        <w:t>36.34</w:t>
      </w:r>
      <w:r w:rsidR="001701ED" w:rsidRPr="00005BE0">
        <w:rPr>
          <w:rFonts w:ascii="Angsana New" w:hAnsi="Angsana New" w:hint="cs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ล้านบาท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ตามลำดับ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/>
          <w:i/>
          <w:iCs/>
          <w:sz w:val="30"/>
          <w:szCs w:val="30"/>
          <w:cs/>
        </w:rPr>
        <w:t>(</w:t>
      </w:r>
      <w:r w:rsidR="00383268">
        <w:rPr>
          <w:rFonts w:ascii="Angsana New" w:hAnsi="Angsana New"/>
          <w:i/>
          <w:iCs/>
          <w:sz w:val="30"/>
          <w:szCs w:val="30"/>
        </w:rPr>
        <w:t>25</w:t>
      </w:r>
      <w:r w:rsidR="00824F87" w:rsidRPr="00C17F76">
        <w:rPr>
          <w:rFonts w:ascii="Angsana New" w:hAnsi="Angsana New"/>
          <w:i/>
          <w:iCs/>
          <w:sz w:val="30"/>
          <w:szCs w:val="30"/>
        </w:rPr>
        <w:t>6</w:t>
      </w:r>
      <w:r w:rsidR="00F877B3">
        <w:rPr>
          <w:rFonts w:ascii="Angsana New" w:hAnsi="Angsana New"/>
          <w:i/>
          <w:iCs/>
          <w:sz w:val="30"/>
          <w:szCs w:val="30"/>
        </w:rPr>
        <w:t>6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F877B3">
        <w:rPr>
          <w:rFonts w:ascii="Angsana New" w:hAnsi="Angsana New"/>
          <w:i/>
          <w:iCs/>
          <w:sz w:val="30"/>
          <w:szCs w:val="30"/>
        </w:rPr>
        <w:t>497.23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B04EB1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และ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F877B3">
        <w:rPr>
          <w:rFonts w:ascii="Angsana New" w:hAnsi="Angsana New"/>
          <w:i/>
          <w:iCs/>
          <w:sz w:val="30"/>
          <w:szCs w:val="30"/>
        </w:rPr>
        <w:t>35.54</w:t>
      </w:r>
      <w:r w:rsidR="001701ED" w:rsidRPr="001701ED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01ED" w:rsidRPr="001701ED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="001701ED" w:rsidRPr="00005BE0">
        <w:rPr>
          <w:rFonts w:ascii="Angsana New" w:hAnsi="Angsana New"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ตามลำดับ</w:t>
      </w:r>
      <w:r w:rsidRPr="00C17F76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4195D9DC" w14:textId="77777777" w:rsidR="00FB0B54" w:rsidRDefault="00FB0B54" w:rsidP="00FB0B54">
      <w:pPr>
        <w:spacing w:line="240" w:lineRule="auto"/>
        <w:ind w:left="518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0FB32395" w14:textId="490FF4EC" w:rsidR="00370B2A" w:rsidRPr="006375B5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ในฐานะผู้ให้เช่า</w:t>
      </w:r>
    </w:p>
    <w:p w14:paraId="33A71815" w14:textId="77777777" w:rsidR="002E2A44" w:rsidRPr="006375B5" w:rsidRDefault="002E2A44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9B80598" w14:textId="77777777" w:rsidR="009458DD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สัญญาเช่าอสังหาริมทรัพย์เพื่อการลงทุนประกอบด้วยอาคารสำนักงานหลายแห่งที่ให้เช่าแก่บุคคลที่สามซึ่งจัดประเภทเป็นสัญญาเช่าดำเนินงาน สัญญาเช่าแต่ละฉบับกำหนดระยะเวลาเช่าเป็นเวลา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</w:rPr>
        <w:t xml:space="preserve"> -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สัญญาเช่าอสังหาริมทรัพย์เพื่อการลงทุนทั้งหมดกำหนดรายได้ค่าเช่าเป็นจำนวนคงที่</w:t>
      </w:r>
    </w:p>
    <w:p w14:paraId="4D817544" w14:textId="1D32AE33" w:rsidR="002E2A44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6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393"/>
        <w:gridCol w:w="1082"/>
        <w:gridCol w:w="271"/>
        <w:gridCol w:w="1041"/>
        <w:gridCol w:w="237"/>
        <w:gridCol w:w="1101"/>
        <w:gridCol w:w="238"/>
        <w:gridCol w:w="1099"/>
      </w:tblGrid>
      <w:tr w:rsidR="005F080D" w:rsidRPr="006375B5" w14:paraId="1B2CF092" w14:textId="77777777" w:rsidTr="005F080D">
        <w:tc>
          <w:tcPr>
            <w:tcW w:w="2321" w:type="pct"/>
          </w:tcPr>
          <w:p w14:paraId="3C5194D2" w14:textId="6640FC60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ค่าเช่าขั้นต่ำที่จะได้รับจากสัญญาให้เช่าดำเนินงาน</w:t>
            </w:r>
          </w:p>
        </w:tc>
        <w:tc>
          <w:tcPr>
            <w:tcW w:w="1265" w:type="pct"/>
            <w:gridSpan w:val="3"/>
          </w:tcPr>
          <w:p w14:paraId="127A6CB6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5" w:type="pct"/>
          </w:tcPr>
          <w:p w14:paraId="7DA94C11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88" w:type="pct"/>
            <w:gridSpan w:val="3"/>
          </w:tcPr>
          <w:p w14:paraId="62D83317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F080D" w:rsidRPr="006375B5" w14:paraId="38D18AA0" w14:textId="77777777" w:rsidTr="005F080D">
        <w:trPr>
          <w:trHeight w:val="60"/>
        </w:trPr>
        <w:tc>
          <w:tcPr>
            <w:tcW w:w="2321" w:type="pct"/>
          </w:tcPr>
          <w:p w14:paraId="2615C424" w14:textId="661ED6A6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ณ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572" w:type="pct"/>
          </w:tcPr>
          <w:p w14:paraId="5A1D3B0F" w14:textId="7B244199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C50F00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43" w:type="pct"/>
          </w:tcPr>
          <w:p w14:paraId="2E6FA12A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6A59F" w14:textId="3E4A593C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C50F00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25" w:type="pct"/>
          </w:tcPr>
          <w:p w14:paraId="478C84AD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2" w:type="pct"/>
          </w:tcPr>
          <w:p w14:paraId="74CAB85C" w14:textId="606FB94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C50F00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26" w:type="pct"/>
          </w:tcPr>
          <w:p w14:paraId="200FA79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1" w:type="pct"/>
          </w:tcPr>
          <w:p w14:paraId="139E3E87" w14:textId="2ADED323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C50F00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5F080D" w:rsidRPr="006375B5" w14:paraId="37AE2022" w14:textId="77777777" w:rsidTr="005F080D">
        <w:trPr>
          <w:trHeight w:val="344"/>
        </w:trPr>
        <w:tc>
          <w:tcPr>
            <w:tcW w:w="2321" w:type="pct"/>
          </w:tcPr>
          <w:p w14:paraId="59BFDDD6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27DBD604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50F00" w:rsidRPr="006375B5" w14:paraId="75FAB245" w14:textId="77777777" w:rsidTr="005F080D">
        <w:tc>
          <w:tcPr>
            <w:tcW w:w="2321" w:type="pct"/>
          </w:tcPr>
          <w:p w14:paraId="35BFDDA6" w14:textId="669CB94E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9458DD">
              <w:rPr>
                <w:rFonts w:ascii="Angsana New" w:hAnsi="Angsana New" w:hint="cs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572" w:type="pct"/>
          </w:tcPr>
          <w:p w14:paraId="1CA6FBCE" w14:textId="6B8F0313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2,478</w:t>
            </w:r>
          </w:p>
        </w:tc>
        <w:tc>
          <w:tcPr>
            <w:tcW w:w="143" w:type="pct"/>
          </w:tcPr>
          <w:p w14:paraId="4D16C0C9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7CEECCA3" w14:textId="3D898022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2,377</w:t>
            </w:r>
          </w:p>
        </w:tc>
        <w:tc>
          <w:tcPr>
            <w:tcW w:w="125" w:type="pct"/>
          </w:tcPr>
          <w:p w14:paraId="702D7F73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C7F50E5" w14:textId="39058E38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272</w:t>
            </w:r>
          </w:p>
        </w:tc>
        <w:tc>
          <w:tcPr>
            <w:tcW w:w="126" w:type="pct"/>
          </w:tcPr>
          <w:p w14:paraId="5B4F2D3E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07878B61" w14:textId="18519150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306</w:t>
            </w:r>
          </w:p>
        </w:tc>
      </w:tr>
      <w:tr w:rsidR="00C50F00" w:rsidRPr="006375B5" w14:paraId="17682173" w14:textId="77777777" w:rsidTr="005F080D">
        <w:tc>
          <w:tcPr>
            <w:tcW w:w="2321" w:type="pct"/>
          </w:tcPr>
          <w:p w14:paraId="36D48D02" w14:textId="6463CFC9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572" w:type="pct"/>
          </w:tcPr>
          <w:p w14:paraId="13324EDC" w14:textId="0F618449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4,570</w:t>
            </w:r>
          </w:p>
        </w:tc>
        <w:tc>
          <w:tcPr>
            <w:tcW w:w="143" w:type="pct"/>
          </w:tcPr>
          <w:p w14:paraId="0C080C31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2BC8651B" w14:textId="6E7C1929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5,221</w:t>
            </w:r>
          </w:p>
        </w:tc>
        <w:tc>
          <w:tcPr>
            <w:tcW w:w="125" w:type="pct"/>
          </w:tcPr>
          <w:p w14:paraId="41DB8437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D6C0FCB" w14:textId="050C7CE2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485</w:t>
            </w:r>
          </w:p>
        </w:tc>
        <w:tc>
          <w:tcPr>
            <w:tcW w:w="126" w:type="pct"/>
          </w:tcPr>
          <w:p w14:paraId="55A6A21B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74A5CAF5" w14:textId="1F0049E6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658</w:t>
            </w:r>
          </w:p>
        </w:tc>
      </w:tr>
      <w:tr w:rsidR="00C50F00" w:rsidRPr="006375B5" w14:paraId="489709A1" w14:textId="77777777" w:rsidTr="005F080D">
        <w:tc>
          <w:tcPr>
            <w:tcW w:w="2321" w:type="pct"/>
          </w:tcPr>
          <w:p w14:paraId="63E9E291" w14:textId="4F87F48C" w:rsidR="00C50F00" w:rsidRPr="00B12DDD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หลังจาก</w:t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ห้า</w:t>
            </w: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572" w:type="pct"/>
          </w:tcPr>
          <w:p w14:paraId="1EA5C392" w14:textId="107D6EE2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2,578</w:t>
            </w:r>
          </w:p>
        </w:tc>
        <w:tc>
          <w:tcPr>
            <w:tcW w:w="143" w:type="pct"/>
          </w:tcPr>
          <w:p w14:paraId="584C8B49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841CB" w14:textId="4BC3F5B6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2,918</w:t>
            </w:r>
          </w:p>
        </w:tc>
        <w:tc>
          <w:tcPr>
            <w:tcW w:w="125" w:type="pct"/>
          </w:tcPr>
          <w:p w14:paraId="0550CD29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07DB4B28" w14:textId="1C063197" w:rsidR="00C50F00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  <w:tc>
          <w:tcPr>
            <w:tcW w:w="126" w:type="pct"/>
          </w:tcPr>
          <w:p w14:paraId="02DEE5EC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3C273E8A" w14:textId="017FBFC3" w:rsidR="00C50F00" w:rsidRPr="000E564C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680</w:t>
            </w:r>
          </w:p>
        </w:tc>
      </w:tr>
      <w:tr w:rsidR="00C50F00" w:rsidRPr="006375B5" w14:paraId="0003E304" w14:textId="77777777" w:rsidTr="005F080D">
        <w:tc>
          <w:tcPr>
            <w:tcW w:w="2321" w:type="pct"/>
          </w:tcPr>
          <w:p w14:paraId="0E3B0F0E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18115670" w14:textId="6F5CD9DE" w:rsidR="00C50F00" w:rsidRPr="006375B5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9,626</w:t>
            </w:r>
          </w:p>
        </w:tc>
        <w:tc>
          <w:tcPr>
            <w:tcW w:w="143" w:type="pct"/>
          </w:tcPr>
          <w:p w14:paraId="6C2DC04E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0" w:type="pct"/>
            <w:tcBorders>
              <w:top w:val="single" w:sz="4" w:space="0" w:color="auto"/>
              <w:bottom w:val="double" w:sz="4" w:space="0" w:color="auto"/>
            </w:tcBorders>
          </w:tcPr>
          <w:p w14:paraId="32376453" w14:textId="60439260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10,516</w:t>
            </w:r>
          </w:p>
        </w:tc>
        <w:tc>
          <w:tcPr>
            <w:tcW w:w="125" w:type="pct"/>
          </w:tcPr>
          <w:p w14:paraId="1210A4E3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</w:tcPr>
          <w:p w14:paraId="23925F0D" w14:textId="70E01552" w:rsidR="00C50F00" w:rsidRPr="006375B5" w:rsidRDefault="00C27616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1,364</w:t>
            </w:r>
          </w:p>
        </w:tc>
        <w:tc>
          <w:tcPr>
            <w:tcW w:w="126" w:type="pct"/>
          </w:tcPr>
          <w:p w14:paraId="41552D3F" w14:textId="77777777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BB59436" w14:textId="2EE85C68" w:rsidR="00C50F00" w:rsidRPr="006375B5" w:rsidRDefault="00C50F00" w:rsidP="00C50F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1,644</w:t>
            </w:r>
          </w:p>
        </w:tc>
      </w:tr>
    </w:tbl>
    <w:p w14:paraId="24A98270" w14:textId="35B73D8A" w:rsidR="00370B2A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C0A4C2" w14:textId="77777777" w:rsidR="009458DD" w:rsidRPr="006375B5" w:rsidRDefault="009458DD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3066DFE7" w14:textId="33195705" w:rsidR="00BF14C1" w:rsidRPr="006375B5" w:rsidRDefault="00BF14C1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16"/>
        <w:rPr>
          <w:rFonts w:ascii="Angsana New" w:hAnsi="Angsana New"/>
          <w:b/>
          <w:bCs/>
          <w:sz w:val="30"/>
          <w:szCs w:val="30"/>
          <w:lang w:eastAsia="x-none"/>
        </w:rPr>
      </w:pPr>
    </w:p>
    <w:p w14:paraId="6E2C370D" w14:textId="77777777" w:rsidR="00BF14C1" w:rsidRPr="006375B5" w:rsidRDefault="00BF14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 w:rsidRPr="006375B5">
        <w:rPr>
          <w:rFonts w:ascii="Angsana New" w:hAnsi="Angsana New"/>
          <w:b/>
          <w:bCs/>
          <w:sz w:val="30"/>
          <w:szCs w:val="30"/>
          <w:lang w:eastAsia="x-none"/>
        </w:rPr>
        <w:br w:type="page"/>
      </w:r>
    </w:p>
    <w:p w14:paraId="66D7E52C" w14:textId="1E3FF0A6" w:rsidR="00E56BB0" w:rsidRPr="006375B5" w:rsidRDefault="0031115B" w:rsidP="00A35800">
      <w:pPr>
        <w:pStyle w:val="Heading6"/>
        <w:numPr>
          <w:ilvl w:val="0"/>
          <w:numId w:val="16"/>
        </w:numPr>
        <w:tabs>
          <w:tab w:val="left" w:pos="540"/>
          <w:tab w:val="left" w:pos="990"/>
          <w:tab w:val="left" w:pos="108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หนี้สินที่มีภาระดอกเบี้ย</w:t>
      </w:r>
      <w:r w:rsidR="001A0F1B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FEE9E90" w14:textId="77777777" w:rsidR="006E43D4" w:rsidRPr="006375B5" w:rsidRDefault="006E43D4" w:rsidP="006E43D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Style w:val="TableGrid"/>
        <w:tblW w:w="9370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"/>
        <w:gridCol w:w="2070"/>
        <w:gridCol w:w="811"/>
        <w:gridCol w:w="900"/>
        <w:gridCol w:w="270"/>
        <w:gridCol w:w="891"/>
        <w:gridCol w:w="9"/>
        <w:gridCol w:w="261"/>
        <w:gridCol w:w="9"/>
        <w:gridCol w:w="708"/>
        <w:gridCol w:w="9"/>
        <w:gridCol w:w="237"/>
        <w:gridCol w:w="9"/>
        <w:gridCol w:w="917"/>
        <w:gridCol w:w="9"/>
        <w:gridCol w:w="271"/>
        <w:gridCol w:w="891"/>
        <w:gridCol w:w="10"/>
        <w:gridCol w:w="270"/>
        <w:gridCol w:w="811"/>
      </w:tblGrid>
      <w:tr w:rsidR="00833C51" w:rsidRPr="006375B5" w14:paraId="66D4DBF0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0DE5250" w14:textId="5F2DCD04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6C086C13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</w:tcPr>
          <w:p w14:paraId="1A270AC5" w14:textId="254E460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33C51" w:rsidRPr="006375B5" w14:paraId="7E455E52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F06851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082D9E34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57" w:type="dxa"/>
            <w:gridSpan w:val="8"/>
          </w:tcPr>
          <w:p w14:paraId="591ADD3F" w14:textId="176148F7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C50F00"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46" w:type="dxa"/>
            <w:gridSpan w:val="2"/>
          </w:tcPr>
          <w:p w14:paraId="76A6A81A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79" w:type="dxa"/>
            <w:gridSpan w:val="7"/>
          </w:tcPr>
          <w:p w14:paraId="728BF510" w14:textId="44A6911B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C50F00">
              <w:rPr>
                <w:rFonts w:ascii="Angsana New" w:hAnsi="Angsana New"/>
                <w:sz w:val="26"/>
                <w:szCs w:val="26"/>
              </w:rPr>
              <w:t>6</w:t>
            </w:r>
          </w:p>
        </w:tc>
      </w:tr>
      <w:tr w:rsidR="00833C51" w:rsidRPr="006375B5" w14:paraId="5FDB5EDA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6406534" w14:textId="7B1EF49B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F7747A5" w14:textId="2BB49001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0450EC" w14:textId="74E6903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6A12841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F921A21" w14:textId="4AAFACE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gridSpan w:val="2"/>
            <w:vAlign w:val="bottom"/>
          </w:tcPr>
          <w:p w14:paraId="23015FF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6CC84CB" w14:textId="059F4892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6F0F1A56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1725718" w14:textId="6DFC5D96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1" w:type="dxa"/>
            <w:vAlign w:val="bottom"/>
          </w:tcPr>
          <w:p w14:paraId="0A840552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5CCC6DA" w14:textId="1637992F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1BF545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B6BC117" w14:textId="085DEC1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33C51" w:rsidRPr="006375B5" w14:paraId="0A99D0D9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3D182B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791C450" w14:textId="13AB3FA0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1E24EC42" w14:textId="4474B5F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0988667D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0D079F7" w14:textId="08983F7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gridSpan w:val="2"/>
            <w:vAlign w:val="bottom"/>
          </w:tcPr>
          <w:p w14:paraId="68E3C7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55D105F" w14:textId="5886331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gridSpan w:val="2"/>
            <w:vAlign w:val="center"/>
          </w:tcPr>
          <w:p w14:paraId="5E49CC20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028C9A1" w14:textId="7B778EB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1" w:type="dxa"/>
            <w:vAlign w:val="bottom"/>
          </w:tcPr>
          <w:p w14:paraId="47CC15C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7B6D6463" w14:textId="39018053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2EB12107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C4CD525" w14:textId="28776B5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EE6F9D" w:rsidRPr="006375B5" w14:paraId="76B742CF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B03FA01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29AE50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2" w:type="dxa"/>
            <w:gridSpan w:val="17"/>
            <w:vAlign w:val="bottom"/>
          </w:tcPr>
          <w:p w14:paraId="54BD2167" w14:textId="615D5E10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C351C1" w:rsidRPr="006375B5" w14:paraId="54E9CDCD" w14:textId="77777777" w:rsidTr="001701ED">
        <w:trPr>
          <w:gridBefore w:val="1"/>
          <w:wBefore w:w="7" w:type="dxa"/>
          <w:tblHeader/>
        </w:trPr>
        <w:tc>
          <w:tcPr>
            <w:tcW w:w="2881" w:type="dxa"/>
            <w:gridSpan w:val="2"/>
          </w:tcPr>
          <w:p w14:paraId="4B8905EA" w14:textId="3F78A178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ส่วนที่หมุนเวียน </w:t>
            </w:r>
            <w:r w:rsidR="00A10BA2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(ไม่รวมดอกเบี้ย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2B4D06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DAAE211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2FAF954C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DFF466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53C7CF6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C92D55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80F3AA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B490C0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5F44B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DDB9743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C46D86E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EE6F9D" w:rsidRPr="006375B5" w14:paraId="6D6AED44" w14:textId="77777777" w:rsidTr="001701ED">
        <w:trPr>
          <w:gridBefore w:val="1"/>
          <w:wBefore w:w="7" w:type="dxa"/>
          <w:trHeight w:val="335"/>
          <w:tblHeader/>
        </w:trPr>
        <w:tc>
          <w:tcPr>
            <w:tcW w:w="2070" w:type="dxa"/>
          </w:tcPr>
          <w:p w14:paraId="58D8D73C" w14:textId="3CEFBD8E" w:rsidR="00EE6F9D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</w:t>
            </w:r>
          </w:p>
        </w:tc>
        <w:tc>
          <w:tcPr>
            <w:tcW w:w="811" w:type="dxa"/>
            <w:vAlign w:val="bottom"/>
          </w:tcPr>
          <w:p w14:paraId="11C61016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63D60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F17F4E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051A70A0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25F5A9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F23B3C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7B5312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D2BD793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5F9E88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4F5AAA35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440964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1CD3337C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50F00" w:rsidRPr="006375B5" w14:paraId="7309BD94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020C7F2F" w14:textId="6DFCE81B" w:rsidR="00C50F00" w:rsidRPr="006375B5" w:rsidRDefault="00D72FB2" w:rsidP="00455C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3477F18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878F459" w14:textId="3DD304F9" w:rsidR="00C50F00" w:rsidRPr="006375B5" w:rsidRDefault="00C279E3" w:rsidP="007D7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342EF4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E2FEEA" w14:textId="6B468916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3,225</w:t>
            </w:r>
          </w:p>
        </w:tc>
        <w:tc>
          <w:tcPr>
            <w:tcW w:w="270" w:type="dxa"/>
            <w:gridSpan w:val="2"/>
            <w:vAlign w:val="bottom"/>
          </w:tcPr>
          <w:p w14:paraId="245A3BB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4B193C1" w14:textId="1397EB31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3,225</w:t>
            </w:r>
          </w:p>
        </w:tc>
        <w:tc>
          <w:tcPr>
            <w:tcW w:w="246" w:type="dxa"/>
            <w:gridSpan w:val="2"/>
            <w:vAlign w:val="center"/>
          </w:tcPr>
          <w:p w14:paraId="1B7E166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4F2E253D" w14:textId="20138D36" w:rsidR="00C50F00" w:rsidRPr="006375B5" w:rsidRDefault="00C50F00" w:rsidP="009C4867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12</w:t>
            </w:r>
          </w:p>
        </w:tc>
        <w:tc>
          <w:tcPr>
            <w:tcW w:w="271" w:type="dxa"/>
            <w:vAlign w:val="bottom"/>
          </w:tcPr>
          <w:p w14:paraId="38577B5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246F56" w14:textId="40537462" w:rsidR="00C50F00" w:rsidRPr="006375B5" w:rsidRDefault="00C50F00" w:rsidP="007D7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3,880</w:t>
            </w:r>
          </w:p>
        </w:tc>
        <w:tc>
          <w:tcPr>
            <w:tcW w:w="270" w:type="dxa"/>
            <w:vAlign w:val="bottom"/>
          </w:tcPr>
          <w:p w14:paraId="03CFF3D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BCA180E" w14:textId="323A5545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3,892</w:t>
            </w:r>
          </w:p>
        </w:tc>
      </w:tr>
      <w:tr w:rsidR="00C50F00" w:rsidRPr="006375B5" w14:paraId="1594AC50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6F5682DC" w14:textId="3F0A5468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64E725C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2A07CCA" w14:textId="1105E4C6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1E007C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A97588C" w14:textId="38B19DF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B2CEB5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54D6BCF" w14:textId="090C51FA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262D99B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E6E360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251B87C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33CF7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AAA74E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8537AA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50F00" w:rsidRPr="006375B5" w14:paraId="0507C717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203E0326" w14:textId="615A90FE" w:rsidR="00C50F00" w:rsidRPr="006375B5" w:rsidRDefault="00D72FB2" w:rsidP="00455C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060B892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39A1197" w14:textId="450DF056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16E9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41CCBE1" w14:textId="1E372833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FC670F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AE7D7A5" w14:textId="56AF4D59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B48A5B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D0A2FF9" w14:textId="26B96EFB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3ADF632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6EAFCF9" w14:textId="43C63A5A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FF7AC5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9B047A" w14:textId="73A60978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50F00" w:rsidRPr="006375B5" w14:paraId="40F8366F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EBD9A2A" w14:textId="0AD419FF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2AD02D0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F5D25DD" w14:textId="0A3897F2" w:rsidR="00C50F00" w:rsidRPr="006375B5" w:rsidRDefault="00C279E3" w:rsidP="007D78CA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1,981</w:t>
            </w:r>
          </w:p>
        </w:tc>
        <w:tc>
          <w:tcPr>
            <w:tcW w:w="270" w:type="dxa"/>
            <w:vAlign w:val="bottom"/>
          </w:tcPr>
          <w:p w14:paraId="0382567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A3C0280" w14:textId="27BBDD01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gridSpan w:val="2"/>
            <w:vAlign w:val="bottom"/>
          </w:tcPr>
          <w:p w14:paraId="2B38B83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A0046BD" w14:textId="4AA94B16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2,181</w:t>
            </w:r>
          </w:p>
        </w:tc>
        <w:tc>
          <w:tcPr>
            <w:tcW w:w="246" w:type="dxa"/>
            <w:gridSpan w:val="2"/>
            <w:vAlign w:val="center"/>
          </w:tcPr>
          <w:p w14:paraId="37A686F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0A93B3EE" w14:textId="5E4903CE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2,577</w:t>
            </w:r>
          </w:p>
        </w:tc>
        <w:tc>
          <w:tcPr>
            <w:tcW w:w="271" w:type="dxa"/>
            <w:vAlign w:val="bottom"/>
          </w:tcPr>
          <w:p w14:paraId="5F6A65E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D47B2E" w14:textId="4E892B9E" w:rsidR="00C50F00" w:rsidRPr="006375B5" w:rsidRDefault="00C50F00" w:rsidP="001026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  <w:tc>
          <w:tcPr>
            <w:tcW w:w="270" w:type="dxa"/>
            <w:vAlign w:val="bottom"/>
          </w:tcPr>
          <w:p w14:paraId="65865DE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ECCC6EC" w14:textId="67E7EE8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2,977</w:t>
            </w:r>
          </w:p>
        </w:tc>
      </w:tr>
      <w:tr w:rsidR="00C50F00" w:rsidRPr="006375B5" w14:paraId="130F63A8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224E716" w14:textId="05859AD4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1" w:type="dxa"/>
            <w:vAlign w:val="bottom"/>
          </w:tcPr>
          <w:p w14:paraId="6CC2213D" w14:textId="09F7FB88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E8210B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EC89B3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0F8741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68B472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835ECC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7CA467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5FD527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52516AE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187F31A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2A0B8A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AD972A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50F00" w:rsidRPr="006375B5" w14:paraId="770A0ABD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6FC88F62" w14:textId="0EF5C4A5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1" w:type="dxa"/>
            <w:vAlign w:val="bottom"/>
          </w:tcPr>
          <w:p w14:paraId="7C318C79" w14:textId="6715D119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13E6F120" w14:textId="5BB25C83" w:rsidR="00C50F00" w:rsidRPr="006375B5" w:rsidRDefault="00C279E3" w:rsidP="007D7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DBD132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99446F5" w14:textId="68643390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6,299</w:t>
            </w:r>
          </w:p>
        </w:tc>
        <w:tc>
          <w:tcPr>
            <w:tcW w:w="270" w:type="dxa"/>
            <w:gridSpan w:val="2"/>
            <w:vAlign w:val="bottom"/>
          </w:tcPr>
          <w:p w14:paraId="4873210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3C63B3F" w14:textId="28CFBBAA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6,299</w:t>
            </w:r>
          </w:p>
        </w:tc>
        <w:tc>
          <w:tcPr>
            <w:tcW w:w="246" w:type="dxa"/>
            <w:gridSpan w:val="2"/>
            <w:vAlign w:val="center"/>
          </w:tcPr>
          <w:p w14:paraId="66DB9A7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1C23C2D" w14:textId="4A72745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638B358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E9087AD" w14:textId="60DE627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70" w:type="dxa"/>
            <w:vAlign w:val="bottom"/>
          </w:tcPr>
          <w:p w14:paraId="39B1F4A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04825C" w14:textId="001E41E0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</w:tr>
      <w:tr w:rsidR="00C50F00" w:rsidRPr="006375B5" w14:paraId="0C9D3F3C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4343B89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ที่ถึง</w:t>
            </w:r>
          </w:p>
          <w:p w14:paraId="1271E410" w14:textId="5C0D66D1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3646E9F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98B873E" w14:textId="445F363C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8D04AC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bottom"/>
          </w:tcPr>
          <w:p w14:paraId="49D1E520" w14:textId="07FC5F23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374</w:t>
            </w:r>
          </w:p>
        </w:tc>
        <w:tc>
          <w:tcPr>
            <w:tcW w:w="270" w:type="dxa"/>
            <w:gridSpan w:val="2"/>
            <w:vAlign w:val="bottom"/>
          </w:tcPr>
          <w:p w14:paraId="144FC9E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54007AA1" w14:textId="5EA069BE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374</w:t>
            </w:r>
          </w:p>
        </w:tc>
        <w:tc>
          <w:tcPr>
            <w:tcW w:w="246" w:type="dxa"/>
            <w:gridSpan w:val="2"/>
            <w:vAlign w:val="center"/>
          </w:tcPr>
          <w:p w14:paraId="316D4DA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4949C1DC" w14:textId="5A9F0B7F" w:rsidR="00C50F00" w:rsidRPr="006375B5" w:rsidRDefault="00C50F00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1" w:type="dxa"/>
            <w:vAlign w:val="bottom"/>
          </w:tcPr>
          <w:p w14:paraId="2D9EF0D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single" w:sz="4" w:space="0" w:color="auto"/>
            </w:tcBorders>
            <w:vAlign w:val="bottom"/>
          </w:tcPr>
          <w:p w14:paraId="458AFCE4" w14:textId="456ABE86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345</w:t>
            </w:r>
          </w:p>
        </w:tc>
        <w:tc>
          <w:tcPr>
            <w:tcW w:w="270" w:type="dxa"/>
            <w:vAlign w:val="bottom"/>
          </w:tcPr>
          <w:p w14:paraId="00148FE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2FE20316" w14:textId="6BD394BA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345</w:t>
            </w:r>
          </w:p>
        </w:tc>
      </w:tr>
      <w:tr w:rsidR="00C50F00" w:rsidRPr="006375B5" w14:paraId="655995C8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506EDD5A" w14:textId="6F61463F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482E9DD0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F68FF6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1B70F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</w:tcBorders>
            <w:vAlign w:val="bottom"/>
          </w:tcPr>
          <w:p w14:paraId="49C92C9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1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5C1530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249C3FF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40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94FA91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2016016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1" w:type="dxa"/>
            <w:vAlign w:val="bottom"/>
          </w:tcPr>
          <w:p w14:paraId="07410C3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</w:tcBorders>
            <w:vAlign w:val="bottom"/>
          </w:tcPr>
          <w:p w14:paraId="657F33A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BECC5E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5706ED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50F00" w:rsidRPr="006375B5" w14:paraId="2A966B43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233AE77F" w14:textId="15128312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1" w:type="dxa"/>
            <w:vAlign w:val="bottom"/>
          </w:tcPr>
          <w:p w14:paraId="25CFB3B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C2EB014" w14:textId="4476C7DA" w:rsidR="00C50F00" w:rsidRPr="006375B5" w:rsidRDefault="00C279E3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1,981</w:t>
            </w:r>
          </w:p>
        </w:tc>
        <w:tc>
          <w:tcPr>
            <w:tcW w:w="270" w:type="dxa"/>
            <w:vAlign w:val="bottom"/>
          </w:tcPr>
          <w:p w14:paraId="1625AA0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double" w:sz="4" w:space="0" w:color="auto"/>
            </w:tcBorders>
            <w:vAlign w:val="bottom"/>
          </w:tcPr>
          <w:p w14:paraId="3DF7F827" w14:textId="515998A8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10,098</w:t>
            </w:r>
          </w:p>
        </w:tc>
        <w:tc>
          <w:tcPr>
            <w:tcW w:w="270" w:type="dxa"/>
            <w:gridSpan w:val="2"/>
            <w:vAlign w:val="bottom"/>
          </w:tcPr>
          <w:p w14:paraId="6CF7B97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76923CFA" w14:textId="13FB114E" w:rsidR="00C50F00" w:rsidRPr="006375B5" w:rsidRDefault="00C279E3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12,079</w:t>
            </w:r>
          </w:p>
        </w:tc>
        <w:tc>
          <w:tcPr>
            <w:tcW w:w="246" w:type="dxa"/>
            <w:gridSpan w:val="2"/>
            <w:vAlign w:val="center"/>
          </w:tcPr>
          <w:p w14:paraId="633A38A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4B9D60C6" w14:textId="67476872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2,589</w:t>
            </w:r>
          </w:p>
        </w:tc>
        <w:tc>
          <w:tcPr>
            <w:tcW w:w="271" w:type="dxa"/>
            <w:vAlign w:val="bottom"/>
          </w:tcPr>
          <w:p w14:paraId="6F96658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double" w:sz="4" w:space="0" w:color="auto"/>
            </w:tcBorders>
            <w:vAlign w:val="bottom"/>
          </w:tcPr>
          <w:p w14:paraId="77C268A0" w14:textId="4F8CE233" w:rsidR="00C50F00" w:rsidRPr="0093409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934095">
              <w:rPr>
                <w:rFonts w:ascii="Angsana New" w:hAnsi="Angsana New"/>
                <w:b/>
                <w:bCs/>
                <w:sz w:val="26"/>
                <w:szCs w:val="26"/>
              </w:rPr>
              <w:t>10,794</w:t>
            </w:r>
          </w:p>
        </w:tc>
        <w:tc>
          <w:tcPr>
            <w:tcW w:w="270" w:type="dxa"/>
            <w:vAlign w:val="bottom"/>
          </w:tcPr>
          <w:p w14:paraId="7834A7F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71C0FCA" w14:textId="129E40FD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13,383</w:t>
            </w:r>
          </w:p>
        </w:tc>
      </w:tr>
      <w:tr w:rsidR="001701ED" w:rsidRPr="006375B5" w14:paraId="5673801C" w14:textId="77777777" w:rsidTr="001701ED">
        <w:trPr>
          <w:gridBefore w:val="1"/>
          <w:wBefore w:w="7" w:type="dxa"/>
          <w:tblHeader/>
        </w:trPr>
        <w:tc>
          <w:tcPr>
            <w:tcW w:w="2070" w:type="dxa"/>
          </w:tcPr>
          <w:p w14:paraId="15B3E5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1" w:type="dxa"/>
            <w:vAlign w:val="bottom"/>
          </w:tcPr>
          <w:p w14:paraId="318707B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440A212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E966028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F3D3A5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0B371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B4E02AB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AC9174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F8E4793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1" w:type="dxa"/>
            <w:vAlign w:val="bottom"/>
          </w:tcPr>
          <w:p w14:paraId="305C8A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94971BE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19D7E3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1FF9E94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1701ED" w:rsidRPr="006375B5" w14:paraId="1789BE7E" w14:textId="77777777" w:rsidTr="001701ED">
        <w:trPr>
          <w:tblHeader/>
        </w:trPr>
        <w:tc>
          <w:tcPr>
            <w:tcW w:w="2077" w:type="dxa"/>
            <w:gridSpan w:val="2"/>
          </w:tcPr>
          <w:p w14:paraId="73812A7B" w14:textId="70864B4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</w:tc>
        <w:tc>
          <w:tcPr>
            <w:tcW w:w="811" w:type="dxa"/>
            <w:vAlign w:val="bottom"/>
          </w:tcPr>
          <w:p w14:paraId="3D47947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E18572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6D4418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17E34B5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5CDF3E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913316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005AE44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9F469E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08FDB9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9E9520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6FCCC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B46006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68B72ABB" w14:textId="77777777" w:rsidTr="001701ED">
        <w:trPr>
          <w:tblHeader/>
        </w:trPr>
        <w:tc>
          <w:tcPr>
            <w:tcW w:w="2077" w:type="dxa"/>
            <w:gridSpan w:val="2"/>
          </w:tcPr>
          <w:p w14:paraId="0E4DD880" w14:textId="6EC2F35C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   (ไม่รวมดอกเบี้ยค้างจ่าย)</w:t>
            </w:r>
          </w:p>
        </w:tc>
        <w:tc>
          <w:tcPr>
            <w:tcW w:w="811" w:type="dxa"/>
            <w:vAlign w:val="bottom"/>
          </w:tcPr>
          <w:p w14:paraId="5B7765E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8CBFF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C011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9B21A2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0A24BB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D3FADD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EFD867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F1D8B1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6E63E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FB4759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26ECDE2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8142AB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1701ED" w:rsidRPr="006375B5" w14:paraId="0152A245" w14:textId="77777777" w:rsidTr="001701ED">
        <w:trPr>
          <w:tblHeader/>
        </w:trPr>
        <w:tc>
          <w:tcPr>
            <w:tcW w:w="2077" w:type="dxa"/>
            <w:gridSpan w:val="2"/>
          </w:tcPr>
          <w:p w14:paraId="50D86B37" w14:textId="1999B008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1" w:type="dxa"/>
            <w:vAlign w:val="bottom"/>
          </w:tcPr>
          <w:p w14:paraId="1995FDF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A3BBBA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09BAD5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F56E0F6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3013A33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12281A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3D5D12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C63A1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B015B1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D3D191F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BF96A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A72632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50F00" w:rsidRPr="006375B5" w14:paraId="77E5B313" w14:textId="77777777" w:rsidTr="001701ED">
        <w:trPr>
          <w:tblHeader/>
        </w:trPr>
        <w:tc>
          <w:tcPr>
            <w:tcW w:w="2077" w:type="dxa"/>
            <w:gridSpan w:val="2"/>
          </w:tcPr>
          <w:p w14:paraId="242F2803" w14:textId="5F09E93B" w:rsidR="00C50F00" w:rsidRPr="006375B5" w:rsidRDefault="00455CE9" w:rsidP="00455C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401EBB4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046C5C" w14:textId="6442183C" w:rsidR="00C50F00" w:rsidRPr="006375B5" w:rsidRDefault="00455CE9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8</w:t>
            </w:r>
            <w:r w:rsidR="00A31561">
              <w:rPr>
                <w:rFonts w:ascii="Angsana New" w:hAnsi="Angsana New"/>
                <w:sz w:val="26"/>
                <w:szCs w:val="26"/>
              </w:rPr>
              <w:t>,049</w:t>
            </w:r>
          </w:p>
        </w:tc>
        <w:tc>
          <w:tcPr>
            <w:tcW w:w="270" w:type="dxa"/>
            <w:vAlign w:val="bottom"/>
          </w:tcPr>
          <w:p w14:paraId="22BDFB2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D582EFA" w14:textId="1C02AD3C" w:rsidR="00C50F00" w:rsidRPr="006375B5" w:rsidRDefault="00A31561" w:rsidP="00A31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695</w:t>
            </w:r>
          </w:p>
        </w:tc>
        <w:tc>
          <w:tcPr>
            <w:tcW w:w="270" w:type="dxa"/>
            <w:gridSpan w:val="2"/>
            <w:vAlign w:val="bottom"/>
          </w:tcPr>
          <w:p w14:paraId="6B0F0EA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BB2E561" w14:textId="4C1F654D" w:rsidR="00C50F00" w:rsidRPr="006375B5" w:rsidRDefault="008F1102" w:rsidP="00423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8,744</w:t>
            </w:r>
          </w:p>
        </w:tc>
        <w:tc>
          <w:tcPr>
            <w:tcW w:w="246" w:type="dxa"/>
            <w:gridSpan w:val="2"/>
            <w:vAlign w:val="center"/>
          </w:tcPr>
          <w:p w14:paraId="59168EA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16C9E40" w14:textId="36A6C48C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6,740</w:t>
            </w:r>
          </w:p>
        </w:tc>
        <w:tc>
          <w:tcPr>
            <w:tcW w:w="280" w:type="dxa"/>
            <w:gridSpan w:val="2"/>
            <w:vAlign w:val="bottom"/>
          </w:tcPr>
          <w:p w14:paraId="4EFFCC7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6533164" w14:textId="3EAA76EB" w:rsidR="00C50F00" w:rsidRPr="006375B5" w:rsidRDefault="00C50F00" w:rsidP="007D7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80" w:type="dxa"/>
            <w:gridSpan w:val="2"/>
            <w:vAlign w:val="bottom"/>
          </w:tcPr>
          <w:p w14:paraId="009AAC7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8D6EA42" w14:textId="32007F14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6,940</w:t>
            </w:r>
          </w:p>
        </w:tc>
      </w:tr>
      <w:tr w:rsidR="00C50F00" w:rsidRPr="006375B5" w14:paraId="344E49B7" w14:textId="77777777" w:rsidTr="001701ED">
        <w:trPr>
          <w:tblHeader/>
        </w:trPr>
        <w:tc>
          <w:tcPr>
            <w:tcW w:w="2077" w:type="dxa"/>
            <w:gridSpan w:val="2"/>
          </w:tcPr>
          <w:p w14:paraId="36540C33" w14:textId="1B43E20F" w:rsidR="00C50F00" w:rsidRPr="006375B5" w:rsidRDefault="00455CE9" w:rsidP="00455C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1" w:type="dxa"/>
            <w:vAlign w:val="bottom"/>
          </w:tcPr>
          <w:p w14:paraId="5164D918" w14:textId="5048DF6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4E93C05" w14:textId="6B7E18EE" w:rsidR="00C50F00" w:rsidRPr="006375B5" w:rsidRDefault="008F1102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2B05E8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3279BFD" w14:textId="24323093" w:rsidR="00C50F00" w:rsidRPr="006375B5" w:rsidRDefault="008F1102" w:rsidP="00A31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70" w:type="dxa"/>
            <w:gridSpan w:val="2"/>
            <w:vAlign w:val="bottom"/>
          </w:tcPr>
          <w:p w14:paraId="01981A2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330B49E" w14:textId="418E483A" w:rsidR="00C50F00" w:rsidRPr="006375B5" w:rsidRDefault="008F1102" w:rsidP="00423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46" w:type="dxa"/>
            <w:gridSpan w:val="2"/>
            <w:vAlign w:val="center"/>
          </w:tcPr>
          <w:p w14:paraId="3E8DF8C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78EA8E3" w14:textId="38A8BF7A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66F1F33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B0B79C3" w14:textId="7EAB7837" w:rsidR="00C50F00" w:rsidRPr="006375B5" w:rsidRDefault="00FA2508" w:rsidP="00934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FA2508">
              <w:rPr>
                <w:rFonts w:ascii="Angsana New" w:hAnsi="Angsana New" w:hint="cs"/>
                <w:sz w:val="26"/>
                <w:szCs w:val="26"/>
              </w:rPr>
              <w:t>273</w:t>
            </w:r>
          </w:p>
        </w:tc>
        <w:tc>
          <w:tcPr>
            <w:tcW w:w="280" w:type="dxa"/>
            <w:gridSpan w:val="2"/>
            <w:vAlign w:val="bottom"/>
          </w:tcPr>
          <w:p w14:paraId="324B1B50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6638E14" w14:textId="2D77D7FA" w:rsidR="00C50F00" w:rsidRPr="006375B5" w:rsidRDefault="00FA2508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FA2508">
              <w:rPr>
                <w:rFonts w:ascii="Angsana New" w:hAnsi="Angsana New" w:hint="cs"/>
                <w:sz w:val="26"/>
                <w:szCs w:val="26"/>
              </w:rPr>
              <w:t>273</w:t>
            </w:r>
          </w:p>
        </w:tc>
      </w:tr>
      <w:tr w:rsidR="00C50F00" w:rsidRPr="006375B5" w14:paraId="59EF0C34" w14:textId="77777777" w:rsidTr="001701ED">
        <w:trPr>
          <w:tblHeader/>
        </w:trPr>
        <w:tc>
          <w:tcPr>
            <w:tcW w:w="2077" w:type="dxa"/>
            <w:gridSpan w:val="2"/>
          </w:tcPr>
          <w:p w14:paraId="73E9373E" w14:textId="1C140B93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1" w:type="dxa"/>
            <w:vAlign w:val="bottom"/>
          </w:tcPr>
          <w:p w14:paraId="54F9364A" w14:textId="7E751C69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77A49CF5" w14:textId="0A75A786" w:rsidR="00C50F00" w:rsidRPr="006375B5" w:rsidRDefault="008F1102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1264850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B0C85B" w14:textId="5F94808F" w:rsidR="00C50F00" w:rsidRPr="006375B5" w:rsidRDefault="008F1102" w:rsidP="00A31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70" w:type="dxa"/>
            <w:gridSpan w:val="2"/>
            <w:vAlign w:val="bottom"/>
          </w:tcPr>
          <w:p w14:paraId="7D0313B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A192657" w14:textId="4290F63D" w:rsidR="00C50F00" w:rsidRPr="006375B5" w:rsidRDefault="008F1102" w:rsidP="00423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46" w:type="dxa"/>
            <w:gridSpan w:val="2"/>
            <w:vAlign w:val="center"/>
          </w:tcPr>
          <w:p w14:paraId="31E0D6C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99BB3C2" w14:textId="3BC87DB0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054BE6C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BE231B2" w14:textId="5065D833" w:rsidR="00C50F00" w:rsidRPr="006375B5" w:rsidRDefault="00C50F00" w:rsidP="00934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26,225</w:t>
            </w:r>
          </w:p>
        </w:tc>
        <w:tc>
          <w:tcPr>
            <w:tcW w:w="280" w:type="dxa"/>
            <w:gridSpan w:val="2"/>
            <w:vAlign w:val="bottom"/>
          </w:tcPr>
          <w:p w14:paraId="3F9950B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7BAF251" w14:textId="7863DB24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26,225</w:t>
            </w:r>
          </w:p>
        </w:tc>
      </w:tr>
      <w:tr w:rsidR="00C50F00" w:rsidRPr="006375B5" w14:paraId="46312323" w14:textId="77777777" w:rsidTr="001701ED">
        <w:trPr>
          <w:tblHeader/>
        </w:trPr>
        <w:tc>
          <w:tcPr>
            <w:tcW w:w="2077" w:type="dxa"/>
            <w:gridSpan w:val="2"/>
          </w:tcPr>
          <w:p w14:paraId="76451E04" w14:textId="73A0D0D3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 xml:space="preserve">หนี้สินตามสัญญาเช่า </w:t>
            </w:r>
          </w:p>
        </w:tc>
        <w:tc>
          <w:tcPr>
            <w:tcW w:w="811" w:type="dxa"/>
            <w:vAlign w:val="bottom"/>
          </w:tcPr>
          <w:p w14:paraId="549D78C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2EADAD" w14:textId="4E435195" w:rsidR="00C50F00" w:rsidRPr="006375B5" w:rsidRDefault="008F1102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C9A1B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5F4D911E" w14:textId="01C1CD03" w:rsidR="00C50F00" w:rsidRPr="006375B5" w:rsidRDefault="008F1102" w:rsidP="00A31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3,242</w:t>
            </w:r>
          </w:p>
        </w:tc>
        <w:tc>
          <w:tcPr>
            <w:tcW w:w="270" w:type="dxa"/>
            <w:gridSpan w:val="2"/>
            <w:vAlign w:val="bottom"/>
          </w:tcPr>
          <w:p w14:paraId="3DC5092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4AFE2F62" w14:textId="7542BED2" w:rsidR="00C50F00" w:rsidRPr="006375B5" w:rsidRDefault="008F1102" w:rsidP="00423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3,242</w:t>
            </w:r>
          </w:p>
        </w:tc>
        <w:tc>
          <w:tcPr>
            <w:tcW w:w="246" w:type="dxa"/>
            <w:gridSpan w:val="2"/>
            <w:vAlign w:val="center"/>
          </w:tcPr>
          <w:p w14:paraId="146C9E3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25FF699F" w14:textId="3DFAE3AE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9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5283BBF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22CF16AD" w14:textId="4D33DE6C" w:rsidR="00C50F00" w:rsidRPr="006375B5" w:rsidRDefault="00C50F00" w:rsidP="00934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3,202</w:t>
            </w:r>
          </w:p>
        </w:tc>
        <w:tc>
          <w:tcPr>
            <w:tcW w:w="280" w:type="dxa"/>
            <w:gridSpan w:val="2"/>
            <w:vAlign w:val="bottom"/>
          </w:tcPr>
          <w:p w14:paraId="7DA5AEC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58300B5F" w14:textId="5190BB0B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3,202</w:t>
            </w:r>
          </w:p>
        </w:tc>
      </w:tr>
      <w:tr w:rsidR="00C50F00" w:rsidRPr="006375B5" w14:paraId="7454B928" w14:textId="77777777" w:rsidTr="001701ED">
        <w:trPr>
          <w:tblHeader/>
        </w:trPr>
        <w:tc>
          <w:tcPr>
            <w:tcW w:w="2077" w:type="dxa"/>
            <w:gridSpan w:val="2"/>
          </w:tcPr>
          <w:p w14:paraId="42B40D9E" w14:textId="69C8300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107B415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8753E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96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9AA3A2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7284D7D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1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D58EA0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0717253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DFBE05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62DA1AE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447240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183EE48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3FD21F2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7B011A2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50F00" w:rsidRPr="006375B5" w14:paraId="52A4201B" w14:textId="77777777" w:rsidTr="001701ED">
        <w:trPr>
          <w:tblHeader/>
        </w:trPr>
        <w:tc>
          <w:tcPr>
            <w:tcW w:w="2077" w:type="dxa"/>
            <w:gridSpan w:val="2"/>
          </w:tcPr>
          <w:p w14:paraId="71502AE4" w14:textId="5FF58A51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1" w:type="dxa"/>
            <w:vAlign w:val="bottom"/>
          </w:tcPr>
          <w:p w14:paraId="2B8A544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4D10854" w14:textId="35C3A916" w:rsidR="00C50F00" w:rsidRPr="006375B5" w:rsidRDefault="00455CE9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  <w:r w:rsidR="008F1102">
              <w:rPr>
                <w:rFonts w:ascii="Angsana New" w:hAnsi="Angsana New"/>
                <w:b/>
                <w:bCs/>
                <w:sz w:val="26"/>
                <w:szCs w:val="26"/>
              </w:rPr>
              <w:t>,049</w:t>
            </w:r>
          </w:p>
        </w:tc>
        <w:tc>
          <w:tcPr>
            <w:tcW w:w="270" w:type="dxa"/>
            <w:vAlign w:val="bottom"/>
          </w:tcPr>
          <w:p w14:paraId="1239701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408EA3BC" w14:textId="13100B8B" w:rsidR="00C50F00" w:rsidRPr="006375B5" w:rsidRDefault="008F1102" w:rsidP="00A315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455CE9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,122</w:t>
            </w:r>
          </w:p>
        </w:tc>
        <w:tc>
          <w:tcPr>
            <w:tcW w:w="270" w:type="dxa"/>
            <w:gridSpan w:val="2"/>
            <w:vAlign w:val="bottom"/>
          </w:tcPr>
          <w:p w14:paraId="3B2C3AA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2AD35DA8" w14:textId="2C3E6069" w:rsidR="00C50F00" w:rsidRPr="006375B5" w:rsidRDefault="008F1102" w:rsidP="00423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39,171</w:t>
            </w:r>
          </w:p>
        </w:tc>
        <w:tc>
          <w:tcPr>
            <w:tcW w:w="246" w:type="dxa"/>
            <w:gridSpan w:val="2"/>
            <w:vAlign w:val="center"/>
          </w:tcPr>
          <w:p w14:paraId="09BCBDF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28D06E98" w14:textId="6AB40586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6,740</w:t>
            </w:r>
          </w:p>
        </w:tc>
        <w:tc>
          <w:tcPr>
            <w:tcW w:w="280" w:type="dxa"/>
            <w:gridSpan w:val="2"/>
            <w:vAlign w:val="bottom"/>
          </w:tcPr>
          <w:p w14:paraId="5F2F8A1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3DD1A27F" w14:textId="01C0251D" w:rsidR="00C50F00" w:rsidRPr="006375B5" w:rsidRDefault="00C50F00" w:rsidP="00934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29,900</w:t>
            </w:r>
          </w:p>
        </w:tc>
        <w:tc>
          <w:tcPr>
            <w:tcW w:w="280" w:type="dxa"/>
            <w:gridSpan w:val="2"/>
            <w:vAlign w:val="bottom"/>
          </w:tcPr>
          <w:p w14:paraId="2E53AB9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5AE9B3D0" w14:textId="4EE9C59E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36,640</w:t>
            </w:r>
          </w:p>
        </w:tc>
      </w:tr>
    </w:tbl>
    <w:p w14:paraId="78BA1DB1" w14:textId="568F89EE" w:rsidR="00CF0B7F" w:rsidRPr="006375B5" w:rsidRDefault="00CF0B7F" w:rsidP="001F24CE">
      <w:pPr>
        <w:ind w:left="900" w:hanging="900"/>
        <w:rPr>
          <w:rFonts w:asciiTheme="majorBidi" w:hAnsiTheme="majorBidi" w:cstheme="majorBidi"/>
          <w:sz w:val="22"/>
          <w:szCs w:val="22"/>
          <w:lang w:eastAsia="x-none"/>
        </w:rPr>
      </w:pPr>
    </w:p>
    <w:tbl>
      <w:tblPr>
        <w:tblStyle w:val="TableGrid"/>
        <w:tblW w:w="9270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73"/>
        <w:gridCol w:w="899"/>
        <w:gridCol w:w="241"/>
        <w:gridCol w:w="876"/>
        <w:gridCol w:w="236"/>
        <w:gridCol w:w="808"/>
      </w:tblGrid>
      <w:tr w:rsidR="00D234CB" w:rsidRPr="006375B5" w14:paraId="74F00222" w14:textId="77777777" w:rsidTr="00943396">
        <w:trPr>
          <w:tblHeader/>
        </w:trPr>
        <w:tc>
          <w:tcPr>
            <w:tcW w:w="1980" w:type="dxa"/>
          </w:tcPr>
          <w:p w14:paraId="705CFCFC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3A624376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80" w:type="dxa"/>
            <w:gridSpan w:val="11"/>
          </w:tcPr>
          <w:p w14:paraId="5509D2FC" w14:textId="7E3A7EE3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234CB" w:rsidRPr="006375B5" w14:paraId="4C1F8DD6" w14:textId="77777777" w:rsidTr="00943396">
        <w:trPr>
          <w:tblHeader/>
        </w:trPr>
        <w:tc>
          <w:tcPr>
            <w:tcW w:w="1980" w:type="dxa"/>
          </w:tcPr>
          <w:p w14:paraId="11BF4BA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72C657C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3E224EC6" w14:textId="6D4B1B68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C50F00"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73" w:type="dxa"/>
          </w:tcPr>
          <w:p w14:paraId="4534E7E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60" w:type="dxa"/>
            <w:gridSpan w:val="5"/>
          </w:tcPr>
          <w:p w14:paraId="19B1914A" w14:textId="1A8E69D0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</w:t>
            </w:r>
            <w:r w:rsidR="00C50F00">
              <w:rPr>
                <w:rFonts w:ascii="Angsana New" w:hAnsi="Angsana New"/>
                <w:sz w:val="26"/>
                <w:szCs w:val="26"/>
              </w:rPr>
              <w:t>6</w:t>
            </w:r>
          </w:p>
        </w:tc>
      </w:tr>
      <w:tr w:rsidR="00D234CB" w:rsidRPr="006375B5" w14:paraId="09114511" w14:textId="77777777" w:rsidTr="00943396">
        <w:trPr>
          <w:tblHeader/>
        </w:trPr>
        <w:tc>
          <w:tcPr>
            <w:tcW w:w="1980" w:type="dxa"/>
          </w:tcPr>
          <w:p w14:paraId="368EC47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E13FB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FA9D0C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30BBCC25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F937D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4843BF4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A0E87D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4A7F57D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25AC20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41" w:type="dxa"/>
            <w:vAlign w:val="bottom"/>
          </w:tcPr>
          <w:p w14:paraId="3ED2735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A9FA0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36" w:type="dxa"/>
            <w:vAlign w:val="bottom"/>
          </w:tcPr>
          <w:p w14:paraId="48DF3A2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6C6F0D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234CB" w:rsidRPr="006375B5" w14:paraId="413C4694" w14:textId="77777777" w:rsidTr="00943396">
        <w:trPr>
          <w:tblHeader/>
        </w:trPr>
        <w:tc>
          <w:tcPr>
            <w:tcW w:w="1980" w:type="dxa"/>
          </w:tcPr>
          <w:p w14:paraId="7693470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0B19F8E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7E6E392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592EC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8D7CB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EF72FB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BEF074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273" w:type="dxa"/>
            <w:vAlign w:val="center"/>
          </w:tcPr>
          <w:p w14:paraId="2BF8042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4C4AE6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41" w:type="dxa"/>
            <w:vAlign w:val="bottom"/>
          </w:tcPr>
          <w:p w14:paraId="6862810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5FCAF7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69E3BAAC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607D47E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4CB" w:rsidRPr="006375B5" w14:paraId="5CADC4E6" w14:textId="77777777" w:rsidTr="00943396">
        <w:trPr>
          <w:tblHeader/>
        </w:trPr>
        <w:tc>
          <w:tcPr>
            <w:tcW w:w="1980" w:type="dxa"/>
          </w:tcPr>
          <w:p w14:paraId="406C77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C33499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769C13B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4CB" w:rsidRPr="006375B5" w14:paraId="53D1F144" w14:textId="77777777" w:rsidTr="00943396">
        <w:tc>
          <w:tcPr>
            <w:tcW w:w="2790" w:type="dxa"/>
            <w:gridSpan w:val="2"/>
          </w:tcPr>
          <w:p w14:paraId="11678EFD" w14:textId="25218F0D" w:rsidR="00D234CB" w:rsidRPr="006375B5" w:rsidRDefault="00D234CB" w:rsidP="00224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ส่วนที่หมุนเวียน</w:t>
            </w:r>
            <w:r w:rsidR="0022407F"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4CE534C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27CC2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1D0D88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40F886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2F013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F2A32E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0EEBFD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42DE1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A4E242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2CD5D7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B8837D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016856" w:rsidRPr="006375B5" w14:paraId="47CE7AD8" w14:textId="77777777" w:rsidTr="00943396">
        <w:tc>
          <w:tcPr>
            <w:tcW w:w="1980" w:type="dxa"/>
          </w:tcPr>
          <w:p w14:paraId="3821B238" w14:textId="40F9F2A8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</w:t>
            </w:r>
          </w:p>
        </w:tc>
        <w:tc>
          <w:tcPr>
            <w:tcW w:w="810" w:type="dxa"/>
            <w:vAlign w:val="bottom"/>
          </w:tcPr>
          <w:p w14:paraId="7FBED320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6B669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EEA5193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E485369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B4C945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D9A4C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365B0AC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F3797AB" w14:textId="6B341A60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C2452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1E3AE53" w14:textId="2A827E4D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46A3991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3510B4" w14:textId="5561F861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50F00" w:rsidRPr="006375B5" w14:paraId="18AAE13A" w14:textId="77777777" w:rsidTr="00943396">
        <w:tc>
          <w:tcPr>
            <w:tcW w:w="1980" w:type="dxa"/>
          </w:tcPr>
          <w:p w14:paraId="574B85D0" w14:textId="392151C9" w:rsidR="00C50F00" w:rsidRPr="006375B5" w:rsidRDefault="00455CE9" w:rsidP="00455C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759522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8B0A677" w14:textId="7005571C" w:rsidR="00C50F00" w:rsidRPr="006375B5" w:rsidRDefault="008F1102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EDAF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53880F" w14:textId="445C3241" w:rsidR="00C50F00" w:rsidRPr="006375B5" w:rsidRDefault="008F1102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2,200</w:t>
            </w:r>
          </w:p>
        </w:tc>
        <w:tc>
          <w:tcPr>
            <w:tcW w:w="270" w:type="dxa"/>
            <w:vAlign w:val="bottom"/>
          </w:tcPr>
          <w:p w14:paraId="409755D5" w14:textId="020D9B49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8C49091" w14:textId="49957043" w:rsidR="00C50F00" w:rsidRPr="006375B5" w:rsidRDefault="008F1102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2,200</w:t>
            </w:r>
          </w:p>
        </w:tc>
        <w:tc>
          <w:tcPr>
            <w:tcW w:w="273" w:type="dxa"/>
            <w:vAlign w:val="center"/>
          </w:tcPr>
          <w:p w14:paraId="77EAC96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53CDC72" w14:textId="57AFD0C9" w:rsidR="00C50F00" w:rsidRPr="006375B5" w:rsidRDefault="00C50F00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AE1B01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F2D68C8" w14:textId="6CA37974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3,130</w:t>
            </w:r>
          </w:p>
        </w:tc>
        <w:tc>
          <w:tcPr>
            <w:tcW w:w="236" w:type="dxa"/>
            <w:vAlign w:val="bottom"/>
          </w:tcPr>
          <w:p w14:paraId="5C196EE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BFD713" w14:textId="3902F7E0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3,130</w:t>
            </w:r>
          </w:p>
        </w:tc>
      </w:tr>
      <w:tr w:rsidR="00C50F00" w:rsidRPr="006375B5" w14:paraId="5DB7D2CA" w14:textId="77777777" w:rsidTr="00943396">
        <w:tc>
          <w:tcPr>
            <w:tcW w:w="1980" w:type="dxa"/>
          </w:tcPr>
          <w:p w14:paraId="1A74AF2A" w14:textId="01E6D3FF" w:rsidR="00C50F00" w:rsidRPr="006375B5" w:rsidRDefault="00455CE9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097093E9" w14:textId="48E5471B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3EE70738" w14:textId="15ED208E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0CC450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D40A27" w14:textId="2C040921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270" w:type="dxa"/>
            <w:vAlign w:val="bottom"/>
          </w:tcPr>
          <w:p w14:paraId="159652E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2F68457" w14:textId="534DE0F1" w:rsidR="00C50F00" w:rsidRPr="006375B5" w:rsidRDefault="00DF04B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273" w:type="dxa"/>
            <w:vAlign w:val="center"/>
          </w:tcPr>
          <w:p w14:paraId="063FC81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7EBBC99" w14:textId="4BDEE699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9AF13C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C974743" w14:textId="19F34FA2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54</w:t>
            </w:r>
          </w:p>
        </w:tc>
        <w:tc>
          <w:tcPr>
            <w:tcW w:w="236" w:type="dxa"/>
            <w:vAlign w:val="bottom"/>
          </w:tcPr>
          <w:p w14:paraId="72959A1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0468DB9" w14:textId="668A667D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54</w:t>
            </w:r>
          </w:p>
        </w:tc>
      </w:tr>
      <w:tr w:rsidR="00C50F00" w:rsidRPr="006375B5" w14:paraId="478E0B41" w14:textId="77777777" w:rsidTr="00943396">
        <w:tc>
          <w:tcPr>
            <w:tcW w:w="1980" w:type="dxa"/>
          </w:tcPr>
          <w:p w14:paraId="7D3A38C8" w14:textId="0F5FA173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0" w:type="dxa"/>
            <w:vAlign w:val="bottom"/>
          </w:tcPr>
          <w:p w14:paraId="3DA13CB4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DA29C88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25BF0C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C303D48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1ABE83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AF79584" w14:textId="77777777" w:rsidR="00C50F00" w:rsidRDefault="00C50F0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572FAA2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A9F01F7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211B473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E888EDB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47DD3B0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2E62B9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50F00" w:rsidRPr="006375B5" w14:paraId="6D291B82" w14:textId="77777777" w:rsidTr="00943396">
        <w:tc>
          <w:tcPr>
            <w:tcW w:w="1980" w:type="dxa"/>
          </w:tcPr>
          <w:p w14:paraId="2B25E9F8" w14:textId="529D6E52" w:rsidR="00C50F00" w:rsidRPr="006375B5" w:rsidRDefault="00455CE9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C50F00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688D93CD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A6C0EF8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E86FE5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BD8E716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B2624C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15D2AA6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3A0C0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3EC4DC6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B70679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243E532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1BCB65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FABCECB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50F00" w:rsidRPr="006375B5" w14:paraId="7B30B4B2" w14:textId="77777777" w:rsidTr="00943396">
        <w:tc>
          <w:tcPr>
            <w:tcW w:w="1980" w:type="dxa"/>
          </w:tcPr>
          <w:p w14:paraId="431A8B64" w14:textId="2A2705CF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ที่ถึงกำหนดชำระ</w:t>
            </w:r>
          </w:p>
        </w:tc>
        <w:tc>
          <w:tcPr>
            <w:tcW w:w="810" w:type="dxa"/>
            <w:vAlign w:val="bottom"/>
          </w:tcPr>
          <w:p w14:paraId="6C624667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133DDC6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DCFAE4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35CA55D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440D200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5C53587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79A3224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26609E2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1F95D6B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25B7D2E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ADE35D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9C52531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50F00" w:rsidRPr="006375B5" w14:paraId="0D882C1A" w14:textId="77777777" w:rsidTr="00943396">
        <w:tc>
          <w:tcPr>
            <w:tcW w:w="1980" w:type="dxa"/>
          </w:tcPr>
          <w:p w14:paraId="3D1A8710" w14:textId="3616A8B2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3DBC3945" w14:textId="77777777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8EDD857" w14:textId="6DBB4F85" w:rsidR="00C50F00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7917E5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3A979E6" w14:textId="343E0B22" w:rsidR="00C50F00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vAlign w:val="bottom"/>
          </w:tcPr>
          <w:p w14:paraId="17B6244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19B7D35" w14:textId="3C31D82A" w:rsidR="00C50F00" w:rsidRDefault="00DF04B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3" w:type="dxa"/>
            <w:vAlign w:val="center"/>
          </w:tcPr>
          <w:p w14:paraId="051F2EE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857F751" w14:textId="52C7D959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01B7A14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CB26213" w14:textId="71E765ED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  <w:tc>
          <w:tcPr>
            <w:tcW w:w="236" w:type="dxa"/>
            <w:vAlign w:val="bottom"/>
          </w:tcPr>
          <w:p w14:paraId="626971D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240DDC3" w14:textId="4B1764C1" w:rsidR="00C50F00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400</w:t>
            </w:r>
          </w:p>
        </w:tc>
      </w:tr>
      <w:tr w:rsidR="00C50F00" w:rsidRPr="006375B5" w14:paraId="0E2A5F3C" w14:textId="77777777" w:rsidTr="001A0F1B">
        <w:tc>
          <w:tcPr>
            <w:tcW w:w="1980" w:type="dxa"/>
          </w:tcPr>
          <w:p w14:paraId="1235AAB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2FE2D8D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CA4957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106609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B3D4A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9F1B7B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212E3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8F7965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D4EE8E3" w14:textId="4F64725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1749142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997AF4D" w14:textId="06A3A7AE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B2D1C9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CAE1A0F" w14:textId="276FC9F6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50F00" w:rsidRPr="006375B5" w14:paraId="16125059" w14:textId="77777777" w:rsidTr="001A0F1B">
        <w:tc>
          <w:tcPr>
            <w:tcW w:w="1980" w:type="dxa"/>
          </w:tcPr>
          <w:p w14:paraId="0A94339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28C5443" w14:textId="6A639CBF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0C898CD2" w14:textId="2792070B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3EC1F2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739386" w14:textId="0DC848D0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4,799</w:t>
            </w:r>
          </w:p>
        </w:tc>
        <w:tc>
          <w:tcPr>
            <w:tcW w:w="270" w:type="dxa"/>
            <w:vAlign w:val="bottom"/>
          </w:tcPr>
          <w:p w14:paraId="40EF67A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6841B1" w14:textId="02ECF3F4" w:rsidR="00C50F00" w:rsidRPr="006375B5" w:rsidRDefault="00DF04B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4,799</w:t>
            </w:r>
          </w:p>
        </w:tc>
        <w:tc>
          <w:tcPr>
            <w:tcW w:w="273" w:type="dxa"/>
            <w:vAlign w:val="center"/>
          </w:tcPr>
          <w:p w14:paraId="29ACFCD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C6CA044" w14:textId="52C9622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1E4D3A9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3CD0C92" w14:textId="05EF733C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  <w:tc>
          <w:tcPr>
            <w:tcW w:w="236" w:type="dxa"/>
            <w:vAlign w:val="bottom"/>
          </w:tcPr>
          <w:p w14:paraId="3C67F77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8E1D98" w14:textId="6840C5EF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6,169</w:t>
            </w:r>
          </w:p>
        </w:tc>
      </w:tr>
      <w:tr w:rsidR="00C50F00" w:rsidRPr="006375B5" w14:paraId="043D1613" w14:textId="77777777" w:rsidTr="001A0F1B">
        <w:tc>
          <w:tcPr>
            <w:tcW w:w="1980" w:type="dxa"/>
          </w:tcPr>
          <w:p w14:paraId="0F945CD8" w14:textId="0D112746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B276FA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9BA956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02361C" w14:textId="5F3E8A97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DE291A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7FAD0CB" w14:textId="24B02F83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  <w:tc>
          <w:tcPr>
            <w:tcW w:w="270" w:type="dxa"/>
            <w:vAlign w:val="bottom"/>
          </w:tcPr>
          <w:p w14:paraId="5C28D1D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506F3A2" w14:textId="361D92B5" w:rsidR="00C50F00" w:rsidRPr="006375B5" w:rsidRDefault="00DF04B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37</w:t>
            </w:r>
          </w:p>
        </w:tc>
        <w:tc>
          <w:tcPr>
            <w:tcW w:w="273" w:type="dxa"/>
            <w:vAlign w:val="center"/>
          </w:tcPr>
          <w:p w14:paraId="16BD4F1E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790ED63" w14:textId="0B40F998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DEFF7B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FEC7A0" w14:textId="623B16CA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36" w:type="dxa"/>
            <w:vAlign w:val="bottom"/>
          </w:tcPr>
          <w:p w14:paraId="4E3D1C0B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969A073" w14:textId="0E9F0FF8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</w:tr>
      <w:tr w:rsidR="00C50F00" w:rsidRPr="006375B5" w14:paraId="57F7AAE9" w14:textId="77777777" w:rsidTr="00943396">
        <w:tc>
          <w:tcPr>
            <w:tcW w:w="1980" w:type="dxa"/>
          </w:tcPr>
          <w:p w14:paraId="57A1312F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5DE8C38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A1B14A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1B33E7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9A324D3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2C8687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7D5BEDA6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AB8EC65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351B88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1210B1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4BB2D7A8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7081642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7C4AADBA" w14:textId="77777777" w:rsidR="00C50F00" w:rsidRPr="001701ED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50F00" w:rsidRPr="006375B5" w14:paraId="2D476058" w14:textId="77777777" w:rsidTr="00943396">
        <w:tc>
          <w:tcPr>
            <w:tcW w:w="1980" w:type="dxa"/>
          </w:tcPr>
          <w:p w14:paraId="53648DA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539C084D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3F765BD" w14:textId="57578B0A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06CF7C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5152C15B" w14:textId="5C1972DD" w:rsidR="00C50F00" w:rsidRPr="006375B5" w:rsidRDefault="00DF04B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7,274</w:t>
            </w:r>
          </w:p>
        </w:tc>
        <w:tc>
          <w:tcPr>
            <w:tcW w:w="270" w:type="dxa"/>
            <w:vAlign w:val="bottom"/>
          </w:tcPr>
          <w:p w14:paraId="6ED09CD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541CF92F" w14:textId="15E0BA7E" w:rsidR="00C50F00" w:rsidRPr="006375B5" w:rsidRDefault="00DF04B0" w:rsidP="008F11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7,274</w:t>
            </w:r>
          </w:p>
        </w:tc>
        <w:tc>
          <w:tcPr>
            <w:tcW w:w="273" w:type="dxa"/>
            <w:vAlign w:val="center"/>
          </w:tcPr>
          <w:p w14:paraId="76905244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9B104E0" w14:textId="6827C072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714B6C1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30B3D87D" w14:textId="0098B976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9,782</w:t>
            </w:r>
          </w:p>
        </w:tc>
        <w:tc>
          <w:tcPr>
            <w:tcW w:w="236" w:type="dxa"/>
            <w:vAlign w:val="bottom"/>
          </w:tcPr>
          <w:p w14:paraId="7E850D19" w14:textId="77777777" w:rsidR="00C50F00" w:rsidRPr="006375B5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5154622E" w14:textId="3592CF23" w:rsidR="00C50F00" w:rsidRPr="001701ED" w:rsidRDefault="00C50F00" w:rsidP="00C50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9,782</w:t>
            </w:r>
          </w:p>
        </w:tc>
      </w:tr>
      <w:tr w:rsidR="001701ED" w:rsidRPr="006375B5" w14:paraId="3B75A596" w14:textId="77777777" w:rsidTr="008F6B5C">
        <w:tc>
          <w:tcPr>
            <w:tcW w:w="1980" w:type="dxa"/>
          </w:tcPr>
          <w:p w14:paraId="5E9F52D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  <w:vAlign w:val="bottom"/>
          </w:tcPr>
          <w:p w14:paraId="2138E21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E4533E4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FE46E8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970C319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5F98DAB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1BCAF10" w14:textId="77777777" w:rsid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94DFC4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0592BB5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7EE9FD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877A458" w14:textId="77777777" w:rsidR="001701ED" w:rsidRPr="000E564C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0E8B39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A3F5A3E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1701ED" w:rsidRPr="006375B5" w14:paraId="43A98A82" w14:textId="77777777" w:rsidTr="00EE2B4F">
        <w:trPr>
          <w:tblHeader/>
        </w:trPr>
        <w:tc>
          <w:tcPr>
            <w:tcW w:w="1980" w:type="dxa"/>
          </w:tcPr>
          <w:p w14:paraId="10DEDF5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  <w:p w14:paraId="4E84A65C" w14:textId="512BBBFD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firstLine="3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810" w:type="dxa"/>
            <w:vAlign w:val="bottom"/>
          </w:tcPr>
          <w:p w14:paraId="51EEFDA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884B3A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5EDB170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ABCFB5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F040B5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9348377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EA44B2A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FE4696C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48ACFB92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F3BF7BE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A9BF67D" w14:textId="77777777" w:rsidR="001701ED" w:rsidRPr="006375B5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C4BD14F" w14:textId="77777777" w:rsidR="001701ED" w:rsidRPr="001701ED" w:rsidRDefault="001701ED" w:rsidP="001701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35D93" w:rsidRPr="006375B5" w14:paraId="1371E2D1" w14:textId="77777777" w:rsidTr="00EE2B4F">
        <w:trPr>
          <w:tblHeader/>
        </w:trPr>
        <w:tc>
          <w:tcPr>
            <w:tcW w:w="1980" w:type="dxa"/>
          </w:tcPr>
          <w:p w14:paraId="44C72FC6" w14:textId="7BA89040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</w:p>
        </w:tc>
        <w:tc>
          <w:tcPr>
            <w:tcW w:w="810" w:type="dxa"/>
            <w:vAlign w:val="bottom"/>
          </w:tcPr>
          <w:p w14:paraId="2880927A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67801A19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87631BC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95ECE6B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5219F89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5F21B3E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140BF683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9FCC307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0D2A94D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CB5CCF0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3583BE1F" w14:textId="77777777" w:rsidR="00C35D93" w:rsidRPr="006375B5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A21882D" w14:textId="77777777" w:rsidR="00C35D93" w:rsidRPr="001701ED" w:rsidRDefault="00C35D93" w:rsidP="00C35D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7D4E39" w:rsidRPr="006375B5" w14:paraId="027CEC07" w14:textId="77777777" w:rsidTr="00EE2B4F">
        <w:trPr>
          <w:tblHeader/>
        </w:trPr>
        <w:tc>
          <w:tcPr>
            <w:tcW w:w="1980" w:type="dxa"/>
          </w:tcPr>
          <w:p w14:paraId="7C95C81B" w14:textId="79BAA97A" w:rsidR="007D4E39" w:rsidRPr="006375B5" w:rsidRDefault="00455CE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- </w:t>
            </w:r>
            <w:r w:rsidR="007D4E39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192A9E96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3128DD4" w14:textId="695F3AE1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9D7AD5F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222E78E" w14:textId="0562B20B" w:rsidR="007D4E39" w:rsidRPr="006375B5" w:rsidRDefault="00DF04B0" w:rsidP="00DF04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1A2ED1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782E80F" w14:textId="5B0EB664" w:rsidR="007D4E39" w:rsidRPr="006375B5" w:rsidRDefault="00DF04B0" w:rsidP="00DF04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3" w:type="dxa"/>
            <w:vAlign w:val="center"/>
          </w:tcPr>
          <w:p w14:paraId="040D6304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09C4295" w14:textId="327A29B7" w:rsidR="007D4E39" w:rsidRPr="006375B5" w:rsidRDefault="007D4E39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55B31576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24B26B5" w14:textId="3969A4E4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36" w:type="dxa"/>
            <w:vAlign w:val="bottom"/>
          </w:tcPr>
          <w:p w14:paraId="2818DB9A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CAD615C" w14:textId="6423666E" w:rsidR="007D4E39" w:rsidRPr="001701ED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</w:tr>
      <w:tr w:rsidR="007D4E39" w:rsidRPr="006375B5" w14:paraId="369A1C75" w14:textId="77777777" w:rsidTr="00EE2B4F">
        <w:trPr>
          <w:tblHeader/>
        </w:trPr>
        <w:tc>
          <w:tcPr>
            <w:tcW w:w="1980" w:type="dxa"/>
          </w:tcPr>
          <w:p w14:paraId="25E02AEB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23DB35FD" w14:textId="1437086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>
              <w:rPr>
                <w:rFonts w:ascii="Angsana New" w:hAnsi="Angsana New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900" w:type="dxa"/>
            <w:vAlign w:val="bottom"/>
          </w:tcPr>
          <w:p w14:paraId="2BB302BA" w14:textId="29E7194F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D7C6EEB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9B7DC93" w14:textId="059AD0FE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70" w:type="dxa"/>
            <w:vAlign w:val="bottom"/>
          </w:tcPr>
          <w:p w14:paraId="1D95DDE1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6DB890" w14:textId="770F9FF6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26,912</w:t>
            </w:r>
          </w:p>
        </w:tc>
        <w:tc>
          <w:tcPr>
            <w:tcW w:w="273" w:type="dxa"/>
            <w:vAlign w:val="center"/>
          </w:tcPr>
          <w:p w14:paraId="214E2C27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F00A4B7" w14:textId="2F0374BA" w:rsidR="007D4E39" w:rsidRPr="006375B5" w:rsidRDefault="007D4E39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66BBE46F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1375C00" w14:textId="2CA9F43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24,726</w:t>
            </w:r>
          </w:p>
        </w:tc>
        <w:tc>
          <w:tcPr>
            <w:tcW w:w="236" w:type="dxa"/>
            <w:vAlign w:val="bottom"/>
          </w:tcPr>
          <w:p w14:paraId="53D1587F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13CDA94" w14:textId="257EAAE2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24,726</w:t>
            </w:r>
          </w:p>
        </w:tc>
      </w:tr>
      <w:tr w:rsidR="007D4E39" w:rsidRPr="006375B5" w14:paraId="30F212D0" w14:textId="77777777" w:rsidTr="00EE2B4F">
        <w:trPr>
          <w:tblHeader/>
        </w:trPr>
        <w:tc>
          <w:tcPr>
            <w:tcW w:w="1980" w:type="dxa"/>
          </w:tcPr>
          <w:p w14:paraId="6C52DDF3" w14:textId="4581FCEA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3A41B1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219A11F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C470730" w14:textId="2D78A36B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BAFF9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BCAE742" w14:textId="12EAC00D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106</w:t>
            </w:r>
          </w:p>
        </w:tc>
        <w:tc>
          <w:tcPr>
            <w:tcW w:w="270" w:type="dxa"/>
            <w:vAlign w:val="bottom"/>
          </w:tcPr>
          <w:p w14:paraId="521695EF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782CC30" w14:textId="70661F47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106</w:t>
            </w:r>
          </w:p>
        </w:tc>
        <w:tc>
          <w:tcPr>
            <w:tcW w:w="273" w:type="dxa"/>
            <w:vAlign w:val="center"/>
          </w:tcPr>
          <w:p w14:paraId="7FE02985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55A5DC96" w14:textId="409E4342" w:rsidR="007D4E39" w:rsidRPr="006375B5" w:rsidRDefault="007D4E39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570C3757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0AB3DE13" w14:textId="3124086F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142</w:t>
            </w:r>
          </w:p>
        </w:tc>
        <w:tc>
          <w:tcPr>
            <w:tcW w:w="236" w:type="dxa"/>
            <w:vAlign w:val="bottom"/>
          </w:tcPr>
          <w:p w14:paraId="315B2DBC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1F64CEE" w14:textId="7CC52C8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142</w:t>
            </w:r>
          </w:p>
        </w:tc>
      </w:tr>
      <w:tr w:rsidR="007D4E39" w:rsidRPr="006375B5" w14:paraId="7FCA66AA" w14:textId="77777777" w:rsidTr="00943396">
        <w:trPr>
          <w:tblHeader/>
        </w:trPr>
        <w:tc>
          <w:tcPr>
            <w:tcW w:w="1980" w:type="dxa"/>
          </w:tcPr>
          <w:p w14:paraId="5142934A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02194F1C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FFC94C1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7E370B4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6789E6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E221499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3C7CF578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0E1C5CD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106E0EB6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937094C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6C96C0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E04468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4DACF89C" w14:textId="77777777" w:rsidR="007D4E39" w:rsidRPr="001701ED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7D4E39" w:rsidRPr="006375B5" w14:paraId="30F4A2AC" w14:textId="77777777" w:rsidTr="00943396">
        <w:trPr>
          <w:tblHeader/>
        </w:trPr>
        <w:tc>
          <w:tcPr>
            <w:tcW w:w="1980" w:type="dxa"/>
          </w:tcPr>
          <w:p w14:paraId="12D17A7A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09545165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02C35694" w14:textId="18CAD29E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ADD18CD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0D2A52" w14:textId="2C27E00B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27,018</w:t>
            </w:r>
          </w:p>
        </w:tc>
        <w:tc>
          <w:tcPr>
            <w:tcW w:w="270" w:type="dxa"/>
            <w:vAlign w:val="bottom"/>
          </w:tcPr>
          <w:p w14:paraId="271D5EF6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CD0CEAC" w14:textId="7F2B294D" w:rsidR="007D4E39" w:rsidRPr="006375B5" w:rsidRDefault="00DF04B0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27,018</w:t>
            </w:r>
          </w:p>
        </w:tc>
        <w:tc>
          <w:tcPr>
            <w:tcW w:w="273" w:type="dxa"/>
            <w:vAlign w:val="center"/>
          </w:tcPr>
          <w:p w14:paraId="61956503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B511DB3" w14:textId="3857FC53" w:rsidR="007D4E39" w:rsidRPr="006375B5" w:rsidRDefault="007D4E39" w:rsidP="009C48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1ED2E4D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73160461" w14:textId="4324A764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25,068</w:t>
            </w:r>
          </w:p>
        </w:tc>
        <w:tc>
          <w:tcPr>
            <w:tcW w:w="236" w:type="dxa"/>
            <w:vAlign w:val="bottom"/>
          </w:tcPr>
          <w:p w14:paraId="2EB2F739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22C31475" w14:textId="7442D498" w:rsidR="007D4E39" w:rsidRPr="001701ED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25,068</w:t>
            </w:r>
          </w:p>
        </w:tc>
      </w:tr>
    </w:tbl>
    <w:p w14:paraId="16121153" w14:textId="6C19BD55" w:rsidR="003D3D07" w:rsidRDefault="003D3D07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328160D6" w14:textId="286CCE6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71381FE2" w14:textId="112C1DB6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47C854A" w14:textId="18124E3D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1503249" w14:textId="4CA5CFD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0245E14" w14:textId="5E39E45B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DFA4EA6" w14:textId="77777777" w:rsidR="006A2CBC" w:rsidRPr="006375B5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194" w:type="dxa"/>
        <w:tblInd w:w="387" w:type="dxa"/>
        <w:tblLook w:val="01E0" w:firstRow="1" w:lastRow="1" w:firstColumn="1" w:lastColumn="1" w:noHBand="0" w:noVBand="0"/>
      </w:tblPr>
      <w:tblGrid>
        <w:gridCol w:w="5103"/>
        <w:gridCol w:w="986"/>
        <w:gridCol w:w="1370"/>
        <w:gridCol w:w="269"/>
        <w:gridCol w:w="1466"/>
      </w:tblGrid>
      <w:tr w:rsidR="005A74AE" w:rsidRPr="006375B5" w14:paraId="451F13B3" w14:textId="77777777" w:rsidTr="005A74AE">
        <w:trPr>
          <w:trHeight w:val="71"/>
        </w:trPr>
        <w:tc>
          <w:tcPr>
            <w:tcW w:w="5103" w:type="dxa"/>
          </w:tcPr>
          <w:p w14:paraId="2229DDCB" w14:textId="71806F21" w:rsidR="005A74AE" w:rsidRPr="006375B5" w:rsidRDefault="005A74AE" w:rsidP="00CF0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สินทรัพย์ที่ใช้เป็นหลักประกั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น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986" w:type="dxa"/>
          </w:tcPr>
          <w:p w14:paraId="3B2E6A2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7EABE103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A74AE" w:rsidRPr="006375B5" w14:paraId="09580689" w14:textId="77777777" w:rsidTr="005A74AE">
        <w:trPr>
          <w:trHeight w:val="390"/>
        </w:trPr>
        <w:tc>
          <w:tcPr>
            <w:tcW w:w="5103" w:type="dxa"/>
          </w:tcPr>
          <w:p w14:paraId="5443833B" w14:textId="54E85BA1" w:rsidR="005A74AE" w:rsidRPr="006375B5" w:rsidRDefault="005A74AE" w:rsidP="000D55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86" w:type="dxa"/>
          </w:tcPr>
          <w:p w14:paraId="3D0E5A08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70" w:type="dxa"/>
            <w:shd w:val="clear" w:color="auto" w:fill="auto"/>
          </w:tcPr>
          <w:p w14:paraId="6AA0B873" w14:textId="2874AF0D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D4E3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69" w:type="dxa"/>
            <w:shd w:val="clear" w:color="auto" w:fill="auto"/>
          </w:tcPr>
          <w:p w14:paraId="32D101E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466" w:type="dxa"/>
            <w:shd w:val="clear" w:color="auto" w:fill="auto"/>
          </w:tcPr>
          <w:p w14:paraId="17439507" w14:textId="1B13CF11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7D4E3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5A74AE" w:rsidRPr="006375B5" w14:paraId="4DD408B2" w14:textId="77777777" w:rsidTr="005A74AE">
        <w:trPr>
          <w:trHeight w:val="402"/>
        </w:trPr>
        <w:tc>
          <w:tcPr>
            <w:tcW w:w="5103" w:type="dxa"/>
          </w:tcPr>
          <w:p w14:paraId="29A5182D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86" w:type="dxa"/>
          </w:tcPr>
          <w:p w14:paraId="3D9D47DF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04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28394DEB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D4E39" w:rsidRPr="006375B5" w14:paraId="57C95A0A" w14:textId="77777777" w:rsidTr="005A74AE">
        <w:trPr>
          <w:trHeight w:val="164"/>
        </w:trPr>
        <w:tc>
          <w:tcPr>
            <w:tcW w:w="5103" w:type="dxa"/>
          </w:tcPr>
          <w:p w14:paraId="17EDB654" w14:textId="05ACA963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์พัฒนาเพื่อขาย</w:t>
            </w:r>
          </w:p>
        </w:tc>
        <w:tc>
          <w:tcPr>
            <w:tcW w:w="986" w:type="dxa"/>
          </w:tcPr>
          <w:p w14:paraId="15787688" w14:textId="5E5B9234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370" w:type="dxa"/>
          </w:tcPr>
          <w:p w14:paraId="4967F3DB" w14:textId="14A59C99" w:rsidR="007D4E39" w:rsidRPr="006375B5" w:rsidRDefault="00430D0A" w:rsidP="007D4E39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14,7</w:t>
            </w:r>
            <w:r w:rsidR="00355BC0">
              <w:rPr>
                <w:rFonts w:ascii="Angsana New" w:hAnsi="Angsana New"/>
                <w:sz w:val="30"/>
                <w:szCs w:val="30"/>
                <w:lang w:val="en-US" w:bidi="th-TH"/>
              </w:rPr>
              <w:t>60</w:t>
            </w:r>
          </w:p>
        </w:tc>
        <w:tc>
          <w:tcPr>
            <w:tcW w:w="269" w:type="dxa"/>
          </w:tcPr>
          <w:p w14:paraId="3402F818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70F47AE5" w14:textId="7C2FCBAD" w:rsidR="007D4E39" w:rsidRPr="006375B5" w:rsidRDefault="007D4E39" w:rsidP="007D4E39">
            <w:pPr>
              <w:pStyle w:val="acctfourfigures"/>
              <w:tabs>
                <w:tab w:val="clear" w:pos="765"/>
                <w:tab w:val="decimal" w:pos="1222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14,685</w:t>
            </w:r>
          </w:p>
        </w:tc>
      </w:tr>
      <w:tr w:rsidR="007D4E39" w:rsidRPr="006375B5" w14:paraId="59C46FC8" w14:textId="77777777" w:rsidTr="005A74AE">
        <w:trPr>
          <w:trHeight w:val="71"/>
        </w:trPr>
        <w:tc>
          <w:tcPr>
            <w:tcW w:w="5103" w:type="dxa"/>
            <w:vAlign w:val="bottom"/>
          </w:tcPr>
          <w:p w14:paraId="32292A47" w14:textId="69C66F23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986" w:type="dxa"/>
            <w:vAlign w:val="bottom"/>
          </w:tcPr>
          <w:p w14:paraId="7047C33A" w14:textId="20F50A81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0</w:t>
            </w:r>
          </w:p>
        </w:tc>
        <w:tc>
          <w:tcPr>
            <w:tcW w:w="1370" w:type="dxa"/>
            <w:vAlign w:val="bottom"/>
          </w:tcPr>
          <w:p w14:paraId="0C197552" w14:textId="2C43EB03" w:rsidR="007D4E39" w:rsidRPr="006375B5" w:rsidRDefault="00430D0A" w:rsidP="007D4E39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7,902</w:t>
            </w:r>
          </w:p>
        </w:tc>
        <w:tc>
          <w:tcPr>
            <w:tcW w:w="269" w:type="dxa"/>
            <w:vAlign w:val="bottom"/>
          </w:tcPr>
          <w:p w14:paraId="47B677F8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3E25533D" w14:textId="090370E0" w:rsidR="007D4E39" w:rsidRPr="006375B5" w:rsidRDefault="00FA2508" w:rsidP="007D4E39">
            <w:pPr>
              <w:pStyle w:val="acctfourfigures"/>
              <w:tabs>
                <w:tab w:val="clear" w:pos="765"/>
                <w:tab w:val="decimal" w:pos="123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FA2508">
              <w:rPr>
                <w:rFonts w:ascii="Angsana New" w:hAnsi="Angsana New" w:hint="cs"/>
                <w:sz w:val="30"/>
                <w:szCs w:val="30"/>
                <w:lang w:val="en-US" w:bidi="th-TH"/>
              </w:rPr>
              <w:t>7</w:t>
            </w:r>
            <w:r w:rsidR="007D4E39">
              <w:rPr>
                <w:rFonts w:ascii="Angsana New" w:hAnsi="Angsana New"/>
                <w:sz w:val="30"/>
                <w:szCs w:val="30"/>
                <w:lang w:val="en-US" w:bidi="th-TH"/>
              </w:rPr>
              <w:t>,767</w:t>
            </w:r>
          </w:p>
        </w:tc>
      </w:tr>
      <w:tr w:rsidR="007D4E39" w:rsidRPr="006375B5" w14:paraId="7C224F8A" w14:textId="77777777" w:rsidTr="005A74AE">
        <w:trPr>
          <w:trHeight w:val="402"/>
        </w:trPr>
        <w:tc>
          <w:tcPr>
            <w:tcW w:w="5103" w:type="dxa"/>
          </w:tcPr>
          <w:p w14:paraId="158AB140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86" w:type="dxa"/>
          </w:tcPr>
          <w:p w14:paraId="04BE8F1D" w14:textId="781501DB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  <w:r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1370" w:type="dxa"/>
          </w:tcPr>
          <w:p w14:paraId="1D84FB1E" w14:textId="14FE9B94" w:rsidR="007D4E39" w:rsidRPr="006375B5" w:rsidRDefault="00430D0A" w:rsidP="007D4E39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671</w:t>
            </w:r>
          </w:p>
        </w:tc>
        <w:tc>
          <w:tcPr>
            <w:tcW w:w="269" w:type="dxa"/>
          </w:tcPr>
          <w:p w14:paraId="11A26E7D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1F757AEB" w14:textId="55E40CB2" w:rsidR="007D4E39" w:rsidRPr="006375B5" w:rsidRDefault="007D4E39" w:rsidP="007D4E39">
            <w:pPr>
              <w:pStyle w:val="acctfourfigures"/>
              <w:tabs>
                <w:tab w:val="clear" w:pos="765"/>
                <w:tab w:val="decimal" w:pos="125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704</w:t>
            </w:r>
          </w:p>
        </w:tc>
      </w:tr>
      <w:tr w:rsidR="007D4E39" w:rsidRPr="006375B5" w14:paraId="15381C46" w14:textId="77777777" w:rsidTr="005A74AE">
        <w:trPr>
          <w:trHeight w:val="402"/>
        </w:trPr>
        <w:tc>
          <w:tcPr>
            <w:tcW w:w="5103" w:type="dxa"/>
          </w:tcPr>
          <w:p w14:paraId="4B52501A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6" w:type="dxa"/>
          </w:tcPr>
          <w:p w14:paraId="2FD7CFBC" w14:textId="77777777" w:rsidR="007D4E39" w:rsidRPr="006375B5" w:rsidRDefault="007D4E39" w:rsidP="007D4E39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top w:val="single" w:sz="4" w:space="0" w:color="auto"/>
              <w:bottom w:val="double" w:sz="4" w:space="0" w:color="auto"/>
            </w:tcBorders>
          </w:tcPr>
          <w:p w14:paraId="0549346B" w14:textId="1D6FD47D" w:rsidR="007D4E39" w:rsidRPr="006375B5" w:rsidRDefault="00430D0A" w:rsidP="007D4E39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23,3</w:t>
            </w:r>
            <w:r w:rsidR="00355BC0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269" w:type="dxa"/>
          </w:tcPr>
          <w:p w14:paraId="646CAD88" w14:textId="77777777" w:rsidR="007D4E39" w:rsidRPr="006375B5" w:rsidRDefault="007D4E39" w:rsidP="007D4E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double" w:sz="4" w:space="0" w:color="auto"/>
            </w:tcBorders>
          </w:tcPr>
          <w:p w14:paraId="384A313E" w14:textId="1893D1AA" w:rsidR="007D4E39" w:rsidRPr="006375B5" w:rsidRDefault="007D4E39" w:rsidP="007D4E39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23,156</w:t>
            </w:r>
          </w:p>
        </w:tc>
      </w:tr>
    </w:tbl>
    <w:p w14:paraId="3D844B22" w14:textId="77777777" w:rsidR="00D050FC" w:rsidRPr="006375B5" w:rsidRDefault="00D050FC" w:rsidP="00D050FC">
      <w:pPr>
        <w:pStyle w:val="ListParagraph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04A76435" w14:textId="2124F479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30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</w:t>
      </w:r>
      <w:r w:rsidRPr="006375B5">
        <w:rPr>
          <w:rFonts w:ascii="Angsana New" w:hAnsi="Angsana New" w:hint="cs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256</w:t>
      </w:r>
      <w:r w:rsidR="007D4E39">
        <w:rPr>
          <w:rFonts w:ascii="Angsana New" w:hAnsi="Angsana New"/>
          <w:sz w:val="30"/>
          <w:szCs w:val="30"/>
          <w:lang w:eastAsia="x-none"/>
        </w:rPr>
        <w:t>7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กลุ่มบริษัทและบริษัทมีวงเงินสินเชื่อ</w:t>
      </w:r>
      <w:r w:rsidR="00ED5A03" w:rsidRPr="00D40C94">
        <w:rPr>
          <w:rFonts w:ascii="Angsana New" w:hAnsi="Angsana New" w:hint="cs"/>
          <w:sz w:val="30"/>
          <w:szCs w:val="30"/>
          <w:cs/>
          <w:lang w:val="en-GB" w:eastAsia="x-none"/>
        </w:rPr>
        <w:t>และ</w:t>
      </w:r>
      <w:r w:rsidR="00D40C94">
        <w:rPr>
          <w:rFonts w:ascii="Angsana New" w:hAnsi="Angsana New" w:hint="cs"/>
          <w:sz w:val="30"/>
          <w:szCs w:val="30"/>
          <w:cs/>
          <w:lang w:val="en-GB" w:eastAsia="x-none"/>
        </w:rPr>
        <w:t>วง</w:t>
      </w:r>
      <w:r w:rsidR="00ED5A03" w:rsidRPr="00D40C94">
        <w:rPr>
          <w:rFonts w:ascii="Angsana New" w:hAnsi="Angsana New" w:hint="cs"/>
          <w:sz w:val="30"/>
          <w:szCs w:val="30"/>
          <w:cs/>
          <w:lang w:val="en-GB" w:eastAsia="x-none"/>
        </w:rPr>
        <w:t>เงินเบิกเกินบัญชี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ซึ่งยังไม่ได้เบิกใช้</w:t>
      </w:r>
      <w:r w:rsidR="00ED5A03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เป็</w:t>
      </w:r>
      <w:r w:rsidR="00ED5A03">
        <w:rPr>
          <w:rFonts w:ascii="Angsana New" w:hAnsi="Angsana New" w:hint="cs"/>
          <w:sz w:val="30"/>
          <w:szCs w:val="30"/>
          <w:cs/>
          <w:lang w:val="en-GB" w:eastAsia="x-none"/>
        </w:rPr>
        <w:t>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จำนวนเงินรว</w:t>
      </w:r>
      <w:r w:rsidR="005516C4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ม</w:t>
      </w:r>
      <w:r w:rsidR="00D86302">
        <w:rPr>
          <w:rFonts w:ascii="Angsana New" w:hAnsi="Angsana New"/>
          <w:sz w:val="30"/>
          <w:szCs w:val="30"/>
          <w:lang w:val="en-GB" w:eastAsia="x-none"/>
        </w:rPr>
        <w:t xml:space="preserve"> 1</w:t>
      </w:r>
      <w:r w:rsidR="009D5989">
        <w:rPr>
          <w:rFonts w:ascii="Angsana New" w:hAnsi="Angsana New"/>
          <w:sz w:val="30"/>
          <w:szCs w:val="30"/>
          <w:lang w:val="en-GB" w:eastAsia="x-none"/>
        </w:rPr>
        <w:t>2,101</w:t>
      </w:r>
      <w:r w:rsidR="00D86302">
        <w:rPr>
          <w:rFonts w:ascii="Angsana New" w:hAnsi="Angsana New"/>
          <w:sz w:val="30"/>
          <w:szCs w:val="30"/>
          <w:lang w:val="en-GB" w:eastAsia="x-none"/>
        </w:rPr>
        <w:t>.83</w:t>
      </w:r>
      <w:r w:rsidR="006A50A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ล้านบาท และ </w:t>
      </w:r>
      <w:r w:rsidR="009D5989">
        <w:rPr>
          <w:rFonts w:ascii="Angsana New" w:hAnsi="Angsana New"/>
          <w:sz w:val="30"/>
          <w:szCs w:val="30"/>
          <w:lang w:eastAsia="x-none"/>
        </w:rPr>
        <w:t>7</w:t>
      </w:r>
      <w:r w:rsidR="00D86302">
        <w:rPr>
          <w:rFonts w:ascii="Angsana New" w:hAnsi="Angsana New"/>
          <w:sz w:val="30"/>
          <w:szCs w:val="30"/>
          <w:lang w:eastAsia="x-none"/>
        </w:rPr>
        <w:t>,</w:t>
      </w:r>
      <w:r w:rsidR="009D5989">
        <w:rPr>
          <w:rFonts w:ascii="Angsana New" w:hAnsi="Angsana New"/>
          <w:sz w:val="30"/>
          <w:szCs w:val="30"/>
          <w:lang w:eastAsia="x-none"/>
        </w:rPr>
        <w:t>339.60</w:t>
      </w:r>
      <w:r w:rsidR="00D86302">
        <w:rPr>
          <w:rFonts w:ascii="Angsana New" w:hAnsi="Angsana New"/>
          <w:sz w:val="30"/>
          <w:szCs w:val="30"/>
          <w:lang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ล้านบาท ตามลำดับ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0E564C" w:rsidRPr="000E564C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7D4E39">
        <w:rPr>
          <w:rFonts w:ascii="Angsana New" w:hAnsi="Angsana New"/>
          <w:i/>
          <w:iCs/>
          <w:sz w:val="30"/>
          <w:szCs w:val="30"/>
          <w:lang w:eastAsia="x-none"/>
        </w:rPr>
        <w:t>6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9D5989">
        <w:rPr>
          <w:rFonts w:ascii="Angsana New" w:hAnsi="Angsana New"/>
          <w:i/>
          <w:iCs/>
          <w:sz w:val="30"/>
          <w:szCs w:val="30"/>
          <w:lang w:eastAsia="x-none"/>
        </w:rPr>
        <w:t>11,186.67</w:t>
      </w:r>
      <w:r w:rsidR="009C4867" w:rsidRPr="009C4867">
        <w:rPr>
          <w:rFonts w:ascii="Angsana New" w:hAnsi="Angsana New"/>
          <w:i/>
          <w:iCs/>
          <w:sz w:val="30"/>
          <w:szCs w:val="30"/>
          <w:lang w:eastAsia="x-none"/>
        </w:rPr>
        <w:t xml:space="preserve"> 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ล้านบาท และ </w:t>
      </w:r>
      <w:r w:rsidR="00C85B20">
        <w:rPr>
          <w:rFonts w:ascii="Angsana New" w:hAnsi="Angsana New"/>
          <w:i/>
          <w:iCs/>
          <w:sz w:val="30"/>
          <w:szCs w:val="30"/>
          <w:lang w:eastAsia="x-none"/>
        </w:rPr>
        <w:t>6,406.79</w:t>
      </w:r>
      <w:r w:rsidR="00F23C53" w:rsidRPr="00F23C53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ล้านบาท</w:t>
      </w:r>
      <w:r w:rsidR="00F23C5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ตามลำดับ)</w:t>
      </w:r>
      <w:r w:rsidR="009F7B56" w:rsidRPr="006375B5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</w:p>
    <w:p w14:paraId="33966073" w14:textId="77777777" w:rsidR="009F7B56" w:rsidRPr="00EF5043" w:rsidRDefault="009F7B56" w:rsidP="00CC3915">
      <w:pPr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right="1012"/>
        <w:jc w:val="thaiDistribute"/>
        <w:rPr>
          <w:rFonts w:ascii="Angsana New" w:hAnsi="Angsana New"/>
          <w:i/>
          <w:iCs/>
          <w:sz w:val="30"/>
          <w:szCs w:val="30"/>
          <w:lang w:eastAsia="x-none"/>
        </w:rPr>
      </w:pPr>
    </w:p>
    <w:p w14:paraId="5EEC3BE0" w14:textId="4B89FB85" w:rsidR="00B63B25" w:rsidRPr="00DF7350" w:rsidRDefault="00D050FC" w:rsidP="00975F84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pacing w:val="-4"/>
          <w:sz w:val="30"/>
          <w:szCs w:val="30"/>
          <w:lang w:val="en-GB" w:eastAsia="x-none"/>
        </w:rPr>
      </w:pP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ณ วันที่ </w:t>
      </w:r>
      <w:r w:rsidR="000E564C" w:rsidRPr="00DF7350">
        <w:rPr>
          <w:rFonts w:ascii="Angsana New" w:hAnsi="Angsana New" w:hint="cs"/>
          <w:spacing w:val="-4"/>
          <w:sz w:val="30"/>
          <w:szCs w:val="30"/>
          <w:lang w:eastAsia="x-none"/>
        </w:rPr>
        <w:t>30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กันยายน </w:t>
      </w:r>
      <w:r w:rsidR="000E564C" w:rsidRPr="00DF7350">
        <w:rPr>
          <w:rFonts w:ascii="Angsana New" w:hAnsi="Angsana New" w:hint="cs"/>
          <w:spacing w:val="-4"/>
          <w:sz w:val="30"/>
          <w:szCs w:val="30"/>
          <w:lang w:eastAsia="x-none"/>
        </w:rPr>
        <w:t>256</w:t>
      </w:r>
      <w:r w:rsidR="007D4E39" w:rsidRPr="00DF7350">
        <w:rPr>
          <w:rFonts w:ascii="Angsana New" w:hAnsi="Angsana New"/>
          <w:spacing w:val="-4"/>
          <w:sz w:val="30"/>
          <w:szCs w:val="30"/>
          <w:lang w:eastAsia="x-none"/>
        </w:rPr>
        <w:t>7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บริษัทมีเงินกู้ยืมระยะสั้นจาก</w:t>
      </w:r>
      <w:r w:rsidR="003805E9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สถาบันการเงิน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ในประเทศ จำนวนทั้งสิ้น </w:t>
      </w:r>
      <w:r w:rsidR="0059521D" w:rsidRPr="00DF7350">
        <w:rPr>
          <w:rFonts w:ascii="Angsana New" w:hAnsi="Angsana New"/>
          <w:spacing w:val="-4"/>
          <w:sz w:val="30"/>
          <w:szCs w:val="30"/>
          <w:lang w:eastAsia="x-none"/>
        </w:rPr>
        <w:t>2,200</w:t>
      </w:r>
      <w:r w:rsidR="006A50A2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 </w:t>
      </w:r>
      <w:r w:rsidR="003805E9" w:rsidRPr="00DF7350">
        <w:rPr>
          <w:rFonts w:ascii="Angsana New" w:hAnsi="Angsana New"/>
          <w:spacing w:val="-4"/>
          <w:sz w:val="30"/>
          <w:szCs w:val="30"/>
          <w:cs/>
          <w:lang w:val="en-GB" w:eastAsia="x-none"/>
        </w:rPr>
        <w:br/>
      </w:r>
      <w:r w:rsidR="006A50A2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ล้าน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บาท</w:t>
      </w:r>
      <w:r w:rsidR="00967BDB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(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lang w:eastAsia="x-none"/>
        </w:rPr>
        <w:t>256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eastAsia="x-none"/>
        </w:rPr>
        <w:t>6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 xml:space="preserve">: 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3,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130</w:t>
      </w:r>
      <w:r w:rsidR="00F23C53"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ล้านบาท</w:t>
      </w:r>
      <w:r w:rsidR="00967BDB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)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โดยมีอัตราดอกเบี้ยร้อยละ </w:t>
      </w:r>
      <w:r w:rsidR="00C717EE" w:rsidRPr="00DF7350">
        <w:rPr>
          <w:rFonts w:ascii="Angsana New" w:hAnsi="Angsana New"/>
          <w:spacing w:val="-4"/>
          <w:sz w:val="30"/>
          <w:szCs w:val="30"/>
          <w:lang w:eastAsia="x-none"/>
        </w:rPr>
        <w:t>2.70</w:t>
      </w:r>
      <w:r w:rsidR="00877133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0F5282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>-</w:t>
      </w:r>
      <w:r w:rsidR="00877133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C717EE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>2.90</w:t>
      </w:r>
      <w:r w:rsidRPr="00DF7350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 xml:space="preserve"> ต่อปี</w:t>
      </w:r>
      <w:r w:rsidR="00967BDB" w:rsidRPr="00DF7350">
        <w:rPr>
          <w:rFonts w:ascii="Angsana New" w:hAnsi="Angsana New"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(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lang w:eastAsia="x-none"/>
        </w:rPr>
        <w:t>256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eastAsia="x-none"/>
        </w:rPr>
        <w:t>6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 xml:space="preserve">: ร้อยละ 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2.58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–</w:t>
      </w:r>
      <w:r w:rsidR="00F23C53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7D4E39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>2.84</w:t>
      </w:r>
      <w:r w:rsidR="009D2967" w:rsidRPr="00DF7350">
        <w:rPr>
          <w:rFonts w:ascii="Angsana New" w:hAnsi="Angsana New"/>
          <w:i/>
          <w:iCs/>
          <w:spacing w:val="-4"/>
          <w:sz w:val="30"/>
          <w:szCs w:val="30"/>
          <w:lang w:val="en-GB" w:eastAsia="x-none"/>
        </w:rPr>
        <w:t xml:space="preserve"> </w:t>
      </w:r>
      <w:r w:rsidR="00967BDB" w:rsidRPr="00DF7350">
        <w:rPr>
          <w:rFonts w:ascii="Angsana New" w:hAnsi="Angsana New" w:hint="cs"/>
          <w:i/>
          <w:iCs/>
          <w:spacing w:val="-4"/>
          <w:sz w:val="30"/>
          <w:szCs w:val="30"/>
          <w:cs/>
          <w:lang w:val="en-GB" w:eastAsia="x-none"/>
        </w:rPr>
        <w:t>ต่อปี)</w:t>
      </w:r>
    </w:p>
    <w:p w14:paraId="150AE26A" w14:textId="77777777" w:rsidR="00C14255" w:rsidRPr="006375B5" w:rsidRDefault="00C1425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589C3F8" w14:textId="4588F126" w:rsidR="0023218C" w:rsidRPr="0023218C" w:rsidRDefault="00A0108B" w:rsidP="0023218C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F6CAF">
        <w:rPr>
          <w:rFonts w:ascii="Angsana New" w:hAnsi="Angsana New" w:hint="cs"/>
          <w:sz w:val="30"/>
          <w:szCs w:val="30"/>
          <w:cs/>
          <w:lang w:val="en-GB" w:eastAsia="x-none"/>
        </w:rPr>
        <w:t>ในต่างประเทศ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แห่งหนึ่งได้ทำสัญญาเงินกู้ยืมระยะยาวกับสถาบันการเงินแห่งหนึ่งโดยมี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อัตราดอกเบี้ยกู้ยืมขั้นต่ำลบอัตราคงที่ต่อปีตามที่กำหนดไว้ในสัญญา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โดยมีกำหนดชำระคืนงวดแรก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เมื่อครบกำหนดเวลา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3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ปี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6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เดือนนับแต่วันที่เบิกรับเงินกู้งวดแรก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โดยมีรายละเอียดการผ่อนชำระคืนตามที่กำหนดไว้ในสัญญาภายใต้สัญญาเงินกู้ยืมดังกล่าว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บริษัทและบริษัทย่อยต้องถือปฏิบัติตามเงื่อนไข</w:t>
      </w:r>
      <w:r w:rsidR="007F6CAF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ทางการเงินบางประการ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การดำรงอัตราส่วนหนี้สินต่อส่วนของผู้ถือหุ้นในอัตราที่กำหนดไว้ในสัญญา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บริษัทได้ออกหนังสือยืนยันที่จะปฏิบัติตามเงื่อนไขข้อตกลง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(</w:t>
      </w:r>
      <w:r w:rsidRPr="00A0108B">
        <w:rPr>
          <w:rFonts w:ascii="Angsana New" w:hAnsi="Angsana New"/>
          <w:sz w:val="30"/>
          <w:szCs w:val="30"/>
          <w:lang w:val="en-GB" w:eastAsia="x-none"/>
        </w:rPr>
        <w:t xml:space="preserve">Letter of Undertaking) 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ให้แก่สถาบันการเงินดังกล่าว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ภายใต้เงื่อนไขว่า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บริษัทตกลงดำรงสถานะความเป็นผู้ถือหุ้นหลักของ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บริษัทย่อยไม่น้อยกว่าร้อยละ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7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5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ต่อมาในเดือนกันยายน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25</w:t>
      </w:r>
      <w:r w:rsidR="00C63915" w:rsidRPr="00C63915">
        <w:rPr>
          <w:rFonts w:ascii="Angsana New" w:hAnsi="Angsana New"/>
          <w:sz w:val="30"/>
          <w:szCs w:val="30"/>
          <w:lang w:eastAsia="x-none"/>
        </w:rPr>
        <w:t>67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เปลี่ยนเป็นอัตราร้อยละ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B24213" w:rsidRPr="00B24213">
        <w:rPr>
          <w:rFonts w:ascii="Angsana New" w:hAnsi="Angsana New"/>
          <w:sz w:val="30"/>
          <w:szCs w:val="30"/>
          <w:lang w:eastAsia="x-none"/>
        </w:rPr>
        <w:t>100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ละจะดำเนินการให้ความช่วยเหลือทางการเงินแก่บริษัทย่อยจนกว่าบริษัทย่อยจะชำระหนี้ครบถ้วนตามที่ระบุไว้ในสัญญา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บริษัทย่อยดังกล่าวได้นำอสังหาริมทรัพย์เพื่อการลงทุน</w:t>
      </w:r>
      <w:r w:rsidRPr="00A0108B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และสิ่งปลูกสร้างที่จะมีในภายหน้า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ไปจดจำนองไว้กับสถาบันการเงินเพื่อใช้เป็นหลักประกันเงินกู้ยืมระยะยาวจากสถาบันการเงินดังกล่าว</w:t>
      </w:r>
      <w:r w:rsidR="001401E6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A0108B">
        <w:rPr>
          <w:rFonts w:ascii="Angsana New" w:hAnsi="Angsana New" w:hint="cs"/>
          <w:sz w:val="30"/>
          <w:szCs w:val="30"/>
          <w:cs/>
          <w:lang w:val="en-GB" w:eastAsia="x-none"/>
        </w:rPr>
        <w:t>ตามที่ระบุไว้ในสัญญา</w:t>
      </w:r>
    </w:p>
    <w:p w14:paraId="010477C6" w14:textId="5F5AA188" w:rsidR="00921295" w:rsidRDefault="00921295" w:rsidP="00D050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1CA142D" w14:textId="1D30550F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11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บริษัทย่อยมีเงินกู้ยืมระยะยาวจากสถาบันการเงินโดยมีอัตราดอกเบี้ย</w:t>
      </w:r>
      <w:r w:rsidR="00C726B0">
        <w:rPr>
          <w:rFonts w:ascii="Angsana New" w:hAnsi="Angsana New" w:hint="cs"/>
          <w:sz w:val="30"/>
          <w:szCs w:val="30"/>
          <w:cs/>
          <w:lang w:val="en-GB" w:eastAsia="x-none"/>
        </w:rPr>
        <w:t>กู้ยืมขั้นต่ำ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บวก/ลบอัตราคงที่ต่อปี</w:t>
      </w:r>
    </w:p>
    <w:p w14:paraId="6074B53A" w14:textId="77777777" w:rsidR="00D050FC" w:rsidRPr="006375B5" w:rsidRDefault="00D050FC" w:rsidP="00BB31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</w:rPr>
      </w:pPr>
    </w:p>
    <w:p w14:paraId="7859495C" w14:textId="2B8BC4CA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เงินกู้ยืมส่วนใหญ่ของบริษัทย่อยมีกำหนดชำระคืนเงินต้นเมื่อไถ่ถอนโฉนดที่ดินในอัตราที่ระบ</w:t>
      </w:r>
      <w:r w:rsidR="009C2BE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ุใน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</w:t>
      </w:r>
      <w:r w:rsidR="009F49C1">
        <w:rPr>
          <w:rFonts w:ascii="Angsana New" w:hAnsi="Angsana New"/>
          <w:sz w:val="30"/>
          <w:szCs w:val="30"/>
          <w:lang w:val="en-GB" w:eastAsia="x-none"/>
        </w:rPr>
        <w:br/>
      </w:r>
      <w:r w:rsidRPr="009F49C1">
        <w:rPr>
          <w:rFonts w:ascii="Angsana New" w:hAnsi="Angsana New" w:hint="cs"/>
          <w:spacing w:val="-2"/>
          <w:sz w:val="30"/>
          <w:szCs w:val="30"/>
          <w:cs/>
          <w:lang w:val="en-GB" w:eastAsia="x-none"/>
        </w:rPr>
        <w:t>เงินต้นส่วนที่เหลือมีกำหนดชำระคืนตามระยะเวลาที่ระบุไว้ในสัญญาโดยจัดประเภทเงินกู้ยืมระยะยาวที่จะถึ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กำหนดชำระภายใน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1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ปี จากการประมาณการยอดโอนตามงบประมาณประจำปี ซึ่งยอดโอนที่เกิดขึ้นจริงอาจจะแตกต่างจากที่ได้ประมาณการไว้</w:t>
      </w:r>
    </w:p>
    <w:p w14:paraId="14603FB7" w14:textId="77777777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6EB8D13" w14:textId="30BE2F27" w:rsidR="006F5135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สัญญาเงินกู้ยืมได้ระบุข้อตกลงและข้อจำกัดที่บริษัทย่อยต้องถือปฏิบัติบางประการ เช่น การดำรงอัตราส่วนหนี้สินต่อส่วนของผู้ถือหุ้น การดำรงอัตราส่วนของเงินกู้ต่อมูลค่าของอาคารตามรายงานการประเมินราคา การควบหรือรวมกิจการกับบริษัทอื่น การลงทุนในหลักทรัพย์ การลดทุนหรือจ่ายเงินปันผล จำนองสิทธิการ</w:t>
      </w:r>
      <w:r w:rsidRPr="000B161F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เช่าที่ดิน จำนองอาคาร และสัญญาก่อสร้าง จำนำหุ้นทั้งหมดในบริษัทย่อยแห่งหนึ่ง และการค้ำประกันบุคคลอื่น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เป็นต้น</w:t>
      </w:r>
    </w:p>
    <w:p w14:paraId="04F00E7C" w14:textId="77777777" w:rsidR="006F5135" w:rsidRPr="006375B5" w:rsidRDefault="006F5135" w:rsidP="006A50A2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left="1350" w:right="1012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C60FFF0" w14:textId="52B3E389" w:rsidR="00B63B25" w:rsidRPr="006375B5" w:rsidRDefault="00B63B25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63130">
        <w:rPr>
          <w:rFonts w:ascii="Angsana New" w:hAnsi="Angsana New" w:hint="cs"/>
          <w:sz w:val="30"/>
          <w:szCs w:val="30"/>
          <w:cs/>
          <w:lang w:val="en-GB" w:eastAsia="x-none"/>
        </w:rPr>
        <w:t>หลายแห่ง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ได้นำที่ดินพร้อมสิ่งปลูกสร้างบนที่ดินที่มีอยู่ส่วนใหญ่และสิ่งปลูกสร้างที่จะมีในภายหน้าไปจดจำนองไว้กับสถาบันการเงินเพื่อใช้เป็นหลักประกันเงินกู้ยืมจากสถาบันการเงิน</w:t>
      </w:r>
      <w:r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นอกจากนี้บริษัทค้ำประกันหนี้สินที่มีภาระดอกเบี้ยของบริษัทย่อย</w:t>
      </w:r>
    </w:p>
    <w:p w14:paraId="4F0E797E" w14:textId="77777777" w:rsidR="001F5B13" w:rsidRPr="006375B5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7B1B3D4" w14:textId="12EAC537" w:rsidR="00DD482A" w:rsidRDefault="00DD482A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เดือนกรกฎาคม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บริษัทย่อยได้ทำสัญญาสินเชื่อ</w:t>
      </w:r>
      <w:r w:rsidR="00BE1427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</w:t>
      </w:r>
      <w:r w:rsidR="00665F22" w:rsidRPr="006375B5">
        <w:rPr>
          <w:rFonts w:ascii="Angsana New" w:hAnsi="Angsana New"/>
          <w:sz w:val="30"/>
          <w:szCs w:val="30"/>
          <w:cs/>
          <w:lang w:val="en-GB" w:eastAsia="x-none"/>
        </w:rPr>
        <w:t>กับธนาคารในประเทศแห่งหนึ่ง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ในวงเงินจำนวน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425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00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ล้านบาท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 xml:space="preserve"> (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>สกุลเงิน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ดอลลาร์สหรัฐอเมริกา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เทียบเท่า และได้เบิกเงินกู้ดังกล่าวเป็น 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จำนวน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11</w:t>
      </w:r>
      <w:r w:rsidR="00B01D8A" w:rsidRPr="006375B5">
        <w:rPr>
          <w:rFonts w:ascii="Angsana New" w:hAnsi="Angsana New"/>
          <w:sz w:val="30"/>
          <w:szCs w:val="30"/>
          <w:lang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 ล้าน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เหรียญสหรัฐอเมริกา</w:t>
      </w:r>
      <w:r w:rsidR="00963F81">
        <w:rPr>
          <w:rFonts w:ascii="Angsana New" w:hAnsi="Angsana New" w:hint="cs"/>
          <w:sz w:val="30"/>
          <w:szCs w:val="30"/>
          <w:cs/>
          <w:lang w:eastAsia="x-none"/>
        </w:rPr>
        <w:t>)</w:t>
      </w:r>
      <w:r w:rsidR="00EF5043">
        <w:rPr>
          <w:rFonts w:ascii="Angsana New" w:hAnsi="Angsana New"/>
          <w:sz w:val="30"/>
          <w:szCs w:val="30"/>
          <w:lang w:eastAsia="x-none"/>
        </w:rPr>
        <w:t xml:space="preserve"> 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เงินก</w:t>
      </w:r>
      <w:r w:rsidR="00B01D8A" w:rsidRPr="006375B5">
        <w:rPr>
          <w:rFonts w:asciiTheme="majorBidi" w:hAnsiTheme="majorBidi" w:cstheme="majorBidi" w:hint="cs"/>
          <w:sz w:val="30"/>
          <w:szCs w:val="30"/>
          <w:cs/>
        </w:rPr>
        <w:t>ู้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มีกำหนดชำระคืนเป็นรายไตรมาสนับจากวันที่เบิกใช้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ด้วย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อัตราที่ระบุในสัญญา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มีอัตราดอกเบี้ย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665F22" w:rsidRPr="006375B5">
        <w:rPr>
          <w:rFonts w:ascii="Angsana New" w:hAnsi="Angsana New"/>
          <w:sz w:val="30"/>
          <w:szCs w:val="30"/>
          <w:lang w:eastAsia="x-none"/>
        </w:rPr>
        <w:t>LIBOR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เดือนบวก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</w:t>
      </w:r>
      <w:r w:rsidR="000747AA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โดยบริษัทต้องถือปฏิบัติตามเงื่อนไขที่กำหนดในสัญญา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การดำรงอัตราส่วนหนี้สินต่อส่วนของผู้ถือหุ้นของบริษัท</w:t>
      </w:r>
      <w:r w:rsidR="00633A6F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ต่อมาในเดือน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กรกฎาคม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>
        <w:rPr>
          <w:rFonts w:ascii="Angsana New" w:hAnsi="Angsana New"/>
          <w:sz w:val="30"/>
          <w:szCs w:val="30"/>
          <w:lang w:val="en-GB" w:eastAsia="x-none"/>
        </w:rPr>
        <w:t>2566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หลังจากมีการยุติการใช้อัตราดอกเบี้ย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LIBOR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อัตราที่ระบุในสัญญาเปลี่ยนเป็นอัตราดอกเบี้ย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/>
          <w:sz w:val="30"/>
          <w:szCs w:val="30"/>
          <w:lang w:val="en-GB" w:eastAsia="x-none"/>
        </w:rPr>
        <w:t xml:space="preserve">SOFR </w:t>
      </w:r>
      <w:r w:rsidR="00633A6F">
        <w:rPr>
          <w:rFonts w:ascii="Angsana New" w:hAnsi="Angsana New"/>
          <w:sz w:val="30"/>
          <w:szCs w:val="30"/>
          <w:lang w:val="en-GB" w:eastAsia="x-none"/>
        </w:rPr>
        <w:t>3</w:t>
      </w:r>
      <w:r w:rsidR="00633A6F" w:rsidRPr="00633A6F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633A6F" w:rsidRPr="00633A6F">
        <w:rPr>
          <w:rFonts w:ascii="Angsana New" w:hAnsi="Angsana New" w:hint="cs"/>
          <w:sz w:val="30"/>
          <w:szCs w:val="30"/>
          <w:cs/>
          <w:lang w:val="en-GB" w:eastAsia="x-none"/>
        </w:rPr>
        <w:t>เดือนบวกอัตราคงที่ต่อปี</w:t>
      </w:r>
    </w:p>
    <w:p w14:paraId="6FADE880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2F73270D" w14:textId="72EEDC59" w:rsidR="00455CE9" w:rsidRDefault="00455CE9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ณ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วันที่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30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กันยายน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2567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บริษัทได้ค้ำประกันเงินกู้ยืมระยะยาวจากสถาบันการเงินจำนวน</w:t>
      </w:r>
      <w:r w:rsidRPr="00455CE9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55CE9">
        <w:rPr>
          <w:rFonts w:ascii="Angsana New" w:hAnsi="Angsana New"/>
          <w:sz w:val="30"/>
          <w:szCs w:val="30"/>
          <w:lang w:val="en-GB" w:eastAsia="x-none"/>
        </w:rPr>
        <w:t xml:space="preserve">1,000 </w:t>
      </w:r>
      <w:r w:rsidRPr="00455CE9">
        <w:rPr>
          <w:rFonts w:ascii="Angsana New" w:hAnsi="Angsana New" w:hint="cs"/>
          <w:sz w:val="30"/>
          <w:szCs w:val="30"/>
          <w:cs/>
          <w:lang w:val="en-GB" w:eastAsia="x-none"/>
        </w:rPr>
        <w:t>ล้านบาทให้กับบริษัทย่อยแห่งหนึ่ง</w:t>
      </w:r>
    </w:p>
    <w:p w14:paraId="43CD6881" w14:textId="77777777" w:rsid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2491A218" w14:textId="77777777" w:rsid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77B535BE" w14:textId="77777777" w:rsid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6FB8406F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D8FA64B" w14:textId="3CE2DCB9" w:rsidR="00455CE9" w:rsidRDefault="004A5D35" w:rsidP="00455CE9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ในเดือนกรกฎาคม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2567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สินเชื่อวงเงินกู้ยืมระยะยาวกับสถาบันการเงินแห่งหนึ่งในประเทศเวียดนามในวงเงิ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570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ล้านเวียดนามดอง</w:t>
      </w:r>
      <w:r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หรือเทียบเท่า </w:t>
      </w:r>
      <w:r>
        <w:rPr>
          <w:rFonts w:ascii="Angsana New" w:hAnsi="Angsana New"/>
          <w:sz w:val="30"/>
          <w:szCs w:val="30"/>
          <w:lang w:eastAsia="x-none"/>
        </w:rPr>
        <w:t xml:space="preserve">751.80 </w:t>
      </w:r>
      <w:r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</w:t>
      </w:r>
      <w:r w:rsidR="00452C4C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ผู้ค้ำประกันวงเงินกู้ยืมดังกล่าว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12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ปีจากวันที่เบิกเงินกู้ครั้งแรก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และอัตราดอกเบี้ยลอยตัวตามที่กำหนดในสัญญา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6E2E6427" w14:textId="77777777" w:rsidR="00455CE9" w:rsidRPr="00455CE9" w:rsidRDefault="00455CE9" w:rsidP="00455CE9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CB79B51" w14:textId="6F2B5844" w:rsidR="00455CE9" w:rsidRPr="00197AC0" w:rsidRDefault="004A5D35" w:rsidP="00455CE9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ในเดือนมกราคม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2567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สินเชื่อวงเงินกู้ยืมระยะยาวกับสถาบันการเงินแห่งหนึ่งในประเทศเวียดนามในวงเงิ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600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ล้านเวียดนามดอง</w:t>
      </w:r>
      <w:r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หรือเทียบเท่า </w:t>
      </w:r>
      <w:r>
        <w:rPr>
          <w:rFonts w:ascii="Angsana New" w:hAnsi="Angsana New"/>
          <w:sz w:val="30"/>
          <w:szCs w:val="30"/>
          <w:lang w:eastAsia="x-none"/>
        </w:rPr>
        <w:t xml:space="preserve">791.40 </w:t>
      </w:r>
      <w:r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</w:t>
      </w:r>
      <w:r w:rsidR="00452C4C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ผู้ค้ำประกันวงเงินกู้ยืมดังกล่าว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FA2508" w:rsidRPr="00FA2508">
        <w:rPr>
          <w:rFonts w:ascii="Angsana New" w:hAnsi="Angsana New"/>
          <w:sz w:val="30"/>
          <w:szCs w:val="30"/>
          <w:lang w:eastAsia="x-none"/>
        </w:rPr>
        <w:t>10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ปีจากวันที่เบิกเงินกู้ครั้งแรก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และอัตราดอกเบี้ยลอยตัวตามที่กำหนดในสัญญา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</w:t>
      </w:r>
      <w:r w:rsidRPr="004A5D3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4A5D3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4514A366" w14:textId="77777777" w:rsidR="00455CE9" w:rsidRDefault="00455CE9" w:rsidP="00455C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F0EE871" w14:textId="77777777" w:rsidR="000D4F15" w:rsidRPr="000D4F15" w:rsidRDefault="000D4F15" w:rsidP="000D4F15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4B9EBD8A" w14:textId="539C83BB" w:rsidR="008E073B" w:rsidRPr="00633A6F" w:rsidRDefault="000D4F15" w:rsidP="00633A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  <w:sectPr w:rsidR="008E073B" w:rsidRPr="00633A6F" w:rsidSect="005462CF">
          <w:headerReference w:type="default" r:id="rId18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lang w:val="en-GB" w:eastAsia="x-none"/>
        </w:rPr>
        <w:br w:type="page"/>
      </w:r>
    </w:p>
    <w:p w14:paraId="4E4A8D0C" w14:textId="139EBBFE" w:rsidR="000D4F15" w:rsidRPr="00AF3D89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bCs/>
          <w:sz w:val="30"/>
          <w:szCs w:val="30"/>
        </w:rPr>
      </w:pPr>
      <w:r w:rsidRPr="00AF3D8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lastRenderedPageBreak/>
        <w:t>การเปลี่ยนแปลงของหนี้สินที่เกิดจากกิจกรรมจัดหาเงิน</w:t>
      </w:r>
      <w:r w:rsidRPr="00AF3D89">
        <w:rPr>
          <w:rFonts w:asciiTheme="majorBidi" w:hAnsiTheme="majorBidi" w:cstheme="majorBidi"/>
          <w:bCs/>
          <w:sz w:val="30"/>
          <w:szCs w:val="30"/>
          <w:cs/>
        </w:rPr>
        <w:t xml:space="preserve"> </w:t>
      </w:r>
    </w:p>
    <w:p w14:paraId="3CAB9B90" w14:textId="77777777" w:rsidR="000D4F15" w:rsidRP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66"/>
        <w:gridCol w:w="251"/>
        <w:gridCol w:w="1639"/>
        <w:gridCol w:w="270"/>
        <w:gridCol w:w="1440"/>
        <w:gridCol w:w="283"/>
        <w:gridCol w:w="1509"/>
        <w:gridCol w:w="317"/>
        <w:gridCol w:w="1527"/>
        <w:gridCol w:w="317"/>
        <w:gridCol w:w="1629"/>
      </w:tblGrid>
      <w:tr w:rsidR="008E073B" w:rsidRPr="00391E1C" w14:paraId="3CD5D48B" w14:textId="77777777" w:rsidTr="00A00AA2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7B85C5A3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55FBF503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3DF360D0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E073B" w:rsidRPr="00391E1C" w14:paraId="29F5B27A" w14:textId="77777777" w:rsidTr="00A00AA2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247AF2F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bookmarkStart w:id="10" w:name="_Hlk31356853"/>
          </w:p>
        </w:tc>
        <w:tc>
          <w:tcPr>
            <w:tcW w:w="311" w:type="dxa"/>
            <w:vAlign w:val="center"/>
          </w:tcPr>
          <w:p w14:paraId="4318A459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center"/>
          </w:tcPr>
          <w:p w14:paraId="0EBCD916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365B0FE" w14:textId="24488FAE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0F43BEC4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51" w:type="dxa"/>
            <w:vAlign w:val="center"/>
          </w:tcPr>
          <w:p w14:paraId="34FA2B6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39" w:type="dxa"/>
            <w:vAlign w:val="center"/>
          </w:tcPr>
          <w:p w14:paraId="7C603C8C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865026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เงินกู้ยืมระยะยาวและดอกเบี้ยค้างจ่ายจากกิจการที่เกี่ยวข้องกัน</w:t>
            </w:r>
          </w:p>
        </w:tc>
        <w:tc>
          <w:tcPr>
            <w:tcW w:w="270" w:type="dxa"/>
            <w:vAlign w:val="center"/>
          </w:tcPr>
          <w:p w14:paraId="12FFCC2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440" w:type="dxa"/>
            <w:vAlign w:val="center"/>
          </w:tcPr>
          <w:p w14:paraId="34A89840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7A47F9C3" w14:textId="7DE0D06B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283" w:type="dxa"/>
          </w:tcPr>
          <w:p w14:paraId="3645A8D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7E5E36FE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1E86AB3A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96C56BE" w14:textId="7F709EBD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3C4887C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1BED732A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58E6F9B" w14:textId="2F639F9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174146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045C66A1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4FC5592B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BAB0C5E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7D9CF61" w14:textId="60FAAC26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2DD4B9E0" w14:textId="77777777" w:rsidTr="00A00AA2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51CCBDEC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369EEB24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09AF86D8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7D4E39" w:rsidRPr="00391E1C" w14:paraId="462E45CF" w14:textId="77777777" w:rsidTr="00A00AA2">
        <w:trPr>
          <w:cantSplit/>
          <w:trHeight w:val="293"/>
          <w:jc w:val="center"/>
        </w:trPr>
        <w:tc>
          <w:tcPr>
            <w:tcW w:w="3613" w:type="dxa"/>
          </w:tcPr>
          <w:p w14:paraId="2A03B19D" w14:textId="045A153F" w:rsidR="007D4E39" w:rsidRPr="00391E1C" w:rsidRDefault="007D4E39" w:rsidP="007D4E3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6AC1A6FA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22FC7F2" w14:textId="0258D090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3,810</w:t>
            </w:r>
          </w:p>
        </w:tc>
        <w:tc>
          <w:tcPr>
            <w:tcW w:w="251" w:type="dxa"/>
          </w:tcPr>
          <w:p w14:paraId="1E1663CF" w14:textId="77777777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BFFCE52" w14:textId="24F8C321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585</w:t>
            </w:r>
          </w:p>
        </w:tc>
        <w:tc>
          <w:tcPr>
            <w:tcW w:w="270" w:type="dxa"/>
          </w:tcPr>
          <w:p w14:paraId="7F9AFC9F" w14:textId="77777777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DA61FC" w14:textId="1B7403EE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10,961</w:t>
            </w:r>
          </w:p>
        </w:tc>
        <w:tc>
          <w:tcPr>
            <w:tcW w:w="283" w:type="dxa"/>
          </w:tcPr>
          <w:p w14:paraId="0FEDF510" w14:textId="77777777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6DF2BAC" w14:textId="1DF4694C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34,483</w:t>
            </w:r>
          </w:p>
        </w:tc>
        <w:tc>
          <w:tcPr>
            <w:tcW w:w="317" w:type="dxa"/>
            <w:vAlign w:val="bottom"/>
          </w:tcPr>
          <w:p w14:paraId="2A9B3C8D" w14:textId="77777777" w:rsidR="007D4E39" w:rsidRPr="00F23C53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06EC99D" w14:textId="7A58A389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3,622</w:t>
            </w:r>
          </w:p>
        </w:tc>
        <w:tc>
          <w:tcPr>
            <w:tcW w:w="317" w:type="dxa"/>
            <w:vAlign w:val="bottom"/>
          </w:tcPr>
          <w:p w14:paraId="55393E16" w14:textId="77777777" w:rsidR="007D4E39" w:rsidRPr="00F23C53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00FB8B9" w14:textId="0C5953CB" w:rsidR="007D4E39" w:rsidRPr="00F23C53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53,461</w:t>
            </w:r>
          </w:p>
        </w:tc>
      </w:tr>
      <w:tr w:rsidR="007D4E39" w:rsidRPr="00391E1C" w14:paraId="71ADFE26" w14:textId="77777777" w:rsidTr="00A00AA2">
        <w:trPr>
          <w:cantSplit/>
          <w:trHeight w:val="602"/>
          <w:jc w:val="center"/>
        </w:trPr>
        <w:tc>
          <w:tcPr>
            <w:tcW w:w="3613" w:type="dxa"/>
          </w:tcPr>
          <w:p w14:paraId="7838DD4E" w14:textId="77777777" w:rsidR="007D4E39" w:rsidRPr="00391E1C" w:rsidRDefault="007D4E39" w:rsidP="007D4E39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388EE1A3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C72FE0F" w14:textId="3FB76014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1,482</w:t>
            </w:r>
          </w:p>
        </w:tc>
        <w:tc>
          <w:tcPr>
            <w:tcW w:w="251" w:type="dxa"/>
          </w:tcPr>
          <w:p w14:paraId="4289691B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195A17B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7482FA6" w14:textId="7460D6E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2758F29C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6382C0C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326A120" w14:textId="43FEB11C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(1,019)</w:t>
            </w:r>
          </w:p>
        </w:tc>
        <w:tc>
          <w:tcPr>
            <w:tcW w:w="283" w:type="dxa"/>
          </w:tcPr>
          <w:p w14:paraId="2C003499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EEEA1AF" w14:textId="724ADE28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(2,089)</w:t>
            </w:r>
          </w:p>
        </w:tc>
        <w:tc>
          <w:tcPr>
            <w:tcW w:w="317" w:type="dxa"/>
            <w:vAlign w:val="bottom"/>
          </w:tcPr>
          <w:p w14:paraId="43BD70B8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59A1AE2" w14:textId="71417032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(460)</w:t>
            </w:r>
          </w:p>
        </w:tc>
        <w:tc>
          <w:tcPr>
            <w:tcW w:w="317" w:type="dxa"/>
            <w:vAlign w:val="bottom"/>
          </w:tcPr>
          <w:p w14:paraId="14063A5A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DF957E6" w14:textId="474C099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(2,071)</w:t>
            </w:r>
          </w:p>
        </w:tc>
      </w:tr>
      <w:tr w:rsidR="007D4E39" w:rsidRPr="00391E1C" w14:paraId="7C74CA86" w14:textId="77777777" w:rsidTr="00A00AA2">
        <w:trPr>
          <w:cantSplit/>
          <w:trHeight w:val="1008"/>
          <w:jc w:val="center"/>
        </w:trPr>
        <w:tc>
          <w:tcPr>
            <w:tcW w:w="3613" w:type="dxa"/>
          </w:tcPr>
          <w:p w14:paraId="3AFBF1B7" w14:textId="77777777" w:rsidR="007D4E39" w:rsidRPr="00391E1C" w:rsidRDefault="007D4E39" w:rsidP="007D4E39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การเปลี่ยนแปลงที่เกิดจากการได้มาหรือการสูญเสียอำนาจการควบคุมในบริษัทย่อยหรือธุรกิจอื่น</w:t>
            </w:r>
          </w:p>
        </w:tc>
        <w:tc>
          <w:tcPr>
            <w:tcW w:w="311" w:type="dxa"/>
            <w:vAlign w:val="bottom"/>
          </w:tcPr>
          <w:p w14:paraId="6E74C156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29E181" w14:textId="146D87DF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(1,400)</w:t>
            </w:r>
          </w:p>
        </w:tc>
        <w:tc>
          <w:tcPr>
            <w:tcW w:w="251" w:type="dxa"/>
          </w:tcPr>
          <w:p w14:paraId="31BCBCA6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74DE7C7B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165A7CC3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0529B6C8" w14:textId="287104E8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2C55D4EC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6560A9D6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8607479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6B7DB8A" w14:textId="376117DB" w:rsidR="007D4E39" w:rsidRPr="00391E1C" w:rsidRDefault="007D4E39" w:rsidP="009C4867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166E078A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623FAC6" w14:textId="119C47A3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D5835E6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C18ACB2" w14:textId="0E25F0DC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19A5F11F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0E1FFE8B" w14:textId="6F5C71BE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(1,400)</w:t>
            </w:r>
          </w:p>
        </w:tc>
      </w:tr>
      <w:tr w:rsidR="007D4E39" w:rsidRPr="00391E1C" w14:paraId="04CD83C3" w14:textId="77777777" w:rsidTr="00A00AA2">
        <w:trPr>
          <w:cantSplit/>
          <w:trHeight w:val="776"/>
          <w:jc w:val="center"/>
        </w:trPr>
        <w:tc>
          <w:tcPr>
            <w:tcW w:w="3613" w:type="dxa"/>
          </w:tcPr>
          <w:p w14:paraId="278A6114" w14:textId="77777777" w:rsidR="007D4E39" w:rsidRPr="00391E1C" w:rsidRDefault="007D4E39" w:rsidP="007D4E39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02BB1369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DE46022" w14:textId="357FCF1B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D48F304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3CA4F5D2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EAA66C2" w14:textId="1F773C48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34D3CE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B512B22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44947AC" w14:textId="63F080C8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(29)</w:t>
            </w:r>
          </w:p>
        </w:tc>
        <w:tc>
          <w:tcPr>
            <w:tcW w:w="283" w:type="dxa"/>
          </w:tcPr>
          <w:p w14:paraId="5A4F5EF5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1FAD62A" w14:textId="5B3A234A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EF6D814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ECC7AC3" w14:textId="1D18C819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(16)</w:t>
            </w:r>
          </w:p>
        </w:tc>
        <w:tc>
          <w:tcPr>
            <w:tcW w:w="317" w:type="dxa"/>
            <w:vAlign w:val="bottom"/>
          </w:tcPr>
          <w:p w14:paraId="658E82A6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7370527" w14:textId="400D3020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(45)</w:t>
            </w:r>
          </w:p>
        </w:tc>
      </w:tr>
      <w:tr w:rsidR="007D4E39" w:rsidRPr="00391E1C" w14:paraId="3580F0C2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5B44741B" w14:textId="77777777" w:rsidR="007D4E39" w:rsidRPr="00391E1C" w:rsidRDefault="007D4E39" w:rsidP="007D4E3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6C270659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bottom w:val="single" w:sz="4" w:space="0" w:color="auto"/>
            </w:tcBorders>
            <w:vAlign w:val="bottom"/>
          </w:tcPr>
          <w:p w14:paraId="302B7CAB" w14:textId="6F117E6D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F5A7B2C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D3412AA" w14:textId="6EB50A7E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1BCC8C4" w14:textId="77777777" w:rsidR="007D4E39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726EEC34" w14:textId="2D2D50E5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83" w:type="dxa"/>
          </w:tcPr>
          <w:p w14:paraId="24688167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5838FF4B" w14:textId="13FDA435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1DA6C6E6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229398D" w14:textId="66C49CE8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401</w:t>
            </w:r>
          </w:p>
        </w:tc>
        <w:tc>
          <w:tcPr>
            <w:tcW w:w="317" w:type="dxa"/>
            <w:vAlign w:val="bottom"/>
          </w:tcPr>
          <w:p w14:paraId="2291A174" w14:textId="77777777" w:rsidR="007D4E39" w:rsidRPr="00391E1C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47EBA0B4" w14:textId="4D4A4029" w:rsidR="007D4E39" w:rsidRPr="00391E1C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405</w:t>
            </w:r>
          </w:p>
        </w:tc>
      </w:tr>
      <w:tr w:rsidR="007D4E39" w:rsidRPr="00391E1C" w14:paraId="28038B7F" w14:textId="77777777" w:rsidTr="00A00AA2">
        <w:trPr>
          <w:cantSplit/>
          <w:trHeight w:val="306"/>
          <w:jc w:val="center"/>
        </w:trPr>
        <w:tc>
          <w:tcPr>
            <w:tcW w:w="3613" w:type="dxa"/>
          </w:tcPr>
          <w:p w14:paraId="2EA11460" w14:textId="539C683D" w:rsidR="007D4E39" w:rsidRPr="00391E1C" w:rsidRDefault="007D4E39" w:rsidP="007D4E3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74976ECE" w14:textId="77777777" w:rsidR="007D4E39" w:rsidRPr="00391E1C" w:rsidRDefault="007D4E39" w:rsidP="007D4E39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82BD0F" w14:textId="39A01791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3,892</w:t>
            </w:r>
          </w:p>
        </w:tc>
        <w:tc>
          <w:tcPr>
            <w:tcW w:w="251" w:type="dxa"/>
          </w:tcPr>
          <w:p w14:paraId="629BDBC3" w14:textId="77777777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104AB6A9" w14:textId="329FFDC1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600</w:t>
            </w:r>
          </w:p>
        </w:tc>
        <w:tc>
          <w:tcPr>
            <w:tcW w:w="270" w:type="dxa"/>
          </w:tcPr>
          <w:p w14:paraId="1D4E3DAD" w14:textId="77777777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5DA0C5E0" w14:textId="5467D684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9,917</w:t>
            </w:r>
          </w:p>
        </w:tc>
        <w:tc>
          <w:tcPr>
            <w:tcW w:w="283" w:type="dxa"/>
          </w:tcPr>
          <w:p w14:paraId="7BD40CC5" w14:textId="77777777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ADF13" w14:textId="674B3696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32,394</w:t>
            </w:r>
          </w:p>
        </w:tc>
        <w:tc>
          <w:tcPr>
            <w:tcW w:w="317" w:type="dxa"/>
            <w:vAlign w:val="bottom"/>
          </w:tcPr>
          <w:p w14:paraId="034C98F9" w14:textId="77777777" w:rsidR="007D4E39" w:rsidRPr="00E61A80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953D5C" w14:textId="02556F39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3,547</w:t>
            </w:r>
          </w:p>
        </w:tc>
        <w:tc>
          <w:tcPr>
            <w:tcW w:w="317" w:type="dxa"/>
            <w:vAlign w:val="bottom"/>
          </w:tcPr>
          <w:p w14:paraId="745FAF0A" w14:textId="77777777" w:rsidR="007D4E39" w:rsidRPr="00E61A80" w:rsidRDefault="007D4E39" w:rsidP="007D4E39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CB0174" w14:textId="53F213A2" w:rsidR="007D4E39" w:rsidRPr="00E61A80" w:rsidRDefault="007D4E39" w:rsidP="007D4E3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50,350</w:t>
            </w:r>
          </w:p>
        </w:tc>
      </w:tr>
      <w:tr w:rsidR="00A00AA2" w:rsidRPr="00391E1C" w14:paraId="512FC548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3C77C25C" w14:textId="77777777" w:rsidR="00A00AA2" w:rsidRPr="00391E1C" w:rsidRDefault="00A00AA2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681A90" w14:textId="77777777" w:rsidR="00A00AA2" w:rsidRPr="00391E1C" w:rsidRDefault="00A00AA2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double" w:sz="4" w:space="0" w:color="auto"/>
            </w:tcBorders>
            <w:vAlign w:val="bottom"/>
          </w:tcPr>
          <w:p w14:paraId="09CFE9AC" w14:textId="77777777" w:rsidR="00A00AA2" w:rsidRPr="00DE72D9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0844196B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double" w:sz="4" w:space="0" w:color="auto"/>
            </w:tcBorders>
          </w:tcPr>
          <w:p w14:paraId="378FDE9C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55BDE1D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double" w:sz="4" w:space="0" w:color="auto"/>
            </w:tcBorders>
          </w:tcPr>
          <w:p w14:paraId="5064D766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7A84E3A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double" w:sz="4" w:space="0" w:color="auto"/>
            </w:tcBorders>
            <w:vAlign w:val="bottom"/>
          </w:tcPr>
          <w:p w14:paraId="1ECDEFAC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D7062D6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double" w:sz="4" w:space="0" w:color="auto"/>
            </w:tcBorders>
            <w:vAlign w:val="bottom"/>
          </w:tcPr>
          <w:p w14:paraId="3B8CA547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DAD6019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double" w:sz="4" w:space="0" w:color="auto"/>
            </w:tcBorders>
            <w:vAlign w:val="bottom"/>
          </w:tcPr>
          <w:p w14:paraId="1F4C679D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A00AA2" w:rsidRPr="00391E1C" w14:paraId="32DDD67B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1617C7A" w14:textId="77777777" w:rsidR="00A00AA2" w:rsidRPr="00391E1C" w:rsidRDefault="00A00AA2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3F11B93" w14:textId="77777777" w:rsidR="00A00AA2" w:rsidRPr="00391E1C" w:rsidRDefault="00A00AA2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33BBCCA4" w14:textId="77777777" w:rsidR="00A00AA2" w:rsidRPr="00DE72D9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6A67B2E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7BD0781D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79CD9AA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2756FC3E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4F1793D0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8E82BB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43A168D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37FF82A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4F602E09" w14:textId="77777777" w:rsidR="00A00AA2" w:rsidRPr="00E61A80" w:rsidRDefault="00A00AA2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7D2F3C0" w14:textId="77777777" w:rsidR="00A00AA2" w:rsidRDefault="00A00AA2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C74816" w:rsidRPr="00391E1C" w14:paraId="7EBC49F4" w14:textId="77777777" w:rsidTr="00C74816">
        <w:trPr>
          <w:cantSplit/>
          <w:trHeight w:val="306"/>
          <w:jc w:val="center"/>
        </w:trPr>
        <w:tc>
          <w:tcPr>
            <w:tcW w:w="3613" w:type="dxa"/>
          </w:tcPr>
          <w:p w14:paraId="1AD42E5E" w14:textId="77777777" w:rsidR="00C74816" w:rsidRPr="00391E1C" w:rsidRDefault="00C74816" w:rsidP="00DD5974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59037C40" w14:textId="77777777" w:rsidR="00C74816" w:rsidRPr="00391E1C" w:rsidRDefault="00C74816" w:rsidP="00DD5974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5C2949D" w14:textId="77777777" w:rsidR="00C74816" w:rsidRPr="00DE72D9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51" w:type="dxa"/>
          </w:tcPr>
          <w:p w14:paraId="44CC446B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</w:tcPr>
          <w:p w14:paraId="6B69A099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E4304B8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C18D97C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3" w:type="dxa"/>
          </w:tcPr>
          <w:p w14:paraId="605C77A9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66773EC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9D7034B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8A636EE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B960468" w14:textId="77777777" w:rsidR="00C74816" w:rsidRPr="00E61A80" w:rsidRDefault="00C74816" w:rsidP="00DD5974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533C940" w14:textId="77777777" w:rsidR="00C74816" w:rsidRDefault="00C74816" w:rsidP="00DD5974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bookmarkEnd w:id="10"/>
      <w:tr w:rsidR="00A375FF" w:rsidRPr="00391E1C" w14:paraId="54B072DD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31049A" w14:textId="0AF9BB1A" w:rsidR="00A375FF" w:rsidRPr="00391E1C" w:rsidRDefault="00A375FF" w:rsidP="00A375FF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328A69BA" w14:textId="77777777" w:rsidR="00A375FF" w:rsidRPr="00391E1C" w:rsidRDefault="00A375FF" w:rsidP="00A375FF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0306DFFD" w14:textId="2A6345E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3,892</w:t>
            </w:r>
          </w:p>
        </w:tc>
        <w:tc>
          <w:tcPr>
            <w:tcW w:w="251" w:type="dxa"/>
          </w:tcPr>
          <w:p w14:paraId="39CB911A" w14:textId="7777777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18A6205" w14:textId="3D7D88C2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600</w:t>
            </w:r>
          </w:p>
        </w:tc>
        <w:tc>
          <w:tcPr>
            <w:tcW w:w="270" w:type="dxa"/>
          </w:tcPr>
          <w:p w14:paraId="44DF46E9" w14:textId="7777777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4B04477" w14:textId="13F44C2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9,917</w:t>
            </w:r>
          </w:p>
        </w:tc>
        <w:tc>
          <w:tcPr>
            <w:tcW w:w="283" w:type="dxa"/>
          </w:tcPr>
          <w:p w14:paraId="393F71AE" w14:textId="7777777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1F901FE" w14:textId="1E1A2732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32,394</w:t>
            </w:r>
          </w:p>
        </w:tc>
        <w:tc>
          <w:tcPr>
            <w:tcW w:w="317" w:type="dxa"/>
            <w:vAlign w:val="bottom"/>
          </w:tcPr>
          <w:p w14:paraId="58CE48AF" w14:textId="7777777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C7527D" w14:textId="6C5E7763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3,547</w:t>
            </w:r>
          </w:p>
        </w:tc>
        <w:tc>
          <w:tcPr>
            <w:tcW w:w="317" w:type="dxa"/>
            <w:vAlign w:val="bottom"/>
          </w:tcPr>
          <w:p w14:paraId="05B47B5A" w14:textId="77777777" w:rsidR="00A375FF" w:rsidRPr="00A375FF" w:rsidRDefault="00A375FF" w:rsidP="00A375FF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7ECDB92" w14:textId="65BD7F3B" w:rsidR="00A375FF" w:rsidRPr="00A375FF" w:rsidRDefault="00A375FF" w:rsidP="00A375FF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A375FF">
              <w:rPr>
                <w:rFonts w:asciiTheme="majorBidi" w:hAnsiTheme="majorBidi" w:cstheme="majorBidi"/>
                <w:sz w:val="28"/>
                <w:szCs w:val="28"/>
              </w:rPr>
              <w:t>50,350</w:t>
            </w:r>
          </w:p>
        </w:tc>
      </w:tr>
      <w:tr w:rsidR="00A00AA2" w:rsidRPr="00391E1C" w14:paraId="1CEF47C5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103367D2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1F22AD78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65A7B1" w14:textId="346E699F" w:rsidR="00A00AA2" w:rsidRPr="003E5696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(666)</w:t>
            </w:r>
          </w:p>
        </w:tc>
        <w:tc>
          <w:tcPr>
            <w:tcW w:w="251" w:type="dxa"/>
          </w:tcPr>
          <w:p w14:paraId="26DEF5A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0A556C62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9192984" w14:textId="4BBD95B4" w:rsidR="003E5696" w:rsidRDefault="00455CE9" w:rsidP="00455CE9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055AA91D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50191B8F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1DAB32F" w14:textId="786B3FF0" w:rsidR="003E5696" w:rsidRPr="00391E1C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</w:t>
            </w:r>
            <w:r w:rsidR="0070211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283" w:type="dxa"/>
          </w:tcPr>
          <w:p w14:paraId="2E18F270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E196D6F" w14:textId="4FD75378" w:rsidR="00A00AA2" w:rsidRPr="00391E1C" w:rsidRDefault="00455CE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1,230</w:t>
            </w:r>
          </w:p>
        </w:tc>
        <w:tc>
          <w:tcPr>
            <w:tcW w:w="317" w:type="dxa"/>
            <w:vAlign w:val="bottom"/>
          </w:tcPr>
          <w:p w14:paraId="0087FE6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C36E53E" w14:textId="388F0781" w:rsidR="00A00AA2" w:rsidRPr="00391E1C" w:rsidRDefault="00064B27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(300)</w:t>
            </w:r>
          </w:p>
        </w:tc>
        <w:tc>
          <w:tcPr>
            <w:tcW w:w="317" w:type="dxa"/>
            <w:vAlign w:val="bottom"/>
          </w:tcPr>
          <w:p w14:paraId="61056E1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85D4365" w14:textId="2097DF49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1,32</w:t>
            </w:r>
            <w:r w:rsidR="00064B27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</w:tr>
      <w:tr w:rsidR="00A00AA2" w:rsidRPr="00391E1C" w14:paraId="1C2B66B1" w14:textId="77777777" w:rsidTr="00340F61">
        <w:trPr>
          <w:cantSplit/>
          <w:trHeight w:val="740"/>
          <w:jc w:val="center"/>
        </w:trPr>
        <w:tc>
          <w:tcPr>
            <w:tcW w:w="3613" w:type="dxa"/>
          </w:tcPr>
          <w:p w14:paraId="2019EEA1" w14:textId="77777777" w:rsidR="00A00AA2" w:rsidRPr="00574AE7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1DE46564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E126B11" w14:textId="69D2DD50" w:rsidR="00A00AA2" w:rsidRPr="00391E1C" w:rsidRDefault="003E5696" w:rsidP="003E5696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(1)</w:t>
            </w:r>
          </w:p>
        </w:tc>
        <w:tc>
          <w:tcPr>
            <w:tcW w:w="251" w:type="dxa"/>
          </w:tcPr>
          <w:p w14:paraId="03A25ECB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57FD0F6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DCAFB67" w14:textId="23805F69" w:rsidR="003E5696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F1B7A6E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62C51017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B66B187" w14:textId="28A205FC" w:rsidR="003E5696" w:rsidRPr="00391E1C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(57)</w:t>
            </w:r>
          </w:p>
        </w:tc>
        <w:tc>
          <w:tcPr>
            <w:tcW w:w="283" w:type="dxa"/>
          </w:tcPr>
          <w:p w14:paraId="4DB53AC5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C9C7048" w14:textId="1F0BC2E8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588C566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1ADB2B2C" w14:textId="0DF03EA6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(24)</w:t>
            </w:r>
          </w:p>
        </w:tc>
        <w:tc>
          <w:tcPr>
            <w:tcW w:w="317" w:type="dxa"/>
            <w:vAlign w:val="bottom"/>
          </w:tcPr>
          <w:p w14:paraId="6513FF9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B411E12" w14:textId="4294C40D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(82)</w:t>
            </w:r>
          </w:p>
        </w:tc>
      </w:tr>
      <w:tr w:rsidR="00A00AA2" w:rsidRPr="00391E1C" w14:paraId="7144818D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480F5916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0FD97118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3D45FDD" w14:textId="73E7622B" w:rsidR="00A00AA2" w:rsidRPr="00391E1C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256E795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A314F67" w14:textId="40A11209" w:rsidR="00A00AA2" w:rsidRDefault="00455CE9" w:rsidP="00455CE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14</w:t>
            </w:r>
          </w:p>
        </w:tc>
        <w:tc>
          <w:tcPr>
            <w:tcW w:w="270" w:type="dxa"/>
          </w:tcPr>
          <w:p w14:paraId="70BFEB9F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DBF1E5D" w14:textId="6126D04D" w:rsidR="00A00AA2" w:rsidRPr="00391E1C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283" w:type="dxa"/>
          </w:tcPr>
          <w:p w14:paraId="77FC82F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D392BE0" w14:textId="2215314E" w:rsidR="00A00AA2" w:rsidRPr="00391E1C" w:rsidRDefault="00455CE9" w:rsidP="00455CE9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(413)</w:t>
            </w:r>
          </w:p>
        </w:tc>
        <w:tc>
          <w:tcPr>
            <w:tcW w:w="317" w:type="dxa"/>
            <w:vAlign w:val="bottom"/>
          </w:tcPr>
          <w:p w14:paraId="05550AD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A8CB09F" w14:textId="6133BA70" w:rsidR="00A00AA2" w:rsidRPr="00391E1C" w:rsidRDefault="00064B27" w:rsidP="00064B27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393</w:t>
            </w:r>
          </w:p>
        </w:tc>
        <w:tc>
          <w:tcPr>
            <w:tcW w:w="317" w:type="dxa"/>
            <w:vAlign w:val="bottom"/>
          </w:tcPr>
          <w:p w14:paraId="72607C2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A88E84B" w14:textId="6A542339" w:rsidR="00A00AA2" w:rsidRPr="00391E1C" w:rsidRDefault="00064B27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(5)</w:t>
            </w:r>
          </w:p>
        </w:tc>
      </w:tr>
      <w:tr w:rsidR="00A00AA2" w:rsidRPr="00391E1C" w14:paraId="577FBA5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C2AE53F" w14:textId="68C1FC3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 w:rsidR="007D4E3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44A998CC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57AE24" w14:textId="72AAA83B" w:rsidR="00A00AA2" w:rsidRPr="00DE72D9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3,225</w:t>
            </w:r>
          </w:p>
        </w:tc>
        <w:tc>
          <w:tcPr>
            <w:tcW w:w="251" w:type="dxa"/>
          </w:tcPr>
          <w:p w14:paraId="73C0615C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3663EECC" w14:textId="62EC7E4F" w:rsidR="00A00AA2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614</w:t>
            </w:r>
          </w:p>
        </w:tc>
        <w:tc>
          <w:tcPr>
            <w:tcW w:w="270" w:type="dxa"/>
          </w:tcPr>
          <w:p w14:paraId="32CCE300" w14:textId="77777777" w:rsidR="00A00AA2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92D3723" w14:textId="3B1352EB" w:rsidR="00A00AA2" w:rsidRPr="00391E1C" w:rsidRDefault="003E569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10,925</w:t>
            </w:r>
          </w:p>
        </w:tc>
        <w:tc>
          <w:tcPr>
            <w:tcW w:w="283" w:type="dxa"/>
          </w:tcPr>
          <w:p w14:paraId="56A92623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28E043" w14:textId="13A5EACF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33,211</w:t>
            </w:r>
          </w:p>
        </w:tc>
        <w:tc>
          <w:tcPr>
            <w:tcW w:w="317" w:type="dxa"/>
            <w:vAlign w:val="bottom"/>
          </w:tcPr>
          <w:p w14:paraId="6530321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FFA98E" w14:textId="151C9EF2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3,616</w:t>
            </w:r>
          </w:p>
        </w:tc>
        <w:tc>
          <w:tcPr>
            <w:tcW w:w="317" w:type="dxa"/>
            <w:vAlign w:val="bottom"/>
          </w:tcPr>
          <w:p w14:paraId="5F185B57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74FFA2" w14:textId="41536638" w:rsidR="00A00AA2" w:rsidRPr="00391E1C" w:rsidRDefault="00D23BD9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51,591</w:t>
            </w:r>
          </w:p>
        </w:tc>
      </w:tr>
      <w:tr w:rsidR="00A00AA2" w:rsidRPr="00391E1C" w14:paraId="75340FF3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5A1BDF23" w14:textId="77777777" w:rsidR="00A00AA2" w:rsidRPr="00391E1C" w:rsidRDefault="00A00AA2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A4C2B83" w14:textId="77777777" w:rsidR="00A00AA2" w:rsidRPr="00391E1C" w:rsidRDefault="00A00AA2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72E2CB6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21762028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BBC506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668B1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2F3BAB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5B4FD161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0206596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5E5F2D4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A15F7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6D9529F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A435C2E" w14:textId="77777777" w:rsidR="00A00AA2" w:rsidRPr="00391E1C" w:rsidRDefault="00A00AA2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37F270EB" w14:textId="14F4775C" w:rsidR="00A00AA2" w:rsidRDefault="00A00A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/>
        </w:rPr>
      </w:pPr>
    </w:p>
    <w:p w14:paraId="7605EBD7" w14:textId="77777777" w:rsidR="00DD482A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05"/>
        <w:gridCol w:w="241"/>
        <w:gridCol w:w="1620"/>
        <w:gridCol w:w="268"/>
        <w:gridCol w:w="1505"/>
        <w:gridCol w:w="310"/>
        <w:gridCol w:w="1509"/>
        <w:gridCol w:w="317"/>
        <w:gridCol w:w="1527"/>
        <w:gridCol w:w="317"/>
        <w:gridCol w:w="1629"/>
      </w:tblGrid>
      <w:tr w:rsidR="008E073B" w:rsidRPr="00391E1C" w14:paraId="6B5347B0" w14:textId="77777777" w:rsidTr="00551061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0AB8FF55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76280E7C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79C08FA3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E073B" w:rsidRPr="00391E1C" w14:paraId="1247F2CA" w14:textId="77777777" w:rsidTr="00551061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4F2254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088D9FEB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center"/>
          </w:tcPr>
          <w:p w14:paraId="54316D8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C3C9C9D" w14:textId="3C062E77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7C510D3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41" w:type="dxa"/>
            <w:vAlign w:val="center"/>
          </w:tcPr>
          <w:p w14:paraId="4C761E66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6A791A46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551061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เงินกู้ยืมระยะสั้นและดอกเบี้ยค้างจ่ายจากกิจการที่เกี่ยวข้องกัน</w:t>
            </w:r>
          </w:p>
        </w:tc>
        <w:tc>
          <w:tcPr>
            <w:tcW w:w="268" w:type="dxa"/>
            <w:vAlign w:val="center"/>
          </w:tcPr>
          <w:p w14:paraId="42F1ECD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505" w:type="dxa"/>
            <w:vAlign w:val="center"/>
          </w:tcPr>
          <w:p w14:paraId="57BDEFA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5618904F" w14:textId="0744069A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310" w:type="dxa"/>
          </w:tcPr>
          <w:p w14:paraId="0764FF1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04912118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5475875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89BE243" w14:textId="4EAF4719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1F43FF4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20A5F3E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EA61A72" w14:textId="0D195A3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551061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1551495B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76301EE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B30B2BC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A77D58A" w14:textId="2F1EC9CE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53B3E652" w14:textId="77777777" w:rsidTr="00551061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6D39F92F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4197D0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40DF5B07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763962" w:rsidRPr="00391E1C" w14:paraId="09E41015" w14:textId="77777777" w:rsidTr="00551061">
        <w:trPr>
          <w:cantSplit/>
          <w:trHeight w:val="293"/>
          <w:jc w:val="center"/>
        </w:trPr>
        <w:tc>
          <w:tcPr>
            <w:tcW w:w="3613" w:type="dxa"/>
          </w:tcPr>
          <w:p w14:paraId="0A57D5F0" w14:textId="650FF1A1" w:rsidR="00763962" w:rsidRPr="00391E1C" w:rsidRDefault="00763962" w:rsidP="0076396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1" w:type="dxa"/>
            <w:vAlign w:val="bottom"/>
          </w:tcPr>
          <w:p w14:paraId="66B705AB" w14:textId="77777777" w:rsidR="00763962" w:rsidRPr="00391E1C" w:rsidRDefault="00763962" w:rsidP="00763962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66154C7" w14:textId="7378C4C1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3,295</w:t>
            </w:r>
          </w:p>
        </w:tc>
        <w:tc>
          <w:tcPr>
            <w:tcW w:w="241" w:type="dxa"/>
          </w:tcPr>
          <w:p w14:paraId="2EFE2019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62235B2" w14:textId="41CD4A91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18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417</w:t>
            </w:r>
          </w:p>
        </w:tc>
        <w:tc>
          <w:tcPr>
            <w:tcW w:w="268" w:type="dxa"/>
          </w:tcPr>
          <w:p w14:paraId="4972ECF8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8F9B0DF" w14:textId="34552D05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7E033F7D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DA78E80" w14:textId="7DF49F13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27,985</w:t>
            </w:r>
          </w:p>
        </w:tc>
        <w:tc>
          <w:tcPr>
            <w:tcW w:w="317" w:type="dxa"/>
            <w:vAlign w:val="bottom"/>
          </w:tcPr>
          <w:p w14:paraId="0012BA84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98A10A6" w14:textId="0148549D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202</w:t>
            </w:r>
          </w:p>
        </w:tc>
        <w:tc>
          <w:tcPr>
            <w:tcW w:w="317" w:type="dxa"/>
            <w:vAlign w:val="bottom"/>
          </w:tcPr>
          <w:p w14:paraId="70ADA112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009252D" w14:textId="69AB30AB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32,699</w:t>
            </w:r>
          </w:p>
        </w:tc>
      </w:tr>
      <w:tr w:rsidR="00763962" w:rsidRPr="00391E1C" w14:paraId="1A5950D8" w14:textId="77777777" w:rsidTr="00551061">
        <w:trPr>
          <w:cantSplit/>
          <w:trHeight w:val="602"/>
          <w:jc w:val="center"/>
        </w:trPr>
        <w:tc>
          <w:tcPr>
            <w:tcW w:w="3613" w:type="dxa"/>
          </w:tcPr>
          <w:p w14:paraId="0D49BC37" w14:textId="77777777" w:rsidR="00763962" w:rsidRPr="00391E1C" w:rsidRDefault="00763962" w:rsidP="00763962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60C64180" w14:textId="77777777" w:rsidR="00763962" w:rsidRPr="00391E1C" w:rsidRDefault="00763962" w:rsidP="00763962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0CBBC32" w14:textId="0A901F93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(165)</w:t>
            </w:r>
          </w:p>
        </w:tc>
        <w:tc>
          <w:tcPr>
            <w:tcW w:w="241" w:type="dxa"/>
          </w:tcPr>
          <w:p w14:paraId="12FF84D6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717EF1E4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F3FC25" w14:textId="2E12A719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(363)</w:t>
            </w:r>
          </w:p>
        </w:tc>
        <w:tc>
          <w:tcPr>
            <w:tcW w:w="268" w:type="dxa"/>
          </w:tcPr>
          <w:p w14:paraId="4A1CE358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670705CD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23F36BE" w14:textId="13767705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(200)</w:t>
            </w:r>
          </w:p>
        </w:tc>
        <w:tc>
          <w:tcPr>
            <w:tcW w:w="310" w:type="dxa"/>
          </w:tcPr>
          <w:p w14:paraId="3E23EC4B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8215FED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32CC7DA" w14:textId="336A117E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2,910</w:t>
            </w:r>
          </w:p>
        </w:tc>
        <w:tc>
          <w:tcPr>
            <w:tcW w:w="317" w:type="dxa"/>
            <w:vAlign w:val="bottom"/>
          </w:tcPr>
          <w:p w14:paraId="67FB9810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A057B8D" w14:textId="5C2D63AB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(29)</w:t>
            </w:r>
          </w:p>
        </w:tc>
        <w:tc>
          <w:tcPr>
            <w:tcW w:w="317" w:type="dxa"/>
            <w:vAlign w:val="bottom"/>
          </w:tcPr>
          <w:p w14:paraId="7F61A39D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FCEC49B" w14:textId="7187293D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2,153</w:t>
            </w:r>
          </w:p>
        </w:tc>
      </w:tr>
      <w:tr w:rsidR="00763962" w:rsidRPr="00391E1C" w14:paraId="32EC1D05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6F7F1C79" w14:textId="77777777" w:rsidR="00763962" w:rsidRPr="00391E1C" w:rsidRDefault="00763962" w:rsidP="00763962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A743C06" w14:textId="77777777" w:rsidR="00763962" w:rsidRPr="00391E1C" w:rsidRDefault="00763962" w:rsidP="00763962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  <w:vAlign w:val="bottom"/>
          </w:tcPr>
          <w:p w14:paraId="582FABF0" w14:textId="703657BC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37E3F679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F734318" w14:textId="33F5F41D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3E1BFF8" w14:textId="77777777" w:rsidR="00763962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468E552D" w14:textId="04564256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5D666F25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3DC2C971" w14:textId="13B2F9F3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4B6B636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0791E5F" w14:textId="3ADCF4D5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(2)</w:t>
            </w:r>
          </w:p>
        </w:tc>
        <w:tc>
          <w:tcPr>
            <w:tcW w:w="317" w:type="dxa"/>
            <w:vAlign w:val="bottom"/>
          </w:tcPr>
          <w:p w14:paraId="618ED397" w14:textId="77777777" w:rsidR="00763962" w:rsidRPr="00391E1C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3F5820B9" w14:textId="011153B9" w:rsidR="00763962" w:rsidRPr="00391E1C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(2)</w:t>
            </w:r>
          </w:p>
        </w:tc>
      </w:tr>
      <w:tr w:rsidR="00763962" w:rsidRPr="00391E1C" w14:paraId="34975411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27220B0E" w14:textId="645A1910" w:rsidR="00763962" w:rsidRPr="00391E1C" w:rsidRDefault="00763962" w:rsidP="00763962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600EE170" w14:textId="77777777" w:rsidR="00763962" w:rsidRPr="00391E1C" w:rsidRDefault="00763962" w:rsidP="00763962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EB7F39" w14:textId="6BB36AC9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3,130</w:t>
            </w:r>
          </w:p>
        </w:tc>
        <w:tc>
          <w:tcPr>
            <w:tcW w:w="241" w:type="dxa"/>
          </w:tcPr>
          <w:p w14:paraId="267C7903" w14:textId="7777777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103B30A0" w14:textId="78DEF774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54</w:t>
            </w:r>
          </w:p>
        </w:tc>
        <w:tc>
          <w:tcPr>
            <w:tcW w:w="268" w:type="dxa"/>
          </w:tcPr>
          <w:p w14:paraId="49C51702" w14:textId="7777777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29107A00" w14:textId="2989A6AE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600</w:t>
            </w:r>
          </w:p>
        </w:tc>
        <w:tc>
          <w:tcPr>
            <w:tcW w:w="310" w:type="dxa"/>
          </w:tcPr>
          <w:p w14:paraId="78251668" w14:textId="7777777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D98DC4" w14:textId="5311154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30,895</w:t>
            </w:r>
          </w:p>
        </w:tc>
        <w:tc>
          <w:tcPr>
            <w:tcW w:w="317" w:type="dxa"/>
            <w:vAlign w:val="bottom"/>
          </w:tcPr>
          <w:p w14:paraId="522066F4" w14:textId="7777777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1A74CF" w14:textId="03E832F8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171</w:t>
            </w:r>
          </w:p>
        </w:tc>
        <w:tc>
          <w:tcPr>
            <w:tcW w:w="317" w:type="dxa"/>
            <w:vAlign w:val="bottom"/>
          </w:tcPr>
          <w:p w14:paraId="51FFFEB1" w14:textId="77777777" w:rsidR="00763962" w:rsidRPr="00E61A80" w:rsidRDefault="00763962" w:rsidP="00763962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DAAFCE" w14:textId="31F4CEDE" w:rsidR="00763962" w:rsidRPr="00E61A80" w:rsidRDefault="00763962" w:rsidP="00763962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34,850</w:t>
            </w:r>
          </w:p>
        </w:tc>
      </w:tr>
      <w:tr w:rsidR="00C74816" w:rsidRPr="00391E1C" w14:paraId="0A1FBFDF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516927F9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4A2F4EED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3F3C147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1" w:type="dxa"/>
          </w:tcPr>
          <w:p w14:paraId="094A78D8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090AA4D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68" w:type="dxa"/>
          </w:tcPr>
          <w:p w14:paraId="78630360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09858552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62584F9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0F3160B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8A1A64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C7586A8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3BB94B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E45782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54148" w:rsidRPr="00391E1C" w14:paraId="13781EB7" w14:textId="77777777" w:rsidTr="00340F61">
        <w:trPr>
          <w:cantSplit/>
          <w:trHeight w:val="320"/>
          <w:jc w:val="center"/>
        </w:trPr>
        <w:tc>
          <w:tcPr>
            <w:tcW w:w="3613" w:type="dxa"/>
          </w:tcPr>
          <w:p w14:paraId="4BE1D3B9" w14:textId="2AE5C934" w:rsidR="00D54148" w:rsidRPr="00391E1C" w:rsidRDefault="00D54148" w:rsidP="00D54148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311" w:type="dxa"/>
            <w:vAlign w:val="bottom"/>
          </w:tcPr>
          <w:p w14:paraId="31844044" w14:textId="77777777" w:rsidR="00D54148" w:rsidRPr="00391E1C" w:rsidRDefault="00D54148" w:rsidP="00D54148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9A2454C" w14:textId="7EA5A34F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3,130</w:t>
            </w:r>
          </w:p>
        </w:tc>
        <w:tc>
          <w:tcPr>
            <w:tcW w:w="241" w:type="dxa"/>
          </w:tcPr>
          <w:p w14:paraId="21495139" w14:textId="7777777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14BDBEAB" w14:textId="33771120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54</w:t>
            </w:r>
          </w:p>
        </w:tc>
        <w:tc>
          <w:tcPr>
            <w:tcW w:w="268" w:type="dxa"/>
          </w:tcPr>
          <w:p w14:paraId="4E485A1F" w14:textId="7777777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48B63359" w14:textId="79D8C32D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600</w:t>
            </w:r>
          </w:p>
        </w:tc>
        <w:tc>
          <w:tcPr>
            <w:tcW w:w="310" w:type="dxa"/>
          </w:tcPr>
          <w:p w14:paraId="10DCC03E" w14:textId="7777777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FC7B501" w14:textId="0BC48B4A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30,895</w:t>
            </w:r>
          </w:p>
        </w:tc>
        <w:tc>
          <w:tcPr>
            <w:tcW w:w="317" w:type="dxa"/>
            <w:vAlign w:val="bottom"/>
          </w:tcPr>
          <w:p w14:paraId="2B77E731" w14:textId="7777777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1ED1825" w14:textId="794F503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171</w:t>
            </w:r>
          </w:p>
        </w:tc>
        <w:tc>
          <w:tcPr>
            <w:tcW w:w="317" w:type="dxa"/>
            <w:vAlign w:val="bottom"/>
          </w:tcPr>
          <w:p w14:paraId="6FC41902" w14:textId="77777777" w:rsidR="00D54148" w:rsidRPr="00D54148" w:rsidRDefault="00D54148" w:rsidP="00D54148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1004C33" w14:textId="72C551DA" w:rsidR="00D54148" w:rsidRPr="00D54148" w:rsidRDefault="00D54148" w:rsidP="00D54148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D54148">
              <w:rPr>
                <w:rFonts w:asciiTheme="majorBidi" w:hAnsiTheme="majorBidi" w:cstheme="majorBidi"/>
                <w:sz w:val="28"/>
                <w:szCs w:val="28"/>
              </w:rPr>
              <w:t>34,850</w:t>
            </w:r>
          </w:p>
        </w:tc>
      </w:tr>
      <w:tr w:rsidR="00C74816" w:rsidRPr="00391E1C" w14:paraId="628808C2" w14:textId="77777777" w:rsidTr="00340F61">
        <w:trPr>
          <w:cantSplit/>
          <w:trHeight w:val="602"/>
          <w:jc w:val="center"/>
        </w:trPr>
        <w:tc>
          <w:tcPr>
            <w:tcW w:w="3613" w:type="dxa"/>
          </w:tcPr>
          <w:p w14:paraId="023F1253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48AEA456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6EE35B32" w14:textId="262DFAA6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(930)</w:t>
            </w:r>
          </w:p>
        </w:tc>
        <w:tc>
          <w:tcPr>
            <w:tcW w:w="241" w:type="dxa"/>
          </w:tcPr>
          <w:p w14:paraId="232E89D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38199200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3F480D1" w14:textId="26260CD7" w:rsidR="00E36070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(16)</w:t>
            </w:r>
          </w:p>
        </w:tc>
        <w:tc>
          <w:tcPr>
            <w:tcW w:w="268" w:type="dxa"/>
          </w:tcPr>
          <w:p w14:paraId="35FEB4E8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1563204C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863946D" w14:textId="54E1B29A" w:rsidR="00E36070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(400)</w:t>
            </w:r>
          </w:p>
        </w:tc>
        <w:tc>
          <w:tcPr>
            <w:tcW w:w="310" w:type="dxa"/>
          </w:tcPr>
          <w:p w14:paraId="2F41EF2B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438CC0B" w14:textId="0D6F8523" w:rsidR="00C74816" w:rsidRPr="00391E1C" w:rsidRDefault="00064B27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1,230</w:t>
            </w:r>
          </w:p>
        </w:tc>
        <w:tc>
          <w:tcPr>
            <w:tcW w:w="317" w:type="dxa"/>
            <w:vAlign w:val="bottom"/>
          </w:tcPr>
          <w:p w14:paraId="71F8A13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A4E291A" w14:textId="6C7D8F9C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</w:t>
            </w:r>
            <w:r w:rsidR="00064B27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317" w:type="dxa"/>
            <w:vAlign w:val="bottom"/>
          </w:tcPr>
          <w:p w14:paraId="538BAE2D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0A5C51F" w14:textId="7618F336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064B27">
              <w:rPr>
                <w:rFonts w:asciiTheme="majorBidi" w:hAnsiTheme="majorBidi" w:cstheme="majorBidi"/>
                <w:sz w:val="28"/>
                <w:szCs w:val="28"/>
              </w:rPr>
              <w:t>145</w:t>
            </w:r>
            <w:r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C74816" w:rsidRPr="00391E1C" w14:paraId="05CEC6FF" w14:textId="77777777" w:rsidTr="00340F61">
        <w:trPr>
          <w:cantSplit/>
          <w:trHeight w:val="293"/>
          <w:jc w:val="center"/>
        </w:trPr>
        <w:tc>
          <w:tcPr>
            <w:tcW w:w="3613" w:type="dxa"/>
          </w:tcPr>
          <w:p w14:paraId="17C4D3CB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4FDDA00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49A1283D" w14:textId="4CF58BD8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69177E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55B217FC" w14:textId="5C2F6B89" w:rsidR="00C74816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2C4EFF6E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6DA9F37A" w14:textId="718D9BE7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91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2BEE8B5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963E0AA" w14:textId="17A253A4" w:rsidR="00C74816" w:rsidRPr="00391E1C" w:rsidRDefault="00064B27" w:rsidP="00064B27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(414)</w:t>
            </w:r>
          </w:p>
        </w:tc>
        <w:tc>
          <w:tcPr>
            <w:tcW w:w="317" w:type="dxa"/>
            <w:vAlign w:val="bottom"/>
          </w:tcPr>
          <w:p w14:paraId="07AEE115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AFD97E7" w14:textId="0B0B9EBA" w:rsidR="00C74816" w:rsidRPr="00391E1C" w:rsidRDefault="00064B27" w:rsidP="00064B27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</w:t>
            </w:r>
          </w:p>
        </w:tc>
        <w:tc>
          <w:tcPr>
            <w:tcW w:w="317" w:type="dxa"/>
            <w:vAlign w:val="bottom"/>
          </w:tcPr>
          <w:p w14:paraId="4DB95860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A804473" w14:textId="77637731" w:rsidR="00C74816" w:rsidRPr="00391E1C" w:rsidRDefault="00064B27" w:rsidP="00064B27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(412)</w:t>
            </w:r>
          </w:p>
        </w:tc>
      </w:tr>
      <w:tr w:rsidR="00C74816" w:rsidRPr="00391E1C" w14:paraId="5EAC219F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68B4E898" w14:textId="479A789D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</w:t>
            </w:r>
            <w:r w:rsidR="0076396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11" w:type="dxa"/>
            <w:vAlign w:val="bottom"/>
          </w:tcPr>
          <w:p w14:paraId="7F4C05C0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85A497" w14:textId="77994BED" w:rsidR="00C74816" w:rsidRPr="00DE72D9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2,200</w:t>
            </w:r>
          </w:p>
        </w:tc>
        <w:tc>
          <w:tcPr>
            <w:tcW w:w="241" w:type="dxa"/>
          </w:tcPr>
          <w:p w14:paraId="7C0808D9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5B485E6C" w14:textId="28E03973" w:rsidR="00C74816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38</w:t>
            </w:r>
          </w:p>
        </w:tc>
        <w:tc>
          <w:tcPr>
            <w:tcW w:w="268" w:type="dxa"/>
          </w:tcPr>
          <w:p w14:paraId="025B3D2A" w14:textId="77777777" w:rsidR="00C74816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01462544" w14:textId="6899558C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95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200</w:t>
            </w:r>
          </w:p>
        </w:tc>
        <w:tc>
          <w:tcPr>
            <w:tcW w:w="310" w:type="dxa"/>
          </w:tcPr>
          <w:p w14:paraId="7B104D3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6FFC17" w14:textId="48B97B43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31,71</w:t>
            </w:r>
            <w:r w:rsidR="007021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17" w:type="dxa"/>
            <w:vAlign w:val="bottom"/>
          </w:tcPr>
          <w:p w14:paraId="5226CA68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2FDFA2" w14:textId="45E2F0ED" w:rsidR="00C74816" w:rsidRPr="00391E1C" w:rsidRDefault="00E36070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144</w:t>
            </w:r>
          </w:p>
        </w:tc>
        <w:tc>
          <w:tcPr>
            <w:tcW w:w="317" w:type="dxa"/>
            <w:vAlign w:val="bottom"/>
          </w:tcPr>
          <w:p w14:paraId="08A31A4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32DF44" w14:textId="4DF2732B" w:rsidR="00C74816" w:rsidRPr="00391E1C" w:rsidRDefault="00A247D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34,29</w:t>
            </w:r>
            <w:r w:rsidR="007021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</w:p>
        </w:tc>
      </w:tr>
      <w:tr w:rsidR="00C74816" w:rsidRPr="00391E1C" w14:paraId="49306184" w14:textId="77777777" w:rsidTr="00340F61">
        <w:trPr>
          <w:cantSplit/>
          <w:trHeight w:val="306"/>
          <w:jc w:val="center"/>
        </w:trPr>
        <w:tc>
          <w:tcPr>
            <w:tcW w:w="3613" w:type="dxa"/>
          </w:tcPr>
          <w:p w14:paraId="0C92BC96" w14:textId="77777777" w:rsidR="00C74816" w:rsidRPr="00391E1C" w:rsidRDefault="00C74816" w:rsidP="00340F61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74598893" w14:textId="77777777" w:rsidR="00C74816" w:rsidRPr="00391E1C" w:rsidRDefault="00C74816" w:rsidP="00340F61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29D9778C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16CC115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2DC254DB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8" w:type="dxa"/>
          </w:tcPr>
          <w:p w14:paraId="133E2104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185468E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00F0A6F5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B41B1AA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12498421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95E9BE7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2D8FA7B3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7B2157C0" w14:textId="77777777" w:rsidR="00C74816" w:rsidRPr="00391E1C" w:rsidRDefault="00C74816" w:rsidP="00340F61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55C76B5C" w14:textId="7906962B" w:rsidR="00C74816" w:rsidRDefault="00C748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Times New Roman" w:hAnsi="Times New Roman"/>
          <w:sz w:val="22"/>
          <w:szCs w:val="20"/>
          <w:lang w:val="x-none" w:eastAsia="x-none" w:bidi="ar-SA"/>
        </w:rPr>
      </w:pPr>
    </w:p>
    <w:p w14:paraId="6B601E1A" w14:textId="77777777" w:rsidR="00754484" w:rsidRPr="006375B5" w:rsidRDefault="00754484" w:rsidP="00551061">
      <w:pPr>
        <w:pStyle w:val="acctfourfigures"/>
        <w:shd w:val="clear" w:color="auto" w:fill="FFFFFF"/>
        <w:tabs>
          <w:tab w:val="clear" w:pos="765"/>
          <w:tab w:val="decimal" w:pos="943"/>
        </w:tabs>
        <w:spacing w:line="240" w:lineRule="atLeast"/>
        <w:ind w:left="-79" w:right="-79"/>
        <w:rPr>
          <w:lang w:val="x-none" w:eastAsia="x-none"/>
        </w:rPr>
        <w:sectPr w:rsidR="00754484" w:rsidRPr="006375B5" w:rsidSect="008E073B">
          <w:pgSz w:w="16834" w:h="11909" w:orient="landscape" w:code="9"/>
          <w:pgMar w:top="1152" w:right="691" w:bottom="1152" w:left="576" w:header="720" w:footer="720" w:gutter="0"/>
          <w:paperSrc w:first="7" w:other="7"/>
          <w:cols w:space="720"/>
          <w:docGrid w:linePitch="245"/>
        </w:sectPr>
      </w:pPr>
    </w:p>
    <w:p w14:paraId="6AD84BC7" w14:textId="05186BAA" w:rsidR="00C63E79" w:rsidRPr="006375B5" w:rsidRDefault="00C63E79" w:rsidP="007E50B8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หุ้นกู้</w:t>
      </w:r>
    </w:p>
    <w:p w14:paraId="06DFF3AD" w14:textId="77777777" w:rsidR="00C63E79" w:rsidRPr="000267DC" w:rsidRDefault="00C63E79" w:rsidP="007E50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18"/>
        </w:tabs>
        <w:spacing w:after="0"/>
        <w:ind w:left="540"/>
        <w:rPr>
          <w:rFonts w:ascii="Angsana New" w:hAnsi="Angsana New"/>
          <w:sz w:val="24"/>
          <w:szCs w:val="24"/>
        </w:rPr>
      </w:pPr>
    </w:p>
    <w:p w14:paraId="5893FA5B" w14:textId="6D9367EF" w:rsidR="00C63E79" w:rsidRPr="006375B5" w:rsidRDefault="00C63E79" w:rsidP="007E50B8">
      <w:p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418"/>
        </w:tabs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รายละเอียดที่สำคัญของหุ้นกู้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763962">
        <w:rPr>
          <w:rFonts w:ascii="Angsana New" w:hAnsi="Angsana New"/>
          <w:sz w:val="30"/>
          <w:szCs w:val="30"/>
        </w:rPr>
        <w:t>7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763962">
        <w:rPr>
          <w:rFonts w:ascii="Angsana New" w:hAnsi="Angsana New"/>
          <w:sz w:val="30"/>
          <w:szCs w:val="30"/>
        </w:rPr>
        <w:t>6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มีดังนี้</w:t>
      </w:r>
    </w:p>
    <w:p w14:paraId="3FF84BFA" w14:textId="77777777" w:rsidR="00C63E79" w:rsidRPr="000267DC" w:rsidRDefault="00C63E79" w:rsidP="00C63E79">
      <w:pPr>
        <w:tabs>
          <w:tab w:val="clear" w:pos="227"/>
          <w:tab w:val="clear" w:pos="454"/>
          <w:tab w:val="clear" w:pos="907"/>
          <w:tab w:val="left" w:pos="900"/>
          <w:tab w:val="left" w:pos="1440"/>
          <w:tab w:val="left" w:pos="2160"/>
        </w:tabs>
        <w:spacing w:before="20" w:after="20"/>
        <w:ind w:left="547" w:right="-43" w:hanging="547"/>
        <w:jc w:val="thaiDistribute"/>
        <w:rPr>
          <w:rFonts w:ascii="Angsana New" w:hAnsi="Angsana New"/>
          <w:spacing w:val="-2"/>
          <w:sz w:val="24"/>
          <w:szCs w:val="24"/>
        </w:rPr>
      </w:pPr>
    </w:p>
    <w:tbl>
      <w:tblPr>
        <w:tblW w:w="13704" w:type="dxa"/>
        <w:tblInd w:w="426" w:type="dxa"/>
        <w:tblLayout w:type="fixed"/>
        <w:tblLook w:val="01E0" w:firstRow="1" w:lastRow="1" w:firstColumn="1" w:lastColumn="1" w:noHBand="0" w:noVBand="0"/>
      </w:tblPr>
      <w:tblGrid>
        <w:gridCol w:w="1464"/>
        <w:gridCol w:w="30"/>
        <w:gridCol w:w="2310"/>
        <w:gridCol w:w="2340"/>
        <w:gridCol w:w="1530"/>
        <w:gridCol w:w="1260"/>
        <w:gridCol w:w="270"/>
        <w:gridCol w:w="1440"/>
        <w:gridCol w:w="270"/>
        <w:gridCol w:w="1260"/>
        <w:gridCol w:w="270"/>
        <w:gridCol w:w="1260"/>
      </w:tblGrid>
      <w:tr w:rsidR="006D3D63" w:rsidRPr="006375B5" w14:paraId="5FC7F13C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33878445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70EA2BB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629C3E2F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EF0967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970" w:type="dxa"/>
            <w:gridSpan w:val="3"/>
          </w:tcPr>
          <w:p w14:paraId="1EC8C093" w14:textId="77777777" w:rsidR="006D3D63" w:rsidRPr="006375B5" w:rsidRDefault="006D3D63" w:rsidP="00634F83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690988D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4439283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6375B5" w14:paraId="73ACF54F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147E7A4B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53264D8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F78724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วันครบกำหนด</w:t>
            </w:r>
          </w:p>
        </w:tc>
        <w:tc>
          <w:tcPr>
            <w:tcW w:w="1530" w:type="dxa"/>
          </w:tcPr>
          <w:p w14:paraId="5F752E7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853BBE" w14:textId="77777777" w:rsidR="006D3D63" w:rsidRPr="006375B5" w:rsidRDefault="006D3D63" w:rsidP="0063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68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B51A2B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5DB42C2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79CDA07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765184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C625968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40CA1E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</w:tr>
      <w:tr w:rsidR="006D3D63" w:rsidRPr="006375B5" w14:paraId="1BAB0F60" w14:textId="77777777" w:rsidTr="00267DFA">
        <w:trPr>
          <w:trHeight w:val="295"/>
          <w:tblHeader/>
        </w:trPr>
        <w:tc>
          <w:tcPr>
            <w:tcW w:w="1494" w:type="dxa"/>
            <w:gridSpan w:val="2"/>
          </w:tcPr>
          <w:p w14:paraId="4D4BCD5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2310" w:type="dxa"/>
          </w:tcPr>
          <w:p w14:paraId="70113CF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วันที่ออก</w:t>
            </w:r>
          </w:p>
        </w:tc>
        <w:tc>
          <w:tcPr>
            <w:tcW w:w="2340" w:type="dxa"/>
          </w:tcPr>
          <w:p w14:paraId="605D0967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ไถ่ถอน</w:t>
            </w:r>
          </w:p>
        </w:tc>
        <w:tc>
          <w:tcPr>
            <w:tcW w:w="1530" w:type="dxa"/>
          </w:tcPr>
          <w:p w14:paraId="37854468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260" w:type="dxa"/>
          </w:tcPr>
          <w:p w14:paraId="0E9E22B9" w14:textId="6B7A999F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763962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3A6DDF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9EF107" w14:textId="3B52DB3F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763962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5391634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9A4415" w14:textId="66C6AB72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763962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3832905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6D7B0EC" w14:textId="5B0A5582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763962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6D3D63" w:rsidRPr="006375B5" w14:paraId="0FE99B4E" w14:textId="77777777" w:rsidTr="00267DFA">
        <w:trPr>
          <w:tblHeader/>
        </w:trPr>
        <w:tc>
          <w:tcPr>
            <w:tcW w:w="1494" w:type="dxa"/>
            <w:gridSpan w:val="2"/>
          </w:tcPr>
          <w:p w14:paraId="0C798DD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E438B9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04FA7F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0BC3215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6030" w:type="dxa"/>
            <w:gridSpan w:val="7"/>
          </w:tcPr>
          <w:p w14:paraId="57E1E3B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D3D63" w:rsidRPr="006375B5" w14:paraId="76CB762B" w14:textId="77777777" w:rsidTr="00267DFA">
        <w:tc>
          <w:tcPr>
            <w:tcW w:w="3804" w:type="dxa"/>
            <w:gridSpan w:val="3"/>
          </w:tcPr>
          <w:p w14:paraId="4C0B9075" w14:textId="294E9D59" w:rsidR="006D3D63" w:rsidRPr="006375B5" w:rsidRDefault="006D3D63" w:rsidP="00DE4EB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</w:p>
        </w:tc>
        <w:tc>
          <w:tcPr>
            <w:tcW w:w="2340" w:type="dxa"/>
          </w:tcPr>
          <w:p w14:paraId="72B1C69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29F03A7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7FFF0E10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763962" w:rsidRPr="006375B5" w14:paraId="66DA0E31" w14:textId="77777777" w:rsidTr="00267DFA">
        <w:tc>
          <w:tcPr>
            <w:tcW w:w="1494" w:type="dxa"/>
            <w:gridSpan w:val="2"/>
          </w:tcPr>
          <w:p w14:paraId="68D14B8E" w14:textId="3B8F7FED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404C7B06" w14:textId="1F37C646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5118795C" w14:textId="69A2161B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14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6BAA7DB5" w14:textId="6FB193EC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260" w:type="dxa"/>
          </w:tcPr>
          <w:p w14:paraId="06A58AAF" w14:textId="4A9A59AB" w:rsidR="00763962" w:rsidRPr="00623117" w:rsidRDefault="0004442F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7C60DDB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40E3977" w14:textId="3B2DC9A5" w:rsidR="00763962" w:rsidRPr="00623117" w:rsidRDefault="0076396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0BF58D4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FAB9C" w14:textId="220B28BE" w:rsidR="00763962" w:rsidRPr="00623117" w:rsidRDefault="0004442F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F275D68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4374189" w14:textId="7929C709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763962" w:rsidRPr="006375B5" w14:paraId="039230CD" w14:textId="77777777" w:rsidTr="00267DFA">
        <w:tc>
          <w:tcPr>
            <w:tcW w:w="1494" w:type="dxa"/>
            <w:gridSpan w:val="2"/>
          </w:tcPr>
          <w:p w14:paraId="7BDB7B25" w14:textId="694C85DD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2E1042BD" w14:textId="350DB476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40DD0FB9" w14:textId="7BD5AEC7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4EC6889D" w14:textId="5F291E9E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3173BE89" w14:textId="1E6EBFC1" w:rsidR="00763962" w:rsidRPr="00623117" w:rsidRDefault="0004442F" w:rsidP="00CA2A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615CE5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2358FD6" w14:textId="6490EE0E" w:rsidR="00763962" w:rsidRPr="00623117" w:rsidRDefault="00FA2508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BDBEBFF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EF954CE" w14:textId="42B89C3E" w:rsidR="00763962" w:rsidRPr="00623117" w:rsidRDefault="00FF2106" w:rsidP="00FF21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371B09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4E496" w14:textId="32DC71CD" w:rsidR="00763962" w:rsidRPr="00623117" w:rsidRDefault="00FA2508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763962" w:rsidRPr="006375B5" w14:paraId="6C550461" w14:textId="77777777" w:rsidTr="00267DFA">
        <w:tc>
          <w:tcPr>
            <w:tcW w:w="1494" w:type="dxa"/>
            <w:gridSpan w:val="2"/>
          </w:tcPr>
          <w:p w14:paraId="56E69F6B" w14:textId="5A2C53CD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687EBFDC" w14:textId="67C3802B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61933BA7" w14:textId="2110592A" w:rsidR="00763962" w:rsidRPr="00623117" w:rsidRDefault="00763962" w:rsidP="0076396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15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6E27FEEB" w14:textId="284BFCCB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260" w:type="dxa"/>
          </w:tcPr>
          <w:p w14:paraId="0F6B6E11" w14:textId="7EA99381" w:rsidR="00763962" w:rsidRPr="00623117" w:rsidRDefault="00FF2106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276A3CD9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AD0CED" w14:textId="2BBA31BA" w:rsidR="00763962" w:rsidRPr="00623117" w:rsidRDefault="00FA2508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56D5AD7F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6DD353" w14:textId="0E13951A" w:rsidR="00763962" w:rsidRPr="00623117" w:rsidRDefault="00FF2106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36511076" w14:textId="77777777" w:rsidR="00763962" w:rsidRPr="00623117" w:rsidRDefault="00763962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F15BA0" w14:textId="5AA4EAE4" w:rsidR="00763962" w:rsidRPr="00623117" w:rsidRDefault="00FA2508" w:rsidP="0076396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200</w:t>
            </w:r>
          </w:p>
        </w:tc>
      </w:tr>
      <w:tr w:rsidR="00C93802" w:rsidRPr="006375B5" w14:paraId="03E79AC6" w14:textId="77777777" w:rsidTr="00267DFA">
        <w:tc>
          <w:tcPr>
            <w:tcW w:w="1494" w:type="dxa"/>
            <w:gridSpan w:val="2"/>
          </w:tcPr>
          <w:p w14:paraId="41C0E5E8" w14:textId="0A6EEF53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2040C395" w14:textId="17F1058F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6F9BFDD9" w14:textId="040470D2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47E6400E" w14:textId="0500F264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6734310D" w14:textId="29F0101D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584AA300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25C2AB1" w14:textId="6849F6B3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64DE8D28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DA34F6" w14:textId="54059BA1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  <w:tc>
          <w:tcPr>
            <w:tcW w:w="270" w:type="dxa"/>
          </w:tcPr>
          <w:p w14:paraId="762E9DC0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566CD87" w14:textId="2D7BD063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1,800</w:t>
            </w:r>
          </w:p>
        </w:tc>
      </w:tr>
      <w:tr w:rsidR="00C93802" w:rsidRPr="006375B5" w14:paraId="1ABF9B8F" w14:textId="77777777" w:rsidTr="00267DFA">
        <w:tc>
          <w:tcPr>
            <w:tcW w:w="1494" w:type="dxa"/>
            <w:gridSpan w:val="2"/>
          </w:tcPr>
          <w:p w14:paraId="7E4F54F9" w14:textId="3C18627A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447BC693" w14:textId="6237FF34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B7DC174" w14:textId="03563AB3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2042EEAC" w14:textId="3BAC053B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  <w:tc>
          <w:tcPr>
            <w:tcW w:w="1260" w:type="dxa"/>
          </w:tcPr>
          <w:p w14:paraId="42CB1281" w14:textId="1580DE26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91BD6D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91CBAEB" w14:textId="648D4446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E3B8551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7633E4" w14:textId="7630620D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DB185E6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6A9AC0" w14:textId="5C822FF5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C93802" w:rsidRPr="006375B5" w14:paraId="7F382243" w14:textId="77777777" w:rsidTr="00267DFA">
        <w:tc>
          <w:tcPr>
            <w:tcW w:w="1494" w:type="dxa"/>
            <w:gridSpan w:val="2"/>
          </w:tcPr>
          <w:p w14:paraId="1D15BBE3" w14:textId="395A15AC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65D5AB36" w14:textId="69870E87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11615DA" w14:textId="01DFE2CB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E66A1DD" w14:textId="178EC1F0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225C847D" w14:textId="6BCA27B8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525363C9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27EE95" w14:textId="658E513C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6AF8BECA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BC4477" w14:textId="392E8283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  <w:tc>
          <w:tcPr>
            <w:tcW w:w="270" w:type="dxa"/>
          </w:tcPr>
          <w:p w14:paraId="489B7773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42580A" w14:textId="2B0A9505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1,200</w:t>
            </w:r>
          </w:p>
        </w:tc>
      </w:tr>
      <w:tr w:rsidR="00C93802" w:rsidRPr="006375B5" w14:paraId="41C02005" w14:textId="77777777" w:rsidTr="00267DFA">
        <w:tc>
          <w:tcPr>
            <w:tcW w:w="1494" w:type="dxa"/>
            <w:gridSpan w:val="2"/>
          </w:tcPr>
          <w:p w14:paraId="2787721B" w14:textId="6425D3C5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2/2563</w:t>
            </w:r>
          </w:p>
        </w:tc>
        <w:tc>
          <w:tcPr>
            <w:tcW w:w="2310" w:type="dxa"/>
          </w:tcPr>
          <w:p w14:paraId="123142C3" w14:textId="3D3C3D68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06DAFB39" w14:textId="23D97D62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6DE996F7" w14:textId="029AE095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35516BC1" w14:textId="75127DE0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F9FA5DB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AAA74C2" w14:textId="0B5750EC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784E2B23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D9D6DF" w14:textId="4851A3BF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5151E46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374788" w14:textId="49622856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93802" w:rsidRPr="006375B5" w14:paraId="2BBA8AED" w14:textId="77777777" w:rsidTr="00267DFA">
        <w:tc>
          <w:tcPr>
            <w:tcW w:w="1494" w:type="dxa"/>
            <w:gridSpan w:val="2"/>
          </w:tcPr>
          <w:p w14:paraId="02994426" w14:textId="4CC3E2EE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2/2563</w:t>
            </w:r>
          </w:p>
        </w:tc>
        <w:tc>
          <w:tcPr>
            <w:tcW w:w="2310" w:type="dxa"/>
          </w:tcPr>
          <w:p w14:paraId="4CD82199" w14:textId="6C59EF7F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1A8DC27A" w14:textId="7D366A38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20738CF" w14:textId="117C4530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260" w:type="dxa"/>
          </w:tcPr>
          <w:p w14:paraId="7A1B48DE" w14:textId="0B6C1684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C76D87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C197B5" w14:textId="2EBCC31D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1E5AF0D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797DAF" w14:textId="7F03AD26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6D774FF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B02CFC" w14:textId="36164583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C93802" w:rsidRPr="006375B5" w14:paraId="1297E5A4" w14:textId="77777777" w:rsidTr="00267DFA">
        <w:tc>
          <w:tcPr>
            <w:tcW w:w="1494" w:type="dxa"/>
            <w:gridSpan w:val="2"/>
          </w:tcPr>
          <w:p w14:paraId="42088216" w14:textId="52E11D2B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1/2564</w:t>
            </w:r>
          </w:p>
        </w:tc>
        <w:tc>
          <w:tcPr>
            <w:tcW w:w="2310" w:type="dxa"/>
          </w:tcPr>
          <w:p w14:paraId="5B7365D3" w14:textId="6B6967CD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6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751635B4" w14:textId="3707F31F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6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7017235D" w14:textId="60B0F0A8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2.16</w:t>
            </w:r>
          </w:p>
        </w:tc>
        <w:tc>
          <w:tcPr>
            <w:tcW w:w="1260" w:type="dxa"/>
          </w:tcPr>
          <w:p w14:paraId="42B4930F" w14:textId="4CA86B31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47A6C0F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7904B7A" w14:textId="079F48D0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5,000</w:t>
            </w:r>
          </w:p>
        </w:tc>
        <w:tc>
          <w:tcPr>
            <w:tcW w:w="270" w:type="dxa"/>
          </w:tcPr>
          <w:p w14:paraId="45AC3A7F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4CF64C" w14:textId="4B16980B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291AB7B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96C80D9" w14:textId="2C20438E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5,000</w:t>
            </w:r>
          </w:p>
        </w:tc>
      </w:tr>
      <w:tr w:rsidR="00C93802" w:rsidRPr="006375B5" w14:paraId="45E447ED" w14:textId="77777777" w:rsidTr="00267DFA">
        <w:tc>
          <w:tcPr>
            <w:tcW w:w="1494" w:type="dxa"/>
            <w:gridSpan w:val="2"/>
          </w:tcPr>
          <w:p w14:paraId="457AE604" w14:textId="3C06F7C4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2/2564</w:t>
            </w:r>
          </w:p>
        </w:tc>
        <w:tc>
          <w:tcPr>
            <w:tcW w:w="2310" w:type="dxa"/>
          </w:tcPr>
          <w:p w14:paraId="16D702CB" w14:textId="4C971CB4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5192E955" w14:textId="66BA49D8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0C0E3594" w14:textId="2DFA1A5E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1.68</w:t>
            </w:r>
          </w:p>
        </w:tc>
        <w:tc>
          <w:tcPr>
            <w:tcW w:w="1260" w:type="dxa"/>
          </w:tcPr>
          <w:p w14:paraId="182A1E20" w14:textId="229A080F" w:rsidR="00C93802" w:rsidRPr="00623117" w:rsidRDefault="00592FEB" w:rsidP="00592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D25D4F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B527590" w14:textId="4761728C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5751BA9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B2F019" w14:textId="0AC88847" w:rsidR="00C93802" w:rsidRPr="00623117" w:rsidRDefault="00592FEB" w:rsidP="00592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3B1B06C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C9E1B1" w14:textId="7ADBA346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C93802" w:rsidRPr="006375B5" w14:paraId="2148A630" w14:textId="77777777" w:rsidTr="00267DFA">
        <w:tc>
          <w:tcPr>
            <w:tcW w:w="1494" w:type="dxa"/>
            <w:gridSpan w:val="2"/>
          </w:tcPr>
          <w:p w14:paraId="24F05FD9" w14:textId="0AE01FA1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2/2564</w:t>
            </w:r>
          </w:p>
        </w:tc>
        <w:tc>
          <w:tcPr>
            <w:tcW w:w="2310" w:type="dxa"/>
          </w:tcPr>
          <w:p w14:paraId="3499C6D9" w14:textId="1385D376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0A6E4375" w14:textId="16202E71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431EA410" w14:textId="50FF6335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2.08</w:t>
            </w:r>
          </w:p>
        </w:tc>
        <w:tc>
          <w:tcPr>
            <w:tcW w:w="1260" w:type="dxa"/>
          </w:tcPr>
          <w:p w14:paraId="0988DB5F" w14:textId="4249785D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2549204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72A0BB" w14:textId="09424BEC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058D1AC0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47F20C" w14:textId="2FDD3536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01D75FA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43B376" w14:textId="2BDCE764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C93802" w:rsidRPr="006375B5" w14:paraId="147B5DD0" w14:textId="77777777" w:rsidTr="00D22114">
        <w:tc>
          <w:tcPr>
            <w:tcW w:w="3804" w:type="dxa"/>
            <w:gridSpan w:val="3"/>
          </w:tcPr>
          <w:p w14:paraId="76FDF804" w14:textId="76D37060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0820B39B" w14:textId="77777777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997086A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22AB2CE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B1A830C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32220A6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F4B7079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C26A892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21DE857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06742D4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93802" w:rsidRPr="006375B5" w14:paraId="6B75DA73" w14:textId="77777777" w:rsidTr="00267DFA">
        <w:tc>
          <w:tcPr>
            <w:tcW w:w="1494" w:type="dxa"/>
            <w:gridSpan w:val="2"/>
          </w:tcPr>
          <w:p w14:paraId="415748F5" w14:textId="71BD2990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2/2564</w:t>
            </w:r>
          </w:p>
        </w:tc>
        <w:tc>
          <w:tcPr>
            <w:tcW w:w="2310" w:type="dxa"/>
          </w:tcPr>
          <w:p w14:paraId="4C96C548" w14:textId="201A20AD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 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4F1B32AC" w14:textId="3737A225" w:rsidR="00C93802" w:rsidRPr="00623117" w:rsidRDefault="00C93802" w:rsidP="00C9380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6173D051" w14:textId="778DD901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2.49</w:t>
            </w:r>
          </w:p>
        </w:tc>
        <w:tc>
          <w:tcPr>
            <w:tcW w:w="1260" w:type="dxa"/>
          </w:tcPr>
          <w:p w14:paraId="330B997B" w14:textId="7304DA73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5F0BC64B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C31771" w14:textId="4BE9E8DB" w:rsidR="00C93802" w:rsidRPr="00623117" w:rsidRDefault="00C93802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14672EFB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82205C" w14:textId="4FA331C1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7C2046B4" w14:textId="77777777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D456D0F" w14:textId="735E1DE8" w:rsidR="00C93802" w:rsidRPr="00623117" w:rsidRDefault="00C93802" w:rsidP="00C938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</w:tr>
      <w:tr w:rsidR="00FE73F9" w:rsidRPr="006375B5" w14:paraId="7F175A11" w14:textId="77777777" w:rsidTr="00267DFA">
        <w:tc>
          <w:tcPr>
            <w:tcW w:w="1494" w:type="dxa"/>
            <w:gridSpan w:val="2"/>
          </w:tcPr>
          <w:p w14:paraId="1D6E75AD" w14:textId="2A94F44F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31A522C0" w14:textId="100C06E9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2732DC5E" w14:textId="5E873840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653CD9F6" w14:textId="282266CF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89</w:t>
            </w:r>
          </w:p>
        </w:tc>
        <w:tc>
          <w:tcPr>
            <w:tcW w:w="1260" w:type="dxa"/>
          </w:tcPr>
          <w:p w14:paraId="6A82AE12" w14:textId="0EB75AE4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325CE47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B5BA11" w14:textId="25F8B6BC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6AFFC4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86E5BC0" w14:textId="3FEFC24C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CC2CFC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AA0F3D" w14:textId="4380DB02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FE73F9" w:rsidRPr="006375B5" w14:paraId="605A9D99" w14:textId="77777777" w:rsidTr="00267DFA">
        <w:tc>
          <w:tcPr>
            <w:tcW w:w="1494" w:type="dxa"/>
            <w:gridSpan w:val="2"/>
          </w:tcPr>
          <w:p w14:paraId="4AFC0335" w14:textId="26A88E03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4113D4E8" w14:textId="508C3C50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0DB9B27" w14:textId="276ABF0B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73DBFCF5" w14:textId="7D934BDE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32</w:t>
            </w:r>
          </w:p>
        </w:tc>
        <w:tc>
          <w:tcPr>
            <w:tcW w:w="1260" w:type="dxa"/>
          </w:tcPr>
          <w:p w14:paraId="59844261" w14:textId="5B873CAF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41F37B5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4CFE5B1" w14:textId="47B04DD4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26AB816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EE9" w14:textId="6BFDC0BD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64CA391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FD66B9" w14:textId="676E641B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FE73F9" w:rsidRPr="006375B5" w14:paraId="4622DD33" w14:textId="77777777" w:rsidTr="00267DFA">
        <w:tc>
          <w:tcPr>
            <w:tcW w:w="1494" w:type="dxa"/>
            <w:gridSpan w:val="2"/>
          </w:tcPr>
          <w:p w14:paraId="73E046A3" w14:textId="225D1114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7E02DB6A" w14:textId="1ECA2E80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EA8699E" w14:textId="0E10498E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11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DE8B2D5" w14:textId="55160BD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78</w:t>
            </w:r>
          </w:p>
        </w:tc>
        <w:tc>
          <w:tcPr>
            <w:tcW w:w="1260" w:type="dxa"/>
          </w:tcPr>
          <w:p w14:paraId="53216673" w14:textId="671AFEB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3643826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6CAD2A2" w14:textId="7E22697A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DFF7FF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DD3552" w14:textId="00D7F86B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A5357AB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A56FC89" w14:textId="48EBEBBF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FE73F9" w:rsidRPr="006375B5" w14:paraId="558B7A42" w14:textId="77777777" w:rsidTr="00267DFA">
        <w:tc>
          <w:tcPr>
            <w:tcW w:w="1494" w:type="dxa"/>
            <w:gridSpan w:val="2"/>
          </w:tcPr>
          <w:p w14:paraId="1D9AFBE5" w14:textId="342088DA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5DBE4F64" w14:textId="4DE057DF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68F888F1" w14:textId="1A57B0A2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1AA68AF" w14:textId="1B417161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4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217EC0F7" w14:textId="3F1D3E4A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6BD90D6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16A11B3" w14:textId="63A30963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5D35BD1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A41CFB" w14:textId="7861C7C1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3FF8B7A1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A96B70" w14:textId="62A088B5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</w:tr>
      <w:tr w:rsidR="00FE73F9" w:rsidRPr="006375B5" w14:paraId="4D84415E" w14:textId="77777777" w:rsidTr="00267DFA">
        <w:tc>
          <w:tcPr>
            <w:tcW w:w="1494" w:type="dxa"/>
            <w:gridSpan w:val="2"/>
          </w:tcPr>
          <w:p w14:paraId="659143F3" w14:textId="49E6D944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10E89DE4" w14:textId="30215AE5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6FDFAC9" w14:textId="0AA8DF82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30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188ACB63" w14:textId="0B93295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23</w:t>
            </w:r>
          </w:p>
        </w:tc>
        <w:tc>
          <w:tcPr>
            <w:tcW w:w="1260" w:type="dxa"/>
          </w:tcPr>
          <w:p w14:paraId="1FA94AB1" w14:textId="1C8FB675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3CA324D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9C94351" w14:textId="27A4A68C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92853E5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272706" w14:textId="5A3941BB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810D8CF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5A6FEA" w14:textId="72962372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</w:tr>
      <w:tr w:rsidR="00FE73F9" w:rsidRPr="006375B5" w14:paraId="3654FAD5" w14:textId="77777777" w:rsidTr="0019211E">
        <w:tc>
          <w:tcPr>
            <w:tcW w:w="1494" w:type="dxa"/>
            <w:gridSpan w:val="2"/>
          </w:tcPr>
          <w:p w14:paraId="6BB3E9A2" w14:textId="75410574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3/2565</w:t>
            </w:r>
          </w:p>
        </w:tc>
        <w:tc>
          <w:tcPr>
            <w:tcW w:w="2310" w:type="dxa"/>
          </w:tcPr>
          <w:p w14:paraId="7016E8C1" w14:textId="653AA5E4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3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9EC2C86" w14:textId="15FAFEBD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Theme="majorBidi" w:hAnsiTheme="majorBidi" w:cstheme="majorBidi"/>
                <w:sz w:val="30"/>
                <w:szCs w:val="30"/>
              </w:rPr>
              <w:t xml:space="preserve">27 </w:t>
            </w:r>
            <w:r w:rsidRPr="006231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กันยายน </w:t>
            </w:r>
            <w:r w:rsidRPr="00623117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3474E6A0" w14:textId="590B4325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03C048B8" w14:textId="50575D8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2B25DFD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FCC6DA8" w14:textId="2352C489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670</w:t>
            </w:r>
          </w:p>
        </w:tc>
        <w:tc>
          <w:tcPr>
            <w:tcW w:w="270" w:type="dxa"/>
          </w:tcPr>
          <w:p w14:paraId="30978918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0733E00" w14:textId="619B89A9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01E6F80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AA851BF" w14:textId="0D39B6D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670</w:t>
            </w:r>
          </w:p>
        </w:tc>
      </w:tr>
      <w:tr w:rsidR="00FE73F9" w:rsidRPr="006375B5" w14:paraId="6AEDC08F" w14:textId="77777777" w:rsidTr="0019211E">
        <w:tc>
          <w:tcPr>
            <w:tcW w:w="1494" w:type="dxa"/>
            <w:gridSpan w:val="2"/>
          </w:tcPr>
          <w:p w14:paraId="6083FEA8" w14:textId="406E0B2C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42CD57BC" w14:textId="63048879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5AABA5EE" w14:textId="3FF477F4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0609851D" w14:textId="20AA97FF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3644615C" w14:textId="2F11CF09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7857C642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A5DC8E3" w14:textId="7A9FD2C4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5AF0907E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E41E6B" w14:textId="26FCF35C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971</w:t>
            </w:r>
          </w:p>
        </w:tc>
        <w:tc>
          <w:tcPr>
            <w:tcW w:w="270" w:type="dxa"/>
          </w:tcPr>
          <w:p w14:paraId="1F6FD740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0A166B4" w14:textId="6DD6415C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971</w:t>
            </w:r>
          </w:p>
        </w:tc>
      </w:tr>
      <w:tr w:rsidR="00FE73F9" w:rsidRPr="006375B5" w14:paraId="615F92FB" w14:textId="77777777" w:rsidTr="0019211E">
        <w:tc>
          <w:tcPr>
            <w:tcW w:w="1494" w:type="dxa"/>
            <w:gridSpan w:val="2"/>
          </w:tcPr>
          <w:p w14:paraId="22A04BA8" w14:textId="4FD30CA3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4/2565</w:t>
            </w:r>
          </w:p>
        </w:tc>
        <w:tc>
          <w:tcPr>
            <w:tcW w:w="2310" w:type="dxa"/>
          </w:tcPr>
          <w:p w14:paraId="7A832C04" w14:textId="4C3ED521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153C9A4E" w14:textId="21832A82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4 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>พฤศจิกายน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23117"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50F857C2" w14:textId="400276B2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4.04</w:t>
            </w:r>
          </w:p>
        </w:tc>
        <w:tc>
          <w:tcPr>
            <w:tcW w:w="1260" w:type="dxa"/>
          </w:tcPr>
          <w:p w14:paraId="624B9ADF" w14:textId="59AD0904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09813E5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E418DEF" w14:textId="37A7E687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73EEED1A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00AF223" w14:textId="5110D78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689</w:t>
            </w:r>
          </w:p>
        </w:tc>
        <w:tc>
          <w:tcPr>
            <w:tcW w:w="270" w:type="dxa"/>
          </w:tcPr>
          <w:p w14:paraId="2EF7ED93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861F777" w14:textId="53069242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689</w:t>
            </w:r>
          </w:p>
        </w:tc>
      </w:tr>
      <w:tr w:rsidR="00FE73F9" w:rsidRPr="006375B5" w14:paraId="50550242" w14:textId="77777777" w:rsidTr="0019211E">
        <w:tc>
          <w:tcPr>
            <w:tcW w:w="1494" w:type="dxa"/>
            <w:gridSpan w:val="2"/>
          </w:tcPr>
          <w:p w14:paraId="66C4A0E7" w14:textId="09485761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205DBA87" w14:textId="2E351C42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46C98324" w14:textId="41427CAF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3BB8DB76" w14:textId="38EBC72E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2.85</w:t>
            </w:r>
          </w:p>
        </w:tc>
        <w:tc>
          <w:tcPr>
            <w:tcW w:w="1260" w:type="dxa"/>
          </w:tcPr>
          <w:p w14:paraId="3DC82079" w14:textId="415C738A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41929D4B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A93032" w14:textId="7C5F9009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3,0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65AAC1DB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2DBEAA3" w14:textId="0E293E59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29C567A0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253AFF" w14:textId="2DF6B914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3,0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</w:tr>
      <w:tr w:rsidR="00FE73F9" w:rsidRPr="006375B5" w14:paraId="5F3A3E55" w14:textId="77777777" w:rsidTr="00701DAC">
        <w:tc>
          <w:tcPr>
            <w:tcW w:w="1464" w:type="dxa"/>
          </w:tcPr>
          <w:p w14:paraId="5D43F9B6" w14:textId="3F297CBD" w:rsidR="00FE73F9" w:rsidRPr="00623117" w:rsidRDefault="00FE73F9" w:rsidP="00FE73F9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40" w:type="dxa"/>
            <w:gridSpan w:val="2"/>
          </w:tcPr>
          <w:p w14:paraId="140196DF" w14:textId="0ED981B3" w:rsidR="00FE73F9" w:rsidRPr="00623117" w:rsidRDefault="00FE73F9" w:rsidP="00FE73F9">
            <w:pPr>
              <w:tabs>
                <w:tab w:val="left" w:pos="156"/>
              </w:tabs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1C05978B" w14:textId="20A36693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2573</w:t>
            </w:r>
          </w:p>
        </w:tc>
        <w:tc>
          <w:tcPr>
            <w:tcW w:w="1530" w:type="dxa"/>
          </w:tcPr>
          <w:p w14:paraId="1D93819F" w14:textId="37A2CDAD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3.69</w:t>
            </w:r>
          </w:p>
        </w:tc>
        <w:tc>
          <w:tcPr>
            <w:tcW w:w="1260" w:type="dxa"/>
          </w:tcPr>
          <w:p w14:paraId="3EE0673C" w14:textId="1A330FA9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1E544A9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87D566" w14:textId="6C06F52B" w:rsidR="00FE73F9" w:rsidRPr="00623117" w:rsidRDefault="00FA2508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5D1260E7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1C5643" w14:textId="5F4989D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B2601BC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C1D6862" w14:textId="100700AF" w:rsidR="00FE73F9" w:rsidRPr="00623117" w:rsidRDefault="00FA2508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FE73F9" w:rsidRPr="006375B5" w14:paraId="749FF494" w14:textId="77777777" w:rsidTr="0019211E">
        <w:tc>
          <w:tcPr>
            <w:tcW w:w="1494" w:type="dxa"/>
            <w:gridSpan w:val="2"/>
          </w:tcPr>
          <w:p w14:paraId="3423DFBB" w14:textId="57B3845F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1/2566</w:t>
            </w:r>
          </w:p>
        </w:tc>
        <w:tc>
          <w:tcPr>
            <w:tcW w:w="2310" w:type="dxa"/>
          </w:tcPr>
          <w:p w14:paraId="5F4AE5EB" w14:textId="2D93C1E0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5763522B" w14:textId="5710D990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185427BF" w14:textId="01C43DB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3.23</w:t>
            </w:r>
          </w:p>
        </w:tc>
        <w:tc>
          <w:tcPr>
            <w:tcW w:w="1260" w:type="dxa"/>
          </w:tcPr>
          <w:p w14:paraId="6F8581FB" w14:textId="5EEA2810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FD871D7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D944874" w14:textId="4C9B0B5D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CAC7404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EEB8A2F" w14:textId="2338D438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D20E08D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15352E6" w14:textId="387A7A1E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FE73F9" w:rsidRPr="006375B5" w14:paraId="404106CA" w14:textId="77777777" w:rsidTr="0019211E">
        <w:tc>
          <w:tcPr>
            <w:tcW w:w="1494" w:type="dxa"/>
            <w:gridSpan w:val="2"/>
          </w:tcPr>
          <w:p w14:paraId="76DCC142" w14:textId="37B54AB7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2/2566</w:t>
            </w:r>
          </w:p>
        </w:tc>
        <w:tc>
          <w:tcPr>
            <w:tcW w:w="2310" w:type="dxa"/>
          </w:tcPr>
          <w:p w14:paraId="0DEF060D" w14:textId="6530B3AB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7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2340" w:type="dxa"/>
          </w:tcPr>
          <w:p w14:paraId="25C7EAFB" w14:textId="654FA381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7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018E52E3" w14:textId="1F5B176B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3.50</w:t>
            </w:r>
          </w:p>
        </w:tc>
        <w:tc>
          <w:tcPr>
            <w:tcW w:w="1260" w:type="dxa"/>
          </w:tcPr>
          <w:p w14:paraId="4C0E8EAE" w14:textId="1996EDB5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6584763D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5B8DCFA" w14:textId="3F84F451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40021BFE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BF8A974" w14:textId="56323226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  <w:tc>
          <w:tcPr>
            <w:tcW w:w="270" w:type="dxa"/>
          </w:tcPr>
          <w:p w14:paraId="7D899A3C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EEDA7F" w14:textId="4F4E947C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1,400</w:t>
            </w:r>
          </w:p>
        </w:tc>
      </w:tr>
      <w:tr w:rsidR="00FE73F9" w:rsidRPr="006375B5" w14:paraId="1ED8014E" w14:textId="77777777" w:rsidTr="0019211E">
        <w:tc>
          <w:tcPr>
            <w:tcW w:w="1494" w:type="dxa"/>
            <w:gridSpan w:val="2"/>
          </w:tcPr>
          <w:p w14:paraId="133D1726" w14:textId="0C528821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29ADC9DF" w14:textId="54E16BCF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28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0B264B47" w14:textId="1BCDFC41" w:rsidR="00FE73F9" w:rsidRPr="00623117" w:rsidRDefault="00FE73F9" w:rsidP="00FE73F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2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6231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57229F69" w14:textId="3EF0496D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3.76</w:t>
            </w:r>
          </w:p>
        </w:tc>
        <w:tc>
          <w:tcPr>
            <w:tcW w:w="1260" w:type="dxa"/>
          </w:tcPr>
          <w:p w14:paraId="664A56F5" w14:textId="166E10BF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4CF6F0B6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87D4BB0" w14:textId="38EDA5A8" w:rsidR="00FE73F9" w:rsidRPr="00623117" w:rsidRDefault="00FE73F9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39CD630C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75DA179" w14:textId="5EBAB26C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  <w:tc>
          <w:tcPr>
            <w:tcW w:w="270" w:type="dxa"/>
          </w:tcPr>
          <w:p w14:paraId="7E0857D3" w14:textId="77777777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11E34B0" w14:textId="54D57546" w:rsidR="00FE73F9" w:rsidRPr="00623117" w:rsidRDefault="00FE73F9" w:rsidP="00FE73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1,900</w:t>
            </w:r>
          </w:p>
        </w:tc>
      </w:tr>
      <w:tr w:rsidR="00587370" w:rsidRPr="006375B5" w14:paraId="28473CA5" w14:textId="77777777" w:rsidTr="0019211E">
        <w:tc>
          <w:tcPr>
            <w:tcW w:w="1494" w:type="dxa"/>
            <w:gridSpan w:val="2"/>
          </w:tcPr>
          <w:p w14:paraId="13228FF7" w14:textId="3EE375FF" w:rsidR="00587370" w:rsidRPr="00623117" w:rsidRDefault="00587370" w:rsidP="0058737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3/2566</w:t>
            </w:r>
          </w:p>
        </w:tc>
        <w:tc>
          <w:tcPr>
            <w:tcW w:w="2310" w:type="dxa"/>
          </w:tcPr>
          <w:p w14:paraId="2FF9AB08" w14:textId="37329885" w:rsidR="00587370" w:rsidRPr="00623117" w:rsidRDefault="00587370" w:rsidP="0058737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28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2566</w:t>
            </w:r>
          </w:p>
        </w:tc>
        <w:tc>
          <w:tcPr>
            <w:tcW w:w="2340" w:type="dxa"/>
          </w:tcPr>
          <w:p w14:paraId="18232382" w14:textId="2B11FAD6" w:rsidR="00587370" w:rsidRPr="00623117" w:rsidRDefault="00587370" w:rsidP="0058737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 xml:space="preserve">28 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 w:rsidRPr="00623117">
              <w:rPr>
                <w:rFonts w:ascii="Angsana New" w:hAnsi="Angsana New"/>
                <w:sz w:val="30"/>
                <w:szCs w:val="30"/>
              </w:rPr>
              <w:t xml:space="preserve"> 2573</w:t>
            </w:r>
          </w:p>
        </w:tc>
        <w:tc>
          <w:tcPr>
            <w:tcW w:w="1530" w:type="dxa"/>
          </w:tcPr>
          <w:p w14:paraId="1715DE4A" w14:textId="6BD0B962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4.19</w:t>
            </w:r>
          </w:p>
        </w:tc>
        <w:tc>
          <w:tcPr>
            <w:tcW w:w="1260" w:type="dxa"/>
          </w:tcPr>
          <w:p w14:paraId="3CFD68DE" w14:textId="4164D60B" w:rsidR="00587370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0ACD806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E8540A" w14:textId="54743E22" w:rsidR="00587370" w:rsidRPr="00623117" w:rsidRDefault="00587370" w:rsidP="008223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28ECF91F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61DECE9" w14:textId="0A808BE6" w:rsidR="00587370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5166788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78EB1C9" w14:textId="0083BF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587370" w:rsidRPr="006375B5" w14:paraId="73D625FE" w14:textId="77777777" w:rsidTr="007E4F78">
        <w:tc>
          <w:tcPr>
            <w:tcW w:w="3804" w:type="dxa"/>
            <w:gridSpan w:val="3"/>
          </w:tcPr>
          <w:p w14:paraId="4E417182" w14:textId="7E64CCB6" w:rsidR="00587370" w:rsidRPr="00623117" w:rsidRDefault="00587370" w:rsidP="0058737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3FAC7758" w14:textId="77777777" w:rsidR="00587370" w:rsidRPr="00623117" w:rsidRDefault="00587370" w:rsidP="0058737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566B531E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E60922B" w14:textId="77777777" w:rsidR="00587370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D46785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494225F" w14:textId="0BA86884" w:rsidR="00587370" w:rsidRPr="00623117" w:rsidRDefault="00587370" w:rsidP="008A3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F7742C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D3097C5" w14:textId="77777777" w:rsidR="00587370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3B4DF6" w14:textId="77777777" w:rsidR="00587370" w:rsidRPr="00623117" w:rsidRDefault="00587370" w:rsidP="005873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A2AB7B4" w14:textId="0F5A0617" w:rsidR="00587370" w:rsidRPr="00623117" w:rsidRDefault="00587370" w:rsidP="00440B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C6B63" w:rsidRPr="006375B5" w14:paraId="7EDA4275" w14:textId="77777777" w:rsidTr="0019211E">
        <w:tc>
          <w:tcPr>
            <w:tcW w:w="1494" w:type="dxa"/>
            <w:gridSpan w:val="2"/>
          </w:tcPr>
          <w:p w14:paraId="6BCC00FF" w14:textId="733D2EBA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037FE">
              <w:rPr>
                <w:rFonts w:ascii="Angsana New" w:hAnsi="Angsana New"/>
                <w:sz w:val="30"/>
                <w:szCs w:val="30"/>
              </w:rPr>
              <w:t>1</w:t>
            </w:r>
            <w:r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Pr="007037FE">
              <w:rPr>
                <w:rFonts w:ascii="Angsana New" w:hAnsi="Angsana New"/>
                <w:sz w:val="30"/>
                <w:szCs w:val="30"/>
              </w:rPr>
              <w:t>25</w:t>
            </w:r>
            <w:r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C4F3173" w14:textId="0D36897D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กุมภาพันธ์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5528B12A" w14:textId="004533E4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7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15216E6E" w14:textId="5CBA0FEB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3E962117" w14:textId="6384183F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  <w:tc>
          <w:tcPr>
            <w:tcW w:w="270" w:type="dxa"/>
          </w:tcPr>
          <w:p w14:paraId="208052DD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5F7A426" w14:textId="6382D666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8614B07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8823E3" w14:textId="61EE5499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2,400</w:t>
            </w:r>
          </w:p>
        </w:tc>
        <w:tc>
          <w:tcPr>
            <w:tcW w:w="270" w:type="dxa"/>
          </w:tcPr>
          <w:p w14:paraId="0CD574DD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F0FB01" w14:textId="0CFD90DA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68457CEB" w14:textId="77777777" w:rsidTr="0019211E">
        <w:tc>
          <w:tcPr>
            <w:tcW w:w="1494" w:type="dxa"/>
            <w:gridSpan w:val="2"/>
          </w:tcPr>
          <w:p w14:paraId="681B8806" w14:textId="7894D9D7" w:rsidR="001C6B63" w:rsidRPr="00623117" w:rsidRDefault="00FA2508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="001C6B63"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="001C6B63" w:rsidRPr="007037FE">
              <w:rPr>
                <w:rFonts w:ascii="Angsana New" w:hAnsi="Angsana New"/>
                <w:sz w:val="30"/>
                <w:szCs w:val="30"/>
              </w:rPr>
              <w:t>25</w:t>
            </w:r>
            <w:r w:rsidR="001C6B63"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33E380F" w14:textId="48D5E11B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04F93DD1" w14:textId="5029A57F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14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68C52E67" w14:textId="69019CB6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</w:tcPr>
          <w:p w14:paraId="6F920E15" w14:textId="5DA30798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1332307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D3B6DC" w14:textId="2D67E192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1ADE4E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CF1BA4" w14:textId="0F3067E6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53646374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48432A" w14:textId="76AABA6F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54DC4B1B" w14:textId="77777777" w:rsidTr="0019211E">
        <w:tc>
          <w:tcPr>
            <w:tcW w:w="1494" w:type="dxa"/>
            <w:gridSpan w:val="2"/>
          </w:tcPr>
          <w:p w14:paraId="5D369109" w14:textId="292E5E58" w:rsidR="001C6B63" w:rsidRPr="00623117" w:rsidRDefault="00FA2508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="001C6B63"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="001C6B63" w:rsidRPr="007037FE">
              <w:rPr>
                <w:rFonts w:ascii="Angsana New" w:hAnsi="Angsana New"/>
                <w:sz w:val="30"/>
                <w:szCs w:val="30"/>
              </w:rPr>
              <w:t>25</w:t>
            </w:r>
            <w:r w:rsidR="001C6B63"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1166E9B4" w14:textId="79E7870D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3420534B" w14:textId="4235008C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2574</w:t>
            </w:r>
          </w:p>
        </w:tc>
        <w:tc>
          <w:tcPr>
            <w:tcW w:w="1530" w:type="dxa"/>
          </w:tcPr>
          <w:p w14:paraId="572820DD" w14:textId="127A2FDC" w:rsidR="001C6B63" w:rsidRPr="00623117" w:rsidRDefault="00FA2508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4</w:t>
            </w:r>
            <w:r w:rsidR="001C6B6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3981961A" w14:textId="526742D6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3B6838CA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85772F4" w14:textId="054561B4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DE1BEC0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5FA9DD" w14:textId="4F0E8EC3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9043C28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2849F34" w14:textId="0EBF19DB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56BA3033" w14:textId="77777777" w:rsidTr="0019211E">
        <w:tc>
          <w:tcPr>
            <w:tcW w:w="1494" w:type="dxa"/>
            <w:gridSpan w:val="2"/>
          </w:tcPr>
          <w:p w14:paraId="1D296F63" w14:textId="016C3068" w:rsidR="001C6B63" w:rsidRPr="00623117" w:rsidRDefault="00FA2508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="001C6B63"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="001C6B63" w:rsidRPr="007037FE">
              <w:rPr>
                <w:rFonts w:ascii="Angsana New" w:hAnsi="Angsana New"/>
                <w:sz w:val="30"/>
                <w:szCs w:val="30"/>
              </w:rPr>
              <w:t>25</w:t>
            </w:r>
            <w:r w:rsidR="001C6B63"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59A2DD1D" w14:textId="19611EE0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58098B8F" w14:textId="3DEA241C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013BC79E" w14:textId="52A29623" w:rsidR="001C6B63" w:rsidRPr="00623117" w:rsidRDefault="00FA2508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 w:rsidR="001C6B6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75</w:t>
            </w:r>
          </w:p>
        </w:tc>
        <w:tc>
          <w:tcPr>
            <w:tcW w:w="1260" w:type="dxa"/>
          </w:tcPr>
          <w:p w14:paraId="6D65A3A1" w14:textId="5E7BE5CE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F43504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46B6B52" w14:textId="51C1EAB1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00CCD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1BEC904" w14:textId="7C87AF1F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F327CCA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EA1F28" w14:textId="544F9ED4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4C9E4319" w14:textId="77777777" w:rsidTr="0019211E">
        <w:tc>
          <w:tcPr>
            <w:tcW w:w="1494" w:type="dxa"/>
            <w:gridSpan w:val="2"/>
          </w:tcPr>
          <w:p w14:paraId="76253275" w14:textId="73923649" w:rsidR="001C6B63" w:rsidRPr="00623117" w:rsidRDefault="00FA2508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2</w:t>
            </w:r>
            <w:r w:rsidR="001C6B63" w:rsidRPr="002B5F9E">
              <w:rPr>
                <w:rFonts w:ascii="Angsana New" w:hAnsi="Angsana New"/>
                <w:sz w:val="30"/>
                <w:szCs w:val="30"/>
              </w:rPr>
              <w:t>/</w:t>
            </w:r>
            <w:r w:rsidR="001C6B63" w:rsidRPr="007037FE">
              <w:rPr>
                <w:rFonts w:ascii="Angsana New" w:hAnsi="Angsana New"/>
                <w:sz w:val="30"/>
                <w:szCs w:val="30"/>
              </w:rPr>
              <w:t>25</w:t>
            </w:r>
            <w:r w:rsidR="001C6B63"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2310" w:type="dxa"/>
          </w:tcPr>
          <w:p w14:paraId="0C0DA812" w14:textId="4A37E9E1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2340" w:type="dxa"/>
          </w:tcPr>
          <w:p w14:paraId="02F56DDE" w14:textId="5E142F9C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พฤศจิกายน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1C84A163" w14:textId="73D7F6A9" w:rsidR="001C6B63" w:rsidRPr="00623117" w:rsidRDefault="00FA2508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</w:t>
            </w:r>
            <w:r w:rsidR="001C6B6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FA2508">
              <w:rPr>
                <w:rFonts w:ascii="Angsana New" w:hAnsi="Angsana New" w:hint="cs"/>
                <w:sz w:val="30"/>
                <w:szCs w:val="30"/>
              </w:rPr>
              <w:t>39</w:t>
            </w:r>
          </w:p>
        </w:tc>
        <w:tc>
          <w:tcPr>
            <w:tcW w:w="1260" w:type="dxa"/>
          </w:tcPr>
          <w:p w14:paraId="27300E3D" w14:textId="522BF669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799EF846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2A78585" w14:textId="175559E7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BA3554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59CB494" w14:textId="7C5621C2" w:rsidR="001C6B63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57C85C2B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84C59F" w14:textId="0D8D14AB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6443C027" w14:textId="77777777" w:rsidTr="0019211E">
        <w:tc>
          <w:tcPr>
            <w:tcW w:w="1494" w:type="dxa"/>
            <w:gridSpan w:val="2"/>
          </w:tcPr>
          <w:p w14:paraId="42C13D1C" w14:textId="70BD3ADE" w:rsidR="001C6B63" w:rsidRPr="00623117" w:rsidRDefault="000A2F4E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3/2567</w:t>
            </w:r>
          </w:p>
        </w:tc>
        <w:tc>
          <w:tcPr>
            <w:tcW w:w="2310" w:type="dxa"/>
          </w:tcPr>
          <w:p w14:paraId="0A523610" w14:textId="73B228BF" w:rsidR="001C6B63" w:rsidRPr="00623117" w:rsidRDefault="000A2F4E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กันยายน</w:t>
            </w:r>
            <w:r>
              <w:rPr>
                <w:rFonts w:ascii="Angsana New" w:hAnsi="Angsana New"/>
                <w:sz w:val="30"/>
                <w:szCs w:val="30"/>
              </w:rPr>
              <w:t xml:space="preserve"> 2567</w:t>
            </w:r>
          </w:p>
        </w:tc>
        <w:tc>
          <w:tcPr>
            <w:tcW w:w="2340" w:type="dxa"/>
          </w:tcPr>
          <w:p w14:paraId="0EF0C3F4" w14:textId="6F7EFF7A" w:rsidR="001C6B63" w:rsidRPr="00623117" w:rsidRDefault="000A2F4E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>
              <w:rPr>
                <w:rFonts w:ascii="Angsana New" w:hAnsi="Angsana New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459A2DB3" w14:textId="197B1B8D" w:rsidR="001C6B63" w:rsidRPr="00623117" w:rsidRDefault="000A2F4E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6D7FF7F" w14:textId="49A5E34D" w:rsidR="001C6B63" w:rsidRPr="00623117" w:rsidRDefault="000A2F4E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  <w:tc>
          <w:tcPr>
            <w:tcW w:w="270" w:type="dxa"/>
          </w:tcPr>
          <w:p w14:paraId="67719250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B06E57A" w14:textId="40669EFA" w:rsidR="001C6B63" w:rsidRPr="00623117" w:rsidRDefault="001C6B63" w:rsidP="00A83E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9E27B4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865E894" w14:textId="1C470F9A" w:rsidR="001C6B63" w:rsidRPr="00623117" w:rsidRDefault="000A2F4E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2,500</w:t>
            </w:r>
          </w:p>
        </w:tc>
        <w:tc>
          <w:tcPr>
            <w:tcW w:w="270" w:type="dxa"/>
          </w:tcPr>
          <w:p w14:paraId="6898347A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32222DCC" w14:textId="785E9BF1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C6B63" w:rsidRPr="006375B5" w14:paraId="084D14F1" w14:textId="77777777" w:rsidTr="004217E0">
        <w:tc>
          <w:tcPr>
            <w:tcW w:w="1494" w:type="dxa"/>
            <w:gridSpan w:val="2"/>
          </w:tcPr>
          <w:p w14:paraId="5767205C" w14:textId="0EF2943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A51565F" w14:textId="65587E4F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0D6B3209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38CC79E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4AD2B47E" w14:textId="4F4464C5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160</w:t>
            </w:r>
          </w:p>
        </w:tc>
        <w:tc>
          <w:tcPr>
            <w:tcW w:w="270" w:type="dxa"/>
          </w:tcPr>
          <w:p w14:paraId="1063132D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3E3712D" w14:textId="7DB2D4A6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  <w:tc>
          <w:tcPr>
            <w:tcW w:w="270" w:type="dxa"/>
          </w:tcPr>
          <w:p w14:paraId="07799E4C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FBA8001" w14:textId="07A7A356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160</w:t>
            </w:r>
          </w:p>
        </w:tc>
        <w:tc>
          <w:tcPr>
            <w:tcW w:w="270" w:type="dxa"/>
          </w:tcPr>
          <w:p w14:paraId="10CDA1A0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BBE22E2" w14:textId="4CA8B94C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</w:tr>
      <w:tr w:rsidR="001C6B63" w:rsidRPr="006375B5" w14:paraId="55175842" w14:textId="77777777" w:rsidTr="004217E0">
        <w:tc>
          <w:tcPr>
            <w:tcW w:w="3804" w:type="dxa"/>
            <w:gridSpan w:val="3"/>
          </w:tcPr>
          <w:p w14:paraId="0CD6FC3D" w14:textId="7BFFE9C1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231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ย่อย</w:t>
            </w:r>
          </w:p>
        </w:tc>
        <w:tc>
          <w:tcPr>
            <w:tcW w:w="2340" w:type="dxa"/>
          </w:tcPr>
          <w:p w14:paraId="2E976DAD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DB98C33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4480F6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140E4C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75448B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D3452F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612213A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0915901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05846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1C6B63" w:rsidRPr="006375B5" w14:paraId="3C3CD923" w14:textId="77777777" w:rsidTr="00267DFA">
        <w:tc>
          <w:tcPr>
            <w:tcW w:w="1494" w:type="dxa"/>
            <w:gridSpan w:val="2"/>
          </w:tcPr>
          <w:p w14:paraId="4F4A8DAE" w14:textId="32713661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1/2563</w:t>
            </w:r>
          </w:p>
        </w:tc>
        <w:tc>
          <w:tcPr>
            <w:tcW w:w="2310" w:type="dxa"/>
          </w:tcPr>
          <w:p w14:paraId="7A2A1EB4" w14:textId="7CAA42A0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CE8DF12" w14:textId="24E53558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623117">
              <w:rPr>
                <w:rFonts w:ascii="Angsana New" w:hAnsi="Angsana New"/>
                <w:sz w:val="30"/>
                <w:szCs w:val="30"/>
              </w:rPr>
              <w:t>256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5C3A6DFB" w14:textId="06EA4B1C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623117">
              <w:rPr>
                <w:rFonts w:ascii="Angsana New" w:hAnsi="Angsana New" w:hint="cs"/>
                <w:sz w:val="30"/>
                <w:szCs w:val="30"/>
              </w:rPr>
              <w:t>28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89A2826" w14:textId="1889EDD1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5D031E3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5BAAC060" w14:textId="56852C94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40A31D02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9CB26A" w14:textId="7E753BB2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755A6F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B1B2A91" w14:textId="249A652B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231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1C6B63" w:rsidRPr="006375B5" w14:paraId="6C6A41CE" w14:textId="77777777" w:rsidTr="00267DFA">
        <w:tc>
          <w:tcPr>
            <w:tcW w:w="1494" w:type="dxa"/>
            <w:gridSpan w:val="2"/>
          </w:tcPr>
          <w:p w14:paraId="2B5BE13B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7EDC6474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806B60B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249E848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860B465" w14:textId="14185446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60F5874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6534738" w14:textId="3D944740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03E0116E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6095385" w14:textId="72801485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D5F5BF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14197D3" w14:textId="029712DF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1C6B63" w:rsidRPr="006375B5" w14:paraId="50BDD8F5" w14:textId="77777777" w:rsidTr="00267DFA">
        <w:tc>
          <w:tcPr>
            <w:tcW w:w="1494" w:type="dxa"/>
            <w:gridSpan w:val="2"/>
          </w:tcPr>
          <w:p w14:paraId="1E3FFB76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310" w:type="dxa"/>
          </w:tcPr>
          <w:p w14:paraId="179EA2E1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3BDB5061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1C21C5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483BE3" w14:textId="4F427A5A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660</w:t>
            </w:r>
          </w:p>
        </w:tc>
        <w:tc>
          <w:tcPr>
            <w:tcW w:w="270" w:type="dxa"/>
          </w:tcPr>
          <w:p w14:paraId="7D2E4B94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4165DFB" w14:textId="14C7F803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32,430</w:t>
            </w:r>
          </w:p>
        </w:tc>
        <w:tc>
          <w:tcPr>
            <w:tcW w:w="270" w:type="dxa"/>
          </w:tcPr>
          <w:p w14:paraId="192051B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7EB5969" w14:textId="5C9114A3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32,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160</w:t>
            </w:r>
          </w:p>
        </w:tc>
        <w:tc>
          <w:tcPr>
            <w:tcW w:w="270" w:type="dxa"/>
          </w:tcPr>
          <w:p w14:paraId="6AD1BDA6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658577" w14:textId="3E586623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30,930</w:t>
            </w:r>
          </w:p>
        </w:tc>
      </w:tr>
      <w:tr w:rsidR="001C6B63" w:rsidRPr="006375B5" w14:paraId="4EA1CAE2" w14:textId="77777777" w:rsidTr="00267DFA">
        <w:tc>
          <w:tcPr>
            <w:tcW w:w="6144" w:type="dxa"/>
            <w:gridSpan w:val="4"/>
          </w:tcPr>
          <w:p w14:paraId="554D53B4" w14:textId="69AEE171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23117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530" w:type="dxa"/>
          </w:tcPr>
          <w:p w14:paraId="0CE9FA15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BC21D" w14:textId="14E9AADA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(44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4C274C7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306D082" w14:textId="54161936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(36)</w:t>
            </w:r>
          </w:p>
        </w:tc>
        <w:tc>
          <w:tcPr>
            <w:tcW w:w="270" w:type="dxa"/>
          </w:tcPr>
          <w:p w14:paraId="5779D960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8952305" w14:textId="7D8DB59F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(44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C6D6D48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D061D60" w14:textId="0E39273C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23117">
              <w:rPr>
                <w:rFonts w:ascii="Angsana New" w:hAnsi="Angsana New"/>
                <w:sz w:val="30"/>
                <w:szCs w:val="30"/>
              </w:rPr>
              <w:t>(35)</w:t>
            </w:r>
          </w:p>
        </w:tc>
      </w:tr>
      <w:tr w:rsidR="001C6B63" w:rsidRPr="006375B5" w14:paraId="3DBD6CB2" w14:textId="77777777" w:rsidTr="00267DFA">
        <w:trPr>
          <w:trHeight w:val="386"/>
        </w:trPr>
        <w:tc>
          <w:tcPr>
            <w:tcW w:w="3804" w:type="dxa"/>
            <w:gridSpan w:val="3"/>
            <w:vAlign w:val="center"/>
          </w:tcPr>
          <w:p w14:paraId="2FF1263B" w14:textId="794E4C3A" w:rsidR="001C6B63" w:rsidRPr="00623117" w:rsidRDefault="001C6B63" w:rsidP="001C6B6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หุ้นกู้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231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2340" w:type="dxa"/>
            <w:vAlign w:val="center"/>
          </w:tcPr>
          <w:p w14:paraId="51546F03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6CAD668F" w14:textId="77777777" w:rsidR="001C6B63" w:rsidRPr="00623117" w:rsidRDefault="001C6B63" w:rsidP="001C6B6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446BF7" w14:textId="73AFC9DA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vAlign w:val="center"/>
          </w:tcPr>
          <w:p w14:paraId="02EED1DA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F559FC" w14:textId="6650BB2B" w:rsidR="001C6B63" w:rsidRPr="00623117" w:rsidRDefault="001C6B63" w:rsidP="000A2F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32,394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4589DE75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280B0A" w14:textId="532C057F" w:rsidR="001C6B63" w:rsidRPr="00623117" w:rsidRDefault="00A54BF0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31,</w:t>
            </w:r>
            <w:r w:rsidR="00592FEB">
              <w:rPr>
                <w:rFonts w:ascii="Angsana New" w:hAnsi="Angsana New"/>
                <w:b/>
                <w:bCs/>
                <w:sz w:val="30"/>
                <w:szCs w:val="30"/>
              </w:rPr>
              <w:t>71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7C3C64FB" w14:textId="77777777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FAF608" w14:textId="21F5FA98" w:rsidR="001C6B63" w:rsidRPr="00623117" w:rsidRDefault="001C6B63" w:rsidP="001C6B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23117">
              <w:rPr>
                <w:rFonts w:ascii="Angsana New" w:hAnsi="Angsana New"/>
                <w:b/>
                <w:bCs/>
                <w:sz w:val="30"/>
                <w:szCs w:val="30"/>
              </w:rPr>
              <w:t>30,895</w:t>
            </w:r>
          </w:p>
        </w:tc>
      </w:tr>
    </w:tbl>
    <w:p w14:paraId="37AA8783" w14:textId="77777777" w:rsidR="00754484" w:rsidRPr="006375B5" w:rsidRDefault="0075448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pacing w:val="-2"/>
          <w:sz w:val="20"/>
          <w:szCs w:val="20"/>
        </w:rPr>
        <w:sectPr w:rsidR="00754484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C828E1A" w14:textId="69D6CD6E" w:rsidR="00C63E79" w:rsidRPr="006375B5" w:rsidRDefault="00C63E79" w:rsidP="00DE04CB">
      <w:pPr>
        <w:tabs>
          <w:tab w:val="clear" w:pos="454"/>
          <w:tab w:val="clear" w:pos="907"/>
          <w:tab w:val="left" w:pos="90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  <w:cs/>
        </w:rPr>
        <w:lastRenderedPageBreak/>
        <w:t>ยอดคงเหลือของหุ้นกู้</w:t>
      </w:r>
      <w:r w:rsidR="007058A7" w:rsidRPr="006375B5">
        <w:rPr>
          <w:rFonts w:ascii="Angsana New" w:hAnsi="Angsana New"/>
          <w:spacing w:val="-2"/>
          <w:sz w:val="30"/>
          <w:szCs w:val="30"/>
        </w:rPr>
        <w:t xml:space="preserve"> - </w:t>
      </w:r>
      <w:r w:rsidR="007058A7" w:rsidRPr="006375B5">
        <w:rPr>
          <w:rFonts w:ascii="Angsana New" w:hAnsi="Angsana New"/>
          <w:spacing w:val="-2"/>
          <w:sz w:val="30"/>
          <w:szCs w:val="30"/>
          <w:cs/>
        </w:rPr>
        <w:t xml:space="preserve">สุทธิ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แสดงตามระยะเวลาครบกำหนดการจ่ายชำระ ณ วันที่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5539DD">
        <w:rPr>
          <w:rFonts w:ascii="Angsana New" w:hAnsi="Angsana New"/>
          <w:spacing w:val="-2"/>
          <w:sz w:val="30"/>
          <w:szCs w:val="30"/>
        </w:rPr>
        <w:t>7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6C1E09" w:rsidRPr="006375B5">
        <w:rPr>
          <w:rFonts w:ascii="Angsana New" w:hAnsi="Angsana New"/>
          <w:spacing w:val="-2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5539DD">
        <w:rPr>
          <w:rFonts w:ascii="Angsana New" w:hAnsi="Angsana New"/>
          <w:spacing w:val="-2"/>
          <w:sz w:val="30"/>
          <w:szCs w:val="30"/>
        </w:rPr>
        <w:t>6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4120" w:rsidRPr="006375B5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ได้ดังนี้</w:t>
      </w:r>
    </w:p>
    <w:p w14:paraId="1792597C" w14:textId="77777777" w:rsidR="00C63E79" w:rsidRPr="006375B5" w:rsidRDefault="00C63E79" w:rsidP="00DE04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9165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761"/>
        <w:gridCol w:w="269"/>
        <w:gridCol w:w="1100"/>
        <w:gridCol w:w="275"/>
        <w:gridCol w:w="1043"/>
        <w:gridCol w:w="275"/>
        <w:gridCol w:w="1102"/>
        <w:gridCol w:w="238"/>
        <w:gridCol w:w="1102"/>
      </w:tblGrid>
      <w:tr w:rsidR="009F6A14" w:rsidRPr="006375B5" w14:paraId="77C8BAB7" w14:textId="77777777" w:rsidTr="007D0B18">
        <w:tc>
          <w:tcPr>
            <w:tcW w:w="2052" w:type="pct"/>
          </w:tcPr>
          <w:p w14:paraId="5588952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73CF627E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19" w:type="pct"/>
            <w:gridSpan w:val="3"/>
          </w:tcPr>
          <w:p w14:paraId="76026DBD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5638D02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5C95BEE2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6A14" w:rsidRPr="006375B5" w14:paraId="11436888" w14:textId="77777777" w:rsidTr="007D0B18">
        <w:trPr>
          <w:trHeight w:val="60"/>
        </w:trPr>
        <w:tc>
          <w:tcPr>
            <w:tcW w:w="2052" w:type="pct"/>
          </w:tcPr>
          <w:p w14:paraId="6AAFFDC8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CA7D2DF" w14:textId="34A2F7F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0" w:type="pct"/>
          </w:tcPr>
          <w:p w14:paraId="4D51A075" w14:textId="739C272F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0" w:type="pct"/>
          </w:tcPr>
          <w:p w14:paraId="4F8594A0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69" w:type="pct"/>
          </w:tcPr>
          <w:p w14:paraId="52A39C16" w14:textId="0E22C4B0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0" w:type="pct"/>
          </w:tcPr>
          <w:p w14:paraId="69A7C94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64E1F8CB" w14:textId="45121FD4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30" w:type="pct"/>
          </w:tcPr>
          <w:p w14:paraId="4C12669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78F605A4" w14:textId="5439DFA8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9F6A14" w:rsidRPr="006375B5" w14:paraId="619C6EA1" w14:textId="77777777" w:rsidTr="007D0B18">
        <w:trPr>
          <w:trHeight w:val="344"/>
        </w:trPr>
        <w:tc>
          <w:tcPr>
            <w:tcW w:w="2052" w:type="pct"/>
          </w:tcPr>
          <w:p w14:paraId="620DD7EF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4821E44F" w14:textId="6B0FE11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57408789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539DD" w:rsidRPr="006375B5" w14:paraId="0A8F2582" w14:textId="77777777" w:rsidTr="007D0B18">
        <w:tc>
          <w:tcPr>
            <w:tcW w:w="2052" w:type="pct"/>
          </w:tcPr>
          <w:p w14:paraId="494D0ADA" w14:textId="59C1B66C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หุ้นกู้ที่ครบกำหนดชำระภายในหนึ่งปี</w:t>
            </w:r>
          </w:p>
        </w:tc>
        <w:tc>
          <w:tcPr>
            <w:tcW w:w="147" w:type="pct"/>
          </w:tcPr>
          <w:p w14:paraId="2BA62A68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0" w:type="pct"/>
          </w:tcPr>
          <w:p w14:paraId="20B5B020" w14:textId="4671A9E2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</w:t>
            </w:r>
            <w:r w:rsidR="00592FEB">
              <w:rPr>
                <w:rFonts w:asciiTheme="majorBidi" w:hAnsiTheme="majorBidi" w:cstheme="majorBidi"/>
                <w:sz w:val="30"/>
                <w:szCs w:val="30"/>
              </w:rPr>
              <w:t>299</w:t>
            </w:r>
          </w:p>
        </w:tc>
        <w:tc>
          <w:tcPr>
            <w:tcW w:w="150" w:type="pct"/>
          </w:tcPr>
          <w:p w14:paraId="75327504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</w:tcPr>
          <w:p w14:paraId="2BC01FE7" w14:textId="0EE540B0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6,169</w:t>
            </w:r>
          </w:p>
        </w:tc>
        <w:tc>
          <w:tcPr>
            <w:tcW w:w="150" w:type="pct"/>
          </w:tcPr>
          <w:p w14:paraId="0494A7BB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5F356FF" w14:textId="7C3E4614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 w:rsidR="00592FEB">
              <w:rPr>
                <w:rFonts w:asciiTheme="majorBidi" w:hAnsiTheme="majorBidi" w:cstheme="majorBidi"/>
                <w:sz w:val="30"/>
                <w:szCs w:val="30"/>
              </w:rPr>
              <w:t>799</w:t>
            </w:r>
          </w:p>
        </w:tc>
        <w:tc>
          <w:tcPr>
            <w:tcW w:w="130" w:type="pct"/>
          </w:tcPr>
          <w:p w14:paraId="735D58F7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F2ADDE3" w14:textId="120CF88F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6,169</w:t>
            </w:r>
          </w:p>
        </w:tc>
      </w:tr>
      <w:tr w:rsidR="005539DD" w:rsidRPr="006375B5" w14:paraId="262FC7D0" w14:textId="77777777" w:rsidTr="007D0B18">
        <w:tc>
          <w:tcPr>
            <w:tcW w:w="2052" w:type="pct"/>
          </w:tcPr>
          <w:p w14:paraId="309EB01D" w14:textId="0D8F913D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หุ้นกู้ที่ครบกำหนดชำระหลังจากหนึ่งปี</w:t>
            </w:r>
          </w:p>
        </w:tc>
        <w:tc>
          <w:tcPr>
            <w:tcW w:w="147" w:type="pct"/>
          </w:tcPr>
          <w:p w14:paraId="52D711BD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1FD06B42" w14:textId="3B72AE6C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26,91</w:t>
            </w:r>
            <w:r w:rsidR="00592FEB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50" w:type="pct"/>
          </w:tcPr>
          <w:p w14:paraId="19AF9686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002E5A77" w14:textId="789C0CF3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26,225</w:t>
            </w:r>
          </w:p>
        </w:tc>
        <w:tc>
          <w:tcPr>
            <w:tcW w:w="150" w:type="pct"/>
          </w:tcPr>
          <w:p w14:paraId="0D513B29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05742A8" w14:textId="79E473E6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26,</w:t>
            </w:r>
            <w:r w:rsidR="00592FEB">
              <w:rPr>
                <w:rFonts w:asciiTheme="majorBidi" w:hAnsiTheme="majorBidi" w:cstheme="majorBidi"/>
                <w:sz w:val="30"/>
                <w:szCs w:val="30"/>
              </w:rPr>
              <w:t>91</w:t>
            </w:r>
            <w:r w:rsidR="00FA2508" w:rsidRPr="00FA2508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</w:p>
        </w:tc>
        <w:tc>
          <w:tcPr>
            <w:tcW w:w="130" w:type="pct"/>
          </w:tcPr>
          <w:p w14:paraId="2EA4CFB6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3C1358B" w14:textId="51A6BA20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24,726</w:t>
            </w:r>
          </w:p>
        </w:tc>
      </w:tr>
      <w:tr w:rsidR="005539DD" w:rsidRPr="006375B5" w14:paraId="12C79073" w14:textId="77777777" w:rsidTr="007D0B18">
        <w:tc>
          <w:tcPr>
            <w:tcW w:w="2052" w:type="pct"/>
          </w:tcPr>
          <w:p w14:paraId="12113C23" w14:textId="57C37D24" w:rsidR="005539DD" w:rsidRPr="00AB3868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B3868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3A3CC413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483AD552" w14:textId="0D2BCB91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</w:t>
            </w:r>
            <w:r w:rsidR="00592FE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211</w:t>
            </w:r>
          </w:p>
        </w:tc>
        <w:tc>
          <w:tcPr>
            <w:tcW w:w="150" w:type="pct"/>
          </w:tcPr>
          <w:p w14:paraId="141686CE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3F3E4269" w14:textId="2E2D230D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32,394</w:t>
            </w:r>
          </w:p>
        </w:tc>
        <w:tc>
          <w:tcPr>
            <w:tcW w:w="150" w:type="pct"/>
          </w:tcPr>
          <w:p w14:paraId="52868B1D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0E93B0A1" w14:textId="3AB8839F" w:rsidR="005539DD" w:rsidRPr="006375B5" w:rsidRDefault="00A62D32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</w:t>
            </w:r>
            <w:r w:rsidR="00592FE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71</w:t>
            </w:r>
            <w:r w:rsidR="00FA2508"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0" w:type="pct"/>
          </w:tcPr>
          <w:p w14:paraId="52EBC2D7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399E8E58" w14:textId="0BDD3843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30,895</w:t>
            </w:r>
          </w:p>
        </w:tc>
      </w:tr>
    </w:tbl>
    <w:p w14:paraId="00FEEEE9" w14:textId="77777777" w:rsidR="009F6A14" w:rsidRPr="006375B5" w:rsidRDefault="009F6A14" w:rsidP="00A921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7CAAAB2" w14:textId="749A98C6" w:rsidR="00C63E79" w:rsidRPr="006375B5" w:rsidRDefault="00C63E79" w:rsidP="00C319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6042C3" w:rsidRPr="006375B5">
        <w:rPr>
          <w:rFonts w:ascii="Angsana New" w:hAnsi="Angsana New"/>
          <w:sz w:val="30"/>
          <w:szCs w:val="30"/>
          <w:cs/>
        </w:rPr>
        <w:t>กันย</w:t>
      </w:r>
      <w:r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539DD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A4C1F" w:rsidRPr="006375B5">
        <w:rPr>
          <w:rFonts w:ascii="Angsana New" w:hAnsi="Angsana New" w:hint="cs"/>
          <w:sz w:val="30"/>
          <w:szCs w:val="30"/>
          <w:cs/>
        </w:rPr>
        <w:t>หุ้นกู้ของกลุ่มบริษัท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>เป็นหุ้นกู้ชนิดระบุชื่อผู้ถือ ประเภทไม่ด้อยสิทธิ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ไม่มีหลักประกัน</w:t>
      </w:r>
      <w:r w:rsidR="00FB4D3E">
        <w:rPr>
          <w:rFonts w:ascii="Angsana New" w:hAnsi="Angsana New" w:hint="cs"/>
          <w:sz w:val="30"/>
          <w:szCs w:val="30"/>
          <w:cs/>
        </w:rPr>
        <w:t xml:space="preserve"> </w:t>
      </w:r>
      <w:r w:rsidR="00F8341F">
        <w:rPr>
          <w:rFonts w:ascii="Angsana New" w:hAnsi="Angsana New" w:hint="cs"/>
          <w:sz w:val="30"/>
          <w:szCs w:val="30"/>
          <w:cs/>
        </w:rPr>
        <w:t>ทั้งมี</w:t>
      </w:r>
      <w:r w:rsidR="00883E45" w:rsidRPr="006375B5">
        <w:rPr>
          <w:rFonts w:ascii="Angsana New" w:hAnsi="Angsana New"/>
          <w:sz w:val="30"/>
          <w:szCs w:val="30"/>
          <w:cs/>
        </w:rPr>
        <w:t>และไม่มีผู้แทนผู้ถือหุ้นกู้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โดยมีมูลค่าที่ตราไว้หน่วยละ </w:t>
      </w:r>
      <w:r w:rsidR="00313822">
        <w:rPr>
          <w:rFonts w:ascii="Angsana New" w:hAnsi="Angsana New"/>
          <w:sz w:val="30"/>
          <w:szCs w:val="30"/>
        </w:rPr>
        <w:t>1,000</w:t>
      </w:r>
      <w:r w:rsidRPr="006375B5">
        <w:rPr>
          <w:rFonts w:ascii="Angsana New" w:hAnsi="Angsana New"/>
          <w:sz w:val="30"/>
          <w:szCs w:val="30"/>
          <w:cs/>
        </w:rPr>
        <w:t xml:space="preserve"> บาท และมีราคาเสนอขายหน่วยละ </w:t>
      </w:r>
      <w:r w:rsidR="00313822">
        <w:rPr>
          <w:rFonts w:ascii="Angsana New" w:hAnsi="Angsana New"/>
          <w:sz w:val="30"/>
          <w:szCs w:val="30"/>
        </w:rPr>
        <w:t>1,000</w:t>
      </w:r>
      <w:r w:rsidR="00F41BCE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บาท </w:t>
      </w:r>
      <w:r w:rsidR="00FB4D3E" w:rsidRPr="00FB4D3E">
        <w:rPr>
          <w:rFonts w:ascii="Angsana New" w:hAnsi="Angsana New" w:hint="cs"/>
          <w:sz w:val="30"/>
          <w:szCs w:val="30"/>
          <w:cs/>
        </w:rPr>
        <w:t>และมีทั้งหุ้นกู้ประเภทที่ไม่มีการจ่ายดอกเบี้ยและหุ้นกู้ที่ชำระดอกเบี้ยทุก</w:t>
      </w:r>
      <w:r w:rsidR="00FB4D3E" w:rsidRPr="00FB4D3E">
        <w:rPr>
          <w:rFonts w:ascii="Angsana New" w:hAnsi="Angsana New"/>
          <w:sz w:val="30"/>
          <w:szCs w:val="30"/>
          <w:cs/>
        </w:rPr>
        <w:t xml:space="preserve"> </w:t>
      </w:r>
      <w:r w:rsidR="00FA2508" w:rsidRPr="00FA2508">
        <w:rPr>
          <w:rFonts w:ascii="Angsana New" w:hAnsi="Angsana New"/>
          <w:sz w:val="30"/>
          <w:szCs w:val="30"/>
        </w:rPr>
        <w:t>6</w:t>
      </w:r>
      <w:r w:rsidR="00FB4D3E" w:rsidRPr="00FB4D3E">
        <w:rPr>
          <w:rFonts w:ascii="Angsana New" w:hAnsi="Angsana New"/>
          <w:sz w:val="30"/>
          <w:szCs w:val="30"/>
          <w:cs/>
        </w:rPr>
        <w:t xml:space="preserve"> </w:t>
      </w:r>
      <w:r w:rsidR="00FB4D3E" w:rsidRPr="00FB4D3E">
        <w:rPr>
          <w:rFonts w:ascii="Angsana New" w:hAnsi="Angsana New" w:hint="cs"/>
          <w:sz w:val="30"/>
          <w:szCs w:val="30"/>
          <w:cs/>
        </w:rPr>
        <w:t>เดือนตลอดอายุหุ้นกู้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ทั้งนี้</w:t>
      </w:r>
      <w:r w:rsidR="00875496" w:rsidRPr="006375B5">
        <w:rPr>
          <w:rFonts w:ascii="Angsana New" w:hAnsi="Angsana New"/>
          <w:sz w:val="30"/>
          <w:szCs w:val="30"/>
          <w:cs/>
        </w:rPr>
        <w:t>กลุ่ม</w:t>
      </w:r>
      <w:r w:rsidR="00AC6DCE" w:rsidRPr="006375B5">
        <w:rPr>
          <w:rFonts w:ascii="Angsana New" w:hAnsi="Angsana New"/>
          <w:sz w:val="30"/>
          <w:szCs w:val="30"/>
          <w:cs/>
        </w:rPr>
        <w:t>บ</w:t>
      </w:r>
      <w:r w:rsidRPr="006375B5">
        <w:rPr>
          <w:rFonts w:ascii="Angsana New" w:hAnsi="Angsana New"/>
          <w:sz w:val="30"/>
          <w:szCs w:val="30"/>
          <w:cs/>
        </w:rPr>
        <w:t>ริษัทต้องปฏิบัติตามเงื่อนไขที่กำหนด</w:t>
      </w:r>
      <w:r w:rsidR="00064B27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99223E0" w14:textId="1676FF00" w:rsidR="0004481C" w:rsidRPr="006375B5" w:rsidRDefault="0004481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35206183" w14:textId="0B5BCDD9" w:rsidR="00E66BDA" w:rsidRPr="006375B5" w:rsidRDefault="00612089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E2264C" w:rsidRPr="006375B5">
        <w:rPr>
          <w:rFonts w:ascii="Angsana New" w:hAnsi="Angsana New" w:hint="cs"/>
          <w:sz w:val="30"/>
          <w:szCs w:val="30"/>
          <w:cs/>
          <w:lang w:val="en-US"/>
        </w:rPr>
        <w:t>สิทธิการเช่ารอการตัดบัญชี</w:t>
      </w:r>
    </w:p>
    <w:p w14:paraId="3649BF06" w14:textId="77777777" w:rsidR="00C512FE" w:rsidRPr="006375B5" w:rsidRDefault="00C512FE" w:rsidP="00C512F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09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870"/>
        <w:gridCol w:w="1083"/>
        <w:gridCol w:w="1100"/>
        <w:gridCol w:w="273"/>
        <w:gridCol w:w="1044"/>
        <w:gridCol w:w="273"/>
        <w:gridCol w:w="1102"/>
        <w:gridCol w:w="238"/>
        <w:gridCol w:w="1107"/>
      </w:tblGrid>
      <w:tr w:rsidR="00E66BDA" w:rsidRPr="006375B5" w14:paraId="272778BB" w14:textId="77777777" w:rsidTr="0044532D">
        <w:tc>
          <w:tcPr>
            <w:tcW w:w="1579" w:type="pct"/>
          </w:tcPr>
          <w:p w14:paraId="46321A41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0B25F79F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A995797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77C22AF9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46" w:type="pct"/>
            <w:gridSpan w:val="3"/>
          </w:tcPr>
          <w:p w14:paraId="6EF77A9B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C2AB3" w:rsidRPr="006375B5" w14:paraId="03674B7C" w14:textId="77777777" w:rsidTr="0044532D">
        <w:trPr>
          <w:trHeight w:val="60"/>
        </w:trPr>
        <w:tc>
          <w:tcPr>
            <w:tcW w:w="1579" w:type="pct"/>
          </w:tcPr>
          <w:p w14:paraId="304F717B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2C14376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05" w:type="pct"/>
          </w:tcPr>
          <w:p w14:paraId="7B460684" w14:textId="397F2C3C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0" w:type="pct"/>
          </w:tcPr>
          <w:p w14:paraId="4874F182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961F64C" w14:textId="0C25E7F6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0" w:type="pct"/>
          </w:tcPr>
          <w:p w14:paraId="4E3294E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6" w:type="pct"/>
          </w:tcPr>
          <w:p w14:paraId="058847B4" w14:textId="342CB28A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583384A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9" w:type="pct"/>
          </w:tcPr>
          <w:p w14:paraId="4B75DB35" w14:textId="35816868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5539DD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E66BDA" w:rsidRPr="006375B5" w14:paraId="7F707769" w14:textId="77777777" w:rsidTr="0044532D">
        <w:trPr>
          <w:trHeight w:val="344"/>
        </w:trPr>
        <w:tc>
          <w:tcPr>
            <w:tcW w:w="1579" w:type="pct"/>
          </w:tcPr>
          <w:p w14:paraId="2CC7959C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FC35909" w14:textId="1DEBB81A" w:rsidR="00E66BDA" w:rsidRPr="006375B5" w:rsidRDefault="00693BC3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2826" w:type="pct"/>
            <w:gridSpan w:val="7"/>
          </w:tcPr>
          <w:p w14:paraId="043BA689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539DD" w:rsidRPr="006375B5" w14:paraId="0C0FB32A" w14:textId="77777777" w:rsidTr="0044532D">
        <w:tc>
          <w:tcPr>
            <w:tcW w:w="1579" w:type="pct"/>
          </w:tcPr>
          <w:p w14:paraId="18A1E657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96" w:type="pct"/>
          </w:tcPr>
          <w:p w14:paraId="160E605D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5" w:type="pct"/>
          </w:tcPr>
          <w:p w14:paraId="40939193" w14:textId="7381915A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 w:rsidR="0070211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50" w:type="pct"/>
          </w:tcPr>
          <w:p w14:paraId="78447A4F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6151498" w14:textId="5313D17F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50" w:type="pct"/>
          </w:tcPr>
          <w:p w14:paraId="21C3FAA4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6" w:type="pct"/>
          </w:tcPr>
          <w:p w14:paraId="76731CF2" w14:textId="0DDDB5FD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392A7909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" w:type="pct"/>
          </w:tcPr>
          <w:p w14:paraId="2D721155" w14:textId="5C2B3F50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5539DD" w:rsidRPr="006375B5" w14:paraId="3C9AE8C3" w14:textId="77777777" w:rsidTr="0044532D">
        <w:tc>
          <w:tcPr>
            <w:tcW w:w="1579" w:type="pct"/>
          </w:tcPr>
          <w:p w14:paraId="5158F819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96" w:type="pct"/>
          </w:tcPr>
          <w:p w14:paraId="5D32A681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</w:tcPr>
          <w:p w14:paraId="7B2A9161" w14:textId="2E8BE519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925</w:t>
            </w:r>
          </w:p>
        </w:tc>
        <w:tc>
          <w:tcPr>
            <w:tcW w:w="150" w:type="pct"/>
          </w:tcPr>
          <w:p w14:paraId="2B18335F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A77842C" w14:textId="7D34110A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977</w:t>
            </w:r>
          </w:p>
        </w:tc>
        <w:tc>
          <w:tcPr>
            <w:tcW w:w="150" w:type="pct"/>
          </w:tcPr>
          <w:p w14:paraId="361682D2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</w:tcPr>
          <w:p w14:paraId="18A58F47" w14:textId="73BEFB25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151</w:t>
            </w:r>
          </w:p>
        </w:tc>
        <w:tc>
          <w:tcPr>
            <w:tcW w:w="131" w:type="pct"/>
          </w:tcPr>
          <w:p w14:paraId="22765A3B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bottom w:val="single" w:sz="4" w:space="0" w:color="auto"/>
            </w:tcBorders>
          </w:tcPr>
          <w:p w14:paraId="31704F31" w14:textId="708D37C9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159</w:t>
            </w:r>
          </w:p>
        </w:tc>
      </w:tr>
      <w:tr w:rsidR="005539DD" w:rsidRPr="006375B5" w14:paraId="289ADD71" w14:textId="77777777" w:rsidTr="0044532D">
        <w:tc>
          <w:tcPr>
            <w:tcW w:w="1579" w:type="pct"/>
          </w:tcPr>
          <w:p w14:paraId="1DE05224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</w:tcPr>
          <w:p w14:paraId="41BBE5A0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60650DF4" w14:textId="16644C43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97</w:t>
            </w:r>
            <w:r w:rsidR="0070211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50" w:type="pct"/>
          </w:tcPr>
          <w:p w14:paraId="1FD539E3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521A70B0" w14:textId="02AB2BA6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1,030</w:t>
            </w:r>
          </w:p>
        </w:tc>
        <w:tc>
          <w:tcPr>
            <w:tcW w:w="150" w:type="pct"/>
          </w:tcPr>
          <w:p w14:paraId="5B61E4C1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5591B1A1" w14:textId="289D49FC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159</w:t>
            </w:r>
          </w:p>
        </w:tc>
        <w:tc>
          <w:tcPr>
            <w:tcW w:w="131" w:type="pct"/>
          </w:tcPr>
          <w:p w14:paraId="51584E72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top w:val="single" w:sz="4" w:space="0" w:color="auto"/>
              <w:bottom w:val="double" w:sz="4" w:space="0" w:color="auto"/>
            </w:tcBorders>
          </w:tcPr>
          <w:p w14:paraId="43C646E7" w14:textId="061D7044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167</w:t>
            </w:r>
          </w:p>
        </w:tc>
      </w:tr>
    </w:tbl>
    <w:p w14:paraId="2F32E593" w14:textId="77777777" w:rsidR="00743860" w:rsidRPr="006375B5" w:rsidRDefault="00743860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11C42D4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br w:type="page"/>
      </w:r>
    </w:p>
    <w:p w14:paraId="78494254" w14:textId="0AF66403" w:rsidR="003D1CDC" w:rsidRPr="006375B5" w:rsidRDefault="003D1CD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รายการเคลื่อนไหวของ</w:t>
      </w:r>
      <w:r w:rsidR="00886AE0" w:rsidRPr="00886AE0">
        <w:rPr>
          <w:rFonts w:ascii="Angsana New" w:hAnsi="Angsana New" w:hint="cs"/>
          <w:sz w:val="30"/>
          <w:szCs w:val="30"/>
          <w:cs/>
        </w:rPr>
        <w:t>รายได้สิทธิการเช่ารอการตัดบัญชี</w:t>
      </w:r>
      <w:r w:rsidRPr="006375B5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539DD">
        <w:rPr>
          <w:rFonts w:ascii="Angsana New" w:hAnsi="Angsana New"/>
          <w:sz w:val="30"/>
          <w:szCs w:val="30"/>
        </w:rPr>
        <w:t>7</w:t>
      </w:r>
      <w:r w:rsidR="00E6287D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</w:t>
      </w:r>
      <w:r w:rsidR="00E71B16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5539DD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  <w:cs/>
        </w:rPr>
        <w:t xml:space="preserve"> มีดังนี้ </w:t>
      </w:r>
    </w:p>
    <w:p w14:paraId="2D8281E2" w14:textId="77777777" w:rsidR="003B2E3D" w:rsidRPr="006375B5" w:rsidRDefault="003B2E3D" w:rsidP="003D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0"/>
        <w:gridCol w:w="813"/>
        <w:gridCol w:w="1081"/>
        <w:gridCol w:w="241"/>
        <w:gridCol w:w="1109"/>
        <w:gridCol w:w="241"/>
        <w:gridCol w:w="1109"/>
        <w:gridCol w:w="241"/>
        <w:gridCol w:w="1107"/>
      </w:tblGrid>
      <w:tr w:rsidR="003B2E3D" w:rsidRPr="006375B5" w14:paraId="578B4AF9" w14:textId="77777777" w:rsidTr="004B7064">
        <w:trPr>
          <w:tblHeader/>
        </w:trPr>
        <w:tc>
          <w:tcPr>
            <w:tcW w:w="1725" w:type="pct"/>
          </w:tcPr>
          <w:p w14:paraId="02BD8E33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448" w:type="pct"/>
          </w:tcPr>
          <w:p w14:paraId="3D04FEDD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0" w:type="pct"/>
            <w:gridSpan w:val="3"/>
          </w:tcPr>
          <w:p w14:paraId="03B230F1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3" w:type="pct"/>
          </w:tcPr>
          <w:p w14:paraId="660C510F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18E9F8B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4532D" w:rsidRPr="006375B5" w14:paraId="7660195E" w14:textId="77777777" w:rsidTr="004B7064">
        <w:trPr>
          <w:tblHeader/>
        </w:trPr>
        <w:tc>
          <w:tcPr>
            <w:tcW w:w="1725" w:type="pct"/>
          </w:tcPr>
          <w:p w14:paraId="33B1E83D" w14:textId="1128F0B9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448" w:type="pct"/>
          </w:tcPr>
          <w:p w14:paraId="4B27421A" w14:textId="689DAFC3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3C1FC666" w14:textId="03992A0C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5539D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33" w:type="pct"/>
          </w:tcPr>
          <w:p w14:paraId="2A0B0090" w14:textId="0EE223C8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03214F0F" w14:textId="54441844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5539D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  <w:tc>
          <w:tcPr>
            <w:tcW w:w="133" w:type="pct"/>
          </w:tcPr>
          <w:p w14:paraId="2FE2B583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275A2BE0" w14:textId="366FF18E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5539D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133" w:type="pct"/>
          </w:tcPr>
          <w:p w14:paraId="4951ED37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0" w:type="pct"/>
          </w:tcPr>
          <w:p w14:paraId="670643B3" w14:textId="385D073A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</w:t>
            </w:r>
            <w:r w:rsidR="005539DD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6</w:t>
            </w:r>
          </w:p>
        </w:tc>
      </w:tr>
      <w:tr w:rsidR="005D2022" w:rsidRPr="006375B5" w14:paraId="7D9DA5BB" w14:textId="77777777" w:rsidTr="0005449C">
        <w:trPr>
          <w:tblHeader/>
        </w:trPr>
        <w:tc>
          <w:tcPr>
            <w:tcW w:w="1725" w:type="pct"/>
          </w:tcPr>
          <w:p w14:paraId="5FBA2834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48" w:type="pct"/>
          </w:tcPr>
          <w:p w14:paraId="03A532E1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7" w:type="pct"/>
            <w:gridSpan w:val="7"/>
          </w:tcPr>
          <w:p w14:paraId="739D88FF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5449C" w:rsidRPr="006375B5" w14:paraId="536434DC" w14:textId="77777777" w:rsidTr="004B7064">
        <w:tc>
          <w:tcPr>
            <w:tcW w:w="1725" w:type="pct"/>
          </w:tcPr>
          <w:p w14:paraId="23EBE3F5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48" w:type="pct"/>
          </w:tcPr>
          <w:p w14:paraId="2B94EC92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B446A38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5AAB9D4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4BD190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657563BA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37FB607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357714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344B9A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5539DD" w:rsidRPr="006375B5" w14:paraId="18EBD295" w14:textId="77777777" w:rsidTr="004B7064">
        <w:tc>
          <w:tcPr>
            <w:tcW w:w="1725" w:type="pct"/>
          </w:tcPr>
          <w:p w14:paraId="464CAC18" w14:textId="27DFAC53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6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448" w:type="pct"/>
          </w:tcPr>
          <w:p w14:paraId="0672FC33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441DE16" w14:textId="72785F45" w:rsidR="005539DD" w:rsidRPr="00822DE8" w:rsidRDefault="00FA2508" w:rsidP="005539D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/>
                <w:bCs/>
                <w:sz w:val="30"/>
                <w:szCs w:val="30"/>
                <w:lang w:val="en-US" w:bidi="th-TH"/>
              </w:rPr>
              <w:t>1</w:t>
            </w:r>
            <w:r w:rsidR="001236A2" w:rsidRPr="00822DE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,</w:t>
            </w:r>
            <w:r w:rsidRPr="00822DE8">
              <w:rPr>
                <w:rFonts w:asciiTheme="majorBidi" w:hAnsiTheme="majorBidi"/>
                <w:bCs/>
                <w:sz w:val="30"/>
                <w:szCs w:val="30"/>
                <w:lang w:val="en-US" w:bidi="th-TH"/>
              </w:rPr>
              <w:t>030</w:t>
            </w:r>
          </w:p>
        </w:tc>
        <w:tc>
          <w:tcPr>
            <w:tcW w:w="133" w:type="pct"/>
          </w:tcPr>
          <w:p w14:paraId="6DF1B640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CE9A14B" w14:textId="2E2E1DC9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1,082</w:t>
            </w:r>
          </w:p>
        </w:tc>
        <w:tc>
          <w:tcPr>
            <w:tcW w:w="133" w:type="pct"/>
          </w:tcPr>
          <w:p w14:paraId="59DDB7C0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9DF242E" w14:textId="0AC3A490" w:rsidR="005539DD" w:rsidRPr="00332CD8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/>
                <w:sz w:val="30"/>
                <w:szCs w:val="30"/>
              </w:rPr>
              <w:t>167</w:t>
            </w:r>
          </w:p>
        </w:tc>
        <w:tc>
          <w:tcPr>
            <w:tcW w:w="133" w:type="pct"/>
          </w:tcPr>
          <w:p w14:paraId="707BD3F9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97FDA70" w14:textId="1C1256C3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  <w:r w:rsidR="0094190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5539DD" w:rsidRPr="006375B5" w14:paraId="5ADCDBED" w14:textId="77777777" w:rsidTr="004B7064">
        <w:tc>
          <w:tcPr>
            <w:tcW w:w="1725" w:type="pct"/>
          </w:tcPr>
          <w:p w14:paraId="29FA5414" w14:textId="3B3FAE91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รับเงินระหว่างปี</w:t>
            </w:r>
          </w:p>
        </w:tc>
        <w:tc>
          <w:tcPr>
            <w:tcW w:w="448" w:type="pct"/>
          </w:tcPr>
          <w:p w14:paraId="037854B7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3A56B4F7" w14:textId="146BCD51" w:rsidR="005539DD" w:rsidRPr="00822DE8" w:rsidRDefault="00F13203" w:rsidP="00F132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822DE8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-</w:t>
            </w:r>
          </w:p>
        </w:tc>
        <w:tc>
          <w:tcPr>
            <w:tcW w:w="133" w:type="pct"/>
          </w:tcPr>
          <w:p w14:paraId="2B694252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0220E6C" w14:textId="492F5E00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12</w:t>
            </w:r>
          </w:p>
        </w:tc>
        <w:tc>
          <w:tcPr>
            <w:tcW w:w="133" w:type="pct"/>
          </w:tcPr>
          <w:p w14:paraId="358FF56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EC6B57A" w14:textId="4EA45A1E" w:rsidR="005539DD" w:rsidRPr="006375B5" w:rsidRDefault="00F13203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33" w:type="pct"/>
          </w:tcPr>
          <w:p w14:paraId="582D0CF8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357657A" w14:textId="3F8E110D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5539DD" w:rsidRPr="006375B5" w14:paraId="0CCDC6BD" w14:textId="77777777" w:rsidTr="004B7064">
        <w:tc>
          <w:tcPr>
            <w:tcW w:w="1725" w:type="pct"/>
          </w:tcPr>
          <w:p w14:paraId="65EDEE6F" w14:textId="2A0F66F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รับรู้รายได้ในระหว่างปี</w:t>
            </w:r>
          </w:p>
        </w:tc>
        <w:tc>
          <w:tcPr>
            <w:tcW w:w="448" w:type="pct"/>
          </w:tcPr>
          <w:p w14:paraId="73E10245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1A210B21" w14:textId="1736956F" w:rsidR="005539DD" w:rsidRPr="00822DE8" w:rsidRDefault="003E6DFA" w:rsidP="005539D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822DE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FA2508" w:rsidRPr="00822DE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5</w:t>
            </w:r>
            <w:r w:rsidR="0053159A" w:rsidRPr="00822DE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  <w:r w:rsidRPr="00822DE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33" w:type="pct"/>
          </w:tcPr>
          <w:p w14:paraId="00B4A06C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C7B01E3" w14:textId="6A1FF032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>(64)</w:t>
            </w:r>
          </w:p>
        </w:tc>
        <w:tc>
          <w:tcPr>
            <w:tcW w:w="133" w:type="pct"/>
          </w:tcPr>
          <w:p w14:paraId="06043337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A2D8A79" w14:textId="5E65A115" w:rsidR="005539DD" w:rsidRPr="006375B5" w:rsidRDefault="0093369A" w:rsidP="009336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133" w:type="pct"/>
          </w:tcPr>
          <w:p w14:paraId="70264312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06E7FC7C" w14:textId="738C5113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941909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5539DD" w:rsidRPr="006375B5" w14:paraId="1D905B67" w14:textId="77777777" w:rsidTr="004B7064">
        <w:tc>
          <w:tcPr>
            <w:tcW w:w="1725" w:type="pct"/>
          </w:tcPr>
          <w:p w14:paraId="2D9730DE" w14:textId="2AAD582C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448" w:type="pct"/>
          </w:tcPr>
          <w:p w14:paraId="1C3A7B15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</w:tcPr>
          <w:p w14:paraId="0A90A495" w14:textId="7852AB97" w:rsidR="005539DD" w:rsidRPr="00F13203" w:rsidRDefault="00FA2508" w:rsidP="005539D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97</w:t>
            </w:r>
            <w:r w:rsidR="0053159A" w:rsidRPr="008B1C23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33" w:type="pct"/>
          </w:tcPr>
          <w:p w14:paraId="6A069456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19758787" w14:textId="6F316F9C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</w:rPr>
              <w:t>1,030</w:t>
            </w:r>
          </w:p>
        </w:tc>
        <w:tc>
          <w:tcPr>
            <w:tcW w:w="133" w:type="pct"/>
          </w:tcPr>
          <w:p w14:paraId="4CDD092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56B5F9F5" w14:textId="20419DF4" w:rsidR="005539DD" w:rsidRPr="006375B5" w:rsidRDefault="00FA2508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1</w:t>
            </w:r>
            <w:r w:rsidR="0093369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  <w:tc>
          <w:tcPr>
            <w:tcW w:w="133" w:type="pct"/>
          </w:tcPr>
          <w:p w14:paraId="1E431A73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F5A7D94" w14:textId="6D2FC5A5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167</w:t>
            </w:r>
          </w:p>
        </w:tc>
      </w:tr>
    </w:tbl>
    <w:p w14:paraId="460F4094" w14:textId="1D3F73DC" w:rsidR="003237F5" w:rsidRPr="006375B5" w:rsidRDefault="003237F5" w:rsidP="00323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2D5684" w14:textId="0A4D30D2" w:rsidR="00BE7033" w:rsidRPr="006375B5" w:rsidRDefault="00173518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</w:t>
      </w:r>
      <w:r w:rsidR="00087CFD" w:rsidRPr="006375B5">
        <w:rPr>
          <w:rFonts w:ascii="Angsana New" w:hAnsi="Angsana New"/>
          <w:sz w:val="30"/>
          <w:szCs w:val="30"/>
          <w:cs/>
        </w:rPr>
        <w:t>บ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16B72" w:rsidRPr="006375B5">
        <w:rPr>
          <w:rFonts w:ascii="Angsana New" w:hAnsi="Angsana New" w:hint="cs"/>
          <w:sz w:val="30"/>
          <w:szCs w:val="30"/>
          <w:cs/>
        </w:rPr>
        <w:t>โดย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ตกลงที่จะ</w:t>
      </w:r>
      <w:r w:rsidR="005516C4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จ่ายค่าเช่าในอัตราที่ตกลงกันตามสัญญา สัญญามีอายุตั้งแต่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ปี </w:t>
      </w:r>
      <w:r w:rsidR="003237F5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305CDD3F" w14:textId="77777777" w:rsidR="003E512D" w:rsidRPr="006375B5" w:rsidRDefault="003E512D" w:rsidP="003E51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7864F26" w14:textId="4E569A0A" w:rsidR="00C74BD3" w:rsidRPr="006375B5" w:rsidRDefault="00BE7033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บริษัทย่อยได้ทำสัญญาให้เช่าที่ดินกับบริษัทแห่งหนึ่ง ผู้เช่าตกลงที่จะจ่ายค่าเช่าในอัตราที่ตกลงกันตามสัญญา สัญญามีอายุ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ปี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เดือน </w:t>
      </w:r>
      <w:r w:rsidR="005756DE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จะสิ้นสุดในเดือนเมษายน </w:t>
      </w:r>
      <w:r w:rsidR="000E564C" w:rsidRPr="000E564C">
        <w:rPr>
          <w:rFonts w:ascii="Angsana New" w:hAnsi="Angsana New"/>
          <w:sz w:val="30"/>
          <w:szCs w:val="30"/>
        </w:rPr>
        <w:t>2587</w:t>
      </w:r>
    </w:p>
    <w:p w14:paraId="537C6B85" w14:textId="77777777" w:rsidR="00C74BD3" w:rsidRPr="006375B5" w:rsidRDefault="00C74BD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38B10179" w14:textId="73CE4007" w:rsidR="00A836C8" w:rsidRPr="006375B5" w:rsidRDefault="00A836C8" w:rsidP="00F3204B">
      <w:pPr>
        <w:pStyle w:val="Heading6"/>
        <w:numPr>
          <w:ilvl w:val="0"/>
          <w:numId w:val="16"/>
        </w:numPr>
        <w:tabs>
          <w:tab w:val="clear" w:pos="900"/>
          <w:tab w:val="num" w:pos="540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ประมาณการหนี้สินไม่หมุนเวียนสำหรับผลประโยชน์พนักงาน</w:t>
      </w:r>
    </w:p>
    <w:p w14:paraId="79924204" w14:textId="77777777" w:rsidR="003C652C" w:rsidRPr="006375B5" w:rsidRDefault="003C652C">
      <w:pPr>
        <w:rPr>
          <w:rFonts w:ascii="Angsana New" w:hAnsi="Angsana New"/>
          <w:sz w:val="28"/>
          <w:szCs w:val="28"/>
        </w:rPr>
      </w:pPr>
    </w:p>
    <w:tbl>
      <w:tblPr>
        <w:tblW w:w="9090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780"/>
        <w:gridCol w:w="1350"/>
        <w:gridCol w:w="1350"/>
        <w:gridCol w:w="1350"/>
        <w:gridCol w:w="1260"/>
      </w:tblGrid>
      <w:tr w:rsidR="00AA75EB" w:rsidRPr="006375B5" w14:paraId="5F98D4B8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7AFB8318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shd w:val="clear" w:color="auto" w:fill="auto"/>
            <w:vAlign w:val="bottom"/>
          </w:tcPr>
          <w:p w14:paraId="1DE12270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10" w:type="dxa"/>
            <w:gridSpan w:val="2"/>
            <w:shd w:val="clear" w:color="auto" w:fill="auto"/>
            <w:vAlign w:val="bottom"/>
          </w:tcPr>
          <w:p w14:paraId="60F2D9C2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CB0854" w:rsidRPr="006375B5" w14:paraId="1FE3382A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0525909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D294428" w14:textId="0A962FFE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03286EB4" w14:textId="490D3FB2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12B9D66" w14:textId="79F30F69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14219C3" w14:textId="1C92AD1D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6</w:t>
            </w:r>
          </w:p>
        </w:tc>
      </w:tr>
      <w:tr w:rsidR="00AA75EB" w:rsidRPr="006375B5" w14:paraId="1E9BDEAF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6AEE736E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4"/>
            <w:shd w:val="clear" w:color="auto" w:fill="auto"/>
            <w:vAlign w:val="bottom"/>
          </w:tcPr>
          <w:p w14:paraId="58CF2A70" w14:textId="77777777" w:rsidR="00AA75EB" w:rsidRPr="006375B5" w:rsidRDefault="006017CC" w:rsidP="00DA49B8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</w:t>
            </w:r>
            <w:r w:rsidR="00AA75EB"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0F0154" w:rsidRPr="006375B5" w14:paraId="75CF1462" w14:textId="77777777" w:rsidTr="00DE4EB3">
        <w:tc>
          <w:tcPr>
            <w:tcW w:w="3780" w:type="dxa"/>
            <w:shd w:val="clear" w:color="auto" w:fill="auto"/>
          </w:tcPr>
          <w:p w14:paraId="2734AFE7" w14:textId="30AEF581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2B4D024B" w14:textId="069511E5" w:rsidR="000F0154" w:rsidRPr="006375B5" w:rsidRDefault="00E14C99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319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45DB4C3" w14:textId="4DAA0154" w:rsidR="000F0154" w:rsidRPr="006375B5" w:rsidRDefault="005539DD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341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59EC7B8C" w14:textId="11583AFB" w:rsidR="000F0154" w:rsidRPr="006375B5" w:rsidRDefault="00E14C99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04C9A7A" w14:textId="73C387DD" w:rsidR="000F0154" w:rsidRPr="006375B5" w:rsidRDefault="005539DD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82</w:t>
            </w:r>
          </w:p>
        </w:tc>
      </w:tr>
    </w:tbl>
    <w:p w14:paraId="56039D0C" w14:textId="77777777" w:rsidR="008D3CF0" w:rsidRPr="006375B5" w:rsidRDefault="008D3CF0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szCs w:val="28"/>
        </w:rPr>
      </w:pPr>
    </w:p>
    <w:p w14:paraId="3EC597A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b/>
          <w:bCs/>
          <w:i/>
          <w:iCs/>
          <w:color w:val="000000" w:themeColor="text1"/>
          <w:sz w:val="30"/>
          <w:szCs w:val="30"/>
          <w:cs/>
        </w:rPr>
      </w:pP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br w:type="page"/>
      </w:r>
    </w:p>
    <w:p w14:paraId="44D714D6" w14:textId="1E4B032D" w:rsidR="00291968" w:rsidRPr="006375B5" w:rsidRDefault="00291968" w:rsidP="00AE47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b/>
          <w:bCs/>
          <w:i/>
          <w:iCs/>
          <w:color w:val="000000" w:themeColor="text1"/>
          <w:sz w:val="30"/>
          <w:szCs w:val="30"/>
        </w:rPr>
      </w:pPr>
      <w:r w:rsidRPr="006375B5">
        <w:rPr>
          <w:rFonts w:hint="cs"/>
          <w:b/>
          <w:bCs/>
          <w:i/>
          <w:iCs/>
          <w:color w:val="000000" w:themeColor="text1"/>
          <w:sz w:val="30"/>
          <w:szCs w:val="30"/>
          <w:cs/>
        </w:rPr>
        <w:lastRenderedPageBreak/>
        <w:t>โครงการผลประโยชน์ที่กำหนดไว้</w:t>
      </w: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="00E92EBB" w:rsidRPr="006375B5">
        <w:rPr>
          <w:b/>
          <w:bCs/>
          <w:i/>
          <w:iCs/>
          <w:color w:val="000000" w:themeColor="text1"/>
          <w:sz w:val="30"/>
          <w:szCs w:val="30"/>
        </w:rPr>
        <w:t xml:space="preserve"> </w:t>
      </w:r>
    </w:p>
    <w:p w14:paraId="4BA18F7B" w14:textId="77777777" w:rsidR="00AE47E1" w:rsidRPr="00963F81" w:rsidRDefault="00AE47E1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</w:rPr>
      </w:pPr>
    </w:p>
    <w:p w14:paraId="4B4F7050" w14:textId="5F427853" w:rsidR="0013624F" w:rsidRPr="006375B5" w:rsidRDefault="00963F44" w:rsidP="00CD1D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color w:val="000000" w:themeColor="text1"/>
          <w:sz w:val="30"/>
          <w:szCs w:val="30"/>
        </w:rPr>
      </w:pPr>
      <w:r w:rsidRPr="006375B5">
        <w:rPr>
          <w:rFonts w:hint="cs"/>
          <w:color w:val="000000" w:themeColor="text1"/>
          <w:sz w:val="30"/>
          <w:szCs w:val="30"/>
          <w:cs/>
        </w:rPr>
        <w:t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พ.ศ. </w:t>
      </w:r>
      <w:r w:rsidR="000E564C" w:rsidRPr="000E564C">
        <w:rPr>
          <w:rFonts w:ascii="Angsana New" w:hAnsi="Angsana New"/>
          <w:color w:val="000000" w:themeColor="text1"/>
          <w:sz w:val="30"/>
          <w:szCs w:val="30"/>
        </w:rPr>
        <w:t>2541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ในการให้ผลประโยชน์เมื่อเกษียณแก่พนักงานตามสิทธิและอายุงาน โครงการผลประโยชน์ที่กำหนดไว้มีความเสี่ยงจากการประมาณการ</w:t>
      </w:r>
      <w:r w:rsidRPr="006375B5">
        <w:rPr>
          <w:rFonts w:hint="cs"/>
          <w:color w:val="000000" w:themeColor="text1"/>
          <w:sz w:val="30"/>
          <w:szCs w:val="30"/>
          <w:cs/>
        </w:rPr>
        <w:t>ตามหลักคณิตศาสตร์ประกันภัย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ได้แก่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ความเสี่ยงของช่วงชีวิต</w:t>
      </w:r>
      <w:r w:rsidR="00963F81">
        <w:rPr>
          <w:rFonts w:hint="cs"/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ความเสี่ยงจากอัตราดอกเบี้ย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และความเสี่ยงจากตลาด</w:t>
      </w:r>
      <w:r w:rsidRPr="006375B5">
        <w:rPr>
          <w:color w:val="000000" w:themeColor="text1"/>
          <w:sz w:val="30"/>
          <w:szCs w:val="30"/>
          <w:cs/>
        </w:rPr>
        <w:t xml:space="preserve"> (</w:t>
      </w:r>
      <w:r w:rsidRPr="006375B5">
        <w:rPr>
          <w:rFonts w:hint="cs"/>
          <w:color w:val="000000" w:themeColor="text1"/>
          <w:sz w:val="30"/>
          <w:szCs w:val="30"/>
          <w:cs/>
        </w:rPr>
        <w:t>เงินลงทุน</w:t>
      </w:r>
      <w:r w:rsidRPr="006375B5">
        <w:rPr>
          <w:color w:val="000000" w:themeColor="text1"/>
          <w:sz w:val="30"/>
          <w:szCs w:val="30"/>
          <w:cs/>
        </w:rPr>
        <w:t>)</w:t>
      </w:r>
    </w:p>
    <w:p w14:paraId="375964C6" w14:textId="3D57FEB8" w:rsidR="00D048D2" w:rsidRPr="00963F81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 w:themeColor="text1"/>
          <w:sz w:val="30"/>
          <w:szCs w:val="30"/>
        </w:rPr>
      </w:pPr>
    </w:p>
    <w:tbl>
      <w:tblPr>
        <w:tblW w:w="926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0"/>
        <w:gridCol w:w="3131"/>
        <w:gridCol w:w="250"/>
        <w:gridCol w:w="560"/>
        <w:gridCol w:w="788"/>
        <w:gridCol w:w="237"/>
        <w:gridCol w:w="109"/>
        <w:gridCol w:w="236"/>
        <w:gridCol w:w="867"/>
        <w:gridCol w:w="237"/>
        <w:gridCol w:w="76"/>
        <w:gridCol w:w="272"/>
        <w:gridCol w:w="1036"/>
        <w:gridCol w:w="39"/>
        <w:gridCol w:w="198"/>
        <w:gridCol w:w="70"/>
        <w:gridCol w:w="1090"/>
        <w:gridCol w:w="52"/>
      </w:tblGrid>
      <w:tr w:rsidR="00953B0C" w:rsidRPr="006375B5" w14:paraId="423A4659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BC6D691" w14:textId="1AB0E60A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135" w:type="pct"/>
          </w:tcPr>
          <w:p w14:paraId="762250DD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9" w:type="pct"/>
            <w:gridSpan w:val="6"/>
          </w:tcPr>
          <w:p w14:paraId="1D852679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8" w:type="pct"/>
          </w:tcPr>
          <w:p w14:paraId="1821B0EC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28" w:type="pct"/>
            <w:gridSpan w:val="8"/>
          </w:tcPr>
          <w:p w14:paraId="5F8D13B7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3B0C" w:rsidRPr="006375B5" w14:paraId="6E84E776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0A98944" w14:textId="33A65F09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โครงการผลประโยชน์</w:t>
            </w:r>
          </w:p>
        </w:tc>
        <w:tc>
          <w:tcPr>
            <w:tcW w:w="135" w:type="pct"/>
          </w:tcPr>
          <w:p w14:paraId="1303D3BE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vAlign w:val="center"/>
          </w:tcPr>
          <w:p w14:paraId="14DED1EE" w14:textId="4AEB041B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8" w:type="pct"/>
          </w:tcPr>
          <w:p w14:paraId="432849E3" w14:textId="76B3FDC5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4" w:type="pct"/>
            <w:gridSpan w:val="3"/>
            <w:vAlign w:val="center"/>
          </w:tcPr>
          <w:p w14:paraId="7BA76CAB" w14:textId="43C69B35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8" w:type="pct"/>
          </w:tcPr>
          <w:p w14:paraId="6100C8D7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747" w:type="pct"/>
            <w:gridSpan w:val="3"/>
            <w:vAlign w:val="center"/>
          </w:tcPr>
          <w:p w14:paraId="7625CF85" w14:textId="05582E4C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8" w:type="pct"/>
            <w:gridSpan w:val="2"/>
          </w:tcPr>
          <w:p w14:paraId="23972558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4" w:type="pct"/>
            <w:gridSpan w:val="3"/>
            <w:vAlign w:val="center"/>
          </w:tcPr>
          <w:p w14:paraId="7880568A" w14:textId="2DF13A07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</w:t>
            </w:r>
            <w:r w:rsidR="005539DD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6</w:t>
            </w:r>
          </w:p>
        </w:tc>
      </w:tr>
      <w:tr w:rsidR="00953B0C" w:rsidRPr="006375B5" w14:paraId="61BB1617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7BB09977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" w:type="pct"/>
          </w:tcPr>
          <w:p w14:paraId="40FC7752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165" w:type="pct"/>
            <w:gridSpan w:val="15"/>
          </w:tcPr>
          <w:p w14:paraId="307A5FD4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539DD" w:rsidRPr="006375B5" w14:paraId="301178B3" w14:textId="77777777" w:rsidTr="00F721DE">
        <w:trPr>
          <w:gridBefore w:val="1"/>
          <w:wBefore w:w="10" w:type="pct"/>
          <w:trHeight w:val="146"/>
        </w:trPr>
        <w:tc>
          <w:tcPr>
            <w:tcW w:w="1689" w:type="pct"/>
          </w:tcPr>
          <w:p w14:paraId="614B5488" w14:textId="4210623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 xml:space="preserve">6 </w:t>
            </w:r>
            <w:r w:rsidRPr="006375B5">
              <w:rPr>
                <w:rFonts w:asciiTheme="majorBidi" w:hAnsiTheme="majorBidi"/>
                <w:sz w:val="30"/>
                <w:szCs w:val="30"/>
              </w:rPr>
              <w:t>/</w:t>
            </w:r>
            <w:r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/>
                <w:sz w:val="30"/>
                <w:szCs w:val="30"/>
              </w:rPr>
              <w:t>256</w:t>
            </w:r>
            <w:r>
              <w:rPr>
                <w:rFonts w:asciiTheme="majorBidi" w:hAnsiTheme="majorBidi"/>
                <w:sz w:val="30"/>
                <w:szCs w:val="30"/>
              </w:rPr>
              <w:t>5</w:t>
            </w:r>
          </w:p>
        </w:tc>
        <w:tc>
          <w:tcPr>
            <w:tcW w:w="135" w:type="pct"/>
          </w:tcPr>
          <w:p w14:paraId="21F6DFFE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6FBCD0C" w14:textId="0AAB75BD" w:rsidR="005539DD" w:rsidRPr="00822DE8" w:rsidRDefault="00FA2508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822DE8">
              <w:rPr>
                <w:rFonts w:asciiTheme="majorBidi" w:hAnsiTheme="majorBidi"/>
                <w:bCs/>
                <w:sz w:val="30"/>
                <w:szCs w:val="30"/>
                <w:lang w:val="en-US" w:bidi="th-TH"/>
              </w:rPr>
              <w:t>341</w:t>
            </w:r>
          </w:p>
        </w:tc>
        <w:tc>
          <w:tcPr>
            <w:tcW w:w="128" w:type="pct"/>
          </w:tcPr>
          <w:p w14:paraId="54F5FA8F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7B9A1870" w14:textId="588C1FEB" w:rsidR="005539DD" w:rsidRPr="00822DE8" w:rsidRDefault="00FA2508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297</w:t>
            </w:r>
          </w:p>
        </w:tc>
        <w:tc>
          <w:tcPr>
            <w:tcW w:w="128" w:type="pct"/>
          </w:tcPr>
          <w:p w14:paraId="61A86E61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59F7C72" w14:textId="1C588F73" w:rsidR="005539DD" w:rsidRPr="000F0154" w:rsidRDefault="00FA2508" w:rsidP="005539DD">
            <w:pPr>
              <w:pStyle w:val="acctfourfigures"/>
              <w:tabs>
                <w:tab w:val="clear" w:pos="765"/>
                <w:tab w:val="decimal" w:pos="1105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/>
                <w:sz w:val="30"/>
                <w:szCs w:val="30"/>
                <w:lang w:val="en-US" w:bidi="th-TH"/>
              </w:rPr>
              <w:t>82</w:t>
            </w:r>
          </w:p>
        </w:tc>
        <w:tc>
          <w:tcPr>
            <w:tcW w:w="128" w:type="pct"/>
            <w:gridSpan w:val="2"/>
          </w:tcPr>
          <w:p w14:paraId="2275E8E6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0747DF9" w14:textId="3C005EDD" w:rsidR="005539DD" w:rsidRPr="006375B5" w:rsidRDefault="00FA2508" w:rsidP="005539DD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69</w:t>
            </w:r>
          </w:p>
        </w:tc>
      </w:tr>
      <w:tr w:rsidR="005539DD" w:rsidRPr="006375B5" w14:paraId="4A4E6CDB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6BC537C9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35" w:type="pct"/>
          </w:tcPr>
          <w:p w14:paraId="07FA1462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10"/>
                <w:szCs w:val="10"/>
              </w:rPr>
            </w:pPr>
          </w:p>
        </w:tc>
        <w:tc>
          <w:tcPr>
            <w:tcW w:w="727" w:type="pct"/>
            <w:gridSpan w:val="2"/>
          </w:tcPr>
          <w:p w14:paraId="1FEC988B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52A4D507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188D40CB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7DFB57A7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10"/>
                <w:szCs w:val="1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E5E8C71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10"/>
                <w:szCs w:val="10"/>
              </w:rPr>
            </w:pPr>
          </w:p>
        </w:tc>
        <w:tc>
          <w:tcPr>
            <w:tcW w:w="128" w:type="pct"/>
            <w:gridSpan w:val="2"/>
          </w:tcPr>
          <w:p w14:paraId="7C3E9EB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095CDB1C" w14:textId="77777777" w:rsidR="005539DD" w:rsidRPr="006375B5" w:rsidRDefault="005539DD" w:rsidP="005539DD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</w:tr>
      <w:tr w:rsidR="005539DD" w:rsidRPr="006375B5" w14:paraId="4F3E8C48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DB2E36D" w14:textId="362DB19F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5" w:type="pct"/>
          </w:tcPr>
          <w:p w14:paraId="12CBAC95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A89DC2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1B8D5D9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AF0AC6A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E133C6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300B906" w14:textId="77777777" w:rsidR="005539DD" w:rsidRPr="006375B5" w:rsidRDefault="005539DD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DC6D5D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7006C849" w14:textId="77777777" w:rsidR="005539DD" w:rsidRPr="006375B5" w:rsidRDefault="005539DD" w:rsidP="005539DD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5539DD" w:rsidRPr="006375B5" w14:paraId="0596A0FE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23195C1" w14:textId="3AA0FAEC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35" w:type="pct"/>
          </w:tcPr>
          <w:p w14:paraId="334ADC2A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9ED02EF" w14:textId="03FC3DBB" w:rsidR="005539DD" w:rsidRPr="00822DE8" w:rsidRDefault="00FA2508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52</w:t>
            </w:r>
          </w:p>
        </w:tc>
        <w:tc>
          <w:tcPr>
            <w:tcW w:w="128" w:type="pct"/>
          </w:tcPr>
          <w:p w14:paraId="74967632" w14:textId="77777777" w:rsidR="005539DD" w:rsidRPr="00822DE8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4B41412B" w14:textId="2BBDC539" w:rsidR="005539DD" w:rsidRPr="00822DE8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28" w:type="pct"/>
          </w:tcPr>
          <w:p w14:paraId="216DE2C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A1525F" w14:textId="12DED85F" w:rsidR="005539DD" w:rsidRPr="006375B5" w:rsidRDefault="00CA3991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28" w:type="pct"/>
            <w:gridSpan w:val="2"/>
          </w:tcPr>
          <w:p w14:paraId="3AE1BFD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01892680" w14:textId="6B26547C" w:rsidR="005539DD" w:rsidRPr="006375B5" w:rsidRDefault="005539DD" w:rsidP="005539DD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12</w:t>
            </w:r>
          </w:p>
        </w:tc>
      </w:tr>
      <w:tr w:rsidR="005539DD" w:rsidRPr="006375B5" w14:paraId="6E0D58D9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2549E55" w14:textId="25352620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340A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ในอดีต</w:t>
            </w:r>
          </w:p>
        </w:tc>
        <w:tc>
          <w:tcPr>
            <w:tcW w:w="135" w:type="pct"/>
          </w:tcPr>
          <w:p w14:paraId="134B06E9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054DEED" w14:textId="2A722143" w:rsidR="005539DD" w:rsidRPr="00BA1BBC" w:rsidRDefault="0014509A" w:rsidP="005539D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12F9127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784686C4" w14:textId="07C3407D" w:rsidR="005539DD" w:rsidRPr="000E564C" w:rsidRDefault="005539DD" w:rsidP="005539D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BA1BBC">
              <w:rPr>
                <w:rFonts w:asciiTheme="majorBidi" w:hAnsiTheme="majorBidi" w:cstheme="majorBidi" w:hint="cs"/>
                <w:b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44AD131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3EC296B3" w14:textId="3E52D6B3" w:rsidR="005539DD" w:rsidRDefault="00CA3991" w:rsidP="005539DD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4A1C2B17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5ADF7EF" w14:textId="3DC109E5" w:rsidR="005539DD" w:rsidRPr="000E564C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53E75AC8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0C91E7B" w14:textId="4CC715A3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35" w:type="pct"/>
          </w:tcPr>
          <w:p w14:paraId="2EA32A8E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4A44335" w14:textId="1E91E861" w:rsidR="005539DD" w:rsidRPr="00064B27" w:rsidRDefault="0014509A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64B2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28" w:type="pct"/>
          </w:tcPr>
          <w:p w14:paraId="6CB315E1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2D5B3979" w14:textId="0FAF52C8" w:rsidR="0007438C" w:rsidRPr="00822DE8" w:rsidRDefault="00FA2508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822DE8">
              <w:rPr>
                <w:rFonts w:asciiTheme="majorBidi" w:hAnsiTheme="majorBidi" w:cstheme="majorBidi" w:hint="cs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8" w:type="pct"/>
          </w:tcPr>
          <w:p w14:paraId="1FB89D9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88374E4" w14:textId="716EAF95" w:rsidR="005539DD" w:rsidRPr="006375B5" w:rsidRDefault="00CA3991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28" w:type="pct"/>
            <w:gridSpan w:val="2"/>
          </w:tcPr>
          <w:p w14:paraId="36281509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ABBDBAD" w14:textId="33155116" w:rsidR="005539DD" w:rsidRPr="000F0154" w:rsidRDefault="005539DD" w:rsidP="005539DD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5539DD" w:rsidRPr="006375B5" w14:paraId="420ED15D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6D9289D0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29BDE4A1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F8B5E6" w14:textId="50CEE683" w:rsidR="005539DD" w:rsidRPr="006375B5" w:rsidRDefault="0014509A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28" w:type="pct"/>
          </w:tcPr>
          <w:p w14:paraId="0467285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83B87A" w14:textId="6A5E1E79" w:rsidR="005539DD" w:rsidRPr="006375B5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67</w:t>
            </w:r>
          </w:p>
        </w:tc>
        <w:tc>
          <w:tcPr>
            <w:tcW w:w="128" w:type="pct"/>
          </w:tcPr>
          <w:p w14:paraId="4C48C123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264AFC" w14:textId="26B2FC78" w:rsidR="005539DD" w:rsidRPr="006375B5" w:rsidRDefault="00CA3991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</w:p>
        </w:tc>
        <w:tc>
          <w:tcPr>
            <w:tcW w:w="128" w:type="pct"/>
            <w:gridSpan w:val="2"/>
          </w:tcPr>
          <w:p w14:paraId="3E17754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4FABC19" w14:textId="1D93213C" w:rsidR="005539DD" w:rsidRPr="006375B5" w:rsidRDefault="005539DD" w:rsidP="005539DD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</w:p>
        </w:tc>
      </w:tr>
      <w:tr w:rsidR="00CB0854" w:rsidRPr="006375B5" w14:paraId="47724C66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D82C529" w14:textId="04FD288E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2CD290B6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25064F4A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E1C940F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2968FCE9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BBB3B0E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18D55BB5" w14:textId="77777777" w:rsidR="00CB0854" w:rsidRPr="00963F81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C2BFD81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4EA9140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380D0C47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76C86DA" w14:textId="7F0993EB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5" w:type="pct"/>
          </w:tcPr>
          <w:p w14:paraId="297E335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984316C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F68EB82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71F839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1F07F58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62DBF7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5E9D54BE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54C8D7D6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49439BD7" w14:textId="77777777" w:rsidTr="00F721DE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06E9C890" w14:textId="409622C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(กำไร)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ขาดทุนจากการประมาณการ</w:t>
            </w:r>
          </w:p>
        </w:tc>
        <w:tc>
          <w:tcPr>
            <w:tcW w:w="135" w:type="pct"/>
          </w:tcPr>
          <w:p w14:paraId="51BFF82E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CA0DB92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5214483B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F23D141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4C1F91F0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22E909B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7F6E842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DD04067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CB0854" w:rsidRPr="006375B5" w14:paraId="36392312" w14:textId="77777777" w:rsidTr="00F721DE">
        <w:trPr>
          <w:gridBefore w:val="1"/>
          <w:wBefore w:w="10" w:type="pct"/>
          <w:trHeight w:val="60"/>
        </w:trPr>
        <w:tc>
          <w:tcPr>
            <w:tcW w:w="1689" w:type="pct"/>
            <w:shd w:val="clear" w:color="auto" w:fill="auto"/>
          </w:tcPr>
          <w:p w14:paraId="29502A32" w14:textId="74AE9F19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ตามหลัก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135" w:type="pct"/>
          </w:tcPr>
          <w:p w14:paraId="036F785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669441A" w14:textId="2842C931" w:rsidR="00CB0854" w:rsidRPr="006375B5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6F667BC0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9A65A94" w14:textId="2DBE5DCB" w:rsidR="00CB0854" w:rsidRPr="006375B5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DEDB3EA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31BCACE" w14:textId="77777777" w:rsidR="00CB0854" w:rsidRPr="006375B5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C4046E3" w14:textId="77777777" w:rsidR="00CB0854" w:rsidRPr="006375B5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18EC244B" w14:textId="2035099C" w:rsidR="00CB0854" w:rsidRPr="006375B5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5539DD" w:rsidRPr="006375B5" w14:paraId="4A95A534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49032A80" w14:textId="25008DD5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35" w:type="pct"/>
          </w:tcPr>
          <w:p w14:paraId="19825CD9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3930BD56" w14:textId="377EB732" w:rsidR="005539DD" w:rsidRPr="006375B5" w:rsidRDefault="00206270" w:rsidP="00206270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(17)</w:t>
            </w:r>
          </w:p>
        </w:tc>
        <w:tc>
          <w:tcPr>
            <w:tcW w:w="128" w:type="pct"/>
          </w:tcPr>
          <w:p w14:paraId="1DDC512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8230962" w14:textId="3FE6EBF6" w:rsidR="005539DD" w:rsidRPr="006375B5" w:rsidRDefault="005539DD" w:rsidP="005539D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632BCCD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25F3971" w14:textId="0CB38F4A" w:rsidR="005539DD" w:rsidRPr="006375B5" w:rsidRDefault="00CA3991" w:rsidP="00CA39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  <w:tc>
          <w:tcPr>
            <w:tcW w:w="128" w:type="pct"/>
            <w:gridSpan w:val="2"/>
          </w:tcPr>
          <w:p w14:paraId="3A2B60E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D30F78D" w14:textId="28607D64" w:rsidR="005539DD" w:rsidRPr="000F0154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253AED18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69EF9295" w14:textId="5045D68A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135" w:type="pct"/>
          </w:tcPr>
          <w:p w14:paraId="26D73E0A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73CC4B" w14:textId="11112D9F" w:rsidR="005539DD" w:rsidRPr="006375B5" w:rsidRDefault="00206270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28" w:type="pct"/>
          </w:tcPr>
          <w:p w14:paraId="377117BD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08A873DF" w14:textId="58109876" w:rsidR="005539DD" w:rsidRPr="006375B5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4171ED0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AA01105" w14:textId="3314BFAD" w:rsidR="005539DD" w:rsidRPr="006375B5" w:rsidRDefault="00CA3991" w:rsidP="00CA39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(1)</w:t>
            </w:r>
          </w:p>
        </w:tc>
        <w:tc>
          <w:tcPr>
            <w:tcW w:w="128" w:type="pct"/>
            <w:gridSpan w:val="2"/>
          </w:tcPr>
          <w:p w14:paraId="79B9CBF9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7D30385" w14:textId="2984A6DC" w:rsidR="005539DD" w:rsidRPr="000F0154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41A360B4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60A67B26" w14:textId="2B042D55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35" w:type="pct"/>
          </w:tcPr>
          <w:p w14:paraId="6DCF3AF1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42151D19" w14:textId="47322541" w:rsidR="005539DD" w:rsidRPr="006375B5" w:rsidRDefault="00206270" w:rsidP="00206270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128" w:type="pct"/>
          </w:tcPr>
          <w:p w14:paraId="3F0A1123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00404961" w14:textId="4DC80DBB" w:rsidR="005539DD" w:rsidRPr="006375B5" w:rsidRDefault="005539DD" w:rsidP="005539D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3D4BC3A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1E9E17CB" w14:textId="12F952D4" w:rsidR="005539DD" w:rsidRPr="006375B5" w:rsidRDefault="00CA3991" w:rsidP="00CA39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(3)</w:t>
            </w:r>
          </w:p>
        </w:tc>
        <w:tc>
          <w:tcPr>
            <w:tcW w:w="128" w:type="pct"/>
            <w:gridSpan w:val="2"/>
          </w:tcPr>
          <w:p w14:paraId="3203901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4DBC089D" w14:textId="2883B948" w:rsidR="005539DD" w:rsidRPr="000F0154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68E20C87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1EA422E6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19DBA660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1A8A7C08" w14:textId="1212C5CE" w:rsidR="005539DD" w:rsidRPr="006375B5" w:rsidRDefault="00151258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(42)</w:t>
            </w:r>
          </w:p>
        </w:tc>
        <w:tc>
          <w:tcPr>
            <w:tcW w:w="128" w:type="pct"/>
          </w:tcPr>
          <w:p w14:paraId="4DC4F980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18A47EFD" w14:textId="02BCDF1A" w:rsidR="005539DD" w:rsidRPr="000F0154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79A8816E" w14:textId="77777777" w:rsidR="005539DD" w:rsidRPr="000F0154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507A4AC7" w14:textId="07DD5AA6" w:rsidR="005539DD" w:rsidRPr="006375B5" w:rsidRDefault="00CA3991" w:rsidP="00CA39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(10)</w:t>
            </w:r>
          </w:p>
        </w:tc>
        <w:tc>
          <w:tcPr>
            <w:tcW w:w="128" w:type="pct"/>
            <w:gridSpan w:val="2"/>
          </w:tcPr>
          <w:p w14:paraId="7E938AD5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7D4205B6" w14:textId="09A0AFF6" w:rsidR="005539DD" w:rsidRPr="000F0154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CB0854" w:rsidRPr="006375B5" w14:paraId="351FE7AA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683D3A9F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" w:type="pct"/>
          </w:tcPr>
          <w:p w14:paraId="0FFECE24" w14:textId="77777777" w:rsidR="00CB0854" w:rsidRPr="00963F81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3D36EF87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F8FED93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4F9A10F2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488E72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318E22A" w14:textId="77777777" w:rsidR="00CB0854" w:rsidRPr="00963F81" w:rsidRDefault="00CB0854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CA95008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2670169A" w14:textId="77777777" w:rsidR="00CB0854" w:rsidRPr="00963F81" w:rsidRDefault="00CB0854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5539DD" w:rsidRPr="006375B5" w14:paraId="2274FAAF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1ED416CC" w14:textId="17DDDFAD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5" w:type="pct"/>
          </w:tcPr>
          <w:p w14:paraId="497B4EF9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A918F82" w14:textId="363EBC01" w:rsidR="005539DD" w:rsidRPr="006375B5" w:rsidRDefault="0014509A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(31)</w:t>
            </w:r>
          </w:p>
        </w:tc>
        <w:tc>
          <w:tcPr>
            <w:tcW w:w="128" w:type="pct"/>
          </w:tcPr>
          <w:p w14:paraId="5D3B3B07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44545C5A" w14:textId="508D1FED" w:rsidR="005539DD" w:rsidRPr="006375B5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(19)</w:t>
            </w:r>
          </w:p>
        </w:tc>
        <w:tc>
          <w:tcPr>
            <w:tcW w:w="128" w:type="pct"/>
          </w:tcPr>
          <w:p w14:paraId="7367B63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6CC768A6" w14:textId="00B75CD7" w:rsidR="005539DD" w:rsidRPr="006375B5" w:rsidRDefault="00CA3991" w:rsidP="00CA39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(3)</w:t>
            </w:r>
          </w:p>
        </w:tc>
        <w:tc>
          <w:tcPr>
            <w:tcW w:w="128" w:type="pct"/>
            <w:gridSpan w:val="2"/>
          </w:tcPr>
          <w:p w14:paraId="39069986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4D3C6ED7" w14:textId="69B433B9" w:rsidR="005539DD" w:rsidRPr="006375B5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4343B5F5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2B35099C" w14:textId="4C41319F" w:rsidR="005539DD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โอน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</w:t>
            </w:r>
          </w:p>
          <w:p w14:paraId="5F00505B" w14:textId="5D30619C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พนักงานบริษัทในเครือ</w:t>
            </w:r>
          </w:p>
        </w:tc>
        <w:tc>
          <w:tcPr>
            <w:tcW w:w="135" w:type="pct"/>
          </w:tcPr>
          <w:p w14:paraId="2A179BF6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  <w:vAlign w:val="bottom"/>
          </w:tcPr>
          <w:p w14:paraId="66C6EB3B" w14:textId="42E677E2" w:rsidR="005539DD" w:rsidRPr="006375B5" w:rsidRDefault="0014509A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28" w:type="pct"/>
            <w:vAlign w:val="bottom"/>
          </w:tcPr>
          <w:p w14:paraId="783B1F7B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33A4DA" w14:textId="3BCD6B81" w:rsidR="005539DD" w:rsidRPr="006375B5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(5)</w:t>
            </w:r>
          </w:p>
        </w:tc>
        <w:tc>
          <w:tcPr>
            <w:tcW w:w="128" w:type="pct"/>
            <w:vAlign w:val="bottom"/>
          </w:tcPr>
          <w:p w14:paraId="4B47F9B7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  <w:vAlign w:val="bottom"/>
          </w:tcPr>
          <w:p w14:paraId="2343B600" w14:textId="27DCE897" w:rsidR="005539DD" w:rsidRPr="006375B5" w:rsidRDefault="00CA3991" w:rsidP="005539DD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  <w:vAlign w:val="bottom"/>
          </w:tcPr>
          <w:p w14:paraId="77A9F3A4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  <w:vAlign w:val="bottom"/>
          </w:tcPr>
          <w:p w14:paraId="4DF4CC05" w14:textId="17086A45" w:rsidR="005539DD" w:rsidRPr="006375B5" w:rsidRDefault="005539DD" w:rsidP="005539DD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539DD" w:rsidRPr="006375B5" w14:paraId="5FB945D5" w14:textId="77777777" w:rsidTr="00F721DE">
        <w:trPr>
          <w:gridBefore w:val="1"/>
          <w:wBefore w:w="10" w:type="pct"/>
        </w:trPr>
        <w:tc>
          <w:tcPr>
            <w:tcW w:w="1689" w:type="pct"/>
          </w:tcPr>
          <w:p w14:paraId="33C1A1EC" w14:textId="76AAAEB0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5" w:type="pct"/>
          </w:tcPr>
          <w:p w14:paraId="266DADFB" w14:textId="77777777" w:rsidR="005539DD" w:rsidRPr="006375B5" w:rsidRDefault="005539DD" w:rsidP="005539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8B84874" w14:textId="33F8C8B8" w:rsidR="005539DD" w:rsidRPr="006375B5" w:rsidRDefault="00151258" w:rsidP="005539DD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128" w:type="pct"/>
          </w:tcPr>
          <w:p w14:paraId="30C074EA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5208A0" w14:textId="2BACFE51" w:rsidR="005539DD" w:rsidRPr="006375B5" w:rsidRDefault="005539DD" w:rsidP="005539DD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341</w:t>
            </w:r>
          </w:p>
        </w:tc>
        <w:tc>
          <w:tcPr>
            <w:tcW w:w="128" w:type="pct"/>
          </w:tcPr>
          <w:p w14:paraId="0021D73E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2D4B1554" w14:textId="1B8F061C" w:rsidR="005539DD" w:rsidRPr="006375B5" w:rsidRDefault="00CA3991" w:rsidP="005539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28" w:type="pct"/>
            <w:gridSpan w:val="2"/>
          </w:tcPr>
          <w:p w14:paraId="347E0D03" w14:textId="77777777" w:rsidR="005539DD" w:rsidRPr="006375B5" w:rsidRDefault="005539DD" w:rsidP="005539D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C5F79E" w14:textId="436B990B" w:rsidR="005539DD" w:rsidRPr="006375B5" w:rsidRDefault="005539DD" w:rsidP="005539DD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82</w:t>
            </w:r>
          </w:p>
        </w:tc>
      </w:tr>
      <w:tr w:rsidR="00BA1BBC" w:rsidRPr="006375B5" w14:paraId="1ACEB025" w14:textId="77777777" w:rsidTr="00B5353A">
        <w:trPr>
          <w:gridBefore w:val="1"/>
          <w:wBefore w:w="10" w:type="pct"/>
        </w:trPr>
        <w:tc>
          <w:tcPr>
            <w:tcW w:w="1689" w:type="pct"/>
          </w:tcPr>
          <w:p w14:paraId="53E798A3" w14:textId="77777777" w:rsidR="00BA1BBC" w:rsidRPr="006375B5" w:rsidRDefault="00BA1BBC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" w:type="pct"/>
          </w:tcPr>
          <w:p w14:paraId="76D78B57" w14:textId="77777777" w:rsidR="00BA1BBC" w:rsidRPr="006375B5" w:rsidRDefault="00BA1BBC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4609788C" w14:textId="77777777" w:rsidR="00BA1BBC" w:rsidRDefault="00BA1BBC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4627B15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0118C7DF" w14:textId="77777777" w:rsidR="00BA1BBC" w:rsidRDefault="00BA1BBC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EB87793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5D019C4" w14:textId="77777777" w:rsidR="00BA1BBC" w:rsidRDefault="00BA1BBC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4B7977F7" w14:textId="77777777" w:rsidR="00BA1BBC" w:rsidRPr="006375B5" w:rsidRDefault="00BA1BBC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0DFC156D" w14:textId="77777777" w:rsidR="00BA1BBC" w:rsidRDefault="00BA1BBC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53DB6" w:rsidRPr="006375B5" w14:paraId="226ECCB0" w14:textId="77777777" w:rsidTr="00B5353A">
        <w:trPr>
          <w:gridBefore w:val="1"/>
          <w:wBefore w:w="10" w:type="pct"/>
        </w:trPr>
        <w:tc>
          <w:tcPr>
            <w:tcW w:w="1689" w:type="pct"/>
          </w:tcPr>
          <w:p w14:paraId="0931A06C" w14:textId="77777777" w:rsidR="00153DB6" w:rsidRPr="006375B5" w:rsidRDefault="00153DB6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" w:type="pct"/>
          </w:tcPr>
          <w:p w14:paraId="4FE3FF6A" w14:textId="77777777" w:rsidR="00153DB6" w:rsidRPr="006375B5" w:rsidRDefault="00153DB6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78CA577A" w14:textId="77777777" w:rsidR="00153DB6" w:rsidRDefault="00153DB6" w:rsidP="00CB08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58AD896" w14:textId="77777777" w:rsidR="00153DB6" w:rsidRPr="006375B5" w:rsidRDefault="00153DB6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3AA3B04F" w14:textId="77777777" w:rsidR="00153DB6" w:rsidRDefault="00153DB6" w:rsidP="00CB08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34AF9AEB" w14:textId="77777777" w:rsidR="00153DB6" w:rsidRPr="006375B5" w:rsidRDefault="00153DB6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FD70981" w14:textId="77777777" w:rsidR="00153DB6" w:rsidRDefault="00153DB6" w:rsidP="00CB08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794756E" w14:textId="77777777" w:rsidR="00153DB6" w:rsidRPr="006375B5" w:rsidRDefault="00153DB6" w:rsidP="00CB08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569AF16" w14:textId="77777777" w:rsidR="00153DB6" w:rsidRDefault="00153DB6" w:rsidP="00CB08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B0854" w:rsidRPr="006375B5" w14:paraId="3B80493A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51FEE993" w14:textId="0E2C940D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lastRenderedPageBreak/>
              <w:t>ข้อสมมติหลักในการประมาณการตาม</w:t>
            </w:r>
          </w:p>
        </w:tc>
        <w:tc>
          <w:tcPr>
            <w:tcW w:w="1376" w:type="pct"/>
            <w:gridSpan w:val="7"/>
          </w:tcPr>
          <w:p w14:paraId="3B53917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1000F6CD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13" w:type="pct"/>
            <w:gridSpan w:val="5"/>
          </w:tcPr>
          <w:p w14:paraId="1008C52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B0854" w:rsidRPr="006375B5" w14:paraId="186193A7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43860AAA" w14:textId="3DD2ADEC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4"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612" w:type="pct"/>
            <w:gridSpan w:val="3"/>
            <w:vAlign w:val="center"/>
          </w:tcPr>
          <w:p w14:paraId="0853F85F" w14:textId="2E3BAF9F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5539DD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27" w:type="pct"/>
            <w:vAlign w:val="center"/>
          </w:tcPr>
          <w:p w14:paraId="186C1B79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7" w:type="pct"/>
            <w:gridSpan w:val="3"/>
            <w:vAlign w:val="center"/>
          </w:tcPr>
          <w:p w14:paraId="0666A4F6" w14:textId="530C9578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5539DD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47" w:type="pct"/>
          </w:tcPr>
          <w:p w14:paraId="2AD3271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center"/>
          </w:tcPr>
          <w:p w14:paraId="018F8044" w14:textId="3149E396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5539DD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45" w:type="pct"/>
            <w:gridSpan w:val="2"/>
            <w:vAlign w:val="center"/>
          </w:tcPr>
          <w:p w14:paraId="79385B2F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8" w:type="pct"/>
            <w:vAlign w:val="center"/>
          </w:tcPr>
          <w:p w14:paraId="020F19E8" w14:textId="4FB12831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5539DD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CB0854" w:rsidRPr="006375B5" w14:paraId="54D1D657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726A3440" w14:textId="77777777" w:rsidR="00CB0854" w:rsidRPr="006375B5" w:rsidRDefault="00CB0854" w:rsidP="00CB0854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36" w:type="pct"/>
            <w:gridSpan w:val="13"/>
          </w:tcPr>
          <w:p w14:paraId="6F637023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5D1DBE" w:rsidRPr="006375B5" w14:paraId="74FF71EF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1118A98A" w14:textId="77777777" w:rsidR="005D1DBE" w:rsidRPr="006375B5" w:rsidRDefault="005D1DBE" w:rsidP="005D1DBE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612" w:type="pct"/>
            <w:gridSpan w:val="3"/>
          </w:tcPr>
          <w:p w14:paraId="7A2CD61E" w14:textId="48688790" w:rsidR="005D1DBE" w:rsidRPr="006375B5" w:rsidRDefault="00552BAD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2.35 - 6.8</w:t>
            </w:r>
          </w:p>
        </w:tc>
        <w:tc>
          <w:tcPr>
            <w:tcW w:w="127" w:type="pct"/>
          </w:tcPr>
          <w:p w14:paraId="251F2593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36F148CD" w14:textId="04A97501" w:rsidR="005D1DBE" w:rsidRPr="006375B5" w:rsidRDefault="005D1DBE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1.79 </w:t>
            </w:r>
            <w:r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6.8</w:t>
            </w:r>
          </w:p>
        </w:tc>
        <w:tc>
          <w:tcPr>
            <w:tcW w:w="147" w:type="pct"/>
          </w:tcPr>
          <w:p w14:paraId="6182B67D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E9FC754" w14:textId="192087E2" w:rsidR="005D1DBE" w:rsidRPr="006375B5" w:rsidRDefault="00552BAD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2.56</w:t>
            </w:r>
          </w:p>
        </w:tc>
        <w:tc>
          <w:tcPr>
            <w:tcW w:w="145" w:type="pct"/>
            <w:gridSpan w:val="2"/>
          </w:tcPr>
          <w:p w14:paraId="02AECD44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070564FA" w14:textId="0FB13407" w:rsidR="005D1DBE" w:rsidRPr="006375B5" w:rsidRDefault="005D1DBE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2.43</w:t>
            </w:r>
          </w:p>
        </w:tc>
      </w:tr>
      <w:tr w:rsidR="005D1DBE" w:rsidRPr="006375B5" w14:paraId="18F870B4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C2C79E" w14:textId="77777777" w:rsidR="005D1DBE" w:rsidRPr="006375B5" w:rsidRDefault="005D1DBE" w:rsidP="005D1DBE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12" w:type="pct"/>
            <w:gridSpan w:val="3"/>
          </w:tcPr>
          <w:p w14:paraId="7970AF05" w14:textId="5CC05EA9" w:rsidR="005D1DBE" w:rsidRPr="006375B5" w:rsidRDefault="00C043A3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5.0 - 7.0</w:t>
            </w:r>
          </w:p>
        </w:tc>
        <w:tc>
          <w:tcPr>
            <w:tcW w:w="127" w:type="pct"/>
          </w:tcPr>
          <w:p w14:paraId="72F73C9D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11DD3F29" w14:textId="65BE0450" w:rsidR="005D1DBE" w:rsidRPr="006375B5" w:rsidRDefault="005D1DBE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3.0 - 7.0</w:t>
            </w:r>
          </w:p>
        </w:tc>
        <w:tc>
          <w:tcPr>
            <w:tcW w:w="147" w:type="pct"/>
          </w:tcPr>
          <w:p w14:paraId="6FCCBF90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CDDF5F2" w14:textId="2D2D8FFF" w:rsidR="005D1DBE" w:rsidRPr="006375B5" w:rsidRDefault="00C043A3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6.0</w:t>
            </w:r>
          </w:p>
        </w:tc>
        <w:tc>
          <w:tcPr>
            <w:tcW w:w="145" w:type="pct"/>
            <w:gridSpan w:val="2"/>
          </w:tcPr>
          <w:p w14:paraId="0A30F77F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1393678E" w14:textId="6A31EF93" w:rsidR="005D1DBE" w:rsidRPr="006375B5" w:rsidRDefault="005D1DBE" w:rsidP="005D1DBE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</w:tr>
      <w:tr w:rsidR="00CB0854" w:rsidRPr="006375B5" w14:paraId="4448A61B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E087320" w14:textId="77777777" w:rsidR="00CB0854" w:rsidRPr="006375B5" w:rsidRDefault="00CB0854" w:rsidP="00CB08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612" w:type="pct"/>
            <w:gridSpan w:val="3"/>
          </w:tcPr>
          <w:p w14:paraId="75353BE8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" w:type="pct"/>
          </w:tcPr>
          <w:p w14:paraId="164836B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6B67884E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7" w:type="pct"/>
          </w:tcPr>
          <w:p w14:paraId="7DE50E4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576169AC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5" w:type="pct"/>
            <w:gridSpan w:val="2"/>
          </w:tcPr>
          <w:p w14:paraId="4F1FC805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8" w:type="pct"/>
          </w:tcPr>
          <w:p w14:paraId="11494E2C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F918CA" w:rsidRPr="006375B5" w14:paraId="2340C0C5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32193586" w14:textId="77777777" w:rsidR="00F918CA" w:rsidRPr="006375B5" w:rsidRDefault="00F918CA" w:rsidP="00F918CA">
            <w:pPr>
              <w:numPr>
                <w:ilvl w:val="0"/>
                <w:numId w:val="21"/>
              </w:num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สำนักงานใหญ่</w:t>
            </w:r>
          </w:p>
        </w:tc>
        <w:tc>
          <w:tcPr>
            <w:tcW w:w="612" w:type="pct"/>
            <w:gridSpan w:val="3"/>
          </w:tcPr>
          <w:p w14:paraId="0C2715BF" w14:textId="726CBF88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0.0 - 26.0</w:t>
            </w:r>
          </w:p>
        </w:tc>
        <w:tc>
          <w:tcPr>
            <w:tcW w:w="127" w:type="pct"/>
          </w:tcPr>
          <w:p w14:paraId="5279FF7A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2D4AC2EA" w14:textId="74D735BC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0.0 - 28.0</w:t>
            </w:r>
          </w:p>
        </w:tc>
        <w:tc>
          <w:tcPr>
            <w:tcW w:w="147" w:type="pct"/>
          </w:tcPr>
          <w:p w14:paraId="28244B73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36F3659" w14:textId="01124243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0.0 - 21.0</w:t>
            </w:r>
          </w:p>
        </w:tc>
        <w:tc>
          <w:tcPr>
            <w:tcW w:w="145" w:type="pct"/>
            <w:gridSpan w:val="2"/>
          </w:tcPr>
          <w:p w14:paraId="2C84B752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7A798719" w14:textId="35EBE7E2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0.0 - 14.0</w:t>
            </w:r>
          </w:p>
        </w:tc>
      </w:tr>
      <w:tr w:rsidR="00F918CA" w:rsidRPr="006375B5" w14:paraId="041B44DB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30149F" w14:textId="77777777" w:rsidR="00F918CA" w:rsidRPr="006375B5" w:rsidDel="004252BA" w:rsidRDefault="00F918CA" w:rsidP="00F918CA">
            <w:pPr>
              <w:numPr>
                <w:ilvl w:val="0"/>
                <w:numId w:val="21"/>
              </w:num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หน่วยงานก่อสร้าง</w:t>
            </w:r>
          </w:p>
        </w:tc>
        <w:tc>
          <w:tcPr>
            <w:tcW w:w="612" w:type="pct"/>
            <w:gridSpan w:val="3"/>
          </w:tcPr>
          <w:p w14:paraId="7D93BD13" w14:textId="55A382FC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0.0 - 21.0</w:t>
            </w:r>
          </w:p>
        </w:tc>
        <w:tc>
          <w:tcPr>
            <w:tcW w:w="127" w:type="pct"/>
          </w:tcPr>
          <w:p w14:paraId="27C96D47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7571FB81" w14:textId="3C58400C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0.0 - 16.0</w:t>
            </w:r>
          </w:p>
        </w:tc>
        <w:tc>
          <w:tcPr>
            <w:tcW w:w="147" w:type="pct"/>
          </w:tcPr>
          <w:p w14:paraId="30CA8557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46A2FA6" w14:textId="3E78F59D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0.0 - 21.0</w:t>
            </w:r>
          </w:p>
        </w:tc>
        <w:tc>
          <w:tcPr>
            <w:tcW w:w="145" w:type="pct"/>
            <w:gridSpan w:val="2"/>
          </w:tcPr>
          <w:p w14:paraId="58B2D35D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5F636B61" w14:textId="41E616EE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0.0 - 14.0</w:t>
            </w:r>
          </w:p>
        </w:tc>
      </w:tr>
      <w:tr w:rsidR="00F918CA" w:rsidRPr="006375B5" w14:paraId="4A1FB4AB" w14:textId="77777777" w:rsidTr="00F721DE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6A12B6BE" w14:textId="5FD53AF4" w:rsidR="00F918CA" w:rsidRPr="006375B5" w:rsidRDefault="00F918CA" w:rsidP="00F918CA">
            <w:pPr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0"/>
                <w:szCs w:val="30"/>
                <w:cs/>
                <w:lang w:val="en-GB"/>
              </w:rPr>
              <w:t xml:space="preserve">อายุเกษียณตามปกติ </w:t>
            </w:r>
            <w:r w:rsidRPr="00B65CCF">
              <w:rPr>
                <w:rFonts w:asciiTheme="majorBidi" w:hAnsiTheme="majorBidi" w:cstheme="majorBidi" w:hint="cs"/>
                <w:i/>
                <w:iCs/>
                <w:color w:val="000000"/>
                <w:sz w:val="30"/>
                <w:szCs w:val="30"/>
                <w:cs/>
                <w:lang w:val="en-GB"/>
              </w:rPr>
              <w:t>(ปี)</w:t>
            </w:r>
          </w:p>
        </w:tc>
        <w:tc>
          <w:tcPr>
            <w:tcW w:w="612" w:type="pct"/>
            <w:gridSpan w:val="3"/>
          </w:tcPr>
          <w:p w14:paraId="6AF99786" w14:textId="79B5CB59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27" w:type="pct"/>
          </w:tcPr>
          <w:p w14:paraId="0436DD3B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47D1C320" w14:textId="611FAC08" w:rsidR="00F918CA" w:rsidRPr="000E564C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47" w:type="pct"/>
          </w:tcPr>
          <w:p w14:paraId="55378049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4D414C4E" w14:textId="4F36C677" w:rsidR="00F918CA" w:rsidRPr="006375B5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45" w:type="pct"/>
            <w:gridSpan w:val="2"/>
          </w:tcPr>
          <w:p w14:paraId="5D1939BB" w14:textId="77777777" w:rsidR="00F918CA" w:rsidRPr="006375B5" w:rsidRDefault="00F918CA" w:rsidP="00F918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2BC89C44" w14:textId="375D7CD1" w:rsidR="00F918CA" w:rsidRPr="000E564C" w:rsidRDefault="00F918CA" w:rsidP="00F918CA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</w:tr>
    </w:tbl>
    <w:p w14:paraId="1C3E1390" w14:textId="77777777" w:rsidR="004F5D96" w:rsidRPr="005B2E89" w:rsidRDefault="004F5D96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24"/>
          <w:szCs w:val="24"/>
        </w:rPr>
      </w:pPr>
    </w:p>
    <w:p w14:paraId="16D8BD7F" w14:textId="45EC7B2C" w:rsidR="00291968" w:rsidRPr="006375B5" w:rsidRDefault="00440E9B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8378C1" w14:textId="77777777" w:rsidR="00440E9B" w:rsidRPr="006375B5" w:rsidRDefault="00440E9B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24"/>
          <w:szCs w:val="24"/>
        </w:rPr>
      </w:pPr>
    </w:p>
    <w:p w14:paraId="13EA6DAF" w14:textId="0E66E292" w:rsidR="00291968" w:rsidRPr="006375B5" w:rsidRDefault="00291968" w:rsidP="008B11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eastAsia="Calibri" w:hAnsiTheme="majorBidi" w:cstheme="majorBidi"/>
          <w:b/>
          <w:bCs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5D1DBE">
        <w:rPr>
          <w:rFonts w:asciiTheme="majorBidi" w:hAnsiTheme="majorBidi" w:cstheme="majorBidi"/>
          <w:sz w:val="30"/>
          <w:szCs w:val="30"/>
        </w:rPr>
        <w:t>7</w:t>
      </w:r>
      <w:r w:rsidR="002E2B01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>ของกลุ่มบริษัทและบริษัท</w:t>
      </w:r>
      <w:r w:rsidRPr="00A34067">
        <w:rPr>
          <w:rFonts w:asciiTheme="majorBidi" w:hAnsiTheme="majorBidi" w:cstheme="majorBidi"/>
          <w:sz w:val="30"/>
          <w:szCs w:val="30"/>
          <w:cs/>
        </w:rPr>
        <w:t>เป็น</w:t>
      </w:r>
      <w:r w:rsidR="00624E02" w:rsidRPr="00A3406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A34067" w:rsidRPr="00A34067">
        <w:rPr>
          <w:rFonts w:asciiTheme="majorBidi" w:hAnsiTheme="majorBidi" w:cstheme="majorBidi"/>
          <w:sz w:val="30"/>
          <w:szCs w:val="30"/>
        </w:rPr>
        <w:t>15.19</w:t>
      </w:r>
      <w:r w:rsidR="005F6A9F" w:rsidRPr="00A34067">
        <w:rPr>
          <w:rFonts w:asciiTheme="majorBidi" w:hAnsiTheme="majorBidi" w:cstheme="majorBidi"/>
          <w:sz w:val="30"/>
          <w:szCs w:val="30"/>
        </w:rPr>
        <w:t xml:space="preserve"> </w:t>
      </w:r>
      <w:r w:rsidR="00A34067">
        <w:rPr>
          <w:rFonts w:asciiTheme="majorBidi" w:hAnsiTheme="majorBidi" w:cstheme="majorBidi"/>
          <w:sz w:val="30"/>
          <w:szCs w:val="30"/>
        </w:rPr>
        <w:t>-</w:t>
      </w:r>
      <w:r w:rsidR="005F6A9F" w:rsidRPr="00A34067">
        <w:rPr>
          <w:rFonts w:asciiTheme="majorBidi" w:hAnsiTheme="majorBidi" w:cstheme="majorBidi"/>
          <w:sz w:val="30"/>
          <w:szCs w:val="30"/>
        </w:rPr>
        <w:t xml:space="preserve"> </w:t>
      </w:r>
      <w:r w:rsidR="00A34067" w:rsidRPr="00A34067">
        <w:rPr>
          <w:rFonts w:asciiTheme="majorBidi" w:hAnsiTheme="majorBidi" w:cstheme="majorBidi"/>
          <w:sz w:val="30"/>
          <w:szCs w:val="30"/>
        </w:rPr>
        <w:t>27.42</w:t>
      </w:r>
      <w:r w:rsidR="000911E1" w:rsidRPr="00A3406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A34067">
        <w:rPr>
          <w:rFonts w:asciiTheme="majorBidi" w:hAnsiTheme="majorBidi" w:cstheme="majorBidi"/>
          <w:sz w:val="30"/>
          <w:szCs w:val="30"/>
          <w:cs/>
        </w:rPr>
        <w:t>ปี</w:t>
      </w:r>
      <w:r w:rsidRPr="00A3406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B45C05" w:rsidRPr="00A34067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A34067" w:rsidRPr="00A34067">
        <w:rPr>
          <w:rFonts w:asciiTheme="majorBidi" w:hAnsiTheme="majorBidi" w:cstheme="majorBidi"/>
          <w:sz w:val="30"/>
          <w:szCs w:val="30"/>
        </w:rPr>
        <w:t>23.7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ปี</w:t>
      </w:r>
      <w:r w:rsidR="00051BCD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ตามลำดับ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5D1DBE">
        <w:rPr>
          <w:rFonts w:asciiTheme="majorBidi" w:hAnsiTheme="majorBidi" w:cstheme="majorBidi"/>
          <w:i/>
          <w:iCs/>
          <w:sz w:val="30"/>
          <w:szCs w:val="30"/>
        </w:rPr>
        <w:t>6</w:t>
      </w:r>
      <w:r w:rsidRPr="00CB0854">
        <w:rPr>
          <w:rFonts w:asciiTheme="majorBidi" w:hAnsiTheme="majorBidi" w:cstheme="majorBidi"/>
          <w:sz w:val="30"/>
          <w:szCs w:val="30"/>
          <w:cs/>
        </w:rPr>
        <w:t xml:space="preserve">: 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</w:rPr>
        <w:t>10.9 - 26.3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 และ 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</w:rPr>
        <w:t>23.7</w:t>
      </w:r>
      <w:r w:rsidR="00CB0854" w:rsidRPr="007D615B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="00CB0854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i/>
          <w:iCs/>
          <w:sz w:val="30"/>
          <w:szCs w:val="30"/>
          <w:cs/>
        </w:rPr>
        <w:t>ตามลำดับ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6375B5">
        <w:rPr>
          <w:rFonts w:asciiTheme="majorBidi" w:eastAsia="Calibri" w:hAnsiTheme="majorBidi" w:cstheme="majorBidi"/>
          <w:b/>
          <w:bCs/>
          <w:i/>
          <w:iCs/>
          <w:sz w:val="30"/>
          <w:szCs w:val="30"/>
          <w:cs/>
        </w:rPr>
        <w:t xml:space="preserve"> </w:t>
      </w:r>
    </w:p>
    <w:p w14:paraId="46001B1D" w14:textId="77777777" w:rsidR="006C59CA" w:rsidRPr="005B2E89" w:rsidRDefault="006C59CA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469081EA" w14:textId="6B375D38" w:rsidR="00291968" w:rsidRPr="006375B5" w:rsidRDefault="00291968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Calibr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6267D1BB" w14:textId="77777777" w:rsidR="001F05A7" w:rsidRPr="005B2E89" w:rsidRDefault="001F05A7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638958C1" w14:textId="5F6164DE" w:rsidR="00CC6FD8" w:rsidRPr="006375B5" w:rsidRDefault="00CC6FD8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ณ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วันที่รายงาน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โดยถือว่าข้อสมมติอื่นๆ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คงที่</w:t>
      </w:r>
    </w:p>
    <w:p w14:paraId="36678CF0" w14:textId="77777777" w:rsidR="00DE4CC5" w:rsidRPr="006375B5" w:rsidRDefault="00DE4CC5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24"/>
          <w:szCs w:val="24"/>
        </w:rPr>
      </w:pPr>
    </w:p>
    <w:tbl>
      <w:tblPr>
        <w:tblW w:w="9180" w:type="dxa"/>
        <w:tblInd w:w="450" w:type="dxa"/>
        <w:tblLook w:val="01E0" w:firstRow="1" w:lastRow="1" w:firstColumn="1" w:lastColumn="1" w:noHBand="0" w:noVBand="0"/>
      </w:tblPr>
      <w:tblGrid>
        <w:gridCol w:w="4500"/>
        <w:gridCol w:w="990"/>
        <w:gridCol w:w="270"/>
        <w:gridCol w:w="944"/>
        <w:gridCol w:w="316"/>
        <w:gridCol w:w="942"/>
        <w:gridCol w:w="235"/>
        <w:gridCol w:w="983"/>
      </w:tblGrid>
      <w:tr w:rsidR="0068179A" w:rsidRPr="006375B5" w14:paraId="66AB43BC" w14:textId="77777777" w:rsidTr="008B115F">
        <w:trPr>
          <w:trHeight w:val="20"/>
          <w:tblHeader/>
        </w:trPr>
        <w:tc>
          <w:tcPr>
            <w:tcW w:w="4500" w:type="dxa"/>
          </w:tcPr>
          <w:p w14:paraId="356670B0" w14:textId="77777777" w:rsidR="0068179A" w:rsidRPr="006375B5" w:rsidRDefault="0068179A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</w:tcPr>
          <w:p w14:paraId="35FDDA44" w14:textId="2BEB5EDF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8179A" w:rsidRPr="006375B5" w14:paraId="422C2CB5" w14:textId="77777777" w:rsidTr="008B115F">
        <w:trPr>
          <w:trHeight w:val="20"/>
          <w:tblHeader/>
        </w:trPr>
        <w:tc>
          <w:tcPr>
            <w:tcW w:w="4500" w:type="dxa"/>
          </w:tcPr>
          <w:p w14:paraId="535265C0" w14:textId="77777777" w:rsidR="0068179A" w:rsidRPr="006375B5" w:rsidRDefault="0068179A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1B166A84" w14:textId="21D555A4" w:rsidR="0068179A" w:rsidRPr="006375B5" w:rsidRDefault="0068179A" w:rsidP="0068179A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460115C8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160" w:type="dxa"/>
            <w:gridSpan w:val="3"/>
          </w:tcPr>
          <w:p w14:paraId="32AD6C9A" w14:textId="7BBAAEE0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8179A" w:rsidRPr="006375B5" w14:paraId="1D9EE91A" w14:textId="77777777" w:rsidTr="008B115F">
        <w:trPr>
          <w:trHeight w:val="20"/>
          <w:tblHeader/>
        </w:trPr>
        <w:tc>
          <w:tcPr>
            <w:tcW w:w="4500" w:type="dxa"/>
          </w:tcPr>
          <w:p w14:paraId="33BBF0A6" w14:textId="2096AA27" w:rsidR="0068179A" w:rsidRPr="006375B5" w:rsidRDefault="008B4FB8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4C0BE26D" w14:textId="67370B86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7EFA4C6E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63531A2F" w14:textId="3F3A1107" w:rsidR="0068179A" w:rsidRPr="006375B5" w:rsidRDefault="000E564C" w:rsidP="002926C0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16" w:type="dxa"/>
          </w:tcPr>
          <w:p w14:paraId="06207197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25B272A4" w14:textId="304295DB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5" w:type="dxa"/>
          </w:tcPr>
          <w:p w14:paraId="49E4CDAD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69B3465A" w14:textId="75274739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68179A" w:rsidRPr="006375B5" w14:paraId="2635FD4E" w14:textId="77777777" w:rsidTr="008B115F">
        <w:trPr>
          <w:trHeight w:val="20"/>
          <w:tblHeader/>
        </w:trPr>
        <w:tc>
          <w:tcPr>
            <w:tcW w:w="4500" w:type="dxa"/>
          </w:tcPr>
          <w:p w14:paraId="74614E54" w14:textId="77777777" w:rsidR="0068179A" w:rsidRPr="006375B5" w:rsidRDefault="0068179A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  <w:vAlign w:val="center"/>
          </w:tcPr>
          <w:p w14:paraId="5406DC15" w14:textId="77777777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5D1DBE" w:rsidRPr="006375B5" w14:paraId="7414ACD2" w14:textId="77777777" w:rsidTr="008B115F">
        <w:trPr>
          <w:trHeight w:val="20"/>
        </w:trPr>
        <w:tc>
          <w:tcPr>
            <w:tcW w:w="4500" w:type="dxa"/>
          </w:tcPr>
          <w:p w14:paraId="00434D7E" w14:textId="04645FB8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31007812" w14:textId="4B0DA916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</w:t>
            </w:r>
            <w:r w:rsidR="0070211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7A0B2533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189F1BE0" w14:textId="632317E2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(33)</w:t>
            </w:r>
          </w:p>
        </w:tc>
        <w:tc>
          <w:tcPr>
            <w:tcW w:w="316" w:type="dxa"/>
            <w:vAlign w:val="center"/>
          </w:tcPr>
          <w:p w14:paraId="2AFD2E14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DDD769A" w14:textId="22D0F075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</w:t>
            </w:r>
          </w:p>
        </w:tc>
        <w:tc>
          <w:tcPr>
            <w:tcW w:w="235" w:type="dxa"/>
            <w:vAlign w:val="center"/>
          </w:tcPr>
          <w:p w14:paraId="441BDAC5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  <w:vAlign w:val="center"/>
          </w:tcPr>
          <w:p w14:paraId="7BA495D3" w14:textId="1D646656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</w:tr>
      <w:tr w:rsidR="005D1DBE" w:rsidRPr="006375B5" w14:paraId="632ABC93" w14:textId="77777777" w:rsidTr="008B115F">
        <w:trPr>
          <w:trHeight w:val="20"/>
        </w:trPr>
        <w:tc>
          <w:tcPr>
            <w:tcW w:w="4500" w:type="dxa"/>
          </w:tcPr>
          <w:p w14:paraId="5836E727" w14:textId="62383323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4D4EAE8A" w14:textId="55A807EA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31</w:t>
            </w:r>
          </w:p>
        </w:tc>
        <w:tc>
          <w:tcPr>
            <w:tcW w:w="270" w:type="dxa"/>
          </w:tcPr>
          <w:p w14:paraId="5E8AC922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0D5317DD" w14:textId="54FD7524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41</w:t>
            </w:r>
          </w:p>
        </w:tc>
        <w:tc>
          <w:tcPr>
            <w:tcW w:w="316" w:type="dxa"/>
          </w:tcPr>
          <w:p w14:paraId="47C72C16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EF327AD" w14:textId="7F790CA9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(27)</w:t>
            </w:r>
          </w:p>
        </w:tc>
        <w:tc>
          <w:tcPr>
            <w:tcW w:w="235" w:type="dxa"/>
          </w:tcPr>
          <w:p w14:paraId="1145EFF7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4313A195" w14:textId="11382636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(35)</w:t>
            </w:r>
          </w:p>
        </w:tc>
      </w:tr>
      <w:tr w:rsidR="005D1DBE" w:rsidRPr="006375B5" w14:paraId="283013B2" w14:textId="77777777" w:rsidTr="008B115F">
        <w:trPr>
          <w:trHeight w:val="20"/>
        </w:trPr>
        <w:tc>
          <w:tcPr>
            <w:tcW w:w="4500" w:type="dxa"/>
          </w:tcPr>
          <w:p w14:paraId="79913F5F" w14:textId="4E5B7F16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543915E6" w14:textId="779A0CF5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(29)</w:t>
            </w:r>
          </w:p>
        </w:tc>
        <w:tc>
          <w:tcPr>
            <w:tcW w:w="270" w:type="dxa"/>
          </w:tcPr>
          <w:p w14:paraId="2D09F218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71995EE1" w14:textId="4B804AE1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(34)</w:t>
            </w:r>
          </w:p>
        </w:tc>
        <w:tc>
          <w:tcPr>
            <w:tcW w:w="316" w:type="dxa"/>
          </w:tcPr>
          <w:p w14:paraId="23D9C79D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4CB9ED5" w14:textId="0FCF97C4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35" w:type="dxa"/>
          </w:tcPr>
          <w:p w14:paraId="4299588D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0FE6E6C7" w14:textId="5C0C1212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</w:t>
            </w:r>
          </w:p>
        </w:tc>
      </w:tr>
      <w:tr w:rsidR="005D1DBE" w:rsidRPr="006375B5" w14:paraId="09C8AE3D" w14:textId="77777777" w:rsidTr="008B115F">
        <w:trPr>
          <w:trHeight w:val="20"/>
        </w:trPr>
        <w:tc>
          <w:tcPr>
            <w:tcW w:w="4500" w:type="dxa"/>
          </w:tcPr>
          <w:p w14:paraId="00B1D83D" w14:textId="70F77AFB" w:rsidR="005D1DBE" w:rsidRPr="006375B5" w:rsidRDefault="005D1DBE" w:rsidP="005D1DBE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526078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การเปลี่ยนแปลงอายุงาน</w:t>
            </w:r>
          </w:p>
        </w:tc>
        <w:tc>
          <w:tcPr>
            <w:tcW w:w="990" w:type="dxa"/>
          </w:tcPr>
          <w:p w14:paraId="41C14CF0" w14:textId="6BF00C03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FB1768B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61D9241" w14:textId="190F6505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316" w:type="dxa"/>
          </w:tcPr>
          <w:p w14:paraId="7780A6B2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1D87E7C3" w14:textId="4AAA3450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  <w:tc>
          <w:tcPr>
            <w:tcW w:w="235" w:type="dxa"/>
          </w:tcPr>
          <w:p w14:paraId="01D2E94D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134CF110" w14:textId="5ADD3DF4" w:rsidR="005D1DBE" w:rsidRPr="000E564C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(2)</w:t>
            </w:r>
          </w:p>
        </w:tc>
      </w:tr>
    </w:tbl>
    <w:p w14:paraId="64ED17A5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162" w:type="dxa"/>
        <w:tblInd w:w="450" w:type="dxa"/>
        <w:tblLook w:val="01E0" w:firstRow="1" w:lastRow="1" w:firstColumn="1" w:lastColumn="1" w:noHBand="0" w:noVBand="0"/>
      </w:tblPr>
      <w:tblGrid>
        <w:gridCol w:w="4410"/>
        <w:gridCol w:w="990"/>
        <w:gridCol w:w="270"/>
        <w:gridCol w:w="944"/>
        <w:gridCol w:w="316"/>
        <w:gridCol w:w="942"/>
        <w:gridCol w:w="235"/>
        <w:gridCol w:w="1055"/>
      </w:tblGrid>
      <w:tr w:rsidR="00347273" w:rsidRPr="006375B5" w14:paraId="09FC418A" w14:textId="77777777" w:rsidTr="008B115F">
        <w:trPr>
          <w:trHeight w:val="20"/>
          <w:tblHeader/>
        </w:trPr>
        <w:tc>
          <w:tcPr>
            <w:tcW w:w="4410" w:type="dxa"/>
          </w:tcPr>
          <w:p w14:paraId="4A87BAA5" w14:textId="77777777" w:rsidR="00347273" w:rsidRPr="006375B5" w:rsidRDefault="00347273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5410222F" w14:textId="09E8603C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47273" w:rsidRPr="006375B5" w14:paraId="6D20113B" w14:textId="77777777" w:rsidTr="008B115F">
        <w:trPr>
          <w:trHeight w:val="20"/>
          <w:tblHeader/>
        </w:trPr>
        <w:tc>
          <w:tcPr>
            <w:tcW w:w="4410" w:type="dxa"/>
          </w:tcPr>
          <w:p w14:paraId="2D6B0428" w14:textId="77777777" w:rsidR="00347273" w:rsidRPr="006375B5" w:rsidRDefault="00347273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7D8B2EC5" w14:textId="0045E39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5F8E3D44" w14:textId="77777777" w:rsidR="00347273" w:rsidRPr="006375B5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6ED143B9" w14:textId="0EA1E9E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CB0854" w:rsidRPr="006375B5" w14:paraId="2F37E811" w14:textId="77777777" w:rsidTr="008B115F">
        <w:trPr>
          <w:trHeight w:val="20"/>
          <w:tblHeader/>
        </w:trPr>
        <w:tc>
          <w:tcPr>
            <w:tcW w:w="4410" w:type="dxa"/>
          </w:tcPr>
          <w:p w14:paraId="0241FC8C" w14:textId="319CC3B2" w:rsidR="00CB0854" w:rsidRPr="006375B5" w:rsidRDefault="00CB0854" w:rsidP="00CB0854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388240EE" w14:textId="5D26416A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7801BB88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758455C7" w14:textId="1D4F6544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16" w:type="dxa"/>
          </w:tcPr>
          <w:p w14:paraId="70DB996B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3998DE4" w14:textId="581A89BB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35" w:type="dxa"/>
          </w:tcPr>
          <w:p w14:paraId="24E52C96" w14:textId="77777777" w:rsidR="00CB0854" w:rsidRPr="006375B5" w:rsidRDefault="00CB0854" w:rsidP="00CB0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06EC3848" w14:textId="057CAD14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</w:t>
            </w:r>
            <w:r w:rsidR="005D1DB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CB0854" w:rsidRPr="006375B5" w14:paraId="390609A5" w14:textId="77777777" w:rsidTr="008B115F">
        <w:trPr>
          <w:trHeight w:val="20"/>
          <w:tblHeader/>
        </w:trPr>
        <w:tc>
          <w:tcPr>
            <w:tcW w:w="4410" w:type="dxa"/>
          </w:tcPr>
          <w:p w14:paraId="0ECE99B6" w14:textId="77777777" w:rsidR="00CB0854" w:rsidRPr="006375B5" w:rsidRDefault="00CB0854" w:rsidP="00CB0854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26EBA42D" w14:textId="77777777" w:rsidR="00CB0854" w:rsidRPr="006375B5" w:rsidRDefault="00CB0854" w:rsidP="00CB0854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5D1DBE" w:rsidRPr="006375B5" w14:paraId="18A162E2" w14:textId="77777777" w:rsidTr="008B115F">
        <w:trPr>
          <w:trHeight w:val="20"/>
        </w:trPr>
        <w:tc>
          <w:tcPr>
            <w:tcW w:w="4410" w:type="dxa"/>
          </w:tcPr>
          <w:p w14:paraId="37ACDABB" w14:textId="77777777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7D4FFEF6" w14:textId="59242D57" w:rsidR="005D1DBE" w:rsidRPr="006375B5" w:rsidRDefault="00CD4227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270" w:type="dxa"/>
            <w:vAlign w:val="center"/>
          </w:tcPr>
          <w:p w14:paraId="00F52B11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5881DCDA" w14:textId="19B815D5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(7)</w:t>
            </w:r>
          </w:p>
        </w:tc>
        <w:tc>
          <w:tcPr>
            <w:tcW w:w="316" w:type="dxa"/>
            <w:vAlign w:val="center"/>
          </w:tcPr>
          <w:p w14:paraId="09028173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02CC715" w14:textId="2A044534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5" w:type="dxa"/>
            <w:vAlign w:val="center"/>
          </w:tcPr>
          <w:p w14:paraId="10DE5436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C515E74" w14:textId="5538C15F" w:rsidR="005D1DBE" w:rsidRPr="006375B5" w:rsidRDefault="005D1DBE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5D1DBE" w:rsidRPr="006375B5" w14:paraId="6577491F" w14:textId="77777777" w:rsidTr="008B115F">
        <w:trPr>
          <w:trHeight w:val="20"/>
        </w:trPr>
        <w:tc>
          <w:tcPr>
            <w:tcW w:w="4410" w:type="dxa"/>
          </w:tcPr>
          <w:p w14:paraId="025B2A4F" w14:textId="77777777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7E72C0A2" w14:textId="5BEC450F" w:rsidR="005D1DBE" w:rsidRPr="006375B5" w:rsidRDefault="00CD4227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1354FFF1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3EEB791F" w14:textId="5FA0F20E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8</w:t>
            </w:r>
          </w:p>
        </w:tc>
        <w:tc>
          <w:tcPr>
            <w:tcW w:w="316" w:type="dxa"/>
          </w:tcPr>
          <w:p w14:paraId="6A92796B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1048F1F0" w14:textId="7E02FEE9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(6)</w:t>
            </w:r>
          </w:p>
        </w:tc>
        <w:tc>
          <w:tcPr>
            <w:tcW w:w="235" w:type="dxa"/>
          </w:tcPr>
          <w:p w14:paraId="59764586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29560E82" w14:textId="4BFC2A6E" w:rsidR="005D1DBE" w:rsidRPr="006375B5" w:rsidRDefault="005D1DBE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(7)</w:t>
            </w:r>
          </w:p>
        </w:tc>
      </w:tr>
      <w:tr w:rsidR="005D1DBE" w:rsidRPr="006375B5" w14:paraId="5C8CC08F" w14:textId="77777777" w:rsidTr="008B115F">
        <w:trPr>
          <w:trHeight w:val="20"/>
        </w:trPr>
        <w:tc>
          <w:tcPr>
            <w:tcW w:w="4410" w:type="dxa"/>
          </w:tcPr>
          <w:p w14:paraId="2C3D176F" w14:textId="77777777" w:rsidR="005D1DBE" w:rsidRPr="006375B5" w:rsidRDefault="005D1DBE" w:rsidP="005D1DBE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3EB8C9C0" w14:textId="56418125" w:rsidR="005D1DBE" w:rsidRPr="006375B5" w:rsidRDefault="00CD4227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5220AF14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AE9746C" w14:textId="1EE57283" w:rsidR="005D1DBE" w:rsidRPr="006375B5" w:rsidRDefault="005D1DBE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316" w:type="dxa"/>
          </w:tcPr>
          <w:p w14:paraId="79242B1F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B9746EF" w14:textId="53FA3E5F" w:rsidR="005D1DBE" w:rsidRPr="006375B5" w:rsidRDefault="00CD4227" w:rsidP="005D1DBE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5" w:type="dxa"/>
          </w:tcPr>
          <w:p w14:paraId="758936A2" w14:textId="77777777" w:rsidR="005D1DBE" w:rsidRPr="006375B5" w:rsidRDefault="005D1DBE" w:rsidP="005D1D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55" w:type="dxa"/>
          </w:tcPr>
          <w:p w14:paraId="2C01CFC7" w14:textId="7B534F6A" w:rsidR="005D1DBE" w:rsidRPr="006375B5" w:rsidRDefault="005D1DBE" w:rsidP="005D1DBE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</w:tbl>
    <w:p w14:paraId="604BFC9D" w14:textId="77777777" w:rsidR="0068179A" w:rsidRPr="006375B5" w:rsidRDefault="0068179A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39F5C43B" w14:textId="77777777" w:rsidR="004E23A0" w:rsidRPr="006375B5" w:rsidRDefault="00291968" w:rsidP="00C63E79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แต่ได้แสดงประมาณการความอ่อนไหวของข้อสมมติต่างๆ</w:t>
      </w:r>
    </w:p>
    <w:p w14:paraId="6A8371D3" w14:textId="00F6958D" w:rsidR="00D048D2" w:rsidRPr="003B3BB5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78407EE6" w14:textId="40D4BDE4" w:rsidR="00D444F0" w:rsidRPr="006375B5" w:rsidRDefault="00D444F0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</w:t>
      </w:r>
      <w:r w:rsidRPr="006375B5">
        <w:rPr>
          <w:rFonts w:ascii="Angsana New" w:eastAsia="Times New Roman" w:hAnsi="Angsana New"/>
          <w:sz w:val="30"/>
          <w:szCs w:val="30"/>
          <w:cs/>
        </w:rPr>
        <w:t>การหนี้สิน</w:t>
      </w:r>
    </w:p>
    <w:p w14:paraId="47B1D85A" w14:textId="0959415A" w:rsidR="00F822BF" w:rsidRPr="00620AD1" w:rsidRDefault="00F822BF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eastAsia="Times New Roman" w:hAnsi="Angsana New"/>
          <w:sz w:val="24"/>
          <w:szCs w:val="24"/>
        </w:rPr>
      </w:pPr>
    </w:p>
    <w:p w14:paraId="753ABD8D" w14:textId="26F3B33C" w:rsidR="00DE4CC5" w:rsidRDefault="000D484A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กลุ่มบริษัทมีคดีความฟ้องร้องที่สำคัญซึ่งเกี่ยวกับโครงการอสังหาริมทรัพย์พัฒนาเพื่อขาย</w:t>
      </w:r>
      <w:r w:rsidR="006000DC" w:rsidRPr="006375B5">
        <w:rPr>
          <w:rFonts w:ascii="Angsana New" w:eastAsia="Times New Roman" w:hAnsi="Angsana New" w:hint="cs"/>
          <w:sz w:val="30"/>
          <w:szCs w:val="30"/>
          <w:cs/>
        </w:rPr>
        <w:t>ในอดีต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และคดีความอื่นๆ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ซึ่งบริษัทได้มีการประเมินผลกระทบ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และคาดว่าไม่มีผลกระทบเป็นสาระสำคัญ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ณ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30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</w:t>
      </w:r>
      <w:r w:rsidR="005D1DBE">
        <w:rPr>
          <w:rFonts w:ascii="Angsana New" w:eastAsia="Times New Roman" w:hAnsi="Angsana New"/>
          <w:sz w:val="30"/>
          <w:szCs w:val="30"/>
        </w:rPr>
        <w:t>7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กลุ่มบริษัทตั้งประมาณการหนี้สินจากคดีความเป็นจำนวน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AA3719">
        <w:rPr>
          <w:rFonts w:ascii="Angsana New" w:eastAsia="Times New Roman" w:hAnsi="Angsana New"/>
          <w:sz w:val="30"/>
          <w:szCs w:val="30"/>
        </w:rPr>
        <w:t>88.24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256</w:t>
      </w:r>
      <w:r w:rsidR="005D1DBE">
        <w:rPr>
          <w:rFonts w:ascii="Angsana New" w:eastAsia="Times New Roman" w:hAnsi="Angsana New"/>
          <w:i/>
          <w:iCs/>
          <w:sz w:val="30"/>
          <w:szCs w:val="30"/>
        </w:rPr>
        <w:t>6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: </w:t>
      </w:r>
      <w:r w:rsidR="005D1DBE">
        <w:rPr>
          <w:rFonts w:ascii="Angsana New" w:eastAsia="Times New Roman" w:hAnsi="Angsana New"/>
          <w:i/>
          <w:iCs/>
          <w:sz w:val="30"/>
          <w:szCs w:val="30"/>
        </w:rPr>
        <w:t>76.38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) </w:t>
      </w:r>
    </w:p>
    <w:p w14:paraId="65DF4161" w14:textId="77777777" w:rsidR="005A21E4" w:rsidRPr="0068248F" w:rsidRDefault="005A21E4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sz w:val="24"/>
          <w:szCs w:val="24"/>
        </w:rPr>
      </w:pPr>
    </w:p>
    <w:p w14:paraId="21E3564C" w14:textId="054C108C" w:rsidR="0010750E" w:rsidRPr="006375B5" w:rsidRDefault="00214B3A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ทุนเรือนหุ้น</w:t>
      </w:r>
      <w:r w:rsidR="00A451C6"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2972565D" w14:textId="77777777" w:rsidR="00B679D9" w:rsidRPr="00F72175" w:rsidRDefault="00B679D9" w:rsidP="00B679D9">
      <w:pPr>
        <w:rPr>
          <w:rFonts w:ascii="Angsana New" w:hAnsi="Angsana New"/>
          <w:color w:val="2E74B5"/>
          <w:sz w:val="24"/>
          <w:szCs w:val="24"/>
        </w:rPr>
      </w:pPr>
    </w:p>
    <w:p w14:paraId="5FE94DF9" w14:textId="77777777" w:rsidR="00EB78CF" w:rsidRPr="006375B5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hanging="36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14612672" w14:textId="77777777" w:rsidR="00EB78CF" w:rsidRPr="003F647C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51CF74AD" w14:textId="42FA1544" w:rsidR="00F822BF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พ</w:t>
      </w:r>
      <w:r w:rsidRPr="006375B5">
        <w:rPr>
          <w:rFonts w:asciiTheme="majorBidi" w:hAnsiTheme="majorBidi" w:cstheme="majorBidi"/>
          <w:sz w:val="30"/>
          <w:szCs w:val="30"/>
          <w:cs/>
        </w:rPr>
        <w:t>.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ศ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. </w:t>
      </w:r>
      <w:r w:rsidR="000E564C" w:rsidRPr="000E564C">
        <w:rPr>
          <w:rFonts w:asciiTheme="majorBidi" w:hAnsiTheme="majorBidi" w:cstheme="majorBidi"/>
          <w:sz w:val="30"/>
          <w:szCs w:val="30"/>
        </w:rPr>
        <w:t>2535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มาตรา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51</w:t>
      </w:r>
      <w:r w:rsidR="00537344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ในกรณีที่บริษัทเสนอขายหุ้นสูงกว่า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มูลค่าหุ้นที่จดทะเบียนไว้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บริษัทต้องนำค่าหุ้นส่วนเกินนี้ตั้งเป็นทุนสำรอง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(“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</w:t>
      </w:r>
      <w:r w:rsidRPr="00AB223F">
        <w:rPr>
          <w:rFonts w:asciiTheme="majorBidi" w:hAnsiTheme="majorBidi" w:cstheme="majorBidi" w:hint="eastAsia"/>
          <w:spacing w:val="-2"/>
          <w:sz w:val="30"/>
          <w:szCs w:val="30"/>
          <w:cs/>
        </w:rPr>
        <w:t>”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)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ส่วนเกินมูลค่าหุ้นนี้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จะนำไปจ่ายเป็นเงินปันผลไม่ได้</w:t>
      </w:r>
    </w:p>
    <w:p w14:paraId="512651C0" w14:textId="36997040" w:rsidR="004D25E9" w:rsidRPr="003F647C" w:rsidRDefault="004D25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</w:p>
    <w:p w14:paraId="1EBBE931" w14:textId="1B9BD51A" w:rsidR="000761DA" w:rsidRPr="006375B5" w:rsidRDefault="000761DA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สำรอง</w:t>
      </w:r>
      <w:r w:rsidR="00CD1DBB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D503FD0" w14:textId="77777777" w:rsidR="00C63E79" w:rsidRPr="003F647C" w:rsidRDefault="00C63E79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="Angsana New" w:hAnsi="Angsana New"/>
          <w:sz w:val="24"/>
          <w:szCs w:val="24"/>
        </w:rPr>
      </w:pPr>
    </w:p>
    <w:p w14:paraId="033D85AC" w14:textId="3549A362" w:rsidR="005206E0" w:rsidRPr="006375B5" w:rsidRDefault="00C63E7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02CDEEED" w14:textId="3309CF4B" w:rsidR="00F81176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พ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Pr="006375B5">
        <w:rPr>
          <w:rFonts w:ascii="Angsana New" w:hAnsi="Angsana New" w:hint="cs"/>
          <w:sz w:val="30"/>
          <w:szCs w:val="30"/>
          <w:cs/>
        </w:rPr>
        <w:t>ศ</w:t>
      </w:r>
      <w:r w:rsidRPr="006375B5">
        <w:rPr>
          <w:rFonts w:ascii="Angsana New" w:hAnsi="Angsana New"/>
          <w:sz w:val="30"/>
          <w:szCs w:val="30"/>
          <w:cs/>
        </w:rPr>
        <w:t xml:space="preserve">. </w:t>
      </w:r>
      <w:r w:rsidR="000E564C" w:rsidRPr="000E564C">
        <w:rPr>
          <w:rFonts w:ascii="Angsana New" w:hAnsi="Angsana New"/>
          <w:sz w:val="30"/>
          <w:szCs w:val="30"/>
        </w:rPr>
        <w:t>2535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มาตรา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116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บริษัทจะต้องจัดสรรทุนสำรอง</w:t>
      </w:r>
      <w:r w:rsidRPr="006375B5">
        <w:rPr>
          <w:rFonts w:ascii="Angsana New" w:hAnsi="Angsana New"/>
          <w:sz w:val="30"/>
          <w:szCs w:val="30"/>
          <w:cs/>
        </w:rPr>
        <w:t xml:space="preserve"> (“</w:t>
      </w:r>
      <w:r w:rsidRPr="006375B5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อย่างน้อยร้อยละ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ของกำไรสุทธิประจำปีหลังจากหักขาดทุนสะสมยกมา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ถ้ามี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จนกว่าสำรองดังกล่าวมีจำนวนไม่น้อยกว่าร้อยละ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ของทุนจดทะเบียน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เงินสำรองนี้จะนำไปจ่ายเป็นเงินปันผลไม่ได้</w:t>
      </w:r>
    </w:p>
    <w:p w14:paraId="474BD8B3" w14:textId="146C0035" w:rsidR="00975B15" w:rsidRPr="003F647C" w:rsidRDefault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5219FE16" w14:textId="77777777" w:rsidR="00701DAC" w:rsidRDefault="00701DA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4B8B9438" w14:textId="5180B7DA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องค์ประกอบอื่นของส่วนของผู้ถือหุ้น</w:t>
      </w:r>
    </w:p>
    <w:p w14:paraId="44C205C8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24"/>
          <w:szCs w:val="24"/>
        </w:rPr>
      </w:pPr>
    </w:p>
    <w:p w14:paraId="62649089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4709D187" w14:textId="44C0044D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(ดูหมายเหตุข้อ </w:t>
      </w:r>
      <w:r w:rsidR="000E5158">
        <w:rPr>
          <w:rFonts w:asciiTheme="majorBidi" w:hAnsiTheme="majorBidi" w:cstheme="majorBidi"/>
          <w:sz w:val="30"/>
          <w:szCs w:val="30"/>
        </w:rPr>
        <w:t>3</w:t>
      </w:r>
      <w:r w:rsidR="00935DCC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(ง.</w:t>
      </w:r>
      <w:r w:rsidR="000E564C" w:rsidRPr="000E564C">
        <w:rPr>
          <w:rFonts w:asciiTheme="majorBidi" w:hAnsiTheme="majorBidi" w:cstheme="majorBidi"/>
          <w:sz w:val="30"/>
          <w:szCs w:val="30"/>
        </w:rPr>
        <w:t>4</w:t>
      </w:r>
      <w:r w:rsidRPr="006375B5">
        <w:rPr>
          <w:rFonts w:asciiTheme="majorBidi" w:hAnsiTheme="majorBidi" w:cstheme="majorBidi"/>
          <w:sz w:val="30"/>
          <w:szCs w:val="30"/>
          <w:cs/>
        </w:rPr>
        <w:t>))</w:t>
      </w:r>
    </w:p>
    <w:p w14:paraId="5EB80840" w14:textId="77777777" w:rsidR="00975B15" w:rsidRPr="003F647C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24"/>
          <w:szCs w:val="24"/>
        </w:rPr>
      </w:pPr>
    </w:p>
    <w:p w14:paraId="552161C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11" w:name="_Hlk54294682"/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ป้องกันความเสี่ยงกระแสเงินสด</w:t>
      </w:r>
    </w:p>
    <w:p w14:paraId="7CB10A06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สำรองการป้องกันความเสี่ยงกระแสเงินสดประกอบด้วย</w:t>
      </w:r>
    </w:p>
    <w:p w14:paraId="2EDA7640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DF748A6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6375B5">
        <w:rPr>
          <w:rFonts w:asciiTheme="majorBidi" w:hAnsiTheme="majorBidi" w:hint="cs"/>
          <w:sz w:val="30"/>
          <w:szCs w:val="30"/>
          <w:cs/>
        </w:rPr>
        <w:t>ต้นทุนการป้องกันความเสี่ยงสะท้อนถึงกำไรหรือขาดทุนของส่วนที่ไม่รวมในเครื่องมือที่ใช้ในการป้องกันความเสี่ยงที่กำหนดไว้ ซึ่งเกี่ยวข้องกับองค์ประกอบราคาล่วงหน้าของสัญญาฟอร์เวิร์ดโดยรับรู้เมื่อเริ่มแรกในกำไรขาดทุนเบ็ดเสร็จอื่นและบันทึกบัญชีเช่นเดียวกับกำไรหรือขาดทุนในสำรองการป้องกันความเสี่ยง</w:t>
      </w:r>
    </w:p>
    <w:bookmarkEnd w:id="11"/>
    <w:p w14:paraId="3BD8B8A7" w14:textId="77777777" w:rsidR="009972ED" w:rsidRDefault="009972ED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4BE70E56" w14:textId="3108DB7B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</w:p>
    <w:p w14:paraId="7A1DCD9C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</w:p>
    <w:p w14:paraId="6465C7BD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</w:p>
    <w:p w14:paraId="2FAC976C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หนี้ที่วัดมูลค่ายุติธรรมผ่านกำไรหรือขาดทุนเบ็ดเสร็จอื่นจนกระทั่งมีการตัดรายการหรือจัดประเภทรายการใหม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 xml:space="preserve">มูลค่าดังกล่าวจะถูกปรับลดด้วยค่าเผื่อผลขาดทุน </w:t>
      </w:r>
    </w:p>
    <w:p w14:paraId="06582705" w14:textId="77777777" w:rsidR="00822202" w:rsidRPr="00C87B87" w:rsidRDefault="00822202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sz w:val="22"/>
          <w:szCs w:val="22"/>
        </w:rPr>
      </w:pPr>
    </w:p>
    <w:p w14:paraId="422415CC" w14:textId="627A3BE2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ผลแตกต่างที่เกิดจากรายการที่มีการควบคุมเดียวกัน</w:t>
      </w:r>
    </w:p>
    <w:p w14:paraId="7D65077A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แตกต่างที่เกิดจากรายการรวมธุรกิจภายใต้การควบคุมเดียวกันเป็นการแสดงถึงส่วนต่างระหว่างมูลค่าตามบัญชีของสินทรัพย์สุทธิของกิจการหรือธุรกิจที่ได้มาจากการควบคุมเดียวกันกับต้นทุนที่จ่าย ณ วันที่ได้มาและถูกบันทึกเป็นสำรองในส่วนของผู้ถือหุ้น ซึ่งจะไม่จำหน่ายและจะคงอยู่จนกระทั่งบริษัทย่อยหรือธุรกิจดังกล่าวจะถูกขายหรือจำหน่ายออกไป</w:t>
      </w:r>
    </w:p>
    <w:p w14:paraId="255ECB71" w14:textId="2537A0E9" w:rsidR="0050668D" w:rsidRPr="00C87B87" w:rsidRDefault="0050668D" w:rsidP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</w:rPr>
      </w:pPr>
    </w:p>
    <w:p w14:paraId="2E6299F3" w14:textId="77777777" w:rsidR="00345D81" w:rsidRDefault="00345D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16C9B26" w14:textId="7896059F" w:rsidR="009A45B0" w:rsidRPr="006375B5" w:rsidRDefault="0070308B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ส่วนงานดำเนินงาน</w:t>
      </w:r>
      <w:r w:rsidR="005A77F6" w:rsidRPr="006375B5">
        <w:rPr>
          <w:rFonts w:ascii="Angsana New" w:hAnsi="Angsana New" w:hint="cs"/>
          <w:sz w:val="30"/>
          <w:szCs w:val="30"/>
          <w:cs/>
          <w:lang w:val="en-US"/>
        </w:rPr>
        <w:t>และ</w:t>
      </w:r>
      <w:r w:rsidR="00DD26AE" w:rsidRPr="006375B5">
        <w:rPr>
          <w:rFonts w:ascii="Angsana New" w:hAnsi="Angsana New" w:hint="cs"/>
          <w:sz w:val="30"/>
          <w:szCs w:val="30"/>
          <w:cs/>
          <w:lang w:val="en-US"/>
        </w:rPr>
        <w:t>การจำแนกรายได้</w:t>
      </w:r>
    </w:p>
    <w:p w14:paraId="4E88DAB8" w14:textId="77777777" w:rsidR="009A45B0" w:rsidRPr="009E6CF9" w:rsidRDefault="009A45B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1157351" w14:textId="17A5B473" w:rsidR="0070308B" w:rsidRPr="006375B5" w:rsidRDefault="00305DB4" w:rsidP="00305DB4">
      <w:pPr>
        <w:ind w:left="518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50668D" w:rsidRPr="006375B5">
        <w:rPr>
          <w:rFonts w:ascii="Angsana New" w:hAnsi="Angsana New" w:hint="cs"/>
          <w:sz w:val="30"/>
          <w:szCs w:val="30"/>
          <w:cs/>
        </w:rPr>
        <w:t>กลุ่มบริษัทมี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ส่วนงานที่รายงาน</w:t>
      </w:r>
      <w:r w:rsidR="00A81E8F">
        <w:rPr>
          <w:rFonts w:ascii="Angsana New" w:hAnsi="Angsana New"/>
          <w:sz w:val="30"/>
          <w:szCs w:val="30"/>
        </w:rPr>
        <w:t xml:space="preserve"> </w:t>
      </w:r>
      <w:r w:rsidR="00A81E8F" w:rsidRPr="00A81E8F">
        <w:rPr>
          <w:rFonts w:ascii="Angsana New" w:hAnsi="Angsana New" w:hint="cs"/>
          <w:sz w:val="30"/>
          <w:szCs w:val="30"/>
          <w:cs/>
        </w:rPr>
        <w:t>ดังรายละเอียดข้างล่าง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ซึ่งเป็นหน่วยงานธุรกิจที่สำคัญของ</w:t>
      </w:r>
      <w:r>
        <w:rPr>
          <w:rFonts w:ascii="Angsana New" w:hAnsi="Angsana New" w:hint="cs"/>
          <w:sz w:val="30"/>
          <w:szCs w:val="30"/>
          <w:cs/>
        </w:rPr>
        <w:t>ก</w:t>
      </w:r>
      <w:r w:rsidR="0050668D" w:rsidRPr="006375B5">
        <w:rPr>
          <w:rFonts w:ascii="Angsana New" w:hAnsi="Angsana New" w:hint="cs"/>
          <w:sz w:val="30"/>
          <w:szCs w:val="30"/>
          <w:cs/>
        </w:rPr>
        <w:t>ลุ่มบริษัท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หน่วยงานธุรกิจที่สำคัญเกี่ยวข้องกับธุรกิจและบริการที่แตกต่างกัน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และมีการบริหารจัดการแยกต่างหาก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เนื่องจากการใช้เทคโนโลยีและกลยุทธ์ทางการตลาดที่แตกต่างกัน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F705359" w14:textId="77777777" w:rsidR="0050668D" w:rsidRPr="009E6CF9" w:rsidRDefault="0050668D" w:rsidP="00DE4EB3">
      <w:pPr>
        <w:ind w:left="518"/>
        <w:jc w:val="thaiDistribute"/>
        <w:rPr>
          <w:rFonts w:ascii="Angsana New" w:hAnsi="Angsana New"/>
          <w:sz w:val="30"/>
          <w:szCs w:val="30"/>
        </w:rPr>
      </w:pPr>
    </w:p>
    <w:p w14:paraId="3D298C91" w14:textId="4D23A2B3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ธุรกิจพัฒนาอสังหาริมทรัพย์เพื่อขาย</w:t>
      </w:r>
    </w:p>
    <w:p w14:paraId="28267831" w14:textId="196F1B04" w:rsidR="0012729C" w:rsidRPr="006375B5" w:rsidRDefault="0012729C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="005C0921">
        <w:rPr>
          <w:rFonts w:ascii="Angsana New" w:hAnsi="Angsana New" w:hint="cs"/>
          <w:sz w:val="30"/>
          <w:szCs w:val="30"/>
          <w:cs/>
        </w:rPr>
        <w:t>ธุรกิจ</w:t>
      </w:r>
      <w:r w:rsidRPr="006375B5">
        <w:rPr>
          <w:rFonts w:ascii="Angsana New" w:hAnsi="Angsana New" w:hint="cs"/>
          <w:sz w:val="30"/>
          <w:szCs w:val="30"/>
          <w:cs/>
        </w:rPr>
        <w:t>พัฒนาอสังหาริมทรัพย์เพื่อการลงทุนเพื่ออุตสาหกรรม</w:t>
      </w:r>
    </w:p>
    <w:p w14:paraId="7E026F2A" w14:textId="62509140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ab/>
        <w:t xml:space="preserve">  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ธุรกิจให้เช่าและบริการอาคารเพื่อการพาณิชย์</w:t>
      </w:r>
    </w:p>
    <w:p w14:paraId="3E6F8BF4" w14:textId="78090E36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ธุรกิจโรงแรม</w:t>
      </w:r>
    </w:p>
    <w:p w14:paraId="12835856" w14:textId="6E09AA6B" w:rsidR="0050668D" w:rsidRPr="009E6CF9" w:rsidRDefault="0050668D" w:rsidP="00DE4EB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BAC64EC" w14:textId="757EF09D" w:rsidR="002A5A4B" w:rsidRPr="008736E8" w:rsidRDefault="002A5A4B" w:rsidP="002A5A4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E1F92">
        <w:rPr>
          <w:rFonts w:ascii="Angsana New" w:hAnsi="Angsana New" w:hint="cs"/>
          <w:sz w:val="30"/>
          <w:szCs w:val="30"/>
          <w:cs/>
        </w:rPr>
        <w:t>ธุรกิจอื่นได้รวมหน่วยธุรกิจที่หยุดดำเนินธุรกิจแล้วและอื่นๆ</w:t>
      </w:r>
      <w:r w:rsidR="008736E8" w:rsidRPr="007E1F92">
        <w:rPr>
          <w:rFonts w:ascii="Angsana New" w:hAnsi="Angsana New" w:hint="cs"/>
          <w:sz w:val="30"/>
          <w:szCs w:val="30"/>
          <w:cs/>
        </w:rPr>
        <w:t xml:space="preserve"> </w:t>
      </w:r>
      <w:r w:rsidRPr="007E1F92">
        <w:rPr>
          <w:rFonts w:ascii="Angsana New" w:hAnsi="Angsana New" w:hint="cs"/>
          <w:sz w:val="30"/>
          <w:szCs w:val="30"/>
          <w:cs/>
        </w:rPr>
        <w:t>ไม่มีส่วนงานใดที่เข้าเกณฑ์เชิงปริมาณเพื่</w:t>
      </w:r>
      <w:r w:rsidRPr="008736E8">
        <w:rPr>
          <w:rFonts w:ascii="Angsana New" w:hAnsi="Angsana New" w:hint="cs"/>
          <w:sz w:val="30"/>
          <w:szCs w:val="30"/>
          <w:cs/>
        </w:rPr>
        <w:t>อกำหนด</w:t>
      </w:r>
      <w:r w:rsidR="00F758D5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 xml:space="preserve">ส่วนงานที่รายงานในปี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5D1DBE">
        <w:rPr>
          <w:rFonts w:ascii="Angsana New" w:hAnsi="Angsana New"/>
          <w:sz w:val="30"/>
          <w:szCs w:val="30"/>
        </w:rPr>
        <w:t>7</w:t>
      </w:r>
      <w:r w:rsidRPr="008736E8">
        <w:rPr>
          <w:rFonts w:ascii="Angsana New" w:hAnsi="Angsana New" w:hint="cs"/>
          <w:sz w:val="30"/>
          <w:szCs w:val="30"/>
          <w:cs/>
        </w:rPr>
        <w:t xml:space="preserve"> หรือ </w:t>
      </w:r>
      <w:r w:rsidRPr="008736E8">
        <w:rPr>
          <w:rFonts w:ascii="Angsana New" w:hAnsi="Angsana New" w:hint="cs"/>
          <w:sz w:val="30"/>
          <w:szCs w:val="30"/>
        </w:rPr>
        <w:t>256</w:t>
      </w:r>
      <w:r w:rsidR="005D1DBE">
        <w:rPr>
          <w:rFonts w:ascii="Angsana New" w:hAnsi="Angsana New"/>
          <w:sz w:val="30"/>
          <w:szCs w:val="30"/>
        </w:rPr>
        <w:t>6</w:t>
      </w:r>
    </w:p>
    <w:p w14:paraId="25299CA9" w14:textId="77777777" w:rsidR="002A5A4B" w:rsidRPr="009E6CF9" w:rsidRDefault="002A5A4B" w:rsidP="00305DB4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sz w:val="30"/>
          <w:szCs w:val="30"/>
        </w:rPr>
      </w:pPr>
    </w:p>
    <w:p w14:paraId="096FA2FA" w14:textId="7280D387" w:rsidR="00345D81" w:rsidRPr="005C0921" w:rsidRDefault="005C0921" w:rsidP="005C0921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5C0921">
        <w:rPr>
          <w:rFonts w:ascii="Angsana New" w:hAnsi="Angsana New" w:hint="cs"/>
          <w:sz w:val="30"/>
          <w:szCs w:val="30"/>
          <w:cs/>
        </w:rPr>
        <w:t>ผลการดำเนินงานของแต่ละส่วนงานวัดโดยใช้กำไรก่อนต้นทุนทางการเงินและภาษีเงินได้ของส่วนงาน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ผู้บริหารเชื่อว่าการใช้กำไรก่อนต้นทุนทางการเงินและ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Pr="005C0921">
        <w:rPr>
          <w:rFonts w:ascii="Angsana New" w:hAnsi="Angsana New"/>
          <w:sz w:val="30"/>
          <w:szCs w:val="30"/>
          <w:cs/>
        </w:rPr>
        <w:t xml:space="preserve"> </w:t>
      </w:r>
      <w:r w:rsidRPr="005C0921">
        <w:rPr>
          <w:rFonts w:ascii="Angsana New" w:hAnsi="Angsana New" w:hint="cs"/>
          <w:sz w:val="30"/>
          <w:szCs w:val="30"/>
          <w:cs/>
        </w:rPr>
        <w:t>ทั้งนี้การกำหนดราคาระหว่างกันนั้นเป็นไปตามการซื้อขายตามปกติธุรกิจ</w:t>
      </w:r>
    </w:p>
    <w:p w14:paraId="684FD8D6" w14:textId="77777777" w:rsidR="009E6CF9" w:rsidRDefault="009E6C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7B176FBC" w14:textId="25B693C6" w:rsidR="00A06BEB" w:rsidRPr="00533EB7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533EB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ส่วนงานภูมิศาสตร์</w:t>
      </w:r>
    </w:p>
    <w:p w14:paraId="575835DE" w14:textId="7BEB28B9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0786459C" w14:textId="413E041E" w:rsidR="00A06BEB" w:rsidRP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</w:t>
      </w:r>
      <w:r w:rsidRPr="00A06BEB">
        <w:rPr>
          <w:rFonts w:ascii="Angsana New" w:hAnsi="Angsana New" w:hint="cs"/>
          <w:sz w:val="30"/>
          <w:szCs w:val="30"/>
          <w:cs/>
        </w:rPr>
        <w:t>บริษัทดำเนินธุรกิจหล</w:t>
      </w:r>
      <w:r>
        <w:rPr>
          <w:rFonts w:ascii="Angsana New" w:hAnsi="Angsana New" w:hint="cs"/>
          <w:sz w:val="30"/>
          <w:szCs w:val="30"/>
          <w:cs/>
        </w:rPr>
        <w:t>ัก</w:t>
      </w:r>
      <w:r w:rsidRPr="00A06BEB">
        <w:rPr>
          <w:rFonts w:ascii="Angsana New" w:hAnsi="Angsana New" w:hint="cs"/>
          <w:sz w:val="30"/>
          <w:szCs w:val="30"/>
          <w:cs/>
        </w:rPr>
        <w:t>ในประเทศเท่าน</w:t>
      </w:r>
      <w:r>
        <w:rPr>
          <w:rFonts w:ascii="Angsana New" w:hAnsi="Angsana New" w:hint="cs"/>
          <w:sz w:val="30"/>
          <w:szCs w:val="30"/>
          <w:cs/>
        </w:rPr>
        <w:t>ั้น</w:t>
      </w:r>
      <w:r w:rsidRPr="00A06BEB">
        <w:rPr>
          <w:rFonts w:ascii="Angsana New" w:hAnsi="Angsana New"/>
          <w:sz w:val="30"/>
          <w:szCs w:val="30"/>
          <w:cs/>
        </w:rPr>
        <w:t xml:space="preserve"> </w:t>
      </w:r>
      <w:r w:rsidRPr="00A06BEB">
        <w:rPr>
          <w:rFonts w:ascii="Angsana New" w:hAnsi="Angsana New" w:hint="cs"/>
          <w:sz w:val="30"/>
          <w:szCs w:val="30"/>
          <w:cs/>
        </w:rPr>
        <w:t>ไม่มีรายไ</w:t>
      </w:r>
      <w:r>
        <w:rPr>
          <w:rFonts w:ascii="Angsana New" w:hAnsi="Angsana New" w:hint="cs"/>
          <w:sz w:val="30"/>
          <w:szCs w:val="30"/>
          <w:cs/>
        </w:rPr>
        <w:t>ด้จา</w:t>
      </w:r>
      <w:r w:rsidRPr="00A06BEB">
        <w:rPr>
          <w:rFonts w:ascii="Angsana New" w:hAnsi="Angsana New" w:hint="cs"/>
          <w:sz w:val="30"/>
          <w:szCs w:val="30"/>
          <w:cs/>
        </w:rPr>
        <w:t>กต่างประเทศที่มีสาระส</w:t>
      </w:r>
      <w:r>
        <w:rPr>
          <w:rFonts w:ascii="Angsana New" w:hAnsi="Angsana New" w:hint="cs"/>
          <w:sz w:val="30"/>
          <w:szCs w:val="30"/>
          <w:cs/>
        </w:rPr>
        <w:t>ำคัญ</w:t>
      </w:r>
    </w:p>
    <w:p w14:paraId="156305CC" w14:textId="77777777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522CD63A" w14:textId="58DC9EF0" w:rsidR="00D47038" w:rsidRDefault="00D47038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1219AA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ภาพรวมรายได้ตาม</w:t>
      </w:r>
      <w:r w:rsidRPr="001219AA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6EBC096E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4CD5E3E8" w14:textId="5F06167F" w:rsidR="00274F3B" w:rsidRPr="00274F3B" w:rsidRDefault="001219AA" w:rsidP="00274F3B">
      <w:pPr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306B324A" wp14:editId="737E8277">
            <wp:simplePos x="0" y="0"/>
            <wp:positionH relativeFrom="column">
              <wp:posOffset>157480</wp:posOffset>
            </wp:positionH>
            <wp:positionV relativeFrom="paragraph">
              <wp:posOffset>260985</wp:posOffset>
            </wp:positionV>
            <wp:extent cx="6249670" cy="3428365"/>
            <wp:effectExtent l="0" t="0" r="0" b="0"/>
            <wp:wrapSquare wrapText="bothSides"/>
            <wp:docPr id="1035932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93262" name="Picture 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3" r="2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670" cy="3428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32B99E" w14:textId="0AEDC75E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743CA92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3C3F7EC" w14:textId="77777777" w:rsidR="00274F3B" w:rsidRDefault="00274F3B" w:rsidP="00274F3B">
      <w:pPr>
        <w:rPr>
          <w:rFonts w:ascii="Angsana New" w:hAnsi="Angsana New"/>
          <w:sz w:val="30"/>
          <w:szCs w:val="30"/>
        </w:rPr>
      </w:pPr>
    </w:p>
    <w:p w14:paraId="70D4AE61" w14:textId="65D3CC6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</w:p>
    <w:p w14:paraId="09555693" w14:textId="29E6FFFF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1DF7B520" w14:textId="42EC5E2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0CF90829" w14:textId="77777777" w:rsidR="00274F3B" w:rsidRP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</w:rPr>
        <w:sectPr w:rsidR="00274F3B" w:rsidRPr="00274F3B" w:rsidSect="005462CF">
          <w:headerReference w:type="default" r:id="rId20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cs/>
        </w:rPr>
        <w:tab/>
      </w:r>
    </w:p>
    <w:p w14:paraId="5E03FF17" w14:textId="5A5DF530" w:rsidR="00AF64E4" w:rsidRPr="00AF64E4" w:rsidRDefault="00274F3B" w:rsidP="00AF64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9E2F9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ข้อมูลเกี่ยวกับส่วนงานที่รายงาน</w:t>
      </w:r>
    </w:p>
    <w:tbl>
      <w:tblPr>
        <w:tblW w:w="1503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369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</w:tblGrid>
      <w:tr w:rsidR="00273E1A" w:rsidRPr="006375B5" w14:paraId="64E04B5A" w14:textId="77777777" w:rsidTr="002B088D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DDCC64" w14:textId="77777777" w:rsidR="00273E1A" w:rsidRPr="006375B5" w:rsidRDefault="00273E1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1340" w:type="dxa"/>
            <w:gridSpan w:val="14"/>
          </w:tcPr>
          <w:p w14:paraId="07A856A7" w14:textId="38C36969" w:rsidR="00273E1A" w:rsidRPr="006375B5" w:rsidRDefault="00273E1A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273E1A" w:rsidRPr="006375B5" w14:paraId="03830810" w14:textId="77777777" w:rsidTr="000D07B5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ACDFA11" w14:textId="77777777" w:rsidR="00273E1A" w:rsidRPr="006375B5" w:rsidRDefault="00273E1A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620" w:type="dxa"/>
            <w:gridSpan w:val="2"/>
            <w:vAlign w:val="bottom"/>
          </w:tcPr>
          <w:p w14:paraId="4AFF6A84" w14:textId="1915AB70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620" w:type="dxa"/>
            <w:gridSpan w:val="2"/>
            <w:vAlign w:val="bottom"/>
          </w:tcPr>
          <w:p w14:paraId="43A62C09" w14:textId="6F181725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620" w:type="dxa"/>
            <w:gridSpan w:val="2"/>
            <w:vAlign w:val="bottom"/>
          </w:tcPr>
          <w:p w14:paraId="58F42631" w14:textId="227A27F6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620" w:type="dxa"/>
            <w:gridSpan w:val="2"/>
            <w:vAlign w:val="bottom"/>
          </w:tcPr>
          <w:p w14:paraId="296A063C" w14:textId="724A5346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620" w:type="dxa"/>
            <w:gridSpan w:val="2"/>
          </w:tcPr>
          <w:p w14:paraId="637DFCDE" w14:textId="5DCC1198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อื่นๆ</w:t>
            </w:r>
          </w:p>
        </w:tc>
        <w:tc>
          <w:tcPr>
            <w:tcW w:w="1620" w:type="dxa"/>
            <w:gridSpan w:val="2"/>
          </w:tcPr>
          <w:p w14:paraId="23C857B4" w14:textId="172F6F71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1620" w:type="dxa"/>
            <w:gridSpan w:val="2"/>
            <w:vAlign w:val="bottom"/>
          </w:tcPr>
          <w:p w14:paraId="735ABF04" w14:textId="1560206B" w:rsidR="00273E1A" w:rsidRPr="006375B5" w:rsidRDefault="00273E1A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273E1A" w:rsidRPr="006375B5" w14:paraId="1308D245" w14:textId="77777777" w:rsidTr="008B5860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8828FE" w14:textId="4517BE50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  <w:lang w:val="en-GB" w:bidi="ar-SA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สำหรับปีสิ้นสุดวันที่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0E564C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810" w:type="dxa"/>
            <w:vAlign w:val="bottom"/>
          </w:tcPr>
          <w:p w14:paraId="13996E26" w14:textId="4E7BEDBF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00235212" w14:textId="134E16A1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66101ABC" w14:textId="2B00F968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12DE7FDC" w14:textId="6F2C9DB3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7CDBC973" w14:textId="3C209404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16CC3944" w14:textId="1AF3C04B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33BD9C2D" w14:textId="61E6B4FC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0C1D4637" w14:textId="7FC8029F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5A1B539E" w14:textId="68E3FFDC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6563B19B" w14:textId="39ECAE0D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365C6AA3" w14:textId="2B3A7E4E" w:rsidR="00273E1A" w:rsidRPr="000E564C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48AC1E88" w14:textId="3713DB0D" w:rsidR="00273E1A" w:rsidRPr="000E564C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3CA18603" w14:textId="6ADA59F8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1B9F00DA" w14:textId="6D08EB7E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5A6FAB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</w:tr>
      <w:tr w:rsidR="00273E1A" w:rsidRPr="006375B5" w14:paraId="115DCE7D" w14:textId="77777777" w:rsidTr="006727CB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7B44C9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1340" w:type="dxa"/>
            <w:gridSpan w:val="14"/>
          </w:tcPr>
          <w:p w14:paraId="03D333D1" w14:textId="1273BA85" w:rsidR="00273E1A" w:rsidRPr="006375B5" w:rsidRDefault="00273E1A" w:rsidP="00273E1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C87985" w:rsidRPr="006375B5" w14:paraId="598C9FB9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56C73F91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810" w:type="dxa"/>
            <w:vAlign w:val="bottom"/>
          </w:tcPr>
          <w:p w14:paraId="34DE7352" w14:textId="174B9B80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9,174</w:t>
            </w:r>
          </w:p>
        </w:tc>
        <w:tc>
          <w:tcPr>
            <w:tcW w:w="810" w:type="dxa"/>
            <w:vAlign w:val="bottom"/>
          </w:tcPr>
          <w:p w14:paraId="54FADBDE" w14:textId="7441D002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11,004</w:t>
            </w:r>
          </w:p>
        </w:tc>
        <w:tc>
          <w:tcPr>
            <w:tcW w:w="810" w:type="dxa"/>
            <w:vAlign w:val="bottom"/>
          </w:tcPr>
          <w:p w14:paraId="36D1ADA3" w14:textId="1E58CAEA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2,884</w:t>
            </w:r>
          </w:p>
        </w:tc>
        <w:tc>
          <w:tcPr>
            <w:tcW w:w="810" w:type="dxa"/>
            <w:vAlign w:val="bottom"/>
          </w:tcPr>
          <w:p w14:paraId="24FF25D3" w14:textId="76EBA131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2,612</w:t>
            </w:r>
          </w:p>
        </w:tc>
        <w:tc>
          <w:tcPr>
            <w:tcW w:w="810" w:type="dxa"/>
            <w:vAlign w:val="bottom"/>
          </w:tcPr>
          <w:p w14:paraId="6B5AE0CC" w14:textId="66A902FF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920</w:t>
            </w:r>
          </w:p>
        </w:tc>
        <w:tc>
          <w:tcPr>
            <w:tcW w:w="810" w:type="dxa"/>
            <w:vAlign w:val="bottom"/>
          </w:tcPr>
          <w:p w14:paraId="186EE773" w14:textId="04F911B9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854</w:t>
            </w:r>
          </w:p>
        </w:tc>
        <w:tc>
          <w:tcPr>
            <w:tcW w:w="810" w:type="dxa"/>
            <w:vAlign w:val="bottom"/>
          </w:tcPr>
          <w:p w14:paraId="71B1EBA2" w14:textId="1FD4FDB3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430</w:t>
            </w:r>
          </w:p>
        </w:tc>
        <w:tc>
          <w:tcPr>
            <w:tcW w:w="810" w:type="dxa"/>
            <w:vAlign w:val="bottom"/>
          </w:tcPr>
          <w:p w14:paraId="51A9A348" w14:textId="19A0DB2F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56</w:t>
            </w:r>
            <w:r w:rsidR="00FA2508" w:rsidRPr="00FA2508">
              <w:rPr>
                <w:rFonts w:asciiTheme="majorBidi" w:hAnsiTheme="majorBidi" w:cstheme="majorBidi" w:hint="cs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73E9DDB1" w14:textId="528AB89A" w:rsidR="00C87985" w:rsidRPr="006375B5" w:rsidRDefault="00B1507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56</w:t>
            </w:r>
          </w:p>
        </w:tc>
        <w:tc>
          <w:tcPr>
            <w:tcW w:w="810" w:type="dxa"/>
            <w:vAlign w:val="bottom"/>
          </w:tcPr>
          <w:p w14:paraId="6DEAB5A6" w14:textId="29C9DA5D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FA2508" w:rsidRPr="00FA2508">
              <w:rPr>
                <w:rFonts w:asciiTheme="majorBidi" w:hAnsiTheme="majorBidi" w:cstheme="majorBidi" w:hint="cs"/>
                <w:sz w:val="22"/>
                <w:szCs w:val="22"/>
              </w:rPr>
              <w:t>7</w:t>
            </w:r>
          </w:p>
        </w:tc>
        <w:tc>
          <w:tcPr>
            <w:tcW w:w="810" w:type="dxa"/>
          </w:tcPr>
          <w:p w14:paraId="0638519E" w14:textId="1A882A44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CA2D35D" w14:textId="65C0269A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6047A64D" w14:textId="3785242F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13,46</w:t>
            </w:r>
            <w:r w:rsidR="00B15073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37C3C1B3" w14:textId="4B208956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15,084</w:t>
            </w:r>
          </w:p>
        </w:tc>
      </w:tr>
      <w:tr w:rsidR="00C87985" w:rsidRPr="006375B5" w14:paraId="07871C3F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77161381" w14:textId="4D525EED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กำไรจากการจำหน่ายอสังหาริมทรัพย์เพื่อการลงทุน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24F73E51" w14:textId="4A994043" w:rsidR="00C8798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3C1E660B" w14:textId="73DD5286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753D8BCF" w14:textId="3B1C5734" w:rsidR="00C87985" w:rsidRPr="0017550C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720</w:t>
            </w:r>
          </w:p>
        </w:tc>
        <w:tc>
          <w:tcPr>
            <w:tcW w:w="810" w:type="dxa"/>
            <w:vAlign w:val="bottom"/>
          </w:tcPr>
          <w:p w14:paraId="55297FE8" w14:textId="6BA42A6B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1,029</w:t>
            </w:r>
          </w:p>
        </w:tc>
        <w:tc>
          <w:tcPr>
            <w:tcW w:w="810" w:type="dxa"/>
            <w:vAlign w:val="bottom"/>
          </w:tcPr>
          <w:p w14:paraId="341CBCED" w14:textId="7CE4CD2B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4D889B2D" w14:textId="737D8346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0CB5E757" w14:textId="491588FA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3978ADDA" w14:textId="3AED7B32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</w:tcPr>
          <w:p w14:paraId="65B25557" w14:textId="106CD776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580DFF2" w14:textId="1C7E26F7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407F1502" w14:textId="74CA3829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786C28CD" w14:textId="66C7BA63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</w:tcPr>
          <w:p w14:paraId="3C1C0BA0" w14:textId="101A9D13" w:rsidR="00C87985" w:rsidRPr="006375B5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720</w:t>
            </w:r>
          </w:p>
        </w:tc>
        <w:tc>
          <w:tcPr>
            <w:tcW w:w="810" w:type="dxa"/>
          </w:tcPr>
          <w:p w14:paraId="1AF6C242" w14:textId="000DFB73" w:rsidR="00C8798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1,029</w:t>
            </w:r>
          </w:p>
        </w:tc>
      </w:tr>
      <w:tr w:rsidR="00C87985" w:rsidRPr="006375B5" w14:paraId="41677992" w14:textId="77777777" w:rsidTr="0017550C">
        <w:trPr>
          <w:trHeight w:val="72"/>
        </w:trPr>
        <w:tc>
          <w:tcPr>
            <w:tcW w:w="3690" w:type="dxa"/>
            <w:vAlign w:val="bottom"/>
          </w:tcPr>
          <w:p w14:paraId="4C773943" w14:textId="00FC21B2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รายได้ระหว่างส่วนงาน</w:t>
            </w:r>
          </w:p>
        </w:tc>
        <w:tc>
          <w:tcPr>
            <w:tcW w:w="810" w:type="dxa"/>
            <w:vAlign w:val="bottom"/>
          </w:tcPr>
          <w:p w14:paraId="14DCA46C" w14:textId="74431E1B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6F9C77FB" w14:textId="69CE0931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60B3D397" w14:textId="3453AB80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382</w:t>
            </w:r>
          </w:p>
        </w:tc>
        <w:tc>
          <w:tcPr>
            <w:tcW w:w="810" w:type="dxa"/>
            <w:vAlign w:val="bottom"/>
          </w:tcPr>
          <w:p w14:paraId="6DC927FC" w14:textId="4FFB93AE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364</w:t>
            </w:r>
          </w:p>
        </w:tc>
        <w:tc>
          <w:tcPr>
            <w:tcW w:w="810" w:type="dxa"/>
            <w:vAlign w:val="bottom"/>
          </w:tcPr>
          <w:p w14:paraId="590FF079" w14:textId="709FF755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53892A99" w14:textId="03112184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503404DA" w14:textId="5A34CD90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  <w:vAlign w:val="bottom"/>
          </w:tcPr>
          <w:p w14:paraId="76AAEDCB" w14:textId="51FC7799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10" w:type="dxa"/>
          </w:tcPr>
          <w:p w14:paraId="16717358" w14:textId="3A927BD8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1962AE58" w14:textId="38E96E1B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23AC9D8" w14:textId="34CC249D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(382)</w:t>
            </w:r>
          </w:p>
        </w:tc>
        <w:tc>
          <w:tcPr>
            <w:tcW w:w="810" w:type="dxa"/>
          </w:tcPr>
          <w:p w14:paraId="322E683D" w14:textId="055D1291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(364)</w:t>
            </w:r>
          </w:p>
        </w:tc>
        <w:tc>
          <w:tcPr>
            <w:tcW w:w="810" w:type="dxa"/>
          </w:tcPr>
          <w:p w14:paraId="79C7225C" w14:textId="6808898A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677E0CB2" w14:textId="07C52048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</w:tr>
      <w:tr w:rsidR="00C87985" w:rsidRPr="006375B5" w14:paraId="06D5F07B" w14:textId="77777777" w:rsidTr="0017550C">
        <w:trPr>
          <w:trHeight w:val="62"/>
        </w:trPr>
        <w:tc>
          <w:tcPr>
            <w:tcW w:w="3690" w:type="dxa"/>
            <w:vAlign w:val="bottom"/>
          </w:tcPr>
          <w:p w14:paraId="0A0F2EC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  <w:tc>
          <w:tcPr>
            <w:tcW w:w="810" w:type="dxa"/>
            <w:vAlign w:val="bottom"/>
          </w:tcPr>
          <w:p w14:paraId="0381A3F8" w14:textId="2E4B6073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9,174</w:t>
            </w:r>
          </w:p>
        </w:tc>
        <w:tc>
          <w:tcPr>
            <w:tcW w:w="810" w:type="dxa"/>
            <w:vAlign w:val="bottom"/>
          </w:tcPr>
          <w:p w14:paraId="1F7C0C41" w14:textId="59394B95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11,004</w:t>
            </w:r>
          </w:p>
        </w:tc>
        <w:tc>
          <w:tcPr>
            <w:tcW w:w="810" w:type="dxa"/>
            <w:vAlign w:val="bottom"/>
          </w:tcPr>
          <w:p w14:paraId="74EEE510" w14:textId="14C9C5FB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3,986</w:t>
            </w:r>
          </w:p>
        </w:tc>
        <w:tc>
          <w:tcPr>
            <w:tcW w:w="810" w:type="dxa"/>
            <w:vAlign w:val="bottom"/>
          </w:tcPr>
          <w:p w14:paraId="0BD693A6" w14:textId="78033F23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4,005</w:t>
            </w:r>
          </w:p>
        </w:tc>
        <w:tc>
          <w:tcPr>
            <w:tcW w:w="810" w:type="dxa"/>
            <w:vAlign w:val="bottom"/>
          </w:tcPr>
          <w:p w14:paraId="41EAEC18" w14:textId="6C02AF3C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920</w:t>
            </w:r>
          </w:p>
        </w:tc>
        <w:tc>
          <w:tcPr>
            <w:tcW w:w="810" w:type="dxa"/>
            <w:vAlign w:val="bottom"/>
          </w:tcPr>
          <w:p w14:paraId="6C7035AC" w14:textId="766EB4F3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854</w:t>
            </w:r>
          </w:p>
        </w:tc>
        <w:tc>
          <w:tcPr>
            <w:tcW w:w="810" w:type="dxa"/>
            <w:vAlign w:val="bottom"/>
          </w:tcPr>
          <w:p w14:paraId="27C80956" w14:textId="00EF477A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430</w:t>
            </w:r>
          </w:p>
        </w:tc>
        <w:tc>
          <w:tcPr>
            <w:tcW w:w="810" w:type="dxa"/>
            <w:vAlign w:val="bottom"/>
          </w:tcPr>
          <w:p w14:paraId="401AF9D7" w14:textId="6840E503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56</w:t>
            </w:r>
            <w:r w:rsidR="00FA2508" w:rsidRPr="00FA2508">
              <w:rPr>
                <w:rFonts w:ascii="Angsana New" w:hAnsi="Angsana New" w:hint="cs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65EF7F86" w14:textId="654F04DF" w:rsidR="00C87985" w:rsidRPr="006375B5" w:rsidRDefault="00B15073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56</w:t>
            </w:r>
          </w:p>
        </w:tc>
        <w:tc>
          <w:tcPr>
            <w:tcW w:w="810" w:type="dxa"/>
            <w:vAlign w:val="bottom"/>
          </w:tcPr>
          <w:p w14:paraId="2FFC3064" w14:textId="0AA756C3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47</w:t>
            </w:r>
          </w:p>
        </w:tc>
        <w:tc>
          <w:tcPr>
            <w:tcW w:w="810" w:type="dxa"/>
          </w:tcPr>
          <w:p w14:paraId="4AA59C70" w14:textId="7133364E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(382)</w:t>
            </w:r>
          </w:p>
        </w:tc>
        <w:tc>
          <w:tcPr>
            <w:tcW w:w="810" w:type="dxa"/>
          </w:tcPr>
          <w:p w14:paraId="75942F93" w14:textId="6D0684AF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(364)</w:t>
            </w:r>
          </w:p>
        </w:tc>
        <w:tc>
          <w:tcPr>
            <w:tcW w:w="810" w:type="dxa"/>
            <w:vAlign w:val="bottom"/>
          </w:tcPr>
          <w:p w14:paraId="78D937B4" w14:textId="251F9204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14,18</w:t>
            </w:r>
            <w:r w:rsidR="00B15073">
              <w:rPr>
                <w:rFonts w:ascii="Angsana New" w:hAnsi="Angsana New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403AEA41" w14:textId="745C2218" w:rsidR="00C87985" w:rsidRPr="006375B5" w:rsidRDefault="00C87985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16,113</w:t>
            </w:r>
          </w:p>
        </w:tc>
      </w:tr>
      <w:tr w:rsidR="00C87985" w:rsidRPr="006375B5" w14:paraId="1A9A3B22" w14:textId="77777777" w:rsidTr="002866DC">
        <w:trPr>
          <w:trHeight w:val="62"/>
        </w:trPr>
        <w:tc>
          <w:tcPr>
            <w:tcW w:w="3690" w:type="dxa"/>
            <w:vAlign w:val="bottom"/>
          </w:tcPr>
          <w:p w14:paraId="499D3C86" w14:textId="4C13A826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sz w:val="22"/>
                <w:szCs w:val="22"/>
                <w:cs/>
              </w:rPr>
              <w:t>กำไรจากการจำหน่ายเงินลงทุนในบริษัท</w:t>
            </w:r>
            <w:r>
              <w:rPr>
                <w:rFonts w:asciiTheme="majorBidi" w:hAnsiTheme="majorBidi" w:hint="cs"/>
                <w:sz w:val="22"/>
                <w:szCs w:val="22"/>
                <w:cs/>
              </w:rPr>
              <w:t>ย่อย</w:t>
            </w:r>
          </w:p>
        </w:tc>
        <w:tc>
          <w:tcPr>
            <w:tcW w:w="810" w:type="dxa"/>
            <w:vAlign w:val="bottom"/>
          </w:tcPr>
          <w:p w14:paraId="3027AE88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D5F66AD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F301C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898A7D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36B5D1C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8DFE6F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0AD86BA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C1648FD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DFAED5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E6F53B4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FD1E18C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1B2F171" w14:textId="1487FBC1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FEB1653" w14:textId="6E90A396" w:rsidR="00C87985" w:rsidRPr="006375B5" w:rsidRDefault="00734D7F" w:rsidP="00734D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28C46A9C" w14:textId="643561F7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482</w:t>
            </w:r>
          </w:p>
        </w:tc>
      </w:tr>
      <w:tr w:rsidR="00062FDA" w:rsidRPr="006375B5" w14:paraId="6994B018" w14:textId="77777777" w:rsidTr="002866DC">
        <w:trPr>
          <w:trHeight w:val="62"/>
        </w:trPr>
        <w:tc>
          <w:tcPr>
            <w:tcW w:w="3690" w:type="dxa"/>
            <w:vAlign w:val="bottom"/>
          </w:tcPr>
          <w:p w14:paraId="085F9C96" w14:textId="62C8F3A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22"/>
                <w:szCs w:val="22"/>
                <w:cs/>
              </w:rPr>
            </w:pPr>
            <w:r w:rsidRPr="007D7C3E">
              <w:rPr>
                <w:rFonts w:ascii="Angsana New" w:hAnsi="Angsana New" w:hint="cs"/>
                <w:color w:val="000000"/>
                <w:sz w:val="22"/>
                <w:szCs w:val="22"/>
                <w:cs/>
              </w:rPr>
              <w:t>กำไรจากการจำหน่ายเงินลงทุนในการร่วมค้า</w:t>
            </w:r>
          </w:p>
        </w:tc>
        <w:tc>
          <w:tcPr>
            <w:tcW w:w="810" w:type="dxa"/>
            <w:vAlign w:val="bottom"/>
          </w:tcPr>
          <w:p w14:paraId="5706D998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CD6716A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9C9B725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A83AC6F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87AD552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B569111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30810B1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7753622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6AA9C67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A3F0465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E985C85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622659C" w14:textId="77777777" w:rsidR="00062FDA" w:rsidRPr="007D7C3E" w:rsidRDefault="00062FDA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0A0DEEC" w14:textId="082CC399" w:rsidR="00062FDA" w:rsidRPr="007D7C3E" w:rsidRDefault="00734D7F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179</w:t>
            </w:r>
          </w:p>
        </w:tc>
        <w:tc>
          <w:tcPr>
            <w:tcW w:w="810" w:type="dxa"/>
            <w:vAlign w:val="bottom"/>
          </w:tcPr>
          <w:p w14:paraId="1694E7FE" w14:textId="777FBA05" w:rsidR="00062FDA" w:rsidRPr="007D7C3E" w:rsidRDefault="00734D7F" w:rsidP="00734D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</w:tr>
      <w:tr w:rsidR="00C87985" w:rsidRPr="006375B5" w14:paraId="304F132B" w14:textId="77777777" w:rsidTr="0017550C">
        <w:trPr>
          <w:trHeight w:val="62"/>
        </w:trPr>
        <w:tc>
          <w:tcPr>
            <w:tcW w:w="3690" w:type="dxa"/>
            <w:vAlign w:val="bottom"/>
          </w:tcPr>
          <w:p w14:paraId="58775E12" w14:textId="396632D9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รายได้อื่น</w:t>
            </w:r>
          </w:p>
        </w:tc>
        <w:tc>
          <w:tcPr>
            <w:tcW w:w="810" w:type="dxa"/>
            <w:vAlign w:val="bottom"/>
          </w:tcPr>
          <w:p w14:paraId="7660CC00" w14:textId="24744D46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A7F18AD" w14:textId="39704E30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8E2AEA3" w14:textId="59F57AAE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B52A4EB" w14:textId="51663B15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C8D8F09" w14:textId="1A8A9441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DB50091" w14:textId="647FEBEB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3E3B2A3" w14:textId="0BF8D7EA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148E9B5" w14:textId="360F81F1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53AC46F" w14:textId="3F122483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A8E9D96" w14:textId="407DF3A7" w:rsidR="00C87985" w:rsidRPr="002866DC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854E2C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455D889" w14:textId="71C687CE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C402D01" w14:textId="4F6CE5C1" w:rsidR="00C87985" w:rsidRPr="006375B5" w:rsidRDefault="00734D7F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20</w:t>
            </w:r>
            <w:r w:rsidR="00B15073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650B4AF7" w14:textId="6FE6E0F9" w:rsidR="00C87985" w:rsidRPr="006375B5" w:rsidRDefault="00FA2508" w:rsidP="00C87985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21</w:t>
            </w:r>
            <w:r w:rsidR="00C87985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</w:tr>
      <w:tr w:rsidR="00C87985" w:rsidRPr="006375B5" w14:paraId="5B81FD3D" w14:textId="77777777" w:rsidTr="0017550C">
        <w:trPr>
          <w:trHeight w:val="190"/>
        </w:trPr>
        <w:tc>
          <w:tcPr>
            <w:tcW w:w="3690" w:type="dxa"/>
            <w:vAlign w:val="bottom"/>
          </w:tcPr>
          <w:p w14:paraId="649F15E9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810" w:type="dxa"/>
            <w:vAlign w:val="bottom"/>
          </w:tcPr>
          <w:p w14:paraId="46187BD0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452B12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3640AA6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FF9737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FCEC0E4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9CADAE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63D5F6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B810FAA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142B729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77987E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78175112" w14:textId="77777777" w:rsidR="00C87985" w:rsidRPr="00F945D0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7CBA6E6" w14:textId="1B8C8000" w:rsidR="00C87985" w:rsidRPr="00F945D0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C5F3A87" w14:textId="24EB4358" w:rsidR="00C87985" w:rsidRPr="006375B5" w:rsidRDefault="00734D7F" w:rsidP="00C8798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14,566</w:t>
            </w:r>
          </w:p>
        </w:tc>
        <w:tc>
          <w:tcPr>
            <w:tcW w:w="810" w:type="dxa"/>
            <w:vAlign w:val="bottom"/>
          </w:tcPr>
          <w:p w14:paraId="7C551AD1" w14:textId="0AC65590" w:rsidR="00C87985" w:rsidRPr="006375B5" w:rsidRDefault="00C87985" w:rsidP="00C8798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16,809</w:t>
            </w:r>
          </w:p>
        </w:tc>
      </w:tr>
      <w:tr w:rsidR="00273E1A" w:rsidRPr="006375B5" w14:paraId="063594FA" w14:textId="77777777" w:rsidTr="0017550C">
        <w:trPr>
          <w:trHeight w:val="64"/>
        </w:trPr>
        <w:tc>
          <w:tcPr>
            <w:tcW w:w="3690" w:type="dxa"/>
            <w:vAlign w:val="bottom"/>
          </w:tcPr>
          <w:p w14:paraId="24DCF2B1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  <w:cs/>
              </w:rPr>
            </w:pPr>
          </w:p>
        </w:tc>
        <w:tc>
          <w:tcPr>
            <w:tcW w:w="810" w:type="dxa"/>
            <w:vAlign w:val="bottom"/>
          </w:tcPr>
          <w:p w14:paraId="4B57287F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69B972D1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A769E3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3A12344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57D2956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44BAAF57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48E5806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277C13E3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5E13B9D7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5CD46C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1B86C8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34EAEA2C" w14:textId="318E0DE9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1F21C3D9" w14:textId="0ACEA70A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10" w:type="dxa"/>
          </w:tcPr>
          <w:p w14:paraId="6D631719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C87985" w:rsidRPr="006375B5" w14:paraId="5C0E61A1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4824F3D1" w14:textId="5BF806EA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รวมกำไร (ขาดทุน) จากส่วนงานที่รายงานก่อนต้นทุน</w:t>
            </w:r>
            <w:r w:rsidRPr="00A5194F">
              <w:rPr>
                <w:rFonts w:asciiTheme="majorBidi" w:hAnsiTheme="majorBidi" w:cstheme="majorBidi"/>
                <w:sz w:val="22"/>
                <w:szCs w:val="22"/>
              </w:rPr>
              <w:br/>
              <w:t xml:space="preserve">   </w:t>
            </w: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ทางการเงินและภาษีเงินได้</w:t>
            </w:r>
            <w:r w:rsidRPr="006375B5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t xml:space="preserve">    </w:t>
            </w:r>
          </w:p>
        </w:tc>
        <w:tc>
          <w:tcPr>
            <w:tcW w:w="810" w:type="dxa"/>
            <w:vAlign w:val="bottom"/>
          </w:tcPr>
          <w:p w14:paraId="4CAA75C3" w14:textId="115CC775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454014">
              <w:rPr>
                <w:rFonts w:asciiTheme="majorBidi" w:hAnsiTheme="majorBidi" w:cstheme="majorBidi"/>
                <w:sz w:val="22"/>
                <w:szCs w:val="22"/>
              </w:rPr>
              <w:t>75</w:t>
            </w:r>
          </w:p>
        </w:tc>
        <w:tc>
          <w:tcPr>
            <w:tcW w:w="810" w:type="dxa"/>
            <w:vAlign w:val="bottom"/>
          </w:tcPr>
          <w:p w14:paraId="427495B4" w14:textId="2EEFA7D6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1,494</w:t>
            </w:r>
          </w:p>
        </w:tc>
        <w:tc>
          <w:tcPr>
            <w:tcW w:w="810" w:type="dxa"/>
            <w:vAlign w:val="bottom"/>
          </w:tcPr>
          <w:p w14:paraId="0D9FE865" w14:textId="1459ADE6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1,769</w:t>
            </w:r>
          </w:p>
        </w:tc>
        <w:tc>
          <w:tcPr>
            <w:tcW w:w="810" w:type="dxa"/>
            <w:vAlign w:val="bottom"/>
          </w:tcPr>
          <w:p w14:paraId="4AA3218A" w14:textId="084316EF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1,986</w:t>
            </w:r>
          </w:p>
        </w:tc>
        <w:tc>
          <w:tcPr>
            <w:tcW w:w="810" w:type="dxa"/>
            <w:vAlign w:val="bottom"/>
          </w:tcPr>
          <w:p w14:paraId="6F4A8379" w14:textId="0F4533BC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30</w:t>
            </w:r>
            <w:r w:rsidR="00454014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10" w:type="dxa"/>
            <w:vAlign w:val="bottom"/>
          </w:tcPr>
          <w:p w14:paraId="18A298B8" w14:textId="20672AA3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223</w:t>
            </w:r>
          </w:p>
        </w:tc>
        <w:tc>
          <w:tcPr>
            <w:tcW w:w="810" w:type="dxa"/>
            <w:vAlign w:val="bottom"/>
          </w:tcPr>
          <w:p w14:paraId="30C983B7" w14:textId="26F483B6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87</w:t>
            </w:r>
          </w:p>
        </w:tc>
        <w:tc>
          <w:tcPr>
            <w:tcW w:w="810" w:type="dxa"/>
            <w:vAlign w:val="bottom"/>
          </w:tcPr>
          <w:p w14:paraId="3DCED826" w14:textId="1154121A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(508)</w:t>
            </w:r>
          </w:p>
        </w:tc>
        <w:tc>
          <w:tcPr>
            <w:tcW w:w="810" w:type="dxa"/>
          </w:tcPr>
          <w:p w14:paraId="435A45C4" w14:textId="77777777" w:rsidR="00C8798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7D951CE" w14:textId="0B03415F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(3</w:t>
            </w:r>
            <w:r w:rsidR="00454014">
              <w:rPr>
                <w:rFonts w:asciiTheme="majorBidi" w:hAnsiTheme="majorBidi" w:cstheme="majorBidi"/>
                <w:sz w:val="22"/>
                <w:szCs w:val="22"/>
              </w:rPr>
              <w:t>26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810" w:type="dxa"/>
          </w:tcPr>
          <w:p w14:paraId="334767BB" w14:textId="77777777" w:rsidR="00C8798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B28F030" w14:textId="3EEA0E0C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(20)</w:t>
            </w:r>
          </w:p>
        </w:tc>
        <w:tc>
          <w:tcPr>
            <w:tcW w:w="810" w:type="dxa"/>
          </w:tcPr>
          <w:p w14:paraId="0D000E9A" w14:textId="77777777" w:rsidR="00C8798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5AE23F1" w14:textId="1585B9A1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61DB2AC2" w14:textId="77777777" w:rsidR="00C8798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5643541" w14:textId="30042EEB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44C2120" w14:textId="77777777" w:rsidR="00E155D7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FDB7A98" w14:textId="4BF2C05E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2,7</w:t>
            </w:r>
            <w:r w:rsidR="00454014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B15073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10" w:type="dxa"/>
          </w:tcPr>
          <w:p w14:paraId="1C842165" w14:textId="77777777" w:rsidR="00C8798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26593505" w14:textId="1401DEB6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3,175</w:t>
            </w:r>
          </w:p>
        </w:tc>
      </w:tr>
      <w:tr w:rsidR="00C87985" w:rsidRPr="006375B5" w14:paraId="4C17FBAA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36C2CBDC" w14:textId="2555C188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ต้นทุนทางการเงิน</w:t>
            </w:r>
          </w:p>
        </w:tc>
        <w:tc>
          <w:tcPr>
            <w:tcW w:w="810" w:type="dxa"/>
            <w:vAlign w:val="bottom"/>
          </w:tcPr>
          <w:p w14:paraId="6A13994D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CED0BC6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CE9548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E5C1E87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0BDB1D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2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4E1B89C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5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27400A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8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74ADC0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DE85ABF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5EE5FE6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25F1838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01859F6" w14:textId="44A5C132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4E1E6FA" w14:textId="7BA273C5" w:rsidR="00C87985" w:rsidRPr="006375B5" w:rsidRDefault="00E155D7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(1,233)</w:t>
            </w:r>
          </w:p>
        </w:tc>
        <w:tc>
          <w:tcPr>
            <w:tcW w:w="810" w:type="dxa"/>
            <w:vAlign w:val="bottom"/>
          </w:tcPr>
          <w:p w14:paraId="5966D84A" w14:textId="1E9ACBCD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(1,163)</w:t>
            </w:r>
          </w:p>
        </w:tc>
      </w:tr>
      <w:tr w:rsidR="00C87985" w:rsidRPr="006375B5" w14:paraId="0FE2A7A0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4C38C717" w14:textId="3A656085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ส่วนแบ่ง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กำไร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จากเงินลงทุนในบริษัทร่วมและ</w:t>
            </w:r>
          </w:p>
        </w:tc>
        <w:tc>
          <w:tcPr>
            <w:tcW w:w="810" w:type="dxa"/>
            <w:vAlign w:val="bottom"/>
          </w:tcPr>
          <w:p w14:paraId="393A9CAA" w14:textId="297390BE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8990166" w14:textId="51849E3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0D75F26" w14:textId="67B691F9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16A1E61" w14:textId="620AF02C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F1C4674" w14:textId="58ACA558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AC7BA76" w14:textId="7250073E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B49377A" w14:textId="0332D368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2E231D7" w14:textId="4FE4F640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A9EDBDF" w14:textId="1DC7DB4F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B65E0E4" w14:textId="173518F4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5E66673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7D251EC" w14:textId="3D501FF2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E714D5E" w14:textId="714038DC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BB1CE03" w14:textId="20DB4C89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C87985" w:rsidRPr="006375B5" w14:paraId="30E4C190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2EC439E0" w14:textId="23D7495F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การร่วมค้า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สุทธิจาก</w:t>
            </w:r>
            <w:r w:rsidRPr="001F4DD0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ที่ยังไม่เกิดขึ้นจากกา</w:t>
            </w:r>
            <w:r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>รขาย</w:t>
            </w:r>
          </w:p>
        </w:tc>
        <w:tc>
          <w:tcPr>
            <w:tcW w:w="810" w:type="dxa"/>
            <w:vAlign w:val="bottom"/>
          </w:tcPr>
          <w:p w14:paraId="38ED1EC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BC3121B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59A9724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6A4E0F9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E578054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DE3087C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9C93B16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7ECA41F" w14:textId="7D16327E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C60E6AA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C7E0AC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F0B7119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D99E33F" w14:textId="32F513F5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6A717533" w14:textId="6A9DAA44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1DAA02B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E155D7" w:rsidRPr="006375B5" w14:paraId="34A803A8" w14:textId="77777777" w:rsidTr="007F147C">
        <w:trPr>
          <w:trHeight w:val="42"/>
        </w:trPr>
        <w:tc>
          <w:tcPr>
            <w:tcW w:w="3690" w:type="dxa"/>
            <w:vAlign w:val="bottom"/>
          </w:tcPr>
          <w:p w14:paraId="64343F6F" w14:textId="5C092999" w:rsidR="00E155D7" w:rsidRPr="00A5194F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pacing w:val="-1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</w:t>
            </w:r>
            <w:r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อสังหาริมทรัพย์ให้บริษัทร่วม</w:t>
            </w:r>
            <w:r w:rsidR="00AA1A8B">
              <w:rPr>
                <w:rFonts w:asciiTheme="majorBidi" w:hAnsiTheme="majorBidi" w:cstheme="majorBidi" w:hint="cs"/>
                <w:sz w:val="22"/>
                <w:szCs w:val="22"/>
                <w:cs/>
              </w:rPr>
              <w:t>และการร่วมค้า</w:t>
            </w:r>
          </w:p>
        </w:tc>
        <w:tc>
          <w:tcPr>
            <w:tcW w:w="810" w:type="dxa"/>
            <w:vAlign w:val="bottom"/>
          </w:tcPr>
          <w:p w14:paraId="43727617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929385C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D63D964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A97C577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B7F54E7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EE8E042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F0229D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56CA452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23E8BBFA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328025A9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486036B4" w14:textId="77777777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036F21FD" w14:textId="053B20A6" w:rsidR="00E155D7" w:rsidRPr="006375B5" w:rsidRDefault="00E155D7" w:rsidP="00E15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793194F0" w14:textId="6BEB85C0" w:rsidR="00E155D7" w:rsidRPr="006375B5" w:rsidRDefault="00E155D7" w:rsidP="00E155D7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362</w:t>
            </w:r>
          </w:p>
        </w:tc>
        <w:tc>
          <w:tcPr>
            <w:tcW w:w="810" w:type="dxa"/>
          </w:tcPr>
          <w:p w14:paraId="7E2BC580" w14:textId="5B74039A" w:rsidR="00E155D7" w:rsidRPr="006375B5" w:rsidRDefault="00FA2508" w:rsidP="00E155D7">
            <w:pPr>
              <w:pStyle w:val="BodyText"/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28</w:t>
            </w:r>
            <w:r w:rsidR="00E155D7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</w:tr>
      <w:tr w:rsidR="00C87985" w:rsidRPr="006375B5" w14:paraId="20B85B8B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1707C984" w14:textId="7AFAA231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7"/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810" w:type="dxa"/>
            <w:vAlign w:val="bottom"/>
          </w:tcPr>
          <w:p w14:paraId="20CA815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3D04C1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9038FE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8B5702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39D82EE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CB4C5B9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E11F4D8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1EAC381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65B1F2F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0C7F017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0689FEA5" w14:textId="77777777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</w:tcPr>
          <w:p w14:paraId="5BCF609E" w14:textId="2E1F6C49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1528E07" w14:textId="12A64568" w:rsidR="00C87985" w:rsidRPr="00345D81" w:rsidRDefault="006E0023" w:rsidP="00C8798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1,8</w:t>
            </w:r>
            <w:r w:rsidR="00454014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41</w:t>
            </w:r>
          </w:p>
        </w:tc>
        <w:tc>
          <w:tcPr>
            <w:tcW w:w="810" w:type="dxa"/>
            <w:vAlign w:val="bottom"/>
          </w:tcPr>
          <w:p w14:paraId="171F7D22" w14:textId="54321755" w:rsidR="00C87985" w:rsidRPr="00345D81" w:rsidRDefault="00C87985" w:rsidP="00C87985">
            <w:pPr>
              <w:pStyle w:val="BodyText"/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345D81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2,298</w:t>
            </w:r>
          </w:p>
        </w:tc>
      </w:tr>
      <w:tr w:rsidR="00273E1A" w:rsidRPr="006375B5" w14:paraId="219209D1" w14:textId="77777777" w:rsidTr="0017550C">
        <w:trPr>
          <w:trHeight w:val="42"/>
        </w:trPr>
        <w:tc>
          <w:tcPr>
            <w:tcW w:w="3690" w:type="dxa"/>
            <w:vAlign w:val="bottom"/>
          </w:tcPr>
          <w:p w14:paraId="63C76A3E" w14:textId="2B5EBF76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14"/>
                <w:szCs w:val="14"/>
                <w:cs/>
              </w:rPr>
            </w:pPr>
          </w:p>
        </w:tc>
        <w:tc>
          <w:tcPr>
            <w:tcW w:w="810" w:type="dxa"/>
            <w:vAlign w:val="bottom"/>
          </w:tcPr>
          <w:p w14:paraId="7443C96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679352EE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19E169E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77A7820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70351818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3FEA35CC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171EAE4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  <w:vAlign w:val="bottom"/>
          </w:tcPr>
          <w:p w14:paraId="0F1175A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BDA30B3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6C8B17FE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0B34DC60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37A0AC96" w14:textId="76FAB669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F246ABA" w14:textId="3DBA8582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10" w:type="dxa"/>
          </w:tcPr>
          <w:p w14:paraId="231F3A5D" w14:textId="77777777" w:rsidR="00273E1A" w:rsidRPr="004A27B4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273E1A" w:rsidRPr="006375B5" w14:paraId="021BFF3C" w14:textId="77777777" w:rsidTr="0017550C">
        <w:trPr>
          <w:trHeight w:val="190"/>
        </w:trPr>
        <w:tc>
          <w:tcPr>
            <w:tcW w:w="3690" w:type="dxa"/>
            <w:shd w:val="clear" w:color="auto" w:fill="auto"/>
            <w:vAlign w:val="center"/>
          </w:tcPr>
          <w:p w14:paraId="2781E5DF" w14:textId="33E1FF1B" w:rsidR="00273E1A" w:rsidRPr="008A00CD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รายการที่ไม่เป็นตัวเงินอื่นที่ม</w:t>
            </w:r>
            <w:r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ี</w:t>
            </w: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สาระสำคัญ</w:t>
            </w:r>
          </w:p>
        </w:tc>
        <w:tc>
          <w:tcPr>
            <w:tcW w:w="810" w:type="dxa"/>
            <w:vAlign w:val="bottom"/>
          </w:tcPr>
          <w:p w14:paraId="3D5C5C6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B50A9D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0906437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E6153E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DD3238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EDC5719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606423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927BDB4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04A58E4B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5E5075F0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6E619C8A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532E79B5" w14:textId="05F6F6AA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4FC955D9" w14:textId="2A09C099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</w:tcPr>
          <w:p w14:paraId="79EF419E" w14:textId="77777777" w:rsidR="00273E1A" w:rsidRPr="006375B5" w:rsidRDefault="00273E1A" w:rsidP="00273E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C87985" w:rsidRPr="006375B5" w14:paraId="2E37AAE8" w14:textId="77777777" w:rsidTr="0017550C">
        <w:trPr>
          <w:trHeight w:val="42"/>
        </w:trPr>
        <w:tc>
          <w:tcPr>
            <w:tcW w:w="3690" w:type="dxa"/>
            <w:vAlign w:val="center"/>
          </w:tcPr>
          <w:p w14:paraId="00828664" w14:textId="56BCBFAC" w:rsidR="00C87985" w:rsidRPr="006375B5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ค่าเสื่อมราคาและค่าตัดจำหน่าย</w:t>
            </w:r>
          </w:p>
        </w:tc>
        <w:tc>
          <w:tcPr>
            <w:tcW w:w="810" w:type="dxa"/>
            <w:vAlign w:val="bottom"/>
          </w:tcPr>
          <w:p w14:paraId="2A6A6838" w14:textId="172A2206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32</w:t>
            </w:r>
          </w:p>
        </w:tc>
        <w:tc>
          <w:tcPr>
            <w:tcW w:w="810" w:type="dxa"/>
            <w:vAlign w:val="bottom"/>
          </w:tcPr>
          <w:p w14:paraId="4F2D0788" w14:textId="7C487656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30</w:t>
            </w:r>
          </w:p>
        </w:tc>
        <w:tc>
          <w:tcPr>
            <w:tcW w:w="810" w:type="dxa"/>
            <w:vAlign w:val="bottom"/>
          </w:tcPr>
          <w:p w14:paraId="0D86D3EC" w14:textId="4564E744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806</w:t>
            </w:r>
          </w:p>
        </w:tc>
        <w:tc>
          <w:tcPr>
            <w:tcW w:w="810" w:type="dxa"/>
            <w:vAlign w:val="bottom"/>
          </w:tcPr>
          <w:p w14:paraId="087CC8EC" w14:textId="4C41C285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757</w:t>
            </w:r>
          </w:p>
        </w:tc>
        <w:tc>
          <w:tcPr>
            <w:tcW w:w="810" w:type="dxa"/>
            <w:vAlign w:val="bottom"/>
          </w:tcPr>
          <w:p w14:paraId="3634C473" w14:textId="48540041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257</w:t>
            </w:r>
          </w:p>
        </w:tc>
        <w:tc>
          <w:tcPr>
            <w:tcW w:w="810" w:type="dxa"/>
            <w:vAlign w:val="bottom"/>
          </w:tcPr>
          <w:p w14:paraId="21614AE4" w14:textId="7F66D49A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276</w:t>
            </w:r>
          </w:p>
        </w:tc>
        <w:tc>
          <w:tcPr>
            <w:tcW w:w="810" w:type="dxa"/>
            <w:vAlign w:val="bottom"/>
          </w:tcPr>
          <w:p w14:paraId="2C82E1E0" w14:textId="0F6C1074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</w:t>
            </w:r>
            <w:r w:rsidR="00B15073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34200812" w14:textId="68B2EA29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131</w:t>
            </w:r>
          </w:p>
        </w:tc>
        <w:tc>
          <w:tcPr>
            <w:tcW w:w="810" w:type="dxa"/>
          </w:tcPr>
          <w:p w14:paraId="4BE26F22" w14:textId="0A1F7F5F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D07338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10" w:type="dxa"/>
          </w:tcPr>
          <w:p w14:paraId="48CE47F6" w14:textId="7C73BDFF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55</w:t>
            </w:r>
          </w:p>
        </w:tc>
        <w:tc>
          <w:tcPr>
            <w:tcW w:w="810" w:type="dxa"/>
          </w:tcPr>
          <w:p w14:paraId="1383B7CE" w14:textId="3B996425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5095EAAE" w14:textId="1F93704E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  <w:tc>
          <w:tcPr>
            <w:tcW w:w="810" w:type="dxa"/>
            <w:vAlign w:val="bottom"/>
          </w:tcPr>
          <w:p w14:paraId="2CAB95B0" w14:textId="771B778A" w:rsidR="00C87985" w:rsidRPr="006375B5" w:rsidRDefault="006E0023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1,23</w:t>
            </w:r>
            <w:r w:rsidR="00D07338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4D9A5B4D" w14:textId="6CF972A6" w:rsidR="00C87985" w:rsidRPr="006375B5" w:rsidRDefault="00FA2508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 w:rsidRPr="00FA2508">
              <w:rPr>
                <w:rFonts w:asciiTheme="majorBidi" w:hAnsiTheme="majorBidi" w:cstheme="majorBidi" w:hint="cs"/>
                <w:sz w:val="22"/>
                <w:szCs w:val="22"/>
              </w:rPr>
              <w:t>1</w:t>
            </w:r>
            <w:r w:rsidR="00C87985">
              <w:rPr>
                <w:rFonts w:asciiTheme="majorBidi" w:hAnsiTheme="majorBidi" w:cstheme="majorBidi"/>
                <w:sz w:val="22"/>
                <w:szCs w:val="22"/>
              </w:rPr>
              <w:t>,249</w:t>
            </w:r>
          </w:p>
        </w:tc>
      </w:tr>
      <w:tr w:rsidR="00C87985" w:rsidRPr="006375B5" w14:paraId="763389F8" w14:textId="77777777" w:rsidTr="0017550C">
        <w:trPr>
          <w:trHeight w:val="42"/>
        </w:trPr>
        <w:tc>
          <w:tcPr>
            <w:tcW w:w="3690" w:type="dxa"/>
            <w:vAlign w:val="center"/>
          </w:tcPr>
          <w:p w14:paraId="6EA4E49E" w14:textId="0106557F" w:rsidR="00C87985" w:rsidRPr="008A00CD" w:rsidRDefault="00C87985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หนี้สูญและหนี้สงสัยจะสูญ</w:t>
            </w:r>
          </w:p>
        </w:tc>
        <w:tc>
          <w:tcPr>
            <w:tcW w:w="810" w:type="dxa"/>
            <w:vAlign w:val="bottom"/>
          </w:tcPr>
          <w:p w14:paraId="46E36640" w14:textId="466808DC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10" w:type="dxa"/>
            <w:vAlign w:val="bottom"/>
          </w:tcPr>
          <w:p w14:paraId="1CD691F9" w14:textId="63BA3767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6EAAC66F" w14:textId="2FC3DE0F" w:rsidR="00C87985" w:rsidRPr="006375B5" w:rsidRDefault="006E0023" w:rsidP="006E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15</w:t>
            </w:r>
          </w:p>
        </w:tc>
        <w:tc>
          <w:tcPr>
            <w:tcW w:w="810" w:type="dxa"/>
            <w:vAlign w:val="bottom"/>
          </w:tcPr>
          <w:p w14:paraId="288B8D62" w14:textId="79F130F3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0CBBA23A" w14:textId="188367E8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bottom"/>
          </w:tcPr>
          <w:p w14:paraId="154B3256" w14:textId="2C0498C1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bottom"/>
          </w:tcPr>
          <w:p w14:paraId="00D6C79E" w14:textId="7D166AD0" w:rsidR="00C87985" w:rsidRPr="006375B5" w:rsidRDefault="006E0023" w:rsidP="00C879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4AB4989E" w14:textId="3DDF34BB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D4FC34A" w14:textId="547A5AD7" w:rsidR="00C87985" w:rsidRPr="006375B5" w:rsidRDefault="006E0023" w:rsidP="006E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10" w:type="dxa"/>
          </w:tcPr>
          <w:p w14:paraId="48039D50" w14:textId="062EF1F2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0BE4DED0" w14:textId="06A3C3ED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</w:tcPr>
          <w:p w14:paraId="48535D58" w14:textId="4D7C4225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0" w:type="dxa"/>
            <w:vAlign w:val="bottom"/>
          </w:tcPr>
          <w:p w14:paraId="4DB6DF14" w14:textId="3A3D8365" w:rsidR="00C87985" w:rsidRPr="006375B5" w:rsidRDefault="006E0023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23</w:t>
            </w:r>
          </w:p>
        </w:tc>
        <w:tc>
          <w:tcPr>
            <w:tcW w:w="810" w:type="dxa"/>
            <w:vAlign w:val="bottom"/>
          </w:tcPr>
          <w:p w14:paraId="7B98D402" w14:textId="54248F38" w:rsidR="00C87985" w:rsidRPr="006375B5" w:rsidRDefault="00C87985" w:rsidP="00C879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 w:line="240" w:lineRule="auto"/>
              <w:ind w:right="-2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</w:tr>
    </w:tbl>
    <w:p w14:paraId="6A07A2C8" w14:textId="77777777" w:rsidR="006E0023" w:rsidRDefault="006E0023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highlight w:val="yellow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highlight w:val="yellow"/>
          <w:cs/>
        </w:rPr>
        <w:br w:type="page"/>
      </w:r>
    </w:p>
    <w:p w14:paraId="36D818AF" w14:textId="5137F039" w:rsidR="00260F99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1219AA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ภาพรวมสินทรัพย์ตาม</w:t>
      </w:r>
      <w:r w:rsidRPr="001219AA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582CA22D" w14:textId="77777777" w:rsidR="00681324" w:rsidRDefault="00681324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49E1C09B" w14:textId="224F1A69" w:rsidR="00260F99" w:rsidRDefault="00371AF3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noProof/>
          <w:sz w:val="30"/>
          <w:szCs w:val="30"/>
          <w:lang w:val="th-TH"/>
        </w:rPr>
        <w:drawing>
          <wp:inline distT="0" distB="0" distL="0" distR="0" wp14:anchorId="4FB4ECC9" wp14:editId="6FB823D0">
            <wp:extent cx="9225583" cy="36906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5583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F99"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6551BF0E" w14:textId="26371137" w:rsidR="00260F99" w:rsidRDefault="00260F99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1219AA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ภาพรวมหนี้สินตาม</w:t>
      </w:r>
      <w:r w:rsidRPr="001219AA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299C310A" w14:textId="77777777" w:rsidR="00681324" w:rsidRDefault="00681324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1ACB3A46" w14:textId="6BE8D88A" w:rsidR="006C1A2D" w:rsidRPr="006375B5" w:rsidRDefault="00371AF3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</w:pPr>
      <w:r>
        <w:rPr>
          <w:noProof/>
        </w:rPr>
        <w:drawing>
          <wp:inline distT="0" distB="0" distL="0" distR="0" wp14:anchorId="5EC816AC" wp14:editId="0CF62686">
            <wp:extent cx="9226547" cy="389862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47" cy="3898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A2D" w:rsidRPr="006375B5">
        <w:br w:type="page"/>
      </w:r>
    </w:p>
    <w:tbl>
      <w:tblPr>
        <w:tblW w:w="1449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2700"/>
        <w:gridCol w:w="900"/>
        <w:gridCol w:w="990"/>
        <w:gridCol w:w="900"/>
        <w:gridCol w:w="990"/>
        <w:gridCol w:w="990"/>
        <w:gridCol w:w="990"/>
        <w:gridCol w:w="990"/>
        <w:gridCol w:w="990"/>
        <w:gridCol w:w="990"/>
        <w:gridCol w:w="990"/>
        <w:gridCol w:w="1080"/>
        <w:gridCol w:w="990"/>
      </w:tblGrid>
      <w:tr w:rsidR="00F2761F" w:rsidRPr="006375B5" w14:paraId="5E5A5C7B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4D68C3ED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left w:val="nil"/>
              <w:bottom w:val="nil"/>
            </w:tcBorders>
            <w:vAlign w:val="bottom"/>
          </w:tcPr>
          <w:p w14:paraId="14550C23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2761F" w:rsidRPr="006375B5" w14:paraId="056E2593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0759CB10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1ACFCAF4" w14:textId="0E8A50A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0A9B793" w14:textId="6666F7BF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79F4606F" w14:textId="356381D6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F2480F4" w14:textId="5058143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2673E995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2070" w:type="dxa"/>
            <w:gridSpan w:val="2"/>
            <w:vAlign w:val="bottom"/>
          </w:tcPr>
          <w:p w14:paraId="47D4C3E8" w14:textId="77C07CCD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252856" w:rsidRPr="006375B5" w14:paraId="6FAAE753" w14:textId="77777777" w:rsidTr="00FE7C1C">
        <w:trPr>
          <w:trHeight w:val="263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CCA39" w14:textId="3F155E32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ณ วันที่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6EEA2" w14:textId="1D8102E2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D957F" w14:textId="4C71F1C3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CD80A" w14:textId="2E25095D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68EC98" w14:textId="355839DA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971E4" w14:textId="47813F03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2F63F" w14:textId="779B6287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D8E1F" w14:textId="23DA1CE9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24727" w14:textId="21195244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0081CD" w14:textId="39A71E56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07F20" w14:textId="4A58EAE2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99A672" w14:textId="03559634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93499E" w14:textId="33BB9920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</w:t>
            </w:r>
            <w:r w:rsidR="008D3AC9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252856" w:rsidRPr="006375B5" w14:paraId="4D1DAD14" w14:textId="77777777" w:rsidTr="00FE7C1C">
        <w:trPr>
          <w:trHeight w:val="70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A7947A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top w:val="nil"/>
              <w:left w:val="nil"/>
              <w:bottom w:val="nil"/>
            </w:tcBorders>
            <w:vAlign w:val="bottom"/>
          </w:tcPr>
          <w:p w14:paraId="16F20B17" w14:textId="77777777" w:rsidR="00252856" w:rsidRPr="00FE7C1C" w:rsidRDefault="00252856" w:rsidP="00252856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52856" w:rsidRPr="006375B5" w14:paraId="2C45B207" w14:textId="77777777" w:rsidTr="00FE7C1C">
        <w:trPr>
          <w:trHeight w:val="7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5B70E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สินทรัพย์ส่วนงาน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2CC3EF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0979FDC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3DC7B8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C7B1A18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29A4F74B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AFB34A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7DFCD1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58BD16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25AC2B2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EEBE800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B3030D4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CDECEA" w14:textId="77777777" w:rsidR="00252856" w:rsidRPr="00FE7C1C" w:rsidRDefault="00252856" w:rsidP="00252856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D3AC9" w:rsidRPr="006375B5" w14:paraId="6399D4B8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B7257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EE2521" w14:textId="4EEE6F37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35,</w:t>
            </w:r>
            <w:r w:rsidR="00454014">
              <w:rPr>
                <w:rFonts w:ascii="Angsana New" w:hAnsi="Angsana New"/>
                <w:sz w:val="30"/>
                <w:szCs w:val="30"/>
              </w:rPr>
              <w:t>999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1365A9" w14:textId="1A48AB50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35,029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92FFC34" w14:textId="671138D2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37,79</w:t>
            </w:r>
            <w:r w:rsidR="00454014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EB41D0" w14:textId="29CB7122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36,689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48AA32" w14:textId="6F2E80CF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6,236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60DA4" w14:textId="2467359A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6,522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361F60" w14:textId="5B6D0028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2,015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85E74B4" w14:textId="5D7BFE68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3,232</w:t>
            </w:r>
          </w:p>
        </w:tc>
        <w:tc>
          <w:tcPr>
            <w:tcW w:w="990" w:type="dxa"/>
            <w:vAlign w:val="bottom"/>
          </w:tcPr>
          <w:p w14:paraId="4AAFD42A" w14:textId="65C6A53C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589</w:t>
            </w:r>
          </w:p>
        </w:tc>
        <w:tc>
          <w:tcPr>
            <w:tcW w:w="990" w:type="dxa"/>
            <w:vAlign w:val="bottom"/>
          </w:tcPr>
          <w:p w14:paraId="566B20A1" w14:textId="6869A10A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591</w:t>
            </w:r>
          </w:p>
        </w:tc>
        <w:tc>
          <w:tcPr>
            <w:tcW w:w="1080" w:type="dxa"/>
            <w:vAlign w:val="bottom"/>
          </w:tcPr>
          <w:p w14:paraId="66CFA45E" w14:textId="65B4BFA5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82,6</w:t>
            </w:r>
            <w:r w:rsidR="00454014">
              <w:rPr>
                <w:rFonts w:ascii="Angsana New" w:hAnsi="Angsana New"/>
                <w:sz w:val="30"/>
                <w:szCs w:val="30"/>
              </w:rPr>
              <w:t>33</w:t>
            </w:r>
          </w:p>
        </w:tc>
        <w:tc>
          <w:tcPr>
            <w:tcW w:w="990" w:type="dxa"/>
            <w:vAlign w:val="bottom"/>
          </w:tcPr>
          <w:p w14:paraId="46E188DC" w14:textId="4F95597C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82,063</w:t>
            </w:r>
          </w:p>
        </w:tc>
      </w:tr>
      <w:tr w:rsidR="008D3AC9" w:rsidRPr="006375B5" w14:paraId="39EA8167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28A3C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เงินลงทุนในบริษัทร่วม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DFDEF25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CC45FE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54A5FC4F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CD5722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4BDE5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45CE7D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80F5227" w14:textId="39A4B7EF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ECF5340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2B970C1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F275FEC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97C955" w14:textId="66972A2C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11,178</w:t>
            </w:r>
          </w:p>
        </w:tc>
        <w:tc>
          <w:tcPr>
            <w:tcW w:w="990" w:type="dxa"/>
            <w:vAlign w:val="bottom"/>
          </w:tcPr>
          <w:p w14:paraId="5E13B198" w14:textId="48836F01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10,900</w:t>
            </w:r>
          </w:p>
        </w:tc>
      </w:tr>
      <w:tr w:rsidR="008D3AC9" w:rsidRPr="006375B5" w14:paraId="4E4A61D7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31FA9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เงินลงทุนในการร่วมค้า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928F07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485EA77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080B8DE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0C3C3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A2E2A4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3DD560A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D3A9AC4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C5048EF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F0B033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48741B3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F05F5E" w14:textId="5FE69587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2,093</w:t>
            </w:r>
          </w:p>
        </w:tc>
        <w:tc>
          <w:tcPr>
            <w:tcW w:w="990" w:type="dxa"/>
            <w:vAlign w:val="bottom"/>
          </w:tcPr>
          <w:p w14:paraId="17879635" w14:textId="25B66648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2,233</w:t>
            </w:r>
          </w:p>
        </w:tc>
      </w:tr>
      <w:tr w:rsidR="008D3AC9" w:rsidRPr="006375B5" w14:paraId="12F1D5A2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861AE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EE819A3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2C82B7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B9F941A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017951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7980A64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D382BB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34B2910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572F84B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AC38E6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0FBFB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F3AF2D4" w14:textId="4632ECEF" w:rsidR="008D3AC9" w:rsidRPr="00FE7C1C" w:rsidRDefault="006652F0" w:rsidP="008D3AC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687</w:t>
            </w:r>
          </w:p>
        </w:tc>
        <w:tc>
          <w:tcPr>
            <w:tcW w:w="990" w:type="dxa"/>
            <w:vAlign w:val="bottom"/>
          </w:tcPr>
          <w:p w14:paraId="63826197" w14:textId="5029C73A" w:rsidR="008D3AC9" w:rsidRPr="00FE7C1C" w:rsidRDefault="008D3AC9" w:rsidP="008D3AC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675</w:t>
            </w:r>
          </w:p>
        </w:tc>
      </w:tr>
      <w:tr w:rsidR="008D3AC9" w:rsidRPr="006375B5" w14:paraId="74C37BD8" w14:textId="77777777" w:rsidTr="00FE7C1C">
        <w:trPr>
          <w:trHeight w:val="6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D5123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รวมสินทรัพย์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83E9447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3CB40CF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78216F2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B72245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0AAA18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D03D0E6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671D002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45CF5E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C311F8B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393DB8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9C78C" w14:textId="077C7CF7" w:rsidR="008D3AC9" w:rsidRPr="004B7582" w:rsidRDefault="006652F0" w:rsidP="008D3AC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96,5</w:t>
            </w:r>
            <w:r w:rsidR="00454014">
              <w:rPr>
                <w:rFonts w:ascii="Angsana New" w:hAnsi="Angsana New"/>
                <w:b/>
                <w:bCs/>
                <w:sz w:val="30"/>
                <w:szCs w:val="30"/>
              </w:rPr>
              <w:t>91</w:t>
            </w:r>
          </w:p>
        </w:tc>
        <w:tc>
          <w:tcPr>
            <w:tcW w:w="990" w:type="dxa"/>
            <w:vAlign w:val="bottom"/>
          </w:tcPr>
          <w:p w14:paraId="11492938" w14:textId="68D1FF50" w:rsidR="008D3AC9" w:rsidRPr="00FE7C1C" w:rsidRDefault="008D3AC9" w:rsidP="008D3AC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4B7582">
              <w:rPr>
                <w:rFonts w:ascii="Angsana New" w:hAnsi="Angsana New"/>
                <w:b/>
                <w:bCs/>
                <w:sz w:val="30"/>
                <w:szCs w:val="30"/>
              </w:rPr>
              <w:t>95,871</w:t>
            </w:r>
          </w:p>
        </w:tc>
      </w:tr>
      <w:tr w:rsidR="00252856" w:rsidRPr="006375B5" w14:paraId="475DCB8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730CB3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ABAF2F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108A41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8BA140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B61C8B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71E9E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27CC0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DCA81A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DCD97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F8F25A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1A49B2A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2E15AC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A64207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52856" w:rsidRPr="006375B5" w14:paraId="1C062EE3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63583" w14:textId="77777777" w:rsidR="00252856" w:rsidRPr="00FE7C1C" w:rsidRDefault="00252856" w:rsidP="00252856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หนี้สินส่วนงาน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A4FCE43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2A8BAED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E18071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AD4D3E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D1F088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053A17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927666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D50324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E65EFC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0D6BA65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98E2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18F69B9" w14:textId="77777777" w:rsidR="00252856" w:rsidRPr="00FE7C1C" w:rsidRDefault="00252856" w:rsidP="00252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D3AC9" w:rsidRPr="006375B5" w14:paraId="2FC07FB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17A61" w14:textId="77777777" w:rsidR="008D3AC9" w:rsidRPr="00FE7C1C" w:rsidRDefault="008D3AC9" w:rsidP="008D3AC9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F00B2C1" w14:textId="51C355B3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</w:t>
            </w:r>
            <w:r w:rsidR="00454014">
              <w:rPr>
                <w:rFonts w:ascii="Angsana New" w:hAnsi="Angsana New"/>
                <w:sz w:val="30"/>
                <w:szCs w:val="30"/>
              </w:rPr>
              <w:t>505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D675F2" w14:textId="01ABFFBB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10,542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677AAF8" w14:textId="708334F4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43,1</w:t>
            </w:r>
            <w:r w:rsidR="00454014">
              <w:rPr>
                <w:rFonts w:ascii="Angsana New" w:hAnsi="Angsana New"/>
                <w:sz w:val="30"/>
                <w:szCs w:val="30"/>
              </w:rPr>
              <w:t>71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E6AEB5" w14:textId="081788FC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41,945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C91B97" w14:textId="53F14283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4,65</w:t>
            </w:r>
            <w:r w:rsidR="00454014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9342E6B" w14:textId="724A8F15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4,388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5B26A" w14:textId="360A6923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1,071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FA436E" w14:textId="12EF522E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1,160</w:t>
            </w:r>
          </w:p>
        </w:tc>
        <w:tc>
          <w:tcPr>
            <w:tcW w:w="990" w:type="dxa"/>
            <w:vAlign w:val="bottom"/>
          </w:tcPr>
          <w:p w14:paraId="22F9B246" w14:textId="1124EE3B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990" w:type="dxa"/>
            <w:vAlign w:val="bottom"/>
          </w:tcPr>
          <w:p w14:paraId="6038DCB4" w14:textId="60A40903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080" w:type="dxa"/>
            <w:vAlign w:val="bottom"/>
          </w:tcPr>
          <w:p w14:paraId="0077C4DA" w14:textId="3AA69BB7" w:rsidR="008D3AC9" w:rsidRPr="00FE7C1C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</w:t>
            </w:r>
            <w:r w:rsidR="00454014">
              <w:rPr>
                <w:rFonts w:ascii="Angsana New" w:hAnsi="Angsana New"/>
                <w:sz w:val="30"/>
                <w:szCs w:val="30"/>
              </w:rPr>
              <w:t>412</w:t>
            </w:r>
          </w:p>
        </w:tc>
        <w:tc>
          <w:tcPr>
            <w:tcW w:w="990" w:type="dxa"/>
            <w:vAlign w:val="bottom"/>
          </w:tcPr>
          <w:p w14:paraId="0DC7A269" w14:textId="0DECB9B0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58,045</w:t>
            </w:r>
          </w:p>
        </w:tc>
      </w:tr>
      <w:tr w:rsidR="008D3AC9" w:rsidRPr="006375B5" w14:paraId="197800D8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031A8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E9DBD8C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7D4A39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595468B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C03A8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B924CCC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8FC56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153AFE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785149E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774ABEC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F42AE3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1E4279" w14:textId="24D342AC" w:rsidR="008D3AC9" w:rsidRPr="00FE7C1C" w:rsidRDefault="006652F0" w:rsidP="008D3AC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70</w:t>
            </w:r>
            <w:r w:rsidR="00454014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90" w:type="dxa"/>
            <w:vAlign w:val="bottom"/>
          </w:tcPr>
          <w:p w14:paraId="06E8E71D" w14:textId="0102CBA1" w:rsidR="008D3AC9" w:rsidRPr="00FE7C1C" w:rsidRDefault="008D3AC9" w:rsidP="008D3AC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743</w:t>
            </w:r>
          </w:p>
        </w:tc>
      </w:tr>
      <w:tr w:rsidR="008D3AC9" w:rsidRPr="006375B5" w14:paraId="67966382" w14:textId="77777777" w:rsidTr="00FE7C1C">
        <w:trPr>
          <w:trHeight w:val="433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C529EC" w14:textId="77777777" w:rsidR="008D3AC9" w:rsidRPr="00FE7C1C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รวมหนี้สิน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5E61934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61AAE5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8E5E636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BD895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4AEC1B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509A4F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03C7BA6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607CED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FA55FF8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65F9F10" w14:textId="77777777" w:rsidR="008D3AC9" w:rsidRPr="00FE7C1C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65E6EE" w14:textId="12904ED4" w:rsidR="008D3AC9" w:rsidRPr="00300478" w:rsidRDefault="006652F0" w:rsidP="008D3AC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60,</w:t>
            </w:r>
            <w:r w:rsidR="00454014">
              <w:rPr>
                <w:rFonts w:ascii="Angsana New" w:hAnsi="Angsana New"/>
                <w:b/>
                <w:bCs/>
                <w:sz w:val="30"/>
                <w:szCs w:val="30"/>
              </w:rPr>
              <w:t>118</w:t>
            </w:r>
          </w:p>
        </w:tc>
        <w:tc>
          <w:tcPr>
            <w:tcW w:w="990" w:type="dxa"/>
            <w:vAlign w:val="bottom"/>
          </w:tcPr>
          <w:p w14:paraId="69590230" w14:textId="40538FA0" w:rsidR="008D3AC9" w:rsidRPr="00FE7C1C" w:rsidRDefault="008D3AC9" w:rsidP="008D3AC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300478">
              <w:rPr>
                <w:rFonts w:ascii="Angsana New" w:hAnsi="Angsana New"/>
                <w:b/>
                <w:bCs/>
                <w:sz w:val="30"/>
                <w:szCs w:val="30"/>
              </w:rPr>
              <w:t>58,7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88</w:t>
            </w:r>
          </w:p>
        </w:tc>
      </w:tr>
    </w:tbl>
    <w:p w14:paraId="74C931D0" w14:textId="597B9DAF" w:rsidR="00473E67" w:rsidRPr="006375B5" w:rsidRDefault="00473E67">
      <w:pPr>
        <w:rPr>
          <w:rFonts w:ascii="Angsana New" w:hAnsi="Angsana New"/>
          <w:sz w:val="10"/>
          <w:szCs w:val="10"/>
        </w:rPr>
      </w:pPr>
    </w:p>
    <w:p w14:paraId="765D3270" w14:textId="7064FA28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CDDB9F4" w14:textId="78FBF705" w:rsidR="00D47038" w:rsidRPr="006375B5" w:rsidRDefault="00D47038">
      <w:pPr>
        <w:rPr>
          <w:rFonts w:ascii="Angsana New" w:hAnsi="Angsana New"/>
          <w:spacing w:val="-12"/>
          <w:sz w:val="28"/>
          <w:szCs w:val="28"/>
        </w:rPr>
      </w:pPr>
    </w:p>
    <w:p w14:paraId="07C15DAC" w14:textId="20333B65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87A5619" w14:textId="3845F711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F2415EC" w14:textId="5669FB44" w:rsidR="00D47038" w:rsidRPr="006375B5" w:rsidRDefault="00D47038">
      <w:pPr>
        <w:rPr>
          <w:rFonts w:ascii="Angsana New" w:hAnsi="Angsana New"/>
          <w:sz w:val="10"/>
          <w:szCs w:val="10"/>
        </w:rPr>
      </w:pPr>
    </w:p>
    <w:tbl>
      <w:tblPr>
        <w:tblW w:w="14594" w:type="dxa"/>
        <w:tblLayout w:type="fixed"/>
        <w:tblLook w:val="00A0" w:firstRow="1" w:lastRow="0" w:firstColumn="1" w:lastColumn="0" w:noHBand="0" w:noVBand="0"/>
      </w:tblPr>
      <w:tblGrid>
        <w:gridCol w:w="2609"/>
        <w:gridCol w:w="990"/>
        <w:gridCol w:w="978"/>
        <w:gridCol w:w="12"/>
        <w:gridCol w:w="990"/>
        <w:gridCol w:w="990"/>
        <w:gridCol w:w="990"/>
        <w:gridCol w:w="1074"/>
        <w:gridCol w:w="6"/>
        <w:gridCol w:w="990"/>
        <w:gridCol w:w="984"/>
        <w:gridCol w:w="6"/>
        <w:gridCol w:w="1004"/>
        <w:gridCol w:w="983"/>
        <w:gridCol w:w="7"/>
        <w:gridCol w:w="990"/>
        <w:gridCol w:w="983"/>
        <w:gridCol w:w="8"/>
      </w:tblGrid>
      <w:tr w:rsidR="00F87A4F" w:rsidRPr="006375B5" w14:paraId="3055564B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7D8F8C8C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7" w:type="dxa"/>
            <w:gridSpan w:val="16"/>
            <w:tcBorders>
              <w:left w:val="nil"/>
            </w:tcBorders>
          </w:tcPr>
          <w:p w14:paraId="07A06BD4" w14:textId="38EE1510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87A4F" w:rsidRPr="006375B5" w14:paraId="2FFFEAE5" w14:textId="77777777" w:rsidTr="00F87A4F">
        <w:trPr>
          <w:gridAfter w:val="1"/>
          <w:wAfter w:w="8" w:type="dxa"/>
          <w:trHeight w:val="47"/>
          <w:tblHeader/>
        </w:trPr>
        <w:tc>
          <w:tcPr>
            <w:tcW w:w="2609" w:type="dxa"/>
            <w:tcBorders>
              <w:left w:val="nil"/>
              <w:right w:val="nil"/>
            </w:tcBorders>
            <w:noWrap/>
            <w:vAlign w:val="bottom"/>
          </w:tcPr>
          <w:p w14:paraId="298A2701" w14:textId="77777777" w:rsidR="00F87A4F" w:rsidRPr="006375B5" w:rsidRDefault="00F87A4F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68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4071B78" w14:textId="14FBE11E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992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0FB596B9" w14:textId="331130BB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0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463FFAA" w14:textId="4875F5DF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3"/>
            <w:tcBorders>
              <w:left w:val="nil"/>
              <w:bottom w:val="nil"/>
              <w:right w:val="nil"/>
            </w:tcBorders>
            <w:vAlign w:val="bottom"/>
          </w:tcPr>
          <w:p w14:paraId="4B53E909" w14:textId="37237E68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93" w:type="dxa"/>
            <w:gridSpan w:val="3"/>
          </w:tcPr>
          <w:p w14:paraId="0778A065" w14:textId="43CBD9EE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3"/>
            <w:vAlign w:val="bottom"/>
          </w:tcPr>
          <w:p w14:paraId="7E9EDFE2" w14:textId="3320AC24" w:rsidR="00F87A4F" w:rsidRPr="006375B5" w:rsidRDefault="00F87A4F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F87A4F" w:rsidRPr="006375B5" w14:paraId="59526751" w14:textId="77777777" w:rsidTr="00361DE1">
        <w:trPr>
          <w:trHeight w:val="47"/>
          <w:tblHeader/>
        </w:trPr>
        <w:tc>
          <w:tcPr>
            <w:tcW w:w="260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E32E88" w14:textId="77777777" w:rsidR="00F87A4F" w:rsidRPr="006375B5" w:rsidRDefault="00F87A4F" w:rsidP="00F87A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7CDAFE" w14:textId="1F1D3743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A15F9" w14:textId="5AFF5BFC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9A0D0" w14:textId="5F432F13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1D9B" w14:textId="3A34C1C6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BBF8A" w14:textId="6E79CEC7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FF11D" w14:textId="3145454D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1D986" w14:textId="5F6A489B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2CA6A" w14:textId="6C64281A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89D35B" w14:textId="55ABF40D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956117" w14:textId="639545A2" w:rsidR="00F87A4F" w:rsidRPr="000E564C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6AE86" w14:textId="597405E0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23E72" w14:textId="01E12A83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8D3AC9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F87A4F" w:rsidRPr="006375B5" w14:paraId="33855128" w14:textId="77777777" w:rsidTr="00F87A4F">
        <w:trPr>
          <w:gridAfter w:val="1"/>
          <w:wAfter w:w="8" w:type="dxa"/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95A47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7" w:type="dxa"/>
            <w:gridSpan w:val="16"/>
            <w:tcBorders>
              <w:top w:val="nil"/>
              <w:left w:val="nil"/>
            </w:tcBorders>
          </w:tcPr>
          <w:p w14:paraId="44F9858D" w14:textId="1B7E0268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F87A4F" w:rsidRPr="006375B5" w14:paraId="2524D480" w14:textId="77777777" w:rsidTr="00F87A4F">
        <w:trPr>
          <w:trHeight w:val="47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FBB6" w14:textId="56AAE35A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EDB3BED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5B96BF8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13E5C02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05C9AE3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BAEA7FE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066F979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21726F1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D3DB009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4" w:type="dxa"/>
          </w:tcPr>
          <w:p w14:paraId="0801947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gridSpan w:val="2"/>
          </w:tcPr>
          <w:p w14:paraId="2BE18285" w14:textId="4606A555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3816510" w14:textId="0AB70FB0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1" w:type="dxa"/>
            <w:gridSpan w:val="2"/>
          </w:tcPr>
          <w:p w14:paraId="260EE99C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AC9" w:rsidRPr="006375B5" w14:paraId="3AF30A84" w14:textId="77777777" w:rsidTr="00F87A4F">
        <w:trPr>
          <w:trHeight w:val="43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B5573" w14:textId="02A94C17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19CE15" w14:textId="132FA5B6" w:rsidR="008D3AC9" w:rsidRPr="008420D3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9,174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3B03C309" w14:textId="455D6EFB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11,004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A5E0E15" w14:textId="29576431" w:rsidR="008D3AC9" w:rsidRPr="006375B5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720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4EFEFE" w14:textId="33A5A8ED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1,029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991510" w14:textId="368B3211" w:rsidR="008D3AC9" w:rsidRPr="006375B5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25C9E8E5" w14:textId="5A9F3135" w:rsidR="008D3AC9" w:rsidRPr="006375B5" w:rsidRDefault="008D3AC9" w:rsidP="001236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F86A1D" w14:textId="2BF59D6B" w:rsidR="008D3AC9" w:rsidRPr="006375B5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22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E0BBAF8" w14:textId="0087C41B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004" w:type="dxa"/>
          </w:tcPr>
          <w:p w14:paraId="554545C1" w14:textId="59536235" w:rsidR="008D3AC9" w:rsidRPr="006375B5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</w:tcPr>
          <w:p w14:paraId="3EEBD5C9" w14:textId="152B34E4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130F71A6" w14:textId="5BFDDBAF" w:rsidR="008D3AC9" w:rsidRPr="006375B5" w:rsidRDefault="006652F0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9,916</w:t>
            </w:r>
          </w:p>
        </w:tc>
        <w:tc>
          <w:tcPr>
            <w:tcW w:w="991" w:type="dxa"/>
            <w:gridSpan w:val="2"/>
          </w:tcPr>
          <w:p w14:paraId="5287B336" w14:textId="5E32AE74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12,06</w:t>
            </w:r>
            <w:r w:rsidR="00FA2508" w:rsidRPr="00FA2508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</w:tr>
      <w:tr w:rsidR="008D3AC9" w:rsidRPr="006375B5" w14:paraId="12F1A529" w14:textId="77777777" w:rsidTr="00F87A4F">
        <w:trPr>
          <w:trHeight w:val="41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73303" w14:textId="1FDF3696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9CB162" w14:textId="25F4F95B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2E4DFEC1" w14:textId="7CF8DCD0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32F939" w14:textId="58A4E2FA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2,884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B8FC1A5" w14:textId="5CD46C68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2,612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504AAC9" w14:textId="4A226C88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920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4F18D02D" w14:textId="126861DB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854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5F726D8" w14:textId="24E0086E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408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7599CD6F" w14:textId="7D7A4881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539</w:t>
            </w:r>
          </w:p>
        </w:tc>
        <w:tc>
          <w:tcPr>
            <w:tcW w:w="1004" w:type="dxa"/>
          </w:tcPr>
          <w:p w14:paraId="40FE28A5" w14:textId="6447936D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</w:t>
            </w:r>
            <w:r w:rsidR="00B15073">
              <w:rPr>
                <w:rFonts w:ascii="Angsana New" w:hAnsi="Angsana New"/>
                <w:sz w:val="30"/>
                <w:szCs w:val="30"/>
                <w:lang w:val="en-GB"/>
              </w:rPr>
              <w:t>6</w:t>
            </w:r>
          </w:p>
        </w:tc>
        <w:tc>
          <w:tcPr>
            <w:tcW w:w="990" w:type="dxa"/>
            <w:gridSpan w:val="2"/>
          </w:tcPr>
          <w:p w14:paraId="4A1BF20C" w14:textId="652EC803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47</w:t>
            </w:r>
          </w:p>
        </w:tc>
        <w:tc>
          <w:tcPr>
            <w:tcW w:w="990" w:type="dxa"/>
            <w:vAlign w:val="bottom"/>
          </w:tcPr>
          <w:p w14:paraId="0E63C25C" w14:textId="448CE62F" w:rsidR="008D3AC9" w:rsidRPr="006375B5" w:rsidRDefault="006652F0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4,26</w:t>
            </w:r>
            <w:r w:rsidR="00B15073">
              <w:rPr>
                <w:rFonts w:ascii="Angsana New" w:hAnsi="Angsana New"/>
                <w:sz w:val="30"/>
                <w:szCs w:val="30"/>
                <w:lang w:val="en-GB"/>
              </w:rPr>
              <w:t>8</w:t>
            </w:r>
          </w:p>
        </w:tc>
        <w:tc>
          <w:tcPr>
            <w:tcW w:w="991" w:type="dxa"/>
            <w:gridSpan w:val="2"/>
            <w:vAlign w:val="bottom"/>
          </w:tcPr>
          <w:p w14:paraId="2423F819" w14:textId="4B73B734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4,052</w:t>
            </w:r>
          </w:p>
        </w:tc>
      </w:tr>
      <w:tr w:rsidR="008D3AC9" w:rsidRPr="006375B5" w14:paraId="386620FA" w14:textId="77777777" w:rsidTr="00F87A4F">
        <w:trPr>
          <w:trHeight w:val="26"/>
        </w:trPr>
        <w:tc>
          <w:tcPr>
            <w:tcW w:w="26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9D3B6" w14:textId="77777777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01BC157" w14:textId="1F62404B" w:rsidR="008D3AC9" w:rsidRPr="006375B5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9,174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63D4E060" w14:textId="04A82021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11,004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8B09E6F" w14:textId="5331BF78" w:rsidR="008D3AC9" w:rsidRPr="006375B5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3,604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B072E" w14:textId="7C2F0E1D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3,641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0F371E" w14:textId="050CEDF6" w:rsidR="008D3AC9" w:rsidRPr="006375B5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920</w:t>
            </w:r>
          </w:p>
        </w:tc>
        <w:tc>
          <w:tcPr>
            <w:tcW w:w="1080" w:type="dxa"/>
            <w:gridSpan w:val="2"/>
            <w:tcBorders>
              <w:left w:val="nil"/>
              <w:right w:val="nil"/>
            </w:tcBorders>
            <w:vAlign w:val="bottom"/>
          </w:tcPr>
          <w:p w14:paraId="36C257B6" w14:textId="1E512BAB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854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8ABA47A" w14:textId="1AE1890C" w:rsidR="008D3AC9" w:rsidRPr="006375B5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430</w:t>
            </w:r>
          </w:p>
        </w:tc>
        <w:tc>
          <w:tcPr>
            <w:tcW w:w="990" w:type="dxa"/>
            <w:gridSpan w:val="2"/>
            <w:tcBorders>
              <w:left w:val="nil"/>
              <w:right w:val="nil"/>
            </w:tcBorders>
            <w:vAlign w:val="bottom"/>
          </w:tcPr>
          <w:p w14:paraId="4BD1C179" w14:textId="70AE183E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56</w:t>
            </w:r>
            <w:r w:rsidR="00FA2508"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004" w:type="dxa"/>
          </w:tcPr>
          <w:p w14:paraId="109E637A" w14:textId="0DA6F31E" w:rsidR="008D3AC9" w:rsidRPr="008420D3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="00B15073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990" w:type="dxa"/>
            <w:gridSpan w:val="2"/>
          </w:tcPr>
          <w:p w14:paraId="7EED206F" w14:textId="1D09109E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47</w:t>
            </w:r>
          </w:p>
        </w:tc>
        <w:tc>
          <w:tcPr>
            <w:tcW w:w="990" w:type="dxa"/>
            <w:vAlign w:val="bottom"/>
          </w:tcPr>
          <w:p w14:paraId="7D7A0BB4" w14:textId="58CFBFBF" w:rsidR="008D3AC9" w:rsidRPr="006375B5" w:rsidRDefault="006652F0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14,18</w:t>
            </w:r>
            <w:r w:rsidR="00B15073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</w:t>
            </w:r>
          </w:p>
        </w:tc>
        <w:tc>
          <w:tcPr>
            <w:tcW w:w="991" w:type="dxa"/>
            <w:gridSpan w:val="2"/>
            <w:vAlign w:val="bottom"/>
          </w:tcPr>
          <w:p w14:paraId="4E1FE377" w14:textId="3A181686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16,113</w:t>
            </w:r>
          </w:p>
        </w:tc>
      </w:tr>
    </w:tbl>
    <w:p w14:paraId="21FDAACB" w14:textId="77777777" w:rsidR="009315D3" w:rsidRPr="006375B5" w:rsidRDefault="009315D3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14580" w:type="dxa"/>
        <w:tblLayout w:type="fixed"/>
        <w:tblLook w:val="00A0" w:firstRow="1" w:lastRow="0" w:firstColumn="1" w:lastColumn="0" w:noHBand="0" w:noVBand="0"/>
      </w:tblPr>
      <w:tblGrid>
        <w:gridCol w:w="2610"/>
        <w:gridCol w:w="990"/>
        <w:gridCol w:w="990"/>
        <w:gridCol w:w="990"/>
        <w:gridCol w:w="990"/>
        <w:gridCol w:w="990"/>
        <w:gridCol w:w="1080"/>
        <w:gridCol w:w="990"/>
        <w:gridCol w:w="990"/>
        <w:gridCol w:w="990"/>
        <w:gridCol w:w="990"/>
        <w:gridCol w:w="990"/>
        <w:gridCol w:w="990"/>
      </w:tblGrid>
      <w:tr w:rsidR="00F87A4F" w:rsidRPr="006375B5" w14:paraId="60BF342F" w14:textId="77777777" w:rsidTr="00F87A4F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0015A4A3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970" w:type="dxa"/>
            <w:gridSpan w:val="12"/>
            <w:tcBorders>
              <w:left w:val="nil"/>
            </w:tcBorders>
          </w:tcPr>
          <w:p w14:paraId="5959AFEE" w14:textId="4285A42D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F87A4F" w:rsidRPr="006375B5" w14:paraId="43B3BBC4" w14:textId="77777777" w:rsidTr="00671E06">
        <w:trPr>
          <w:trHeight w:val="47"/>
          <w:tblHeader/>
        </w:trPr>
        <w:tc>
          <w:tcPr>
            <w:tcW w:w="2610" w:type="dxa"/>
            <w:tcBorders>
              <w:left w:val="nil"/>
              <w:right w:val="nil"/>
            </w:tcBorders>
            <w:noWrap/>
            <w:vAlign w:val="bottom"/>
          </w:tcPr>
          <w:p w14:paraId="2241E277" w14:textId="77777777" w:rsidR="00F87A4F" w:rsidRPr="006375B5" w:rsidRDefault="00F87A4F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499BE94" w14:textId="76CE1B4E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9311B51" w14:textId="71E4B61C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07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BF1CD50" w14:textId="5F7F5472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65E5C90" w14:textId="5AA4BFF0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75DCA71F" w14:textId="35BDE633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1980" w:type="dxa"/>
            <w:gridSpan w:val="2"/>
            <w:vAlign w:val="bottom"/>
          </w:tcPr>
          <w:p w14:paraId="4D11ECBC" w14:textId="2018E382" w:rsidR="00F87A4F" w:rsidRPr="006375B5" w:rsidRDefault="00F87A4F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8D3AC9" w:rsidRPr="006375B5" w14:paraId="7DA0C869" w14:textId="77777777" w:rsidTr="009434D4">
        <w:trPr>
          <w:trHeight w:val="47"/>
          <w:tblHeader/>
        </w:trPr>
        <w:tc>
          <w:tcPr>
            <w:tcW w:w="261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1373561" w14:textId="77777777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7A8A6" w14:textId="24DBB1A0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DBD0D" w14:textId="1AA03400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A5FE9" w14:textId="4B5E3649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2E2C5C" w14:textId="7FED5EF4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8A089" w14:textId="26C3EBB4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37CD1" w14:textId="4940897B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8179F" w14:textId="77891BAC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F035B" w14:textId="6F6A92F5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D6998" w14:textId="7457797A" w:rsidR="008D3AC9" w:rsidRPr="000E564C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EE6734" w14:textId="4D7637E8" w:rsidR="008D3AC9" w:rsidRPr="000E564C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6096AC" w14:textId="302995D2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810B70" w14:textId="3ACE03E1" w:rsidR="008D3AC9" w:rsidRPr="006375B5" w:rsidRDefault="008D3AC9" w:rsidP="008D3AC9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F87A4F" w:rsidRPr="006375B5" w14:paraId="4B0D2820" w14:textId="77777777" w:rsidTr="00F87A4F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566BF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970" w:type="dxa"/>
            <w:gridSpan w:val="12"/>
            <w:tcBorders>
              <w:top w:val="nil"/>
              <w:left w:val="nil"/>
            </w:tcBorders>
          </w:tcPr>
          <w:p w14:paraId="47B377F1" w14:textId="5178913C" w:rsidR="00F87A4F" w:rsidRPr="006375B5" w:rsidRDefault="00F87A4F" w:rsidP="00F87A4F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F87A4F" w:rsidRPr="006375B5" w14:paraId="358E68B0" w14:textId="77777777" w:rsidTr="00F87A4F">
        <w:trPr>
          <w:trHeight w:val="47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929B7" w14:textId="77777777" w:rsidR="00F87A4F" w:rsidRPr="006375B5" w:rsidRDefault="00F87A4F" w:rsidP="00F87A4F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A52465F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11626BC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7CD6CCA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6ED33D66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E75EDA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  <w:vAlign w:val="bottom"/>
          </w:tcPr>
          <w:p w14:paraId="1F2EA125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5AE8DB03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226E260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578F2F2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4B09147" w14:textId="582884BC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8C74003" w14:textId="3B8CD412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EF8357" w14:textId="77777777" w:rsidR="00F87A4F" w:rsidRPr="006375B5" w:rsidRDefault="00F87A4F" w:rsidP="00F87A4F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AC9" w:rsidRPr="006375B5" w14:paraId="4DE359AC" w14:textId="77777777" w:rsidTr="00F87A4F">
        <w:trPr>
          <w:trHeight w:val="43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2F7BD" w14:textId="77777777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F6D24C" w14:textId="5D8D7CED" w:rsidR="008D3AC9" w:rsidRPr="006375B5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7EE6FC5" w14:textId="3ED361D8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42C151" w14:textId="3368FB29" w:rsidR="008D3AC9" w:rsidRPr="006375B5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668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8FF17B8" w14:textId="498772CA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540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D3DB8C6" w14:textId="4BE4CB84" w:rsidR="008D3AC9" w:rsidRPr="006375B5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33E64FFC" w14:textId="442A5EC0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973809" w14:textId="09BA9075" w:rsidR="008D3AC9" w:rsidRPr="00B244F9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D81AB" w14:textId="7D2ADACD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73213DB" w14:textId="5E5998D8" w:rsidR="008D3AC9" w:rsidRPr="006375B5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47B97CB9" w14:textId="2769B354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vAlign w:val="bottom"/>
          </w:tcPr>
          <w:p w14:paraId="79745323" w14:textId="79978E02" w:rsidR="008D3AC9" w:rsidRPr="006375B5" w:rsidRDefault="00214FD5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668</w:t>
            </w:r>
          </w:p>
        </w:tc>
        <w:tc>
          <w:tcPr>
            <w:tcW w:w="990" w:type="dxa"/>
            <w:vAlign w:val="bottom"/>
          </w:tcPr>
          <w:p w14:paraId="7EA653A2" w14:textId="53F3DA90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540</w:t>
            </w:r>
          </w:p>
        </w:tc>
      </w:tr>
      <w:tr w:rsidR="008D3AC9" w:rsidRPr="006375B5" w14:paraId="2E61697E" w14:textId="77777777" w:rsidTr="00F87A4F">
        <w:trPr>
          <w:trHeight w:val="41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40403" w14:textId="77777777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D4AA97B" w14:textId="17FE7DF2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54849C" w14:textId="70E33AF5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97045F7" w14:textId="05D94891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403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338E0C8" w14:textId="25A43990" w:rsidR="008D3AC9" w:rsidRPr="006375B5" w:rsidRDefault="00FA2508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FA2508">
              <w:rPr>
                <w:rFonts w:ascii="Angsana New" w:hAnsi="Angsana New" w:hint="cs"/>
                <w:sz w:val="30"/>
                <w:szCs w:val="30"/>
              </w:rPr>
              <w:t>373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144081" w14:textId="23606DAF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6BFB8BC6" w14:textId="2FA644B9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C2E0EE3" w14:textId="55449A71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DFDD9ED" w14:textId="216DDFFB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064BD6DA" w14:textId="19505152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575</w:t>
            </w:r>
          </w:p>
        </w:tc>
        <w:tc>
          <w:tcPr>
            <w:tcW w:w="990" w:type="dxa"/>
          </w:tcPr>
          <w:p w14:paraId="42BB4D51" w14:textId="2FD9750A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553</w:t>
            </w:r>
          </w:p>
        </w:tc>
        <w:tc>
          <w:tcPr>
            <w:tcW w:w="990" w:type="dxa"/>
            <w:vAlign w:val="bottom"/>
          </w:tcPr>
          <w:p w14:paraId="0E9E5389" w14:textId="2C240E7C" w:rsidR="008D3AC9" w:rsidRPr="006375B5" w:rsidRDefault="00214FD5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978</w:t>
            </w:r>
          </w:p>
        </w:tc>
        <w:tc>
          <w:tcPr>
            <w:tcW w:w="990" w:type="dxa"/>
            <w:vAlign w:val="bottom"/>
          </w:tcPr>
          <w:p w14:paraId="6AF75AC0" w14:textId="2A7653AC" w:rsidR="008D3AC9" w:rsidRPr="006375B5" w:rsidRDefault="008D3AC9" w:rsidP="008D3A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926</w:t>
            </w:r>
          </w:p>
        </w:tc>
      </w:tr>
      <w:tr w:rsidR="008D3AC9" w:rsidRPr="006375B5" w14:paraId="0BCAC544" w14:textId="77777777" w:rsidTr="00F87A4F">
        <w:trPr>
          <w:trHeight w:val="26"/>
        </w:trPr>
        <w:tc>
          <w:tcPr>
            <w:tcW w:w="26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18D66C" w14:textId="77777777" w:rsidR="008D3AC9" w:rsidRPr="006375B5" w:rsidRDefault="008D3AC9" w:rsidP="008D3AC9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E6CA4B" w14:textId="19326B55" w:rsidR="008D3AC9" w:rsidRPr="006375B5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B9004" w14:textId="0538A2A5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00AB18" w14:textId="7D0F3803" w:rsidR="008D3AC9" w:rsidRPr="006375B5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1,071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5B06FB0" w14:textId="4DF48973" w:rsidR="008D3AC9" w:rsidRPr="006375B5" w:rsidRDefault="00FA2508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FA2508">
              <w:rPr>
                <w:rFonts w:ascii="Angsana New" w:hAnsi="Angsana New" w:hint="cs"/>
                <w:b/>
                <w:bCs/>
                <w:sz w:val="30"/>
                <w:szCs w:val="30"/>
              </w:rPr>
              <w:t>9</w:t>
            </w:r>
            <w:r w:rsidR="008D3AC9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CB9A713" w14:textId="455C872D" w:rsidR="008D3AC9" w:rsidRPr="00B244F9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294B7293" w14:textId="579FC9E0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772FD1" w14:textId="43E5B4E5" w:rsidR="008D3AC9" w:rsidRPr="006375B5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D724A87" w14:textId="0F2D3C3C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990" w:type="dxa"/>
          </w:tcPr>
          <w:p w14:paraId="5046D6D6" w14:textId="518ED443" w:rsidR="008D3AC9" w:rsidRPr="006375B5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575</w:t>
            </w:r>
          </w:p>
        </w:tc>
        <w:tc>
          <w:tcPr>
            <w:tcW w:w="990" w:type="dxa"/>
          </w:tcPr>
          <w:p w14:paraId="49BDF392" w14:textId="75BDC740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553</w:t>
            </w:r>
          </w:p>
        </w:tc>
        <w:tc>
          <w:tcPr>
            <w:tcW w:w="990" w:type="dxa"/>
            <w:vAlign w:val="bottom"/>
          </w:tcPr>
          <w:p w14:paraId="34A20292" w14:textId="12A61F8B" w:rsidR="008D3AC9" w:rsidRPr="006375B5" w:rsidRDefault="00214FD5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1,646</w:t>
            </w:r>
          </w:p>
        </w:tc>
        <w:tc>
          <w:tcPr>
            <w:tcW w:w="990" w:type="dxa"/>
            <w:vAlign w:val="bottom"/>
          </w:tcPr>
          <w:p w14:paraId="46497999" w14:textId="4E3004F3" w:rsidR="008D3AC9" w:rsidRPr="006375B5" w:rsidRDefault="008D3AC9" w:rsidP="008D3A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1,466</w:t>
            </w:r>
          </w:p>
        </w:tc>
      </w:tr>
    </w:tbl>
    <w:p w14:paraId="05CE5D59" w14:textId="29F42275" w:rsidR="00555368" w:rsidRPr="006375B5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  <w:sectPr w:rsidR="00555368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AE740C" w14:textId="6A3F67A3" w:rsidR="001A4BD8" w:rsidRPr="006375B5" w:rsidRDefault="001A4BD8" w:rsidP="001A4BD8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val="en-US" w:eastAsia="th-TH"/>
        </w:rPr>
      </w:pPr>
      <w:r w:rsidRPr="006375B5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lastRenderedPageBreak/>
        <w:tab/>
      </w:r>
      <w:r w:rsidRPr="006375B5">
        <w:rPr>
          <w:rFonts w:asciiTheme="majorBidi" w:hAnsiTheme="majorBidi" w:cs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สิทธิประโยชน์จากการส่งเสริมการลงทุน</w:t>
      </w:r>
    </w:p>
    <w:p w14:paraId="2C14D2D1" w14:textId="77777777" w:rsidR="001A4BD8" w:rsidRPr="006375B5" w:rsidRDefault="001A4BD8" w:rsidP="001A4BD8">
      <w:pPr>
        <w:rPr>
          <w:sz w:val="30"/>
          <w:szCs w:val="30"/>
          <w:lang w:val="x-none" w:eastAsia="th-TH"/>
        </w:rPr>
      </w:pPr>
    </w:p>
    <w:p w14:paraId="50B41084" w14:textId="4D35F522" w:rsidR="001A76FC" w:rsidRPr="006375B5" w:rsidRDefault="001A4BD8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กลุ่มบริษัทได้รับบัตรส่งเสริมการลงทุนจากสำนักงานคณะกรรมการส่งเสริมการลงทุนหลายประเภท จึงได้รับสิทธิประโยชน์หลายประการรวมถึงการยกเว้นและ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>/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เงื่อนไขและข้อกำหนดที่ระบุในบัตรส่งเสริมการลงทุน</w:t>
      </w:r>
    </w:p>
    <w:p w14:paraId="2A09FE6E" w14:textId="35BB1940" w:rsidR="00765F3F" w:rsidRPr="006375B5" w:rsidRDefault="00765F3F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</w:p>
    <w:p w14:paraId="65C46977" w14:textId="576BE8A0" w:rsidR="00765F3F" w:rsidRPr="006375B5" w:rsidRDefault="00765F3F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3</w:t>
      </w:r>
      <w:r w:rsidRPr="006375B5">
        <w:rPr>
          <w:rFonts w:asciiTheme="majorBidi" w:hAnsiTheme="majorBidi"/>
          <w:sz w:val="30"/>
          <w:szCs w:val="30"/>
          <w:lang w:eastAsia="x-none"/>
        </w:rPr>
        <w:t xml:space="preserve"> 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ปี ถึง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8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นับแต่วันที่เริ่มมีรายได้จากการประกอบกิจการนั้น และ</w:t>
      </w:r>
    </w:p>
    <w:p w14:paraId="4DFD4F4F" w14:textId="7E9959B3" w:rsidR="00073597" w:rsidRPr="006375B5" w:rsidRDefault="00073597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ให้ได้รับลดหย่อยภาษีเงินได้นิติบุคคลร้อยละ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50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สำหรับกำไรสุทธิที่ได้รับจากการประกอบกิจการที่ได้รับการส่งเสริมมีกำหนดเวลา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นับแต่วันที่สิ้นสุดสิทธิประโยชน์ตามข้อ </w:t>
      </w:r>
      <w:r w:rsidRPr="006375B5">
        <w:rPr>
          <w:rFonts w:asciiTheme="majorBidi" w:hAnsiTheme="majorBidi"/>
          <w:sz w:val="30"/>
          <w:szCs w:val="30"/>
          <w:lang w:eastAsia="x-none"/>
        </w:rPr>
        <w:t>(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>ก</w:t>
      </w:r>
      <w:r w:rsidRPr="006375B5">
        <w:rPr>
          <w:rFonts w:asciiTheme="majorBidi" w:hAnsiTheme="majorBidi"/>
          <w:sz w:val="30"/>
          <w:szCs w:val="30"/>
          <w:lang w:eastAsia="x-none"/>
        </w:rPr>
        <w:t>)</w:t>
      </w:r>
    </w:p>
    <w:p w14:paraId="788F0740" w14:textId="050F01E8" w:rsidR="00073597" w:rsidRPr="006375B5" w:rsidRDefault="00073597" w:rsidP="00073597">
      <w:pPr>
        <w:tabs>
          <w:tab w:val="clear" w:pos="454"/>
          <w:tab w:val="clear" w:pos="907"/>
        </w:tabs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lang w:eastAsia="x-none"/>
        </w:rPr>
        <w:tab/>
      </w:r>
      <w:r w:rsidRPr="006375B5">
        <w:rPr>
          <w:rFonts w:asciiTheme="majorBidi" w:hAnsiTheme="majorBidi"/>
          <w:sz w:val="30"/>
          <w:szCs w:val="30"/>
          <w:lang w:eastAsia="x-none"/>
        </w:rPr>
        <w:tab/>
      </w:r>
    </w:p>
    <w:p w14:paraId="3957A84A" w14:textId="0C632570" w:rsidR="002818FE" w:rsidRDefault="00073597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 w:cstheme="majorBidi"/>
          <w:sz w:val="30"/>
          <w:szCs w:val="30"/>
          <w:cs/>
          <w:lang w:eastAsia="x-none"/>
        </w:rPr>
        <w:t>เนื่องจากเป็นกิจการที่ได้รับการส่งเสริมการลงทุน กลุ่มบริษัทจะต้องปฎิบัติตามเงื่อนไขและข้อกำหนดตามที่ระบุไว้ในบัตรส่งเสริมการลงทุน</w:t>
      </w:r>
    </w:p>
    <w:p w14:paraId="529FFFD2" w14:textId="77777777" w:rsidR="003D3C06" w:rsidRPr="003D3C06" w:rsidRDefault="003D3C06" w:rsidP="003D3C06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</w:p>
    <w:p w14:paraId="6BC23206" w14:textId="31C6F953" w:rsidR="003743EF" w:rsidRPr="006375B5" w:rsidRDefault="00E479A8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6375B5"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  <w:tab/>
      </w:r>
      <w:r w:rsidR="00CF768C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ยอดคงเหลือของ</w:t>
      </w:r>
      <w:r w:rsidR="003743EF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สัญญา</w:t>
      </w:r>
    </w:p>
    <w:p w14:paraId="0F11DF05" w14:textId="2286E2B1" w:rsidR="003743EF" w:rsidRPr="003D3C06" w:rsidRDefault="003743EF" w:rsidP="00A670D9">
      <w:pPr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080"/>
        <w:gridCol w:w="180"/>
        <w:gridCol w:w="1080"/>
      </w:tblGrid>
      <w:tr w:rsidR="008624C6" w:rsidRPr="006375B5" w14:paraId="2A1FA1B3" w14:textId="77777777" w:rsidTr="00E45AE0">
        <w:trPr>
          <w:tblHeader/>
        </w:trPr>
        <w:tc>
          <w:tcPr>
            <w:tcW w:w="4140" w:type="dxa"/>
          </w:tcPr>
          <w:p w14:paraId="493C7465" w14:textId="77777777" w:rsidR="008624C6" w:rsidRPr="006375B5" w:rsidRDefault="008624C6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GB" w:eastAsia="en-GB"/>
              </w:rPr>
            </w:pPr>
            <w:bookmarkStart w:id="12" w:name="_Hlk81427922"/>
            <w:r w:rsidRPr="006375B5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หนี้สินที่เกิดจากสัญญา</w:t>
            </w:r>
          </w:p>
        </w:tc>
        <w:tc>
          <w:tcPr>
            <w:tcW w:w="2520" w:type="dxa"/>
            <w:gridSpan w:val="3"/>
          </w:tcPr>
          <w:p w14:paraId="545799FC" w14:textId="672FFFF2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F4A1C43" w14:textId="0BBFB38B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40" w:type="dxa"/>
            <w:gridSpan w:val="3"/>
            <w:hideMark/>
          </w:tcPr>
          <w:p w14:paraId="492AFA73" w14:textId="003474BE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</w:t>
            </w:r>
            <w:r w:rsidR="00CE32F2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eastAsia="en-GB" w:bidi="th-TH"/>
              </w:rPr>
              <w:t>เฉพาะกิจการ</w:t>
            </w:r>
          </w:p>
        </w:tc>
      </w:tr>
      <w:tr w:rsidR="00524AF7" w:rsidRPr="006375B5" w14:paraId="6D42A902" w14:textId="77777777" w:rsidTr="00E45AE0">
        <w:trPr>
          <w:tblHeader/>
        </w:trPr>
        <w:tc>
          <w:tcPr>
            <w:tcW w:w="4140" w:type="dxa"/>
          </w:tcPr>
          <w:p w14:paraId="1A8B0D3F" w14:textId="77777777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167" w:type="dxa"/>
          </w:tcPr>
          <w:p w14:paraId="24557EA0" w14:textId="67CF15D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8D3AC9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83" w:type="dxa"/>
          </w:tcPr>
          <w:p w14:paraId="641B4141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0E57714F" w14:textId="3FE5DDC2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8D3AC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6</w:t>
            </w:r>
          </w:p>
        </w:tc>
        <w:tc>
          <w:tcPr>
            <w:tcW w:w="180" w:type="dxa"/>
          </w:tcPr>
          <w:p w14:paraId="6387ECB9" w14:textId="3FBB451E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080" w:type="dxa"/>
          </w:tcPr>
          <w:p w14:paraId="2F72E146" w14:textId="76C84188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</w:t>
            </w:r>
            <w:r w:rsidR="008D3AC9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180" w:type="dxa"/>
          </w:tcPr>
          <w:p w14:paraId="6538F4A6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080" w:type="dxa"/>
          </w:tcPr>
          <w:p w14:paraId="70914FF1" w14:textId="045E3E5F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</w:t>
            </w:r>
            <w:r w:rsidR="008D3AC9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6</w:t>
            </w:r>
          </w:p>
        </w:tc>
      </w:tr>
      <w:tr w:rsidR="00CE32F2" w:rsidRPr="006375B5" w14:paraId="630F682B" w14:textId="77777777" w:rsidTr="003F738A">
        <w:trPr>
          <w:tblHeader/>
        </w:trPr>
        <w:tc>
          <w:tcPr>
            <w:tcW w:w="4140" w:type="dxa"/>
          </w:tcPr>
          <w:p w14:paraId="315A97B5" w14:textId="77777777" w:rsidR="00CE32F2" w:rsidRPr="006375B5" w:rsidRDefault="00CE32F2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040" w:type="dxa"/>
            <w:gridSpan w:val="7"/>
          </w:tcPr>
          <w:p w14:paraId="1F528DC4" w14:textId="2048699D" w:rsidR="00CE32F2" w:rsidRPr="006375B5" w:rsidRDefault="00CE32F2" w:rsidP="00CE32F2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8D3AC9" w:rsidRPr="006375B5" w14:paraId="4D18653B" w14:textId="77777777" w:rsidTr="00E45AE0">
        <w:trPr>
          <w:cantSplit/>
        </w:trPr>
        <w:tc>
          <w:tcPr>
            <w:tcW w:w="4140" w:type="dxa"/>
          </w:tcPr>
          <w:p w14:paraId="611C310E" w14:textId="15F0A55B" w:rsidR="008D3AC9" w:rsidRPr="006375B5" w:rsidRDefault="008D3AC9" w:rsidP="008D3AC9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/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1167" w:type="dxa"/>
          </w:tcPr>
          <w:p w14:paraId="5500D39D" w14:textId="354B79F6" w:rsidR="008D3AC9" w:rsidRPr="006375B5" w:rsidRDefault="001236A2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236A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</w:t>
            </w:r>
          </w:p>
        </w:tc>
        <w:tc>
          <w:tcPr>
            <w:tcW w:w="183" w:type="dxa"/>
          </w:tcPr>
          <w:p w14:paraId="5E6B058D" w14:textId="77777777" w:rsidR="008D3AC9" w:rsidRPr="006375B5" w:rsidRDefault="008D3AC9" w:rsidP="008D3AC9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CD1A544" w14:textId="2FB15787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</w:t>
            </w:r>
          </w:p>
        </w:tc>
        <w:tc>
          <w:tcPr>
            <w:tcW w:w="180" w:type="dxa"/>
          </w:tcPr>
          <w:p w14:paraId="1192D475" w14:textId="386098C6" w:rsidR="008D3AC9" w:rsidRPr="006375B5" w:rsidRDefault="008D3AC9" w:rsidP="008D3AC9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48ED5556" w14:textId="72B3CE26" w:rsidR="008D3AC9" w:rsidRPr="00AE55B4" w:rsidRDefault="001236A2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1236A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53EF8CFF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2800FACA" w14:textId="181BD3EA" w:rsidR="008D3AC9" w:rsidRPr="006375B5" w:rsidRDefault="008D3AC9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8D3AC9" w:rsidRPr="006375B5" w14:paraId="158DD5D4" w14:textId="77777777" w:rsidTr="00E45AE0">
        <w:trPr>
          <w:cantSplit/>
        </w:trPr>
        <w:tc>
          <w:tcPr>
            <w:tcW w:w="4140" w:type="dxa"/>
            <w:hideMark/>
          </w:tcPr>
          <w:p w14:paraId="3BF05D67" w14:textId="77777777" w:rsidR="008D3AC9" w:rsidRPr="006375B5" w:rsidRDefault="008D3AC9" w:rsidP="008D3AC9">
            <w:pPr>
              <w:tabs>
                <w:tab w:val="clear" w:pos="2807"/>
                <w:tab w:val="left" w:pos="2643"/>
              </w:tabs>
              <w:ind w:left="6" w:right="-126" w:hanging="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รับรู้เป็นรายได้ในระหว่างปี</w:t>
            </w:r>
          </w:p>
        </w:tc>
        <w:tc>
          <w:tcPr>
            <w:tcW w:w="1167" w:type="dxa"/>
            <w:vAlign w:val="bottom"/>
          </w:tcPr>
          <w:p w14:paraId="236575CF" w14:textId="4D72AE2A" w:rsidR="008D3AC9" w:rsidRPr="006375B5" w:rsidRDefault="00E55F7D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(10,081)</w:t>
            </w:r>
          </w:p>
        </w:tc>
        <w:tc>
          <w:tcPr>
            <w:tcW w:w="183" w:type="dxa"/>
            <w:vAlign w:val="bottom"/>
          </w:tcPr>
          <w:p w14:paraId="641EB3ED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2A6BB61" w14:textId="26083545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(11,897)</w:t>
            </w:r>
          </w:p>
        </w:tc>
        <w:tc>
          <w:tcPr>
            <w:tcW w:w="180" w:type="dxa"/>
          </w:tcPr>
          <w:p w14:paraId="0F3C1183" w14:textId="41BE0A87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0E7880F2" w14:textId="0022167E" w:rsidR="008D3AC9" w:rsidRPr="00471520" w:rsidRDefault="00902CCA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F779CA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140804DD" w14:textId="7E9D6EC7" w:rsidR="008D3AC9" w:rsidRPr="006375B5" w:rsidRDefault="008D3AC9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8D3AC9" w:rsidRPr="006375B5" w14:paraId="27D67F71" w14:textId="77777777" w:rsidTr="00E45AE0">
        <w:trPr>
          <w:cantSplit/>
        </w:trPr>
        <w:tc>
          <w:tcPr>
            <w:tcW w:w="4140" w:type="dxa"/>
            <w:hideMark/>
          </w:tcPr>
          <w:p w14:paraId="7D50DC09" w14:textId="77777777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เงินรับล่วงหน้าค่าสินค้า</w:t>
            </w: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14:paraId="76E096CE" w14:textId="5D2DCC68" w:rsidR="008D3AC9" w:rsidRPr="006375B5" w:rsidRDefault="00E55F7D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10,087</w:t>
            </w:r>
          </w:p>
        </w:tc>
        <w:tc>
          <w:tcPr>
            <w:tcW w:w="183" w:type="dxa"/>
          </w:tcPr>
          <w:p w14:paraId="014A2964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DDCFC2" w14:textId="56916E04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11,889</w:t>
            </w:r>
          </w:p>
        </w:tc>
        <w:tc>
          <w:tcPr>
            <w:tcW w:w="180" w:type="dxa"/>
          </w:tcPr>
          <w:p w14:paraId="2216440D" w14:textId="416F4604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B3D6716" w14:textId="36C59712" w:rsidR="008D3AC9" w:rsidRPr="006375B5" w:rsidRDefault="00902CCA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DA891F5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6F42B1D" w14:textId="78AFC006" w:rsidR="008D3AC9" w:rsidRPr="006375B5" w:rsidRDefault="008D3AC9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-</w:t>
            </w:r>
          </w:p>
        </w:tc>
      </w:tr>
      <w:tr w:rsidR="008D3AC9" w:rsidRPr="006375B5" w14:paraId="71464F06" w14:textId="77777777" w:rsidTr="00E45AE0">
        <w:trPr>
          <w:cantSplit/>
        </w:trPr>
        <w:tc>
          <w:tcPr>
            <w:tcW w:w="4140" w:type="dxa"/>
          </w:tcPr>
          <w:p w14:paraId="6AE3CB98" w14:textId="0CD1E8ED" w:rsidR="008D3AC9" w:rsidRPr="006375B5" w:rsidRDefault="008D3AC9" w:rsidP="008D3A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ณ 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</w:tcPr>
          <w:p w14:paraId="0CFB1112" w14:textId="5C4FE43B" w:rsidR="008D3AC9" w:rsidRPr="0071290F" w:rsidRDefault="00E55F7D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19</w:t>
            </w:r>
          </w:p>
        </w:tc>
        <w:tc>
          <w:tcPr>
            <w:tcW w:w="183" w:type="dxa"/>
          </w:tcPr>
          <w:p w14:paraId="6C0C64FD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F70559" w14:textId="5AD0619C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71290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13</w:t>
            </w:r>
          </w:p>
        </w:tc>
        <w:tc>
          <w:tcPr>
            <w:tcW w:w="180" w:type="dxa"/>
          </w:tcPr>
          <w:p w14:paraId="4006733D" w14:textId="2C782A2F" w:rsidR="008D3AC9" w:rsidRPr="006375B5" w:rsidRDefault="008D3AC9" w:rsidP="008D3AC9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7FD016" w14:textId="55416954" w:rsidR="008D3AC9" w:rsidRPr="006375B5" w:rsidRDefault="00902CCA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C5ECF89" w14:textId="77777777" w:rsidR="008D3AC9" w:rsidRPr="006375B5" w:rsidRDefault="008D3AC9" w:rsidP="008D3AC9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C4C71B2" w14:textId="0966B093" w:rsidR="008D3AC9" w:rsidRPr="006375B5" w:rsidRDefault="008D3AC9" w:rsidP="008D3AC9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-</w:t>
            </w:r>
          </w:p>
        </w:tc>
      </w:tr>
      <w:bookmarkEnd w:id="12"/>
    </w:tbl>
    <w:p w14:paraId="42E241F4" w14:textId="77777777" w:rsidR="004532C6" w:rsidRPr="00CE32F2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2BE9F13" w14:textId="61AA115D" w:rsidR="004532C6" w:rsidRPr="006375B5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หนี้สินที่เกิดจากสัญญารวมเป็นส่วนหนึ่งของเจ้าหนี้อื่น</w:t>
      </w:r>
    </w:p>
    <w:p w14:paraId="21249040" w14:textId="77777777" w:rsidR="004532C6" w:rsidRPr="00CE32F2" w:rsidRDefault="004532C6" w:rsidP="009E1F20">
      <w:pPr>
        <w:ind w:left="540"/>
        <w:rPr>
          <w:rFonts w:asciiTheme="majorBidi" w:hAnsiTheme="majorBidi" w:cstheme="majorBidi"/>
          <w:sz w:val="30"/>
          <w:szCs w:val="30"/>
          <w:cs/>
        </w:rPr>
      </w:pPr>
    </w:p>
    <w:p w14:paraId="73F40C15" w14:textId="26832FC8" w:rsidR="00011751" w:rsidRDefault="00011751" w:rsidP="009E1F20">
      <w:pPr>
        <w:ind w:left="540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ลือกใช้ข้อผ่อนปรนในทางปฏิบัติในการไม่เปิดเผยรายได้ที่คาดว่าจะรับรู้ในอนาคตจากภาระที่ยังปฏิบัติไม่เสร็จสิ้น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กันยายน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8D03C9">
        <w:rPr>
          <w:rFonts w:asciiTheme="majorBidi" w:hAnsiTheme="majorBidi" w:cstheme="majorBidi"/>
          <w:sz w:val="30"/>
          <w:szCs w:val="30"/>
        </w:rPr>
        <w:t>7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หากคาดการณ์เมื่อเริ่มแรกว่าสัญญามีอายุหนึ่งปีหรือน้อยกว่า</w:t>
      </w:r>
    </w:p>
    <w:p w14:paraId="13363024" w14:textId="77777777" w:rsidR="00106AAE" w:rsidRPr="006375B5" w:rsidRDefault="00106AAE" w:rsidP="009E1F20">
      <w:pPr>
        <w:ind w:left="540"/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2ABED831" w14:textId="4C630408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x-none" w:eastAsia="x-none"/>
        </w:rPr>
      </w:pPr>
    </w:p>
    <w:p w14:paraId="142437CF" w14:textId="77777777" w:rsidR="006D0A02" w:rsidRDefault="006D0A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0D1B7F1E" w14:textId="15987098" w:rsidR="00E76E16" w:rsidRPr="006375B5" w:rsidRDefault="00E76E16" w:rsidP="00F52B59">
      <w:pPr>
        <w:pStyle w:val="Heading6"/>
        <w:numPr>
          <w:ilvl w:val="0"/>
          <w:numId w:val="16"/>
        </w:numPr>
        <w:tabs>
          <w:tab w:val="left" w:pos="540"/>
          <w:tab w:val="left" w:pos="720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lastRenderedPageBreak/>
        <w:t>รายได้</w:t>
      </w:r>
      <w:r w:rsidRPr="006375B5">
        <w:rPr>
          <w:rFonts w:ascii="Angsana New" w:hAnsi="Angsana New"/>
          <w:sz w:val="30"/>
          <w:szCs w:val="30"/>
          <w:cs/>
        </w:rPr>
        <w:t>จากการลงทุน</w:t>
      </w:r>
      <w:r w:rsidR="00003A43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E86568" w14:textId="77777777" w:rsidR="00E76E16" w:rsidRPr="006375B5" w:rsidRDefault="00E76E16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44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960"/>
        <w:gridCol w:w="1061"/>
        <w:gridCol w:w="1095"/>
        <w:gridCol w:w="240"/>
        <w:gridCol w:w="1094"/>
        <w:gridCol w:w="241"/>
        <w:gridCol w:w="1092"/>
        <w:gridCol w:w="240"/>
        <w:gridCol w:w="1121"/>
      </w:tblGrid>
      <w:tr w:rsidR="00E76E16" w:rsidRPr="006375B5" w14:paraId="6819FFAC" w14:textId="77777777" w:rsidTr="004748DA">
        <w:trPr>
          <w:trHeight w:val="155"/>
        </w:trPr>
        <w:tc>
          <w:tcPr>
            <w:tcW w:w="1619" w:type="pct"/>
          </w:tcPr>
          <w:p w14:paraId="588739DF" w14:textId="77777777" w:rsidR="00E76E16" w:rsidRPr="006375B5" w:rsidRDefault="00E76E16" w:rsidP="00E76E16">
            <w:pPr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6C3F9DA" w14:textId="77777777" w:rsidR="00E76E16" w:rsidRPr="006375B5" w:rsidRDefault="00E76E16" w:rsidP="00E76E1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3754F1DE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2" w:type="pct"/>
          </w:tcPr>
          <w:p w14:paraId="50CFAB0A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1" w:type="pct"/>
            <w:gridSpan w:val="3"/>
          </w:tcPr>
          <w:p w14:paraId="49E16CDC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748DA" w:rsidRPr="006375B5" w14:paraId="060F1E1E" w14:textId="77777777" w:rsidTr="00AE55B4">
        <w:tc>
          <w:tcPr>
            <w:tcW w:w="1619" w:type="pct"/>
          </w:tcPr>
          <w:p w14:paraId="2C2A801C" w14:textId="693616C3" w:rsidR="00A80310" w:rsidRPr="006375B5" w:rsidRDefault="00A80310" w:rsidP="00A80310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75817501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9" w:type="pct"/>
          </w:tcPr>
          <w:p w14:paraId="0272A878" w14:textId="7A1A6700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2" w:right="-124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03B5B5E0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8" w:type="pct"/>
          </w:tcPr>
          <w:p w14:paraId="6D0F0148" w14:textId="0F29A2F5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32" w:type="pct"/>
          </w:tcPr>
          <w:p w14:paraId="73B10CBF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A42F824" w14:textId="53191FDD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12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31" w:type="pct"/>
          </w:tcPr>
          <w:p w14:paraId="2636678E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613" w:type="pct"/>
          </w:tcPr>
          <w:p w14:paraId="102F6A56" w14:textId="3C58C7F5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A80310" w:rsidRPr="006375B5" w14:paraId="35D6177C" w14:textId="77777777" w:rsidTr="004748DA">
        <w:trPr>
          <w:trHeight w:val="335"/>
        </w:trPr>
        <w:tc>
          <w:tcPr>
            <w:tcW w:w="1619" w:type="pct"/>
          </w:tcPr>
          <w:p w14:paraId="0D031335" w14:textId="77777777" w:rsidR="00A80310" w:rsidRPr="006375B5" w:rsidRDefault="00A80310" w:rsidP="00A80310">
            <w:pPr>
              <w:ind w:left="9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4A049578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2CE705CB" w14:textId="77777777" w:rsidR="00A80310" w:rsidRPr="006375B5" w:rsidRDefault="00A80310" w:rsidP="00A80310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748DA" w:rsidRPr="006375B5" w14:paraId="5BB1333F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714FC89C" w14:textId="77777777" w:rsidR="00A80310" w:rsidRPr="006375B5" w:rsidRDefault="00A80310" w:rsidP="00A80310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CCFFD56" w14:textId="62E28148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2369F09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4801175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302A92A4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C486EF3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1D54428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A49150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D67A1A7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8D03C9" w:rsidRPr="006375B5" w14:paraId="6A34F3B1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807DED7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20FCA79D" w14:textId="2A3FF8D9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599" w:type="pct"/>
          </w:tcPr>
          <w:p w14:paraId="17B6ECC8" w14:textId="7821611E" w:rsidR="008D03C9" w:rsidRPr="006375B5" w:rsidRDefault="00500E5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FA677B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104B9720" w14:textId="7CC166DE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3EF172D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4FCEFE70" w14:textId="3C4A6277" w:rsidR="008D03C9" w:rsidRPr="006375B5" w:rsidRDefault="00A6080B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1,059</w:t>
            </w:r>
          </w:p>
        </w:tc>
        <w:tc>
          <w:tcPr>
            <w:tcW w:w="131" w:type="pct"/>
          </w:tcPr>
          <w:p w14:paraId="5303FD3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5B15B105" w14:textId="4D9DC824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1,538</w:t>
            </w:r>
          </w:p>
        </w:tc>
      </w:tr>
      <w:tr w:rsidR="008D03C9" w:rsidRPr="006375B5" w14:paraId="1C541FCC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0C75B634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1ADBA7C2" w14:textId="058AB54F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599" w:type="pct"/>
          </w:tcPr>
          <w:p w14:paraId="77BF8029" w14:textId="3397C265" w:rsidR="008D03C9" w:rsidRPr="006375B5" w:rsidRDefault="00500E5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8A4981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2D6A5855" w14:textId="304F3A8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3CB896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62E3B3" w14:textId="0C1DEB72" w:rsidR="008D03C9" w:rsidRPr="006375B5" w:rsidRDefault="00A6080B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126</w:t>
            </w:r>
          </w:p>
        </w:tc>
        <w:tc>
          <w:tcPr>
            <w:tcW w:w="131" w:type="pct"/>
          </w:tcPr>
          <w:p w14:paraId="76C6151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282486CD" w14:textId="4CE4A7A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</w:p>
        </w:tc>
      </w:tr>
      <w:tr w:rsidR="008D03C9" w:rsidRPr="006375B5" w14:paraId="5EB0B6FB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625486DC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FC69723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60A10529" w14:textId="60097854" w:rsidR="008D03C9" w:rsidRPr="006375B5" w:rsidRDefault="00500E5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1C4FE1DE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</w:tcPr>
          <w:p w14:paraId="3F98D1AC" w14:textId="105FA738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64B08D06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641EFB57" w14:textId="572D5E51" w:rsidR="008D03C9" w:rsidRPr="006375B5" w:rsidRDefault="00A6080B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1,185</w:t>
            </w:r>
          </w:p>
        </w:tc>
        <w:tc>
          <w:tcPr>
            <w:tcW w:w="131" w:type="pct"/>
          </w:tcPr>
          <w:p w14:paraId="139D227B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0E40956A" w14:textId="60229E51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1,656</w:t>
            </w:r>
          </w:p>
        </w:tc>
      </w:tr>
      <w:tr w:rsidR="008D03C9" w:rsidRPr="006375B5" w14:paraId="3A6F97A9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C68B338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7B044BC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049AE8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5B9167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</w:tcPr>
          <w:p w14:paraId="289E6C4E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0ADA6D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00E6F41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72E78E9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0CE14DB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8D03C9" w:rsidRPr="006375B5" w14:paraId="2D8FC374" w14:textId="77777777" w:rsidTr="00AE55B4">
        <w:trPr>
          <w:trHeight w:val="155"/>
        </w:trPr>
        <w:tc>
          <w:tcPr>
            <w:tcW w:w="1619" w:type="pct"/>
          </w:tcPr>
          <w:p w14:paraId="661A05FC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0F647B5A" w14:textId="6128AFDE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</w:tcPr>
          <w:p w14:paraId="1CDCE744" w14:textId="255742D0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A0DEB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738BEE9C" w14:textId="24AAAF3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5A4DCD5B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5CC1178" w14:textId="5A4754FE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628</w:t>
            </w:r>
          </w:p>
        </w:tc>
        <w:tc>
          <w:tcPr>
            <w:tcW w:w="131" w:type="pct"/>
          </w:tcPr>
          <w:p w14:paraId="30C71AA3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6155A45F" w14:textId="18A34A4E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495</w:t>
            </w:r>
          </w:p>
        </w:tc>
      </w:tr>
      <w:tr w:rsidR="008D03C9" w:rsidRPr="006375B5" w14:paraId="32E510CF" w14:textId="77777777" w:rsidTr="00AE55B4">
        <w:trPr>
          <w:trHeight w:val="155"/>
        </w:trPr>
        <w:tc>
          <w:tcPr>
            <w:tcW w:w="1619" w:type="pct"/>
          </w:tcPr>
          <w:p w14:paraId="7F4A050A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55B050E9" w14:textId="380B47FA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599" w:type="pct"/>
            <w:shd w:val="clear" w:color="auto" w:fill="auto"/>
          </w:tcPr>
          <w:p w14:paraId="681CD348" w14:textId="7A9F8BEB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131" w:type="pct"/>
            <w:shd w:val="clear" w:color="auto" w:fill="auto"/>
          </w:tcPr>
          <w:p w14:paraId="34E26CC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D744FFB" w14:textId="1B09811B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32" w:type="pct"/>
          </w:tcPr>
          <w:p w14:paraId="222D3EC8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CCE3607" w14:textId="7D94833D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4DFB8D4C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466885E2" w14:textId="2CEA55BD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8D03C9" w:rsidRPr="006375B5" w14:paraId="1590CCC7" w14:textId="77777777" w:rsidTr="00AE55B4">
        <w:trPr>
          <w:trHeight w:val="155"/>
        </w:trPr>
        <w:tc>
          <w:tcPr>
            <w:tcW w:w="1619" w:type="pct"/>
          </w:tcPr>
          <w:p w14:paraId="2932386C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580" w:type="pct"/>
            <w:tcBorders>
              <w:left w:val="nil"/>
            </w:tcBorders>
          </w:tcPr>
          <w:p w14:paraId="06AB44C1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73795875" w14:textId="11980278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31" w:type="pct"/>
            <w:shd w:val="clear" w:color="auto" w:fill="auto"/>
          </w:tcPr>
          <w:p w14:paraId="1143712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3578C66" w14:textId="69FB3109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132" w:type="pct"/>
          </w:tcPr>
          <w:p w14:paraId="30B2129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A8066DA" w14:textId="457BBBBD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6AF688EB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EEF8367" w14:textId="40DCECE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8D03C9" w:rsidRPr="006375B5" w14:paraId="0A07333D" w14:textId="77777777" w:rsidTr="00AE55B4">
        <w:trPr>
          <w:trHeight w:val="155"/>
        </w:trPr>
        <w:tc>
          <w:tcPr>
            <w:tcW w:w="1619" w:type="pct"/>
          </w:tcPr>
          <w:p w14:paraId="6F0CB745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580" w:type="pct"/>
            <w:tcBorders>
              <w:left w:val="nil"/>
            </w:tcBorders>
          </w:tcPr>
          <w:p w14:paraId="55DFCF1F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</w:tcPr>
          <w:p w14:paraId="0619B840" w14:textId="0D55AE72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131" w:type="pct"/>
            <w:shd w:val="clear" w:color="auto" w:fill="auto"/>
          </w:tcPr>
          <w:p w14:paraId="23BE168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shd w:val="clear" w:color="auto" w:fill="auto"/>
          </w:tcPr>
          <w:p w14:paraId="4E728052" w14:textId="45376C91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26</w:t>
            </w:r>
          </w:p>
        </w:tc>
        <w:tc>
          <w:tcPr>
            <w:tcW w:w="132" w:type="pct"/>
          </w:tcPr>
          <w:p w14:paraId="19B1B6BD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1BC282E" w14:textId="36DE0FD0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A5E5D6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single" w:sz="4" w:space="0" w:color="auto"/>
            </w:tcBorders>
          </w:tcPr>
          <w:p w14:paraId="51321973" w14:textId="22842DFF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8D03C9" w:rsidRPr="006375B5" w14:paraId="1DFD7B81" w14:textId="77777777" w:rsidTr="00AE55B4">
        <w:trPr>
          <w:trHeight w:val="155"/>
        </w:trPr>
        <w:tc>
          <w:tcPr>
            <w:tcW w:w="1619" w:type="pct"/>
          </w:tcPr>
          <w:p w14:paraId="51455232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6B6F3A5A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1E8802" w14:textId="6AFF32EC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31" w:type="pct"/>
            <w:shd w:val="clear" w:color="auto" w:fill="auto"/>
          </w:tcPr>
          <w:p w14:paraId="1F546B3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A15F65" w14:textId="6DE880A4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32" w:type="pct"/>
          </w:tcPr>
          <w:p w14:paraId="3DD54D5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B046CBA" w14:textId="15FEE579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630</w:t>
            </w:r>
          </w:p>
        </w:tc>
        <w:tc>
          <w:tcPr>
            <w:tcW w:w="131" w:type="pct"/>
          </w:tcPr>
          <w:p w14:paraId="33CBF3E9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32591167" w14:textId="4F51E9ED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497</w:t>
            </w:r>
          </w:p>
        </w:tc>
      </w:tr>
      <w:tr w:rsidR="008D03C9" w:rsidRPr="006375B5" w14:paraId="3654CD64" w14:textId="77777777" w:rsidTr="00AE55B4">
        <w:trPr>
          <w:trHeight w:val="58"/>
        </w:trPr>
        <w:tc>
          <w:tcPr>
            <w:tcW w:w="1619" w:type="pct"/>
          </w:tcPr>
          <w:p w14:paraId="3BF13F1E" w14:textId="77777777" w:rsidR="008D03C9" w:rsidRPr="006375B5" w:rsidRDefault="008D03C9" w:rsidP="008D03C9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  <w:p w14:paraId="2077CA99" w14:textId="019493A8" w:rsidR="008D03C9" w:rsidRPr="006375B5" w:rsidRDefault="008D03C9" w:rsidP="008D03C9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2EA4150B" w14:textId="77777777" w:rsidR="008D03C9" w:rsidRPr="006375B5" w:rsidRDefault="008D03C9" w:rsidP="008D03C9">
            <w:pPr>
              <w:tabs>
                <w:tab w:val="clear" w:pos="680"/>
              </w:tabs>
              <w:spacing w:line="80" w:lineRule="exact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  <w:shd w:val="clear" w:color="auto" w:fill="auto"/>
          </w:tcPr>
          <w:p w14:paraId="67C8091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  <w:shd w:val="clear" w:color="auto" w:fill="auto"/>
          </w:tcPr>
          <w:p w14:paraId="00114C6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  <w:shd w:val="clear" w:color="auto" w:fill="auto"/>
          </w:tcPr>
          <w:p w14:paraId="32AD338F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2" w:type="pct"/>
          </w:tcPr>
          <w:p w14:paraId="399FBF81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40829513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6C9DD23E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7D97744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8D03C9" w:rsidRPr="006375B5" w14:paraId="681A4DEE" w14:textId="77777777" w:rsidTr="00AE55B4">
        <w:trPr>
          <w:trHeight w:val="155"/>
        </w:trPr>
        <w:tc>
          <w:tcPr>
            <w:tcW w:w="1619" w:type="pct"/>
          </w:tcPr>
          <w:p w14:paraId="6E584A12" w14:textId="77777777" w:rsidR="008D03C9" w:rsidRPr="006375B5" w:rsidRDefault="008D03C9" w:rsidP="008D03C9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0" w:type="pct"/>
            <w:tcBorders>
              <w:left w:val="nil"/>
            </w:tcBorders>
          </w:tcPr>
          <w:p w14:paraId="4C1E7F16" w14:textId="77777777" w:rsidR="008D03C9" w:rsidRPr="006375B5" w:rsidRDefault="008D03C9" w:rsidP="008D03C9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  <w:shd w:val="clear" w:color="auto" w:fill="auto"/>
          </w:tcPr>
          <w:p w14:paraId="48FE5438" w14:textId="5FB98C73" w:rsidR="008D03C9" w:rsidRPr="006375B5" w:rsidRDefault="00613E13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31" w:type="pct"/>
            <w:shd w:val="clear" w:color="auto" w:fill="auto"/>
          </w:tcPr>
          <w:p w14:paraId="5FF1D16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double" w:sz="4" w:space="0" w:color="auto"/>
            </w:tcBorders>
            <w:shd w:val="clear" w:color="auto" w:fill="auto"/>
          </w:tcPr>
          <w:p w14:paraId="5AFADC7E" w14:textId="7E50AA28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32" w:type="pct"/>
          </w:tcPr>
          <w:p w14:paraId="64E9AE9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</w:tcPr>
          <w:p w14:paraId="73DB57AD" w14:textId="442B249F" w:rsidR="008D03C9" w:rsidRPr="006375B5" w:rsidRDefault="004E5BF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1,815</w:t>
            </w:r>
          </w:p>
        </w:tc>
        <w:tc>
          <w:tcPr>
            <w:tcW w:w="131" w:type="pct"/>
          </w:tcPr>
          <w:p w14:paraId="40BF87F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double" w:sz="4" w:space="0" w:color="auto"/>
            </w:tcBorders>
          </w:tcPr>
          <w:p w14:paraId="0ED04CAD" w14:textId="44A597AA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2,153</w:t>
            </w:r>
          </w:p>
        </w:tc>
      </w:tr>
    </w:tbl>
    <w:p w14:paraId="17E67297" w14:textId="77777777" w:rsidR="004D44EA" w:rsidRPr="00722962" w:rsidRDefault="004D44EA" w:rsidP="00722962">
      <w:pPr>
        <w:rPr>
          <w:cs/>
        </w:rPr>
      </w:pPr>
    </w:p>
    <w:p w14:paraId="3FB5C35C" w14:textId="7EC6BD47" w:rsidR="00CE068C" w:rsidRPr="006375B5" w:rsidRDefault="004D44EA" w:rsidP="006F63C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column"/>
      </w:r>
      <w:r w:rsidR="00F53892" w:rsidRPr="006375B5">
        <w:rPr>
          <w:rFonts w:asciiTheme="majorBidi" w:hAnsiTheme="majorBidi" w:cstheme="majorBidi"/>
          <w:sz w:val="30"/>
          <w:szCs w:val="30"/>
          <w:cs/>
        </w:rPr>
        <w:lastRenderedPageBreak/>
        <w:t>ค่าใช้จ่าย</w:t>
      </w:r>
      <w:r w:rsidR="00CE068C" w:rsidRPr="006375B5">
        <w:rPr>
          <w:rFonts w:asciiTheme="majorBidi" w:hAnsiTheme="majorBidi" w:cstheme="majorBidi"/>
          <w:sz w:val="30"/>
          <w:szCs w:val="30"/>
          <w:cs/>
        </w:rPr>
        <w:t>ผลประโยชน์ของพนักงาน</w:t>
      </w:r>
      <w:r w:rsidR="00003A43" w:rsidRPr="006375B5">
        <w:rPr>
          <w:rFonts w:asciiTheme="majorBidi" w:hAnsiTheme="majorBidi" w:cstheme="majorBidi"/>
          <w:sz w:val="30"/>
          <w:szCs w:val="30"/>
        </w:rPr>
        <w:t xml:space="preserve"> </w:t>
      </w:r>
    </w:p>
    <w:p w14:paraId="2FBADC03" w14:textId="3E66C9F8" w:rsidR="0028386B" w:rsidRPr="006375B5" w:rsidRDefault="0028386B" w:rsidP="0028386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16"/>
        <w:gridCol w:w="1044"/>
        <w:gridCol w:w="1170"/>
        <w:gridCol w:w="236"/>
        <w:gridCol w:w="1204"/>
        <w:gridCol w:w="270"/>
        <w:gridCol w:w="1080"/>
        <w:gridCol w:w="236"/>
        <w:gridCol w:w="1024"/>
      </w:tblGrid>
      <w:tr w:rsidR="00A3784B" w:rsidRPr="006375B5" w14:paraId="172F45A7" w14:textId="77777777" w:rsidTr="00C03241">
        <w:trPr>
          <w:tblHeader/>
        </w:trPr>
        <w:tc>
          <w:tcPr>
            <w:tcW w:w="2916" w:type="dxa"/>
          </w:tcPr>
          <w:p w14:paraId="648B4786" w14:textId="77777777" w:rsidR="00A3784B" w:rsidRPr="006375B5" w:rsidRDefault="00A3784B" w:rsidP="00EC6807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5D68393C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4E43C056" w14:textId="2E891E9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368939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F3B0B59" w14:textId="7EB20FC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27EAC694" w14:textId="77777777" w:rsidTr="007C28F1">
        <w:trPr>
          <w:tblHeader/>
        </w:trPr>
        <w:tc>
          <w:tcPr>
            <w:tcW w:w="2916" w:type="dxa"/>
          </w:tcPr>
          <w:p w14:paraId="4716E28E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04184AA7" w14:textId="47130E4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70" w:type="dxa"/>
          </w:tcPr>
          <w:p w14:paraId="53FE3953" w14:textId="0706991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5AEA19E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1F01984" w14:textId="56341C1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530FC70D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541F5B" w14:textId="4D412ED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7943B3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4B6191" w14:textId="3314061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A3784B" w:rsidRPr="006375B5" w14:paraId="08F6DCB4" w14:textId="77777777" w:rsidTr="00A3784B">
        <w:trPr>
          <w:tblHeader/>
        </w:trPr>
        <w:tc>
          <w:tcPr>
            <w:tcW w:w="2916" w:type="dxa"/>
          </w:tcPr>
          <w:p w14:paraId="7011C4EE" w14:textId="77777777" w:rsidR="00A3784B" w:rsidRPr="006375B5" w:rsidRDefault="00A3784B" w:rsidP="00EC68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4" w:type="dxa"/>
          </w:tcPr>
          <w:p w14:paraId="6CA14568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</w:tcPr>
          <w:p w14:paraId="74BCC5A2" w14:textId="32F49913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D03C9" w:rsidRPr="006375B5" w14:paraId="1CBEA27A" w14:textId="77777777" w:rsidTr="00C03241">
        <w:tc>
          <w:tcPr>
            <w:tcW w:w="2916" w:type="dxa"/>
          </w:tcPr>
          <w:p w14:paraId="017D9AD2" w14:textId="408D45B5" w:rsidR="008D03C9" w:rsidRPr="006375B5" w:rsidRDefault="008D03C9" w:rsidP="008D03C9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เงินเดือน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ค่าแรง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และโบนัส</w:t>
            </w:r>
          </w:p>
        </w:tc>
        <w:tc>
          <w:tcPr>
            <w:tcW w:w="1044" w:type="dxa"/>
          </w:tcPr>
          <w:p w14:paraId="06DFE33B" w14:textId="77777777" w:rsidR="008D03C9" w:rsidRPr="006375B5" w:rsidRDefault="008D03C9" w:rsidP="008D03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AA90AF5" w14:textId="643694A0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</w:t>
            </w:r>
            <w:r w:rsidR="00FA2508"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27</w:t>
            </w:r>
          </w:p>
        </w:tc>
        <w:tc>
          <w:tcPr>
            <w:tcW w:w="236" w:type="dxa"/>
          </w:tcPr>
          <w:p w14:paraId="52163A56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9C8D8AC" w14:textId="34E15DE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1,070</w:t>
            </w:r>
          </w:p>
        </w:tc>
        <w:tc>
          <w:tcPr>
            <w:tcW w:w="270" w:type="dxa"/>
          </w:tcPr>
          <w:p w14:paraId="692D19BF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1975F" w14:textId="57727456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307</w:t>
            </w:r>
          </w:p>
        </w:tc>
        <w:tc>
          <w:tcPr>
            <w:tcW w:w="236" w:type="dxa"/>
          </w:tcPr>
          <w:p w14:paraId="2958C8F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228113" w14:textId="4E5B4EA0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286</w:t>
            </w:r>
          </w:p>
        </w:tc>
      </w:tr>
      <w:tr w:rsidR="008D03C9" w:rsidRPr="006375B5" w14:paraId="3930BD21" w14:textId="77777777" w:rsidTr="00C03241">
        <w:tc>
          <w:tcPr>
            <w:tcW w:w="2916" w:type="dxa"/>
          </w:tcPr>
          <w:p w14:paraId="586BDD5D" w14:textId="0588677B" w:rsidR="008D03C9" w:rsidRPr="006375B5" w:rsidRDefault="008D03C9" w:rsidP="008D03C9">
            <w:pPr>
              <w:spacing w:line="240" w:lineRule="auto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44" w:type="dxa"/>
          </w:tcPr>
          <w:p w14:paraId="33DBF96C" w14:textId="3E84546F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052CD00" w14:textId="3CB12436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FF3D03"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F6D1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1733186B" w14:textId="504E486A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67</w:t>
            </w:r>
          </w:p>
        </w:tc>
        <w:tc>
          <w:tcPr>
            <w:tcW w:w="270" w:type="dxa"/>
            <w:vAlign w:val="bottom"/>
          </w:tcPr>
          <w:p w14:paraId="1E3C78C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0F1E460" w14:textId="797709E2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CA6D45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6" w:type="dxa"/>
            <w:vAlign w:val="bottom"/>
          </w:tcPr>
          <w:p w14:paraId="2AD3034E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7C32854C" w14:textId="2871EAD8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</w:t>
            </w:r>
            <w:r w:rsidR="008D03C9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8D03C9" w:rsidRPr="006375B5" w14:paraId="3C9FD583" w14:textId="77777777" w:rsidTr="00C03241">
        <w:tc>
          <w:tcPr>
            <w:tcW w:w="2916" w:type="dxa"/>
          </w:tcPr>
          <w:p w14:paraId="1DD47308" w14:textId="77777777" w:rsidR="008D03C9" w:rsidRPr="006375B5" w:rsidRDefault="008D03C9" w:rsidP="008D03C9">
            <w:pPr>
              <w:tabs>
                <w:tab w:val="clear" w:pos="227"/>
                <w:tab w:val="clear" w:pos="2580"/>
                <w:tab w:val="left" w:pos="2498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44" w:type="dxa"/>
          </w:tcPr>
          <w:p w14:paraId="25B1DC4A" w14:textId="77777777" w:rsidR="008D03C9" w:rsidRPr="006375B5" w:rsidRDefault="008D03C9" w:rsidP="008D03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A4DBDCA" w14:textId="003201EA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CA6D45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76DDF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522D9EF3" w14:textId="4C21B8B3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70" w:type="dxa"/>
            <w:vAlign w:val="bottom"/>
          </w:tcPr>
          <w:p w14:paraId="3B37AACB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19FF168" w14:textId="68E045A1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CA6D45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6" w:type="dxa"/>
            <w:vAlign w:val="bottom"/>
          </w:tcPr>
          <w:p w14:paraId="4FFCFD72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793D003" w14:textId="023B686E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14</w:t>
            </w:r>
          </w:p>
        </w:tc>
      </w:tr>
      <w:tr w:rsidR="008D03C9" w:rsidRPr="006375B5" w14:paraId="60A1459A" w14:textId="77777777" w:rsidTr="00C03241">
        <w:tc>
          <w:tcPr>
            <w:tcW w:w="2916" w:type="dxa"/>
          </w:tcPr>
          <w:p w14:paraId="5ACED4EF" w14:textId="77777777" w:rsidR="008D03C9" w:rsidRPr="006375B5" w:rsidRDefault="008D03C9" w:rsidP="008D03C9">
            <w:pPr>
              <w:tabs>
                <w:tab w:val="clear" w:pos="227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044" w:type="dxa"/>
          </w:tcPr>
          <w:p w14:paraId="0881A571" w14:textId="77777777" w:rsidR="008D03C9" w:rsidRPr="006375B5" w:rsidRDefault="008D03C9" w:rsidP="008D03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4BCBC691" w14:textId="4A6F929C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FF3D03">
              <w:rPr>
                <w:rFonts w:asciiTheme="majorBidi" w:eastAsia="Times New Roman" w:hAnsiTheme="majorBidi" w:cstheme="majorBidi"/>
                <w:sz w:val="30"/>
                <w:szCs w:val="30"/>
              </w:rPr>
              <w:t>90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D782C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45482579" w14:textId="4D7FC0B1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198</w:t>
            </w:r>
          </w:p>
        </w:tc>
        <w:tc>
          <w:tcPr>
            <w:tcW w:w="270" w:type="dxa"/>
            <w:vAlign w:val="bottom"/>
          </w:tcPr>
          <w:p w14:paraId="7BD2659A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90AC32" w14:textId="4A8030D3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27</w:t>
            </w:r>
          </w:p>
        </w:tc>
        <w:tc>
          <w:tcPr>
            <w:tcW w:w="236" w:type="dxa"/>
            <w:vAlign w:val="bottom"/>
          </w:tcPr>
          <w:p w14:paraId="362ADFB1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5D467DD" w14:textId="43620AC8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25</w:t>
            </w:r>
          </w:p>
        </w:tc>
      </w:tr>
      <w:tr w:rsidR="008D03C9" w:rsidRPr="006375B5" w14:paraId="407EDF5C" w14:textId="77777777" w:rsidTr="00C03241">
        <w:tc>
          <w:tcPr>
            <w:tcW w:w="2916" w:type="dxa"/>
          </w:tcPr>
          <w:p w14:paraId="25F80741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44" w:type="dxa"/>
          </w:tcPr>
          <w:p w14:paraId="58984A37" w14:textId="568DD426" w:rsidR="008D03C9" w:rsidRPr="00345D81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345D81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23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3B0814" w14:textId="2DD9AD20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1,3</w:t>
            </w:r>
            <w:r w:rsidR="00FA2508"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2</w:t>
            </w:r>
            <w:r w:rsidR="00FF3D0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36" w:type="dxa"/>
            <w:vAlign w:val="bottom"/>
          </w:tcPr>
          <w:p w14:paraId="6EB1BB5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CA471" w14:textId="3DF810DC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1,383</w:t>
            </w:r>
          </w:p>
        </w:tc>
        <w:tc>
          <w:tcPr>
            <w:tcW w:w="270" w:type="dxa"/>
            <w:vAlign w:val="bottom"/>
          </w:tcPr>
          <w:p w14:paraId="69ED4091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2D962" w14:textId="31C45F70" w:rsidR="008D03C9" w:rsidRPr="006375B5" w:rsidRDefault="00950961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FA2508"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62</w:t>
            </w:r>
          </w:p>
        </w:tc>
        <w:tc>
          <w:tcPr>
            <w:tcW w:w="236" w:type="dxa"/>
            <w:vAlign w:val="bottom"/>
          </w:tcPr>
          <w:p w14:paraId="2CEA7538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9FBF69" w14:textId="568904D9" w:rsidR="008D03C9" w:rsidRPr="006375B5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33</w:t>
            </w:r>
            <w:r w:rsidR="008D03C9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</w:tr>
    </w:tbl>
    <w:p w14:paraId="711F5BA4" w14:textId="0D9E791B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40CB403C" w14:textId="6154110F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โครงการสมทบเงินที่กำหนดไว้</w:t>
      </w:r>
    </w:p>
    <w:p w14:paraId="506C245F" w14:textId="77777777" w:rsidR="00EE056E" w:rsidRPr="004D44EA" w:rsidRDefault="00EE056E" w:rsidP="004526BB">
      <w:pPr>
        <w:spacing w:line="240" w:lineRule="auto"/>
        <w:rPr>
          <w:rFonts w:ascii="Angsana New" w:hAnsi="Angsana New"/>
          <w:sz w:val="30"/>
          <w:szCs w:val="30"/>
        </w:rPr>
      </w:pPr>
    </w:p>
    <w:p w14:paraId="5FBC43E6" w14:textId="5B6BFE85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ได้จัดตั้งกองทุนสำรองเลี้ยงชีพสำหรับพนักงานของกลุ่มบริษัทบนพื้นฐานความสมัครใจของพนักงานในการเป็นสมาชิกของกองทุน โดยพนักงานจ่ายเงินสะสมในอัตราร้อย</w:t>
      </w:r>
      <w:r w:rsidRPr="00405059">
        <w:rPr>
          <w:rFonts w:ascii="Angsana New" w:hAnsi="Angsana New"/>
          <w:sz w:val="30"/>
          <w:szCs w:val="30"/>
          <w:cs/>
        </w:rPr>
        <w:t xml:space="preserve">ละ </w:t>
      </w:r>
      <w:r w:rsidR="00913B5E">
        <w:rPr>
          <w:rFonts w:ascii="Angsana New" w:hAnsi="Angsana New"/>
          <w:sz w:val="30"/>
          <w:szCs w:val="30"/>
        </w:rPr>
        <w:t>3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405059" w:rsidRPr="00405059">
        <w:rPr>
          <w:rFonts w:ascii="Angsana New" w:hAnsi="Angsana New"/>
          <w:sz w:val="30"/>
          <w:szCs w:val="30"/>
        </w:rPr>
        <w:t>15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256</w:t>
      </w:r>
      <w:r w:rsidR="008D03C9" w:rsidRPr="00405059">
        <w:rPr>
          <w:rFonts w:ascii="Angsana New" w:hAnsi="Angsana New"/>
          <w:i/>
          <w:iCs/>
          <w:sz w:val="30"/>
          <w:szCs w:val="30"/>
        </w:rPr>
        <w:t>6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913B5E">
        <w:rPr>
          <w:rFonts w:ascii="Angsana New" w:hAnsi="Angsana New"/>
          <w:i/>
          <w:iCs/>
          <w:sz w:val="30"/>
          <w:szCs w:val="30"/>
        </w:rPr>
        <w:t>3</w:t>
      </w:r>
      <w:r w:rsidR="00A80CD1" w:rsidRPr="00405059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6E9C" w:rsidRPr="00405059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15</w:t>
      </w:r>
      <w:r w:rsidRPr="00405059">
        <w:rPr>
          <w:rFonts w:ascii="Angsana New" w:hAnsi="Angsana New"/>
          <w:i/>
          <w:iCs/>
          <w:sz w:val="30"/>
          <w:szCs w:val="30"/>
          <w:cs/>
        </w:rPr>
        <w:t>)</w:t>
      </w:r>
      <w:r w:rsidRPr="00405059">
        <w:rPr>
          <w:rFonts w:ascii="Angsana New" w:hAnsi="Angsana New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913B5E">
        <w:rPr>
          <w:rFonts w:ascii="Angsana New" w:hAnsi="Angsana New"/>
          <w:sz w:val="30"/>
          <w:szCs w:val="30"/>
        </w:rPr>
        <w:t>3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405059" w:rsidRPr="00405059">
        <w:rPr>
          <w:rFonts w:ascii="Angsana New" w:hAnsi="Angsana New"/>
          <w:sz w:val="30"/>
          <w:szCs w:val="30"/>
        </w:rPr>
        <w:t>1</w:t>
      </w:r>
      <w:r w:rsidR="00CA6D45">
        <w:rPr>
          <w:rFonts w:ascii="Angsana New" w:hAnsi="Angsana New"/>
          <w:sz w:val="30"/>
          <w:szCs w:val="30"/>
        </w:rPr>
        <w:t>0</w:t>
      </w:r>
      <w:r w:rsidR="00A80CD1" w:rsidRPr="00405059">
        <w:rPr>
          <w:rFonts w:ascii="Angsana New" w:hAnsi="Angsana New"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256</w:t>
      </w:r>
      <w:r w:rsidR="008D03C9" w:rsidRPr="00405059">
        <w:rPr>
          <w:rFonts w:ascii="Angsana New" w:hAnsi="Angsana New"/>
          <w:i/>
          <w:iCs/>
          <w:sz w:val="30"/>
          <w:szCs w:val="30"/>
        </w:rPr>
        <w:t>6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913B5E">
        <w:rPr>
          <w:rFonts w:ascii="Angsana New" w:hAnsi="Angsana New"/>
          <w:i/>
          <w:iCs/>
          <w:sz w:val="30"/>
          <w:szCs w:val="30"/>
        </w:rPr>
        <w:t>3</w:t>
      </w:r>
      <w:r w:rsidR="00A80CD1" w:rsidRPr="00405059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405059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405059">
        <w:rPr>
          <w:rFonts w:ascii="Angsana New" w:hAnsi="Angsana New"/>
          <w:i/>
          <w:iCs/>
          <w:sz w:val="30"/>
          <w:szCs w:val="30"/>
        </w:rPr>
        <w:t>10</w:t>
      </w:r>
      <w:r w:rsidRPr="00405059">
        <w:rPr>
          <w:rFonts w:ascii="Angsana New" w:hAnsi="Angsana New"/>
          <w:i/>
          <w:iCs/>
          <w:sz w:val="30"/>
          <w:szCs w:val="30"/>
          <w:cs/>
        </w:rPr>
        <w:t>)</w:t>
      </w:r>
      <w:r w:rsidRPr="00405059">
        <w:rPr>
          <w:rFonts w:ascii="Angsana New" w:hAnsi="Angsana New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</w:t>
      </w:r>
      <w:r w:rsidRPr="006375B5">
        <w:rPr>
          <w:rFonts w:ascii="Angsana New" w:hAnsi="Angsana New"/>
          <w:sz w:val="30"/>
          <w:szCs w:val="30"/>
          <w:cs/>
        </w:rPr>
        <w:t>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1357FE89" w14:textId="5B0B91B2" w:rsidR="005206E0" w:rsidRPr="004D44EA" w:rsidRDefault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</w:p>
    <w:p w14:paraId="2AC74C41" w14:textId="0D5EFDC7" w:rsidR="007A1C6E" w:rsidRPr="006375B5" w:rsidRDefault="007A1C6E" w:rsidP="00003A43">
      <w:pPr>
        <w:pStyle w:val="Heading6"/>
        <w:numPr>
          <w:ilvl w:val="0"/>
          <w:numId w:val="16"/>
        </w:numPr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ค่าใช้จ่ายตามลักษณะ</w:t>
      </w:r>
      <w:r w:rsidR="00003A43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10C616C" w14:textId="77777777" w:rsidR="007A1C6E" w:rsidRPr="006375B5" w:rsidRDefault="007A1C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Theme="majorBidi" w:hAnsiTheme="majorBidi" w:cstheme="majorBidi"/>
          <w:sz w:val="30"/>
          <w:szCs w:val="30"/>
        </w:rPr>
      </w:pPr>
    </w:p>
    <w:tbl>
      <w:tblPr>
        <w:tblW w:w="9108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987"/>
        <w:gridCol w:w="1080"/>
        <w:gridCol w:w="236"/>
        <w:gridCol w:w="1114"/>
        <w:gridCol w:w="270"/>
        <w:gridCol w:w="1170"/>
        <w:gridCol w:w="236"/>
        <w:gridCol w:w="1015"/>
      </w:tblGrid>
      <w:tr w:rsidR="007A1C6E" w:rsidRPr="006375B5" w14:paraId="6FD9A6EB" w14:textId="77777777" w:rsidTr="00AE55B4">
        <w:trPr>
          <w:tblHeader/>
        </w:trPr>
        <w:tc>
          <w:tcPr>
            <w:tcW w:w="3987" w:type="dxa"/>
          </w:tcPr>
          <w:p w14:paraId="13023FB5" w14:textId="77777777" w:rsidR="007A1C6E" w:rsidRPr="006375B5" w:rsidRDefault="007A1C6E" w:rsidP="00BB1ABB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</w:tcPr>
          <w:p w14:paraId="5852C391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A257015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21" w:type="dxa"/>
            <w:gridSpan w:val="3"/>
          </w:tcPr>
          <w:p w14:paraId="0949D0BD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5A032BA3" w14:textId="77777777" w:rsidTr="00AE55B4">
        <w:trPr>
          <w:tblHeader/>
        </w:trPr>
        <w:tc>
          <w:tcPr>
            <w:tcW w:w="3987" w:type="dxa"/>
          </w:tcPr>
          <w:p w14:paraId="226F41E8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1403787" w14:textId="677C994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379EEC2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</w:tcPr>
          <w:p w14:paraId="66D60076" w14:textId="35C4BEE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ADC9179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C5AA4C" w14:textId="6583268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236" w:type="dxa"/>
          </w:tcPr>
          <w:p w14:paraId="4C22E93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</w:tcPr>
          <w:p w14:paraId="7258F6DB" w14:textId="28D1170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A80CD1" w:rsidRPr="006375B5" w14:paraId="4F730963" w14:textId="77777777" w:rsidTr="00AE55B4">
        <w:trPr>
          <w:tblHeader/>
        </w:trPr>
        <w:tc>
          <w:tcPr>
            <w:tcW w:w="3987" w:type="dxa"/>
          </w:tcPr>
          <w:p w14:paraId="62E22E2D" w14:textId="77777777" w:rsidR="00A80CD1" w:rsidRPr="006375B5" w:rsidRDefault="00A80CD1" w:rsidP="00A80C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121" w:type="dxa"/>
            <w:gridSpan w:val="7"/>
          </w:tcPr>
          <w:p w14:paraId="1A1269D6" w14:textId="77777777" w:rsidR="00A80CD1" w:rsidRPr="006375B5" w:rsidRDefault="00A80CD1" w:rsidP="00A80C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D03C9" w:rsidRPr="006375B5" w14:paraId="3C8BE1FA" w14:textId="77777777" w:rsidTr="00AE55B4">
        <w:tc>
          <w:tcPr>
            <w:tcW w:w="3987" w:type="dxa"/>
          </w:tcPr>
          <w:p w14:paraId="6EE11044" w14:textId="63B220DC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ค่าใช้จ่ายผลประโยชน์พนักงาน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B3A02A1" w14:textId="0102D374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</w:t>
            </w:r>
            <w:r w:rsidR="00455D0D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FF3D03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3B322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67BCE41" w14:textId="4ED98728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1,383</w:t>
            </w:r>
          </w:p>
        </w:tc>
        <w:tc>
          <w:tcPr>
            <w:tcW w:w="270" w:type="dxa"/>
            <w:vAlign w:val="bottom"/>
          </w:tcPr>
          <w:p w14:paraId="66A48893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1185DFF" w14:textId="2F2633C8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455D0D">
              <w:rPr>
                <w:rFonts w:asciiTheme="majorBidi" w:eastAsia="Times New Roman" w:hAnsiTheme="majorBidi" w:cstheme="majorBidi"/>
                <w:sz w:val="30"/>
                <w:szCs w:val="30"/>
              </w:rPr>
              <w:t>62</w:t>
            </w:r>
          </w:p>
        </w:tc>
        <w:tc>
          <w:tcPr>
            <w:tcW w:w="236" w:type="dxa"/>
            <w:vAlign w:val="bottom"/>
          </w:tcPr>
          <w:p w14:paraId="2EDADD6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D6B6845" w14:textId="2E6EAA58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338</w:t>
            </w:r>
          </w:p>
        </w:tc>
      </w:tr>
      <w:tr w:rsidR="008D03C9" w:rsidRPr="006375B5" w14:paraId="27FD05E3" w14:textId="77777777" w:rsidTr="00AE55B4">
        <w:tc>
          <w:tcPr>
            <w:tcW w:w="3987" w:type="dxa"/>
          </w:tcPr>
          <w:p w14:paraId="4CF3914F" w14:textId="37106CAA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71A6B07" w14:textId="5ECEA03D" w:rsidR="008D03C9" w:rsidRPr="00824F87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1,233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8B188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160F548C" w14:textId="76AA8E7E" w:rsidR="008D03C9" w:rsidRPr="000E564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1,249</w:t>
            </w:r>
          </w:p>
        </w:tc>
        <w:tc>
          <w:tcPr>
            <w:tcW w:w="270" w:type="dxa"/>
            <w:vAlign w:val="bottom"/>
          </w:tcPr>
          <w:p w14:paraId="652B43CB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7D4A0C8" w14:textId="2E466543" w:rsidR="008D03C9" w:rsidRPr="00824F87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139</w:t>
            </w:r>
          </w:p>
        </w:tc>
        <w:tc>
          <w:tcPr>
            <w:tcW w:w="236" w:type="dxa"/>
            <w:vAlign w:val="bottom"/>
          </w:tcPr>
          <w:p w14:paraId="4328F0EC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4AF6687" w14:textId="4A9F8C72" w:rsidR="008D03C9" w:rsidRPr="000E564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146</w:t>
            </w:r>
          </w:p>
        </w:tc>
      </w:tr>
      <w:tr w:rsidR="008D03C9" w:rsidRPr="006375B5" w14:paraId="05C57CDD" w14:textId="77777777" w:rsidTr="00AE55B4">
        <w:tc>
          <w:tcPr>
            <w:tcW w:w="3987" w:type="dxa"/>
          </w:tcPr>
          <w:p w14:paraId="0D2C3AEB" w14:textId="71446C84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ค่าใช้จ่ายในการโอนกรรมสิทธิ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74DD078F" w14:textId="48D7A2D2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361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77F002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3A3F6EB1" w14:textId="385455EF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432</w:t>
            </w:r>
          </w:p>
        </w:tc>
        <w:tc>
          <w:tcPr>
            <w:tcW w:w="270" w:type="dxa"/>
            <w:vAlign w:val="bottom"/>
          </w:tcPr>
          <w:p w14:paraId="2E8660B5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38C283" w14:textId="138E2B62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08B15B9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2CD370B" w14:textId="3DE8B913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left="-90"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8D03C9" w:rsidRPr="006375B5" w14:paraId="165AF002" w14:textId="77777777" w:rsidTr="00AE55B4">
        <w:tc>
          <w:tcPr>
            <w:tcW w:w="3987" w:type="dxa"/>
          </w:tcPr>
          <w:p w14:paraId="0453D1ED" w14:textId="594E6DCB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ค่าใช้จ่ายโฆษณา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1EA927F3" w14:textId="7CBB077C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6E4741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3B0685F" w14:textId="19B7D095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428</w:t>
            </w:r>
          </w:p>
        </w:tc>
        <w:tc>
          <w:tcPr>
            <w:tcW w:w="270" w:type="dxa"/>
            <w:vAlign w:val="bottom"/>
          </w:tcPr>
          <w:p w14:paraId="31A0E399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482B51" w14:textId="61F605E4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44</w:t>
            </w:r>
          </w:p>
        </w:tc>
        <w:tc>
          <w:tcPr>
            <w:tcW w:w="236" w:type="dxa"/>
            <w:vAlign w:val="bottom"/>
          </w:tcPr>
          <w:p w14:paraId="5FB287E2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5F13D18D" w14:textId="39B95D20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</w:tr>
      <w:tr w:rsidR="008D03C9" w:rsidRPr="006375B5" w14:paraId="366FD644" w14:textId="77777777" w:rsidTr="00AE55B4">
        <w:tc>
          <w:tcPr>
            <w:tcW w:w="3987" w:type="dxa"/>
          </w:tcPr>
          <w:p w14:paraId="60F70F17" w14:textId="6C69C89A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010ACC80" w14:textId="78D3E401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170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53F763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E463CE0" w14:textId="43AF5A1B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177</w:t>
            </w:r>
          </w:p>
        </w:tc>
        <w:tc>
          <w:tcPr>
            <w:tcW w:w="270" w:type="dxa"/>
            <w:vAlign w:val="bottom"/>
          </w:tcPr>
          <w:p w14:paraId="579A2D49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C82BCA" w14:textId="4A45752F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36" w:type="dxa"/>
            <w:vAlign w:val="bottom"/>
          </w:tcPr>
          <w:p w14:paraId="2A44B382" w14:textId="04C56385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28A754E0" w14:textId="1BCBB8D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</w:tr>
      <w:tr w:rsidR="008D03C9" w:rsidRPr="006375B5" w14:paraId="68D8B780" w14:textId="77777777" w:rsidTr="00AE55B4">
        <w:tc>
          <w:tcPr>
            <w:tcW w:w="3987" w:type="dxa"/>
          </w:tcPr>
          <w:p w14:paraId="167CDB40" w14:textId="24071D7E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EF3D1B5" w14:textId="489E8E82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C0F41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7608F9C" w14:textId="30BFFFFD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37</w:t>
            </w:r>
          </w:p>
        </w:tc>
        <w:tc>
          <w:tcPr>
            <w:tcW w:w="270" w:type="dxa"/>
            <w:vAlign w:val="bottom"/>
          </w:tcPr>
          <w:p w14:paraId="2E7246B0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0EA0CE" w14:textId="05CDDF3B" w:rsidR="008D03C9" w:rsidRPr="006375B5" w:rsidRDefault="00466B7F" w:rsidP="00466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6" w:type="dxa"/>
            <w:vAlign w:val="bottom"/>
          </w:tcPr>
          <w:p w14:paraId="593BFAFE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6D18BB5C" w14:textId="12474F80" w:rsidR="008D03C9" w:rsidRPr="008D03C9" w:rsidRDefault="00466B7F" w:rsidP="00466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</w:tr>
      <w:tr w:rsidR="008D03C9" w:rsidRPr="006375B5" w14:paraId="0385B018" w14:textId="77777777" w:rsidTr="00AE55B4">
        <w:tc>
          <w:tcPr>
            <w:tcW w:w="3987" w:type="dxa"/>
          </w:tcPr>
          <w:p w14:paraId="7B7BADB7" w14:textId="4003382D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ที่คาดว่าจะเกิดขึ้น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52C43C77" w14:textId="58D4441F" w:rsidR="008D03C9" w:rsidRPr="006375B5" w:rsidRDefault="00466B7F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EE03F7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508C2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61D95BA" w14:textId="4B49D409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vAlign w:val="bottom"/>
          </w:tcPr>
          <w:p w14:paraId="5805C714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B3212E" w14:textId="30F57ED5" w:rsidR="008D03C9" w:rsidRPr="006375B5" w:rsidRDefault="00466B7F" w:rsidP="00466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6" w:type="dxa"/>
            <w:vAlign w:val="bottom"/>
          </w:tcPr>
          <w:p w14:paraId="230CD687" w14:textId="77777777" w:rsidR="008D03C9" w:rsidRPr="006375B5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E8EB36A" w14:textId="09792963" w:rsidR="008D03C9" w:rsidRPr="008D03C9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</w:tbl>
    <w:p w14:paraId="330344F3" w14:textId="5D4E77F5" w:rsidR="004B58AA" w:rsidRPr="00F04DB2" w:rsidRDefault="004B58AA" w:rsidP="00F04DB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F04DB2">
        <w:rPr>
          <w:rFonts w:ascii="Angsana New" w:hAnsi="Angsana New"/>
          <w:sz w:val="30"/>
          <w:szCs w:val="30"/>
          <w:cs/>
        </w:rPr>
        <w:lastRenderedPageBreak/>
        <w:t>ภาษีเงินได้</w:t>
      </w:r>
      <w:r w:rsidR="00003A43" w:rsidRPr="00F04DB2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0F9D5D8" w14:textId="77777777" w:rsidR="00F04DB2" w:rsidRPr="005B2627" w:rsidRDefault="00F04DB2" w:rsidP="00F04DB2">
      <w:pPr>
        <w:rPr>
          <w:sz w:val="30"/>
          <w:szCs w:val="30"/>
          <w:highlight w:val="yellow"/>
          <w:lang w:val="x-none" w:eastAsia="x-none"/>
        </w:rPr>
      </w:pPr>
    </w:p>
    <w:tbl>
      <w:tblPr>
        <w:tblW w:w="9354" w:type="dxa"/>
        <w:tblInd w:w="459" w:type="dxa"/>
        <w:tblLayout w:type="fixed"/>
        <w:tblLook w:val="0000" w:firstRow="0" w:lastRow="0" w:firstColumn="0" w:lastColumn="0" w:noHBand="0" w:noVBand="0"/>
      </w:tblPr>
      <w:tblGrid>
        <w:gridCol w:w="3362"/>
        <w:gridCol w:w="1003"/>
        <w:gridCol w:w="1035"/>
        <w:gridCol w:w="236"/>
        <w:gridCol w:w="1100"/>
        <w:gridCol w:w="271"/>
        <w:gridCol w:w="982"/>
        <w:gridCol w:w="239"/>
        <w:gridCol w:w="1126"/>
      </w:tblGrid>
      <w:tr w:rsidR="00B92586" w:rsidRPr="00F04DB2" w14:paraId="7ABE2A63" w14:textId="77777777" w:rsidTr="004624C8">
        <w:trPr>
          <w:trHeight w:val="155"/>
          <w:tblHeader/>
        </w:trPr>
        <w:tc>
          <w:tcPr>
            <w:tcW w:w="1797" w:type="pct"/>
          </w:tcPr>
          <w:p w14:paraId="5343B379" w14:textId="0426F160" w:rsidR="00B92586" w:rsidRPr="00F04DB2" w:rsidRDefault="00AF69A1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536" w:type="pct"/>
          </w:tcPr>
          <w:p w14:paraId="67491214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67" w:type="pct"/>
            <w:gridSpan w:val="3"/>
          </w:tcPr>
          <w:p w14:paraId="79478365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4788BCBE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63BD9306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F04DB2" w14:paraId="391642E3" w14:textId="77777777" w:rsidTr="006F63C2">
        <w:trPr>
          <w:trHeight w:val="419"/>
          <w:tblHeader/>
        </w:trPr>
        <w:tc>
          <w:tcPr>
            <w:tcW w:w="1797" w:type="pct"/>
          </w:tcPr>
          <w:p w14:paraId="6C6D16AB" w14:textId="1143F98F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300B7DF5" w14:textId="4F617342" w:rsidR="00AE55B4" w:rsidRPr="00F04DB2" w:rsidRDefault="00AE55B4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3" w:type="pct"/>
          </w:tcPr>
          <w:p w14:paraId="43EBDFC5" w14:textId="6A592C38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26" w:type="pct"/>
          </w:tcPr>
          <w:p w14:paraId="4AF45225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1A003D85" w14:textId="42F4C972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  <w:tc>
          <w:tcPr>
            <w:tcW w:w="145" w:type="pct"/>
          </w:tcPr>
          <w:p w14:paraId="1644D642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69DC6BA1" w14:textId="25A5CEB4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28" w:type="pct"/>
          </w:tcPr>
          <w:p w14:paraId="4819EE88" w14:textId="77777777" w:rsidR="00AE55B4" w:rsidRPr="00F04DB2" w:rsidRDefault="00AE55B4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2" w:type="pct"/>
          </w:tcPr>
          <w:p w14:paraId="25E0B897" w14:textId="0AC55DE3" w:rsidR="00AE55B4" w:rsidRPr="00F04DB2" w:rsidRDefault="000E564C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F04DB2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B92586" w:rsidRPr="00F04DB2" w14:paraId="1F81ED3D" w14:textId="77777777" w:rsidTr="004624C8">
        <w:trPr>
          <w:trHeight w:val="336"/>
          <w:tblHeader/>
        </w:trPr>
        <w:tc>
          <w:tcPr>
            <w:tcW w:w="1797" w:type="pct"/>
          </w:tcPr>
          <w:p w14:paraId="2610C3A0" w14:textId="77777777" w:rsidR="00B92586" w:rsidRPr="00F04DB2" w:rsidRDefault="00B92586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C2D9DB3" w14:textId="77777777" w:rsidR="00B92586" w:rsidRPr="00F04DB2" w:rsidRDefault="00B92586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667" w:type="pct"/>
            <w:gridSpan w:val="7"/>
          </w:tcPr>
          <w:p w14:paraId="2D07CE4B" w14:textId="77777777" w:rsidR="00B92586" w:rsidRPr="00F04DB2" w:rsidRDefault="00B92586" w:rsidP="00F04DB2">
            <w:pPr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04DB2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04DB2" w:rsidRPr="00F04DB2" w14:paraId="39773726" w14:textId="77777777" w:rsidTr="006F63C2">
        <w:trPr>
          <w:trHeight w:val="70"/>
        </w:trPr>
        <w:tc>
          <w:tcPr>
            <w:tcW w:w="1797" w:type="pct"/>
          </w:tcPr>
          <w:p w14:paraId="5676F668" w14:textId="2753163F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536" w:type="pct"/>
          </w:tcPr>
          <w:p w14:paraId="2CD7C4EE" w14:textId="77777777" w:rsidR="00F04DB2" w:rsidRPr="00F04DB2" w:rsidRDefault="00F04DB2" w:rsidP="00F04DB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6CAAAD6F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6ACC666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E812043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ABF6FA5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1D2B0DD2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17BDF4F4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6D6AE8F0" w14:textId="77777777" w:rsidR="00F04DB2" w:rsidRPr="00F04DB2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8D03C9" w:rsidRPr="00435EAC" w14:paraId="17350749" w14:textId="77777777" w:rsidTr="006F63C2">
        <w:trPr>
          <w:trHeight w:val="70"/>
        </w:trPr>
        <w:tc>
          <w:tcPr>
            <w:tcW w:w="1797" w:type="pct"/>
          </w:tcPr>
          <w:p w14:paraId="2EAEC632" w14:textId="5DEC8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536" w:type="pct"/>
          </w:tcPr>
          <w:p w14:paraId="01F62869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B78F91E" w14:textId="2E797DEF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44</w:t>
            </w:r>
            <w:r w:rsidR="00BF304C"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26" w:type="pct"/>
          </w:tcPr>
          <w:p w14:paraId="4AF9DDD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EC0B887" w14:textId="39FF7BB9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599</w:t>
            </w:r>
          </w:p>
        </w:tc>
        <w:tc>
          <w:tcPr>
            <w:tcW w:w="145" w:type="pct"/>
          </w:tcPr>
          <w:p w14:paraId="7274060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68194065" w14:textId="394DED2A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  <w:r w:rsidR="00275F1C"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2BC83F87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3C39F9E8" w14:textId="0E058799" w:rsidR="008D03C9" w:rsidRPr="00435EAC" w:rsidRDefault="00FA2508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68</w:t>
            </w:r>
          </w:p>
        </w:tc>
      </w:tr>
      <w:tr w:rsidR="008D03C9" w:rsidRPr="00435EAC" w14:paraId="63391984" w14:textId="77777777" w:rsidTr="005206E0">
        <w:trPr>
          <w:trHeight w:val="70"/>
        </w:trPr>
        <w:tc>
          <w:tcPr>
            <w:tcW w:w="1797" w:type="pct"/>
          </w:tcPr>
          <w:p w14:paraId="1B1CDFEC" w14:textId="1E222D16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ภาษีงวดก่อนๆ ที่บันทึกต่ำไป (สูงไป)</w:t>
            </w:r>
          </w:p>
        </w:tc>
        <w:tc>
          <w:tcPr>
            <w:tcW w:w="536" w:type="pct"/>
          </w:tcPr>
          <w:p w14:paraId="3DC7322F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DDCF990" w14:textId="4DC534B8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C7508"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" w:type="pct"/>
          </w:tcPr>
          <w:p w14:paraId="415EBD8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</w:tcPr>
          <w:p w14:paraId="6A9A21C2" w14:textId="673BE39D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145" w:type="pct"/>
          </w:tcPr>
          <w:p w14:paraId="360E0C6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53FDDD92" w14:textId="6CA7D4C7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C7508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4D2A1F4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63FFB113" w14:textId="68E79B3E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(1)</w:t>
            </w:r>
          </w:p>
        </w:tc>
      </w:tr>
      <w:tr w:rsidR="008D03C9" w:rsidRPr="00435EAC" w14:paraId="4FDA5481" w14:textId="77777777" w:rsidTr="005206E0">
        <w:trPr>
          <w:trHeight w:val="70"/>
        </w:trPr>
        <w:tc>
          <w:tcPr>
            <w:tcW w:w="1797" w:type="pct"/>
          </w:tcPr>
          <w:p w14:paraId="5094073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59E4B7D8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</w:tcPr>
          <w:p w14:paraId="366DB987" w14:textId="002DBA7E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43</w:t>
            </w:r>
            <w:r w:rsidR="004C7508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26" w:type="pct"/>
          </w:tcPr>
          <w:p w14:paraId="2A7344A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1CFDD4" w14:textId="00585182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611</w:t>
            </w:r>
          </w:p>
        </w:tc>
        <w:tc>
          <w:tcPr>
            <w:tcW w:w="145" w:type="pct"/>
          </w:tcPr>
          <w:p w14:paraId="2A4274F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single" w:sz="4" w:space="0" w:color="auto"/>
            </w:tcBorders>
          </w:tcPr>
          <w:p w14:paraId="528E4ED2" w14:textId="41156566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275F1C"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4C7508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28" w:type="pct"/>
          </w:tcPr>
          <w:p w14:paraId="3872AA60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</w:tcPr>
          <w:p w14:paraId="21FF07C8" w14:textId="3F745E0A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67</w:t>
            </w:r>
          </w:p>
        </w:tc>
      </w:tr>
      <w:tr w:rsidR="008D03C9" w:rsidRPr="00435EAC" w14:paraId="4E157E5D" w14:textId="77777777" w:rsidTr="005206E0">
        <w:trPr>
          <w:trHeight w:val="70"/>
        </w:trPr>
        <w:tc>
          <w:tcPr>
            <w:tcW w:w="1797" w:type="pct"/>
          </w:tcPr>
          <w:p w14:paraId="7F0E5E5A" w14:textId="4B998E6E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536" w:type="pct"/>
          </w:tcPr>
          <w:p w14:paraId="65469110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F380214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02B4AF5B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</w:tcPr>
          <w:p w14:paraId="68B7F3B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40DECD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5544669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C1FE72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</w:tcBorders>
          </w:tcPr>
          <w:p w14:paraId="2EF37D2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8D03C9" w:rsidRPr="00435EAC" w14:paraId="0BC511D5" w14:textId="77777777" w:rsidTr="006F63C2">
        <w:trPr>
          <w:trHeight w:val="70"/>
        </w:trPr>
        <w:tc>
          <w:tcPr>
            <w:tcW w:w="1797" w:type="pct"/>
          </w:tcPr>
          <w:p w14:paraId="6F154ACC" w14:textId="7D618BEA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536" w:type="pct"/>
          </w:tcPr>
          <w:p w14:paraId="1EE3736A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6CF745D" w14:textId="35F0313B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(5</w:t>
            </w:r>
            <w:r w:rsidR="004C7508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" w:type="pct"/>
          </w:tcPr>
          <w:p w14:paraId="2FAFD8D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081FA8A0" w14:textId="2258B685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(174)</w:t>
            </w:r>
          </w:p>
        </w:tc>
        <w:tc>
          <w:tcPr>
            <w:tcW w:w="145" w:type="pct"/>
          </w:tcPr>
          <w:p w14:paraId="4194ABC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7F8F178E" w14:textId="684F8619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(1</w:t>
            </w:r>
            <w:r w:rsidR="004C7508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2F87A51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01D60D33" w14:textId="6CE4E6EC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sz w:val="30"/>
                <w:szCs w:val="30"/>
              </w:rPr>
              <w:t>(8)</w:t>
            </w:r>
          </w:p>
        </w:tc>
      </w:tr>
      <w:tr w:rsidR="008D03C9" w:rsidRPr="00435EAC" w14:paraId="7FEE07DC" w14:textId="77777777" w:rsidTr="006F63C2">
        <w:trPr>
          <w:trHeight w:val="70"/>
        </w:trPr>
        <w:tc>
          <w:tcPr>
            <w:tcW w:w="1797" w:type="pct"/>
          </w:tcPr>
          <w:p w14:paraId="7A9511F6" w14:textId="469CCC81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>ค่าใช้จ่ายภาษีเงินได้</w:t>
            </w:r>
          </w:p>
        </w:tc>
        <w:tc>
          <w:tcPr>
            <w:tcW w:w="536" w:type="pct"/>
          </w:tcPr>
          <w:p w14:paraId="43DEF298" w14:textId="77777777" w:rsidR="008D03C9" w:rsidRPr="00435EAC" w:rsidRDefault="008D03C9" w:rsidP="008D03C9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double" w:sz="4" w:space="0" w:color="auto"/>
            </w:tcBorders>
          </w:tcPr>
          <w:p w14:paraId="5B0D7E2B" w14:textId="762CC632" w:rsidR="008D03C9" w:rsidRPr="00435EAC" w:rsidRDefault="00770535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37</w:t>
            </w:r>
            <w:r w:rsidR="00BF304C"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26" w:type="pct"/>
          </w:tcPr>
          <w:p w14:paraId="2FAE265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702A975" w14:textId="0DEAE0AE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437</w:t>
            </w:r>
          </w:p>
        </w:tc>
        <w:tc>
          <w:tcPr>
            <w:tcW w:w="145" w:type="pct"/>
          </w:tcPr>
          <w:p w14:paraId="4C2BC804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double" w:sz="4" w:space="0" w:color="auto"/>
            </w:tcBorders>
          </w:tcPr>
          <w:p w14:paraId="46A52B7A" w14:textId="19D134D4" w:rsidR="008D03C9" w:rsidRPr="00435EAC" w:rsidRDefault="00275F1C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100</w:t>
            </w:r>
          </w:p>
        </w:tc>
        <w:tc>
          <w:tcPr>
            <w:tcW w:w="128" w:type="pct"/>
          </w:tcPr>
          <w:p w14:paraId="4981C1F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11FBB226" w14:textId="3E59C77D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</w:tr>
    </w:tbl>
    <w:p w14:paraId="61C8206E" w14:textId="5591065C" w:rsidR="00A455D7" w:rsidRPr="00435EAC" w:rsidRDefault="00A455D7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tbl>
      <w:tblPr>
        <w:tblW w:w="9378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880"/>
        <w:gridCol w:w="900"/>
        <w:gridCol w:w="180"/>
        <w:gridCol w:w="927"/>
        <w:gridCol w:w="188"/>
        <w:gridCol w:w="926"/>
        <w:gridCol w:w="193"/>
        <w:gridCol w:w="918"/>
        <w:gridCol w:w="188"/>
        <w:gridCol w:w="923"/>
        <w:gridCol w:w="188"/>
        <w:gridCol w:w="967"/>
      </w:tblGrid>
      <w:tr w:rsidR="007A1C6E" w:rsidRPr="00435EAC" w14:paraId="304BF16B" w14:textId="77777777" w:rsidTr="00223721">
        <w:trPr>
          <w:cantSplit/>
          <w:trHeight w:val="412"/>
        </w:trPr>
        <w:tc>
          <w:tcPr>
            <w:tcW w:w="2880" w:type="dxa"/>
          </w:tcPr>
          <w:p w14:paraId="36034972" w14:textId="77777777" w:rsidR="007A1C6E" w:rsidRPr="00435EAC" w:rsidRDefault="007A1C6E" w:rsidP="00085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372562CC" w14:textId="77777777" w:rsidR="007A1C6E" w:rsidRPr="00435EAC" w:rsidRDefault="007A1C6E" w:rsidP="00085C9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142B70" w:rsidRPr="00435EAC" w14:paraId="574E1EB0" w14:textId="77777777" w:rsidTr="00223721">
        <w:trPr>
          <w:cantSplit/>
          <w:trHeight w:val="397"/>
        </w:trPr>
        <w:tc>
          <w:tcPr>
            <w:tcW w:w="2880" w:type="dxa"/>
          </w:tcPr>
          <w:p w14:paraId="7CE065A5" w14:textId="77777777" w:rsidR="00142B70" w:rsidRPr="00435EAC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7A85CE8" w14:textId="095C6000" w:rsidR="00142B70" w:rsidRPr="00435EAC" w:rsidRDefault="000E564C" w:rsidP="00142B70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93" w:type="dxa"/>
          </w:tcPr>
          <w:p w14:paraId="210114C3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41864692" w14:textId="003F23C5" w:rsidR="00142B70" w:rsidRPr="00435EAC" w:rsidRDefault="000E564C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142B70" w:rsidRPr="00435EAC" w14:paraId="7DCDC969" w14:textId="77777777" w:rsidTr="00EF7AAD">
        <w:trPr>
          <w:cantSplit/>
          <w:trHeight w:val="821"/>
        </w:trPr>
        <w:tc>
          <w:tcPr>
            <w:tcW w:w="2880" w:type="dxa"/>
          </w:tcPr>
          <w:p w14:paraId="2C6242CD" w14:textId="40FE5498" w:rsidR="0019714D" w:rsidRPr="00435EAC" w:rsidRDefault="00EF7AA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</w:t>
            </w:r>
            <w:r w:rsidR="0019714D"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าษีเงินได้</w:t>
            </w:r>
          </w:p>
        </w:tc>
        <w:tc>
          <w:tcPr>
            <w:tcW w:w="900" w:type="dxa"/>
            <w:vAlign w:val="bottom"/>
          </w:tcPr>
          <w:p w14:paraId="50A970BD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0F56DA54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2028FED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7582E8C" w14:textId="6835ADB3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8" w:type="dxa"/>
            <w:vAlign w:val="bottom"/>
          </w:tcPr>
          <w:p w14:paraId="5CFE7438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8BD6D80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061E8339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9CCC44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9552D23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3B168CA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80DD565" w14:textId="667853B8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8" w:type="dxa"/>
            <w:vAlign w:val="bottom"/>
          </w:tcPr>
          <w:p w14:paraId="15C02629" w14:textId="77777777" w:rsidR="00142B70" w:rsidRPr="00435EAC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0784BBA7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A1FB775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42B70" w:rsidRPr="00435EAC" w14:paraId="425BF862" w14:textId="77777777" w:rsidTr="00223721">
        <w:trPr>
          <w:cantSplit/>
          <w:trHeight w:val="412"/>
        </w:trPr>
        <w:tc>
          <w:tcPr>
            <w:tcW w:w="2880" w:type="dxa"/>
          </w:tcPr>
          <w:p w14:paraId="5AB4AD0A" w14:textId="77777777" w:rsidR="00142B70" w:rsidRPr="00435EAC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605F480D" w14:textId="77777777" w:rsidR="00142B70" w:rsidRPr="00435EAC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04DB2" w:rsidRPr="00435EAC" w14:paraId="0D946395" w14:textId="77777777" w:rsidTr="00223721">
        <w:trPr>
          <w:cantSplit/>
          <w:trHeight w:val="412"/>
        </w:trPr>
        <w:tc>
          <w:tcPr>
            <w:tcW w:w="2880" w:type="dxa"/>
          </w:tcPr>
          <w:p w14:paraId="46D2D839" w14:textId="764D4CE0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21BDE8B0" w14:textId="77777777" w:rsidR="00F04DB2" w:rsidRPr="00435EAC" w:rsidRDefault="00F04DB2" w:rsidP="00F04DB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8D03C9" w:rsidRPr="00435EAC" w14:paraId="7FA605EF" w14:textId="77777777" w:rsidTr="00223721">
        <w:trPr>
          <w:cantSplit/>
          <w:trHeight w:val="110"/>
        </w:trPr>
        <w:tc>
          <w:tcPr>
            <w:tcW w:w="2880" w:type="dxa"/>
          </w:tcPr>
          <w:p w14:paraId="4B9521C0" w14:textId="137FA14B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</w:rPr>
            </w:pP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ผลกำไร</w:t>
            </w:r>
            <w:r w:rsidR="00511F0D" w:rsidRPr="00435EAC">
              <w:rPr>
                <w:rFonts w:asciiTheme="majorBidi" w:hAnsiTheme="majorBidi"/>
                <w:sz w:val="30"/>
                <w:szCs w:val="30"/>
              </w:rPr>
              <w:t xml:space="preserve"> (</w:t>
            </w:r>
            <w:r w:rsidR="00511F0D" w:rsidRPr="00435EAC">
              <w:rPr>
                <w:rFonts w:asciiTheme="majorBidi" w:hAnsiTheme="majorBidi" w:hint="cs"/>
                <w:sz w:val="30"/>
                <w:szCs w:val="30"/>
                <w:cs/>
              </w:rPr>
              <w:t>ขาดทุน</w:t>
            </w:r>
            <w:r w:rsidR="00511F0D" w:rsidRPr="00435EAC">
              <w:rPr>
                <w:rFonts w:asciiTheme="majorBidi" w:hAnsiTheme="majorBidi"/>
                <w:sz w:val="30"/>
                <w:szCs w:val="30"/>
              </w:rPr>
              <w:t xml:space="preserve">) </w:t>
            </w: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จากการป้องกัน</w:t>
            </w:r>
          </w:p>
          <w:p w14:paraId="5363572F" w14:textId="33495C2F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91" w:hanging="191"/>
              <w:rPr>
                <w:rFonts w:asciiTheme="majorBidi" w:hAnsi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ความเสี่ยงกระแสเงินสด</w:t>
            </w:r>
          </w:p>
        </w:tc>
        <w:tc>
          <w:tcPr>
            <w:tcW w:w="900" w:type="dxa"/>
            <w:vAlign w:val="bottom"/>
          </w:tcPr>
          <w:p w14:paraId="25147B1F" w14:textId="2CB468D9" w:rsidR="008D03C9" w:rsidRPr="00435EAC" w:rsidRDefault="00EA632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A76444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1DC40DF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558449A" w14:textId="4BAE7670" w:rsidR="008D03C9" w:rsidRPr="00435EAC" w:rsidRDefault="00A76444" w:rsidP="00A76444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64C7E3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5F920B1F" w14:textId="01F3740D" w:rsidR="008D03C9" w:rsidRPr="00435EAC" w:rsidRDefault="00511F0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93" w:type="dxa"/>
          </w:tcPr>
          <w:p w14:paraId="00C17EA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239C37" w14:textId="308F4D36" w:rsidR="008D03C9" w:rsidRPr="00435EAC" w:rsidRDefault="00FA2508" w:rsidP="008D03C9">
            <w:pPr>
              <w:pStyle w:val="acctfourfigures"/>
              <w:tabs>
                <w:tab w:val="clear" w:pos="765"/>
                <w:tab w:val="decimal" w:pos="665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88" w:type="dxa"/>
          </w:tcPr>
          <w:p w14:paraId="632CA68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2FD3F07" w14:textId="21B7DBEB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FA2508"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0867D7B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2CA8D93" w14:textId="1E9C2C0C" w:rsidR="008D03C9" w:rsidRPr="00435EAC" w:rsidRDefault="008D03C9" w:rsidP="0056542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8D03C9" w:rsidRPr="00435EAC" w14:paraId="70E019E6" w14:textId="77777777" w:rsidTr="00223721">
        <w:trPr>
          <w:cantSplit/>
          <w:trHeight w:val="110"/>
        </w:trPr>
        <w:tc>
          <w:tcPr>
            <w:tcW w:w="2880" w:type="dxa"/>
          </w:tcPr>
          <w:p w14:paraId="31A6FF61" w14:textId="556ED8A6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/>
                <w:sz w:val="30"/>
                <w:szCs w:val="30"/>
                <w:cs/>
              </w:rPr>
              <w:t>ผลต่างจากการแปลงค่าหน่วยงานในต่างประเทศ</w:t>
            </w:r>
          </w:p>
        </w:tc>
        <w:tc>
          <w:tcPr>
            <w:tcW w:w="900" w:type="dxa"/>
            <w:vAlign w:val="bottom"/>
          </w:tcPr>
          <w:p w14:paraId="6E9FE9E7" w14:textId="031AF175" w:rsidR="008D03C9" w:rsidRPr="00435EAC" w:rsidRDefault="00EA632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93329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588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7DD2F9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4B768FD6" w14:textId="03D2B5B4" w:rsidR="008D03C9" w:rsidRPr="00435EAC" w:rsidRDefault="00EA632D" w:rsidP="008D03C9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E78ED7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03BD211" w14:textId="1C3F32CF" w:rsidR="008D03C9" w:rsidRPr="00435EAC" w:rsidRDefault="00511F0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93329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588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</w:tcPr>
          <w:p w14:paraId="31F6A11B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D8F54DC" w14:textId="3F545331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(231)</w:t>
            </w:r>
          </w:p>
        </w:tc>
        <w:tc>
          <w:tcPr>
            <w:tcW w:w="188" w:type="dxa"/>
          </w:tcPr>
          <w:p w14:paraId="5EB763C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C7B7354" w14:textId="5620F590" w:rsidR="008D03C9" w:rsidRPr="00435EAC" w:rsidRDefault="008D03C9" w:rsidP="008D03C9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7043388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739D654" w14:textId="53B830AF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(231)</w:t>
            </w:r>
          </w:p>
        </w:tc>
      </w:tr>
      <w:tr w:rsidR="008D03C9" w:rsidRPr="00435EAC" w14:paraId="4F9B9E8C" w14:textId="77777777" w:rsidTr="00223721">
        <w:trPr>
          <w:cantSplit/>
          <w:trHeight w:val="110"/>
        </w:trPr>
        <w:tc>
          <w:tcPr>
            <w:tcW w:w="2880" w:type="dxa"/>
          </w:tcPr>
          <w:p w14:paraId="7540745D" w14:textId="3E2362A5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spacing w:val="-6"/>
                <w:sz w:val="30"/>
                <w:szCs w:val="30"/>
                <w:cs/>
              </w:rPr>
              <w:t>ขาดทุนจากเงินลงทุนในตราสารทุน</w:t>
            </w:r>
            <w:r w:rsidRPr="00435EAC">
              <w:rPr>
                <w:rFonts w:asciiTheme="majorBidi" w:hAnsiTheme="majorBidi" w:hint="cs"/>
                <w:spacing w:val="-4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Theme="majorBidi" w:hAnsiTheme="majorBidi" w:hint="cs"/>
                <w:sz w:val="30"/>
                <w:szCs w:val="30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00" w:type="dxa"/>
            <w:vAlign w:val="bottom"/>
          </w:tcPr>
          <w:p w14:paraId="44BCFB56" w14:textId="062DBAF4" w:rsidR="008D03C9" w:rsidRPr="00435EAC" w:rsidRDefault="00EA632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</w:t>
            </w:r>
            <w:r w:rsidR="00275F1C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2102ED48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855B13C" w14:textId="5B15B508" w:rsidR="008D03C9" w:rsidRPr="00435EAC" w:rsidRDefault="00EA632D" w:rsidP="008D03C9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A7D089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09C04342" w14:textId="2C910C9B" w:rsidR="008D03C9" w:rsidRPr="00435EAC" w:rsidRDefault="00511F0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</w:t>
            </w:r>
            <w:r w:rsidR="00275F1C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</w:tcPr>
          <w:p w14:paraId="2FE0F4B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641A1EF2" w14:textId="4B8D526C" w:rsidR="008D03C9" w:rsidRPr="00435EAC" w:rsidRDefault="008D03C9" w:rsidP="008D03C9">
            <w:pPr>
              <w:pStyle w:val="acctfourfigures"/>
              <w:tabs>
                <w:tab w:val="clear" w:pos="765"/>
                <w:tab w:val="decimal" w:pos="656"/>
              </w:tabs>
              <w:spacing w:line="240" w:lineRule="atLeast"/>
              <w:ind w:right="-7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(14)</w:t>
            </w:r>
          </w:p>
        </w:tc>
        <w:tc>
          <w:tcPr>
            <w:tcW w:w="188" w:type="dxa"/>
          </w:tcPr>
          <w:p w14:paraId="592228C4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E82D4E7" w14:textId="19771151" w:rsidR="008D03C9" w:rsidRPr="00435EAC" w:rsidRDefault="008D03C9" w:rsidP="008D03C9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C2E526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81BDA8A" w14:textId="3C74D361" w:rsidR="008D03C9" w:rsidRPr="00435EAC" w:rsidRDefault="008D03C9" w:rsidP="00B6079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(14)</w:t>
            </w:r>
          </w:p>
        </w:tc>
      </w:tr>
      <w:tr w:rsidR="008D03C9" w:rsidRPr="00435EAC" w14:paraId="5DF26604" w14:textId="77777777" w:rsidTr="00223721">
        <w:trPr>
          <w:cantSplit/>
          <w:trHeight w:val="110"/>
        </w:trPr>
        <w:tc>
          <w:tcPr>
            <w:tcW w:w="2880" w:type="dxa"/>
          </w:tcPr>
          <w:p w14:paraId="7C1FDBA1" w14:textId="52B8B512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กำไร (ขาดทุน) จากการประมาณ</w:t>
            </w:r>
          </w:p>
        </w:tc>
        <w:tc>
          <w:tcPr>
            <w:tcW w:w="900" w:type="dxa"/>
            <w:vAlign w:val="bottom"/>
          </w:tcPr>
          <w:p w14:paraId="6D39A25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716421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0BF16B4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7AC77B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3E79EF9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66EA3A17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42C37F5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0F7FCA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24A53FC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28D9C3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DAE2C9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D03C9" w:rsidRPr="00435EAC" w14:paraId="26A878E2" w14:textId="77777777" w:rsidTr="00223721">
        <w:trPr>
          <w:cantSplit/>
          <w:trHeight w:val="110"/>
        </w:trPr>
        <w:tc>
          <w:tcPr>
            <w:tcW w:w="2880" w:type="dxa"/>
          </w:tcPr>
          <w:p w14:paraId="31F00C8E" w14:textId="19501E00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611E66D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65D573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5E6FF5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9DF89B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B2559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778B741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3BF0E979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439A87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2FFB69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70C99E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7978B44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D03C9" w:rsidRPr="00435EAC" w14:paraId="677152EF" w14:textId="77777777" w:rsidTr="00223721">
        <w:trPr>
          <w:cantSplit/>
          <w:trHeight w:val="78"/>
        </w:trPr>
        <w:tc>
          <w:tcPr>
            <w:tcW w:w="2880" w:type="dxa"/>
          </w:tcPr>
          <w:p w14:paraId="2B592D00" w14:textId="3B7816AE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720188B" w14:textId="306FF5BE" w:rsidR="008D03C9" w:rsidRPr="00435EAC" w:rsidRDefault="00EA632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="00275F1C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455A412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32830310" w14:textId="52AB64D0" w:rsidR="008D03C9" w:rsidRPr="00435EAC" w:rsidRDefault="00EA632D" w:rsidP="00EA632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275F1C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67193AA0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4DEB06B5" w14:textId="61C07D2E" w:rsidR="008D03C9" w:rsidRPr="00435EAC" w:rsidRDefault="00511F0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E518B6"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93" w:type="dxa"/>
          </w:tcPr>
          <w:p w14:paraId="4C6D2DE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13863908" w14:textId="260AD769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88" w:type="dxa"/>
          </w:tcPr>
          <w:p w14:paraId="1F469A0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72901299" w14:textId="76CEB4CF" w:rsidR="008D03C9" w:rsidRPr="00435EAC" w:rsidRDefault="008D03C9" w:rsidP="008D03C9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C2674C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0A5B30F1" w14:textId="2F4445FB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</w:tr>
      <w:tr w:rsidR="008D03C9" w:rsidRPr="00435EAC" w14:paraId="3967C608" w14:textId="77777777" w:rsidTr="00223721">
        <w:trPr>
          <w:cantSplit/>
          <w:trHeight w:val="78"/>
        </w:trPr>
        <w:tc>
          <w:tcPr>
            <w:tcW w:w="2880" w:type="dxa"/>
          </w:tcPr>
          <w:p w14:paraId="5C617E2F" w14:textId="3F3A2C6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32B508" w14:textId="788C1526" w:rsidR="008D03C9" w:rsidRPr="00435EAC" w:rsidRDefault="00E518B6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93329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564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B57B338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57D8" w14:textId="1373B11B" w:rsidR="008D03C9" w:rsidRPr="00435EAC" w:rsidRDefault="00E518B6" w:rsidP="00E518B6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275F1C"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2FCDAD8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87908E" w14:textId="7309CDCE" w:rsidR="008D03C9" w:rsidRPr="00435EAC" w:rsidRDefault="00511F0D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93329B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572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93" w:type="dxa"/>
            <w:vAlign w:val="bottom"/>
          </w:tcPr>
          <w:p w14:paraId="6BC1500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272DF3" w14:textId="2518B43F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(24</w:t>
            </w:r>
            <w:r w:rsidR="00FA2508"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0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641AA4C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2F8C74" w14:textId="3754DDB9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="00FA2508"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542C202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A1BC2" w14:textId="2147DDBA" w:rsidR="008D03C9" w:rsidRPr="00435EAC" w:rsidRDefault="008D03C9" w:rsidP="008D03C9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(241)</w:t>
            </w:r>
          </w:p>
        </w:tc>
      </w:tr>
      <w:tr w:rsidR="00D12FF3" w:rsidRPr="00435EAC" w14:paraId="03E3D1AA" w14:textId="77777777" w:rsidTr="00EF7AAD">
        <w:trPr>
          <w:cantSplit/>
          <w:trHeight w:val="78"/>
        </w:trPr>
        <w:tc>
          <w:tcPr>
            <w:tcW w:w="2880" w:type="dxa"/>
          </w:tcPr>
          <w:p w14:paraId="2EE467EF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B7405C8" w14:textId="77777777" w:rsidR="00D12FF3" w:rsidRPr="00435EAC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7D0E87D8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double" w:sz="4" w:space="0" w:color="auto"/>
            </w:tcBorders>
            <w:vAlign w:val="bottom"/>
          </w:tcPr>
          <w:p w14:paraId="317E6088" w14:textId="77777777" w:rsidR="00D12FF3" w:rsidRPr="00435EAC" w:rsidRDefault="00D12FF3" w:rsidP="00D9180D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584A0D02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double" w:sz="4" w:space="0" w:color="auto"/>
            </w:tcBorders>
            <w:vAlign w:val="bottom"/>
          </w:tcPr>
          <w:p w14:paraId="2BE1EA22" w14:textId="77777777" w:rsidR="00D12FF3" w:rsidRPr="00435EAC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14DFDD1E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double" w:sz="4" w:space="0" w:color="auto"/>
            </w:tcBorders>
            <w:vAlign w:val="bottom"/>
          </w:tcPr>
          <w:p w14:paraId="6B32754D" w14:textId="77777777" w:rsidR="00D12FF3" w:rsidRPr="00435EAC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9CB0E07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double" w:sz="4" w:space="0" w:color="auto"/>
            </w:tcBorders>
            <w:vAlign w:val="bottom"/>
          </w:tcPr>
          <w:p w14:paraId="4DE5CA2E" w14:textId="77777777" w:rsidR="00D12FF3" w:rsidRPr="00435EAC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038A23ED" w14:textId="77777777" w:rsidR="00D12FF3" w:rsidRPr="00435EAC" w:rsidRDefault="00D12FF3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double" w:sz="4" w:space="0" w:color="auto"/>
            </w:tcBorders>
            <w:vAlign w:val="bottom"/>
          </w:tcPr>
          <w:p w14:paraId="6590ED13" w14:textId="77777777" w:rsidR="00D12FF3" w:rsidRPr="00435EAC" w:rsidRDefault="00D12FF3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EF7AAD" w:rsidRPr="00435EAC" w14:paraId="1471845F" w14:textId="77777777" w:rsidTr="00EF7AAD">
        <w:trPr>
          <w:cantSplit/>
          <w:trHeight w:val="78"/>
        </w:trPr>
        <w:tc>
          <w:tcPr>
            <w:tcW w:w="2880" w:type="dxa"/>
          </w:tcPr>
          <w:p w14:paraId="6F114BA1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058F4FBC" w14:textId="77777777" w:rsidR="00EF7AAD" w:rsidRPr="00435EAC" w:rsidRDefault="00EF7AA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5F296AB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268B00E1" w14:textId="77777777" w:rsidR="00EF7AAD" w:rsidRPr="00435EAC" w:rsidRDefault="00EF7AAD" w:rsidP="00D9180D">
            <w:pPr>
              <w:pStyle w:val="acctfourfigures"/>
              <w:tabs>
                <w:tab w:val="clear" w:pos="765"/>
                <w:tab w:val="decimal" w:pos="728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3DAD7AA6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3471403" w14:textId="77777777" w:rsidR="00EF7AAD" w:rsidRPr="00435EAC" w:rsidRDefault="00EF7AA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18D78B89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2010D572" w14:textId="77777777" w:rsidR="00EF7AAD" w:rsidRPr="00435EAC" w:rsidRDefault="00EF7AA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0D9459D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6A5071A6" w14:textId="77777777" w:rsidR="00EF7AAD" w:rsidRPr="00435EAC" w:rsidRDefault="00EF7AA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B24D070" w14:textId="77777777" w:rsidR="00EF7AAD" w:rsidRPr="00435EAC" w:rsidRDefault="00EF7AA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E5D1814" w14:textId="77777777" w:rsidR="00EF7AAD" w:rsidRPr="00435EAC" w:rsidRDefault="00EF7AAD" w:rsidP="001210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210DD" w:rsidRPr="00435EAC" w14:paraId="02BA1A2F" w14:textId="77777777" w:rsidTr="00223721">
        <w:trPr>
          <w:cantSplit/>
          <w:trHeight w:val="412"/>
        </w:trPr>
        <w:tc>
          <w:tcPr>
            <w:tcW w:w="2880" w:type="dxa"/>
          </w:tcPr>
          <w:p w14:paraId="42046C16" w14:textId="1A2046D6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3EB361C2" w14:textId="2AFC2911" w:rsidR="001210DD" w:rsidRPr="00435EAC" w:rsidRDefault="001210DD" w:rsidP="001210DD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การเงินเฉพาะกิจการ</w:t>
            </w:r>
          </w:p>
        </w:tc>
      </w:tr>
      <w:tr w:rsidR="001210DD" w:rsidRPr="00435EAC" w14:paraId="5DD9E253" w14:textId="77777777" w:rsidTr="00223721">
        <w:trPr>
          <w:cantSplit/>
          <w:trHeight w:val="397"/>
        </w:trPr>
        <w:tc>
          <w:tcPr>
            <w:tcW w:w="2880" w:type="dxa"/>
          </w:tcPr>
          <w:p w14:paraId="388B343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21" w:type="dxa"/>
            <w:gridSpan w:val="5"/>
            <w:vAlign w:val="center"/>
          </w:tcPr>
          <w:p w14:paraId="4F5F3C8F" w14:textId="695535AF" w:rsidR="001210DD" w:rsidRPr="00435EAC" w:rsidRDefault="001210DD" w:rsidP="001210DD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7</w:t>
            </w:r>
          </w:p>
        </w:tc>
        <w:tc>
          <w:tcPr>
            <w:tcW w:w="193" w:type="dxa"/>
          </w:tcPr>
          <w:p w14:paraId="13A3203B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74182895" w14:textId="715DFC2B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</w:t>
            </w:r>
            <w:r w:rsidR="008D03C9" w:rsidRPr="00435EA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6</w:t>
            </w:r>
          </w:p>
        </w:tc>
      </w:tr>
      <w:tr w:rsidR="001210DD" w:rsidRPr="00435EAC" w14:paraId="57B1F3C7" w14:textId="77777777" w:rsidTr="00EF7AAD">
        <w:trPr>
          <w:cantSplit/>
          <w:trHeight w:val="812"/>
        </w:trPr>
        <w:tc>
          <w:tcPr>
            <w:tcW w:w="2880" w:type="dxa"/>
          </w:tcPr>
          <w:p w14:paraId="6BBF6B5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00" w:type="dxa"/>
            <w:vAlign w:val="bottom"/>
          </w:tcPr>
          <w:p w14:paraId="298700D1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3B371B95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C29EBCF" w14:textId="77777777" w:rsidR="001210DD" w:rsidRPr="00435EAC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7F484561" w14:textId="305C29B6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8" w:type="dxa"/>
            <w:vAlign w:val="bottom"/>
          </w:tcPr>
          <w:p w14:paraId="129A8AA2" w14:textId="77777777" w:rsidR="001210DD" w:rsidRPr="00435EAC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C52E03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2082F5AB" w14:textId="77777777" w:rsidR="001210DD" w:rsidRPr="00435EAC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176D06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CBE5918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D6CC65D" w14:textId="77777777" w:rsidR="001210DD" w:rsidRPr="00435EAC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1028CB0" w14:textId="4C4B8A64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8" w:type="dxa"/>
            <w:vAlign w:val="bottom"/>
          </w:tcPr>
          <w:p w14:paraId="09DC30E7" w14:textId="77777777" w:rsidR="001210DD" w:rsidRPr="00435EAC" w:rsidRDefault="001210DD" w:rsidP="001210DD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F4CD639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21C32D6A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210DD" w:rsidRPr="00435EAC" w14:paraId="2C23D380" w14:textId="77777777" w:rsidTr="00223721">
        <w:trPr>
          <w:cantSplit/>
          <w:trHeight w:val="412"/>
        </w:trPr>
        <w:tc>
          <w:tcPr>
            <w:tcW w:w="2880" w:type="dxa"/>
          </w:tcPr>
          <w:p w14:paraId="60E202F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498" w:type="dxa"/>
            <w:gridSpan w:val="11"/>
          </w:tcPr>
          <w:p w14:paraId="5997B5BC" w14:textId="77777777" w:rsidR="001210DD" w:rsidRPr="00435EAC" w:rsidRDefault="001210DD" w:rsidP="001210D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04DB2" w:rsidRPr="00435EAC" w14:paraId="291BB066" w14:textId="77777777" w:rsidTr="00223721">
        <w:trPr>
          <w:cantSplit/>
          <w:trHeight w:val="412"/>
        </w:trPr>
        <w:tc>
          <w:tcPr>
            <w:tcW w:w="2880" w:type="dxa"/>
          </w:tcPr>
          <w:p w14:paraId="31978071" w14:textId="2BE350E8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498" w:type="dxa"/>
            <w:gridSpan w:val="11"/>
          </w:tcPr>
          <w:p w14:paraId="1C274200" w14:textId="12F602E8" w:rsidR="00F04DB2" w:rsidRPr="00435EAC" w:rsidRDefault="00F04DB2" w:rsidP="00F04DB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04DB2" w:rsidRPr="00435EAC" w14:paraId="32009EF9" w14:textId="77777777" w:rsidTr="00223721">
        <w:trPr>
          <w:cantSplit/>
          <w:trHeight w:val="110"/>
        </w:trPr>
        <w:tc>
          <w:tcPr>
            <w:tcW w:w="2880" w:type="dxa"/>
          </w:tcPr>
          <w:p w14:paraId="27B2453B" w14:textId="10A5F43B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กำไรจากการประมาณ</w:t>
            </w:r>
          </w:p>
        </w:tc>
        <w:tc>
          <w:tcPr>
            <w:tcW w:w="900" w:type="dxa"/>
            <w:vAlign w:val="bottom"/>
          </w:tcPr>
          <w:p w14:paraId="7D169E61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7C6E70C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49AA248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B5085B6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B2683FC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FA257D4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2102E77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1D36BE3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DEC971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BE2D60F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683AC767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04DB2" w:rsidRPr="00435EAC" w14:paraId="56B92E1F" w14:textId="77777777" w:rsidTr="00223721">
        <w:trPr>
          <w:cantSplit/>
          <w:trHeight w:val="110"/>
        </w:trPr>
        <w:tc>
          <w:tcPr>
            <w:tcW w:w="2880" w:type="dxa"/>
          </w:tcPr>
          <w:p w14:paraId="3179D4B1" w14:textId="626A3EA1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การตามหลักคณิตศาสตร์</w:t>
            </w:r>
          </w:p>
        </w:tc>
        <w:tc>
          <w:tcPr>
            <w:tcW w:w="900" w:type="dxa"/>
            <w:vAlign w:val="bottom"/>
          </w:tcPr>
          <w:p w14:paraId="29E15874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50B1EED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vAlign w:val="bottom"/>
          </w:tcPr>
          <w:p w14:paraId="56AE3A32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4FB70AB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D1E4E86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EB75501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44D79D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E106A1D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C3D0B3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12A27AA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94066EC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8D03C9" w:rsidRPr="00435EAC" w14:paraId="5C311978" w14:textId="77777777" w:rsidTr="00223721">
        <w:trPr>
          <w:cantSplit/>
          <w:trHeight w:val="78"/>
        </w:trPr>
        <w:tc>
          <w:tcPr>
            <w:tcW w:w="2880" w:type="dxa"/>
          </w:tcPr>
          <w:p w14:paraId="192B328E" w14:textId="6FF3D8B9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93F3C84" w14:textId="3AAF8766" w:rsidR="008D03C9" w:rsidRPr="00435EAC" w:rsidRDefault="000143D6" w:rsidP="000143D6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80" w:type="dxa"/>
          </w:tcPr>
          <w:p w14:paraId="7A01600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21CCEE37" w14:textId="332A9A07" w:rsidR="008D03C9" w:rsidRPr="00435EAC" w:rsidRDefault="000143D6" w:rsidP="000143D6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88" w:type="dxa"/>
          </w:tcPr>
          <w:p w14:paraId="4DDB8487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797812FE" w14:textId="45A04A2B" w:rsidR="008D03C9" w:rsidRPr="00435EAC" w:rsidRDefault="0009128E" w:rsidP="0009128E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93" w:type="dxa"/>
          </w:tcPr>
          <w:p w14:paraId="0E7DA65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56237A3" w14:textId="59EDC7F8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3FD2343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13E79E9" w14:textId="098F56D2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4D7BEC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3BFB28A" w14:textId="044790E8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8D03C9" w:rsidRPr="00435EAC" w14:paraId="1FF9003F" w14:textId="77777777" w:rsidTr="00223721">
        <w:trPr>
          <w:cantSplit/>
          <w:trHeight w:val="78"/>
        </w:trPr>
        <w:tc>
          <w:tcPr>
            <w:tcW w:w="2880" w:type="dxa"/>
          </w:tcPr>
          <w:p w14:paraId="62AAF96B" w14:textId="24A89756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2F5C21" w14:textId="0234FB4B" w:rsidR="008D03C9" w:rsidRPr="00435EAC" w:rsidRDefault="000143D6" w:rsidP="000143D6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180" w:type="dxa"/>
            <w:vAlign w:val="bottom"/>
          </w:tcPr>
          <w:p w14:paraId="37EE4B2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C63052" w14:textId="0DBB0168" w:rsidR="008D03C9" w:rsidRPr="00435EAC" w:rsidRDefault="000143D6" w:rsidP="000143D6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(2)</w:t>
            </w:r>
          </w:p>
        </w:tc>
        <w:tc>
          <w:tcPr>
            <w:tcW w:w="188" w:type="dxa"/>
            <w:vAlign w:val="bottom"/>
          </w:tcPr>
          <w:p w14:paraId="0D389E1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16C70E" w14:textId="592B31A8" w:rsidR="008D03C9" w:rsidRPr="00435EAC" w:rsidRDefault="0009128E" w:rsidP="0009128E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93" w:type="dxa"/>
            <w:vAlign w:val="bottom"/>
          </w:tcPr>
          <w:p w14:paraId="14DF3BFB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CC222" w14:textId="2B18F20D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2B8063C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8173F4" w14:textId="6FFF3002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3C4A5898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3589ED" w14:textId="0DFD0981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560BB8BC" w14:textId="0BDC3EDF" w:rsidR="00F574DF" w:rsidRPr="00435EAC" w:rsidRDefault="00F574DF" w:rsidP="00F574DF">
      <w:pPr>
        <w:rPr>
          <w:sz w:val="30"/>
          <w:szCs w:val="30"/>
          <w:lang w:val="x-none" w:eastAsia="x-none"/>
        </w:rPr>
      </w:pPr>
    </w:p>
    <w:tbl>
      <w:tblPr>
        <w:tblW w:w="9669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697"/>
        <w:gridCol w:w="236"/>
        <w:gridCol w:w="687"/>
        <w:gridCol w:w="270"/>
        <w:gridCol w:w="700"/>
        <w:gridCol w:w="236"/>
        <w:gridCol w:w="785"/>
        <w:gridCol w:w="241"/>
        <w:gridCol w:w="647"/>
        <w:gridCol w:w="236"/>
        <w:gridCol w:w="720"/>
        <w:gridCol w:w="240"/>
        <w:gridCol w:w="716"/>
        <w:gridCol w:w="236"/>
        <w:gridCol w:w="772"/>
      </w:tblGrid>
      <w:tr w:rsidR="00BA3761" w:rsidRPr="00435EAC" w14:paraId="6D6B202C" w14:textId="77777777" w:rsidTr="00104F47">
        <w:tc>
          <w:tcPr>
            <w:tcW w:w="2250" w:type="dxa"/>
            <w:shd w:val="clear" w:color="auto" w:fill="auto"/>
          </w:tcPr>
          <w:p w14:paraId="5329D7B5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การกระทบยอดเพื่อหา</w:t>
            </w:r>
          </w:p>
        </w:tc>
        <w:tc>
          <w:tcPr>
            <w:tcW w:w="3611" w:type="dxa"/>
            <w:gridSpan w:val="7"/>
            <w:shd w:val="clear" w:color="auto" w:fill="auto"/>
          </w:tcPr>
          <w:p w14:paraId="07451F89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1D78A03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67" w:type="dxa"/>
            <w:gridSpan w:val="7"/>
          </w:tcPr>
          <w:p w14:paraId="44D65441" w14:textId="77777777" w:rsidR="00BA3761" w:rsidRPr="00435EA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A68E3" w:rsidRPr="00435EAC" w14:paraId="57328233" w14:textId="77777777" w:rsidTr="00104F47">
        <w:tc>
          <w:tcPr>
            <w:tcW w:w="2250" w:type="dxa"/>
            <w:shd w:val="clear" w:color="auto" w:fill="auto"/>
          </w:tcPr>
          <w:p w14:paraId="41BE31AB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4"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อัตราภาษีที่แท้จริง</w:t>
            </w:r>
          </w:p>
        </w:tc>
        <w:tc>
          <w:tcPr>
            <w:tcW w:w="1620" w:type="dxa"/>
            <w:gridSpan w:val="3"/>
            <w:shd w:val="clear" w:color="auto" w:fill="auto"/>
          </w:tcPr>
          <w:p w14:paraId="3884465D" w14:textId="40AFDA8A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8D03C9" w:rsidRPr="00435EAC">
              <w:rPr>
                <w:rFonts w:ascii="Angsana New" w:hAnsi="Angsana New"/>
                <w:bCs/>
                <w:sz w:val="24"/>
                <w:szCs w:val="24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458C1E13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1" w:type="dxa"/>
            <w:gridSpan w:val="3"/>
            <w:shd w:val="clear" w:color="auto" w:fill="auto"/>
          </w:tcPr>
          <w:p w14:paraId="2B6A92E6" w14:textId="31CAD586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8D03C9" w:rsidRPr="00435EAC">
              <w:rPr>
                <w:rFonts w:ascii="Angsana New" w:hAnsi="Angsana New"/>
                <w:bCs/>
                <w:sz w:val="24"/>
                <w:szCs w:val="24"/>
              </w:rPr>
              <w:t>6</w:t>
            </w:r>
          </w:p>
        </w:tc>
        <w:tc>
          <w:tcPr>
            <w:tcW w:w="241" w:type="dxa"/>
          </w:tcPr>
          <w:p w14:paraId="32924CC9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3" w:type="dxa"/>
            <w:gridSpan w:val="3"/>
          </w:tcPr>
          <w:p w14:paraId="31987C95" w14:textId="1783C5D1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8D03C9" w:rsidRPr="00435EAC">
              <w:rPr>
                <w:rFonts w:ascii="Angsana New" w:hAnsi="Angsana New"/>
                <w:bCs/>
                <w:sz w:val="24"/>
                <w:szCs w:val="24"/>
              </w:rPr>
              <w:t>7</w:t>
            </w:r>
          </w:p>
        </w:tc>
        <w:tc>
          <w:tcPr>
            <w:tcW w:w="240" w:type="dxa"/>
          </w:tcPr>
          <w:p w14:paraId="41F0377F" w14:textId="77777777" w:rsidR="00DA68E3" w:rsidRPr="00435EAC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4" w:type="dxa"/>
            <w:gridSpan w:val="3"/>
          </w:tcPr>
          <w:p w14:paraId="378DD509" w14:textId="3DEC9183" w:rsidR="00DA68E3" w:rsidRPr="00435EAC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</w:rPr>
              <w:t>256</w:t>
            </w:r>
            <w:r w:rsidR="008D03C9" w:rsidRPr="00435EAC">
              <w:rPr>
                <w:rFonts w:ascii="Angsana New" w:hAnsi="Angsana New"/>
                <w:bCs/>
                <w:sz w:val="24"/>
                <w:szCs w:val="24"/>
              </w:rPr>
              <w:t>6</w:t>
            </w:r>
          </w:p>
        </w:tc>
      </w:tr>
      <w:tr w:rsidR="00BA3761" w:rsidRPr="00435EAC" w14:paraId="12F24B55" w14:textId="77777777" w:rsidTr="00104F47">
        <w:tc>
          <w:tcPr>
            <w:tcW w:w="2250" w:type="dxa"/>
            <w:shd w:val="clear" w:color="auto" w:fill="auto"/>
          </w:tcPr>
          <w:p w14:paraId="47B9C6C1" w14:textId="77777777" w:rsidR="00BA3761" w:rsidRPr="00435EAC" w:rsidRDefault="00BA3761" w:rsidP="00B55FB3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5CB51FAF" w14:textId="00EE4097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2B8D6C5E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246DA11" w14:textId="2E93FF81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2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28873C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A4E3481" w14:textId="311B573B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05412643" w14:textId="77777777" w:rsidR="00BA3761" w:rsidRPr="001339FC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66D115AA" w14:textId="1804D3C9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16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7E38FE09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3EF0AC3A" w14:textId="41663216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320C0437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5501AC1" w14:textId="39FDF347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5D1F1EDA" w14:textId="77777777" w:rsidR="00BA3761" w:rsidRPr="001339F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348E0E15" w14:textId="21547DAE" w:rsidR="00BA3761" w:rsidRPr="001339F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1339F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48BEFF70" w14:textId="77777777" w:rsidR="00BA3761" w:rsidRPr="00435EAC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3E60643D" w14:textId="4A4E18D4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A3761" w:rsidRPr="00435EAC" w14:paraId="010A5875" w14:textId="77777777" w:rsidTr="00104F47">
        <w:tc>
          <w:tcPr>
            <w:tcW w:w="2250" w:type="dxa"/>
            <w:shd w:val="clear" w:color="auto" w:fill="auto"/>
          </w:tcPr>
          <w:p w14:paraId="1AE5F589" w14:textId="77777777" w:rsidR="00BA3761" w:rsidRPr="00435EAC" w:rsidRDefault="00BA3761" w:rsidP="00BA3761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03093641" w14:textId="0C800773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37318E8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418F4617" w14:textId="11FCA82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="Angsana New" w:hAnsi="Angsana New"/>
                <w:i/>
                <w:iCs/>
                <w:spacing w:val="-2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(</w:t>
            </w:r>
            <w:r w:rsidR="00902568"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ล้านบาท</w:t>
            </w:r>
            <w:r w:rsidRPr="00435EAC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080A79D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2AB01E8" w14:textId="1723A223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05751340" w14:textId="77777777" w:rsidR="00BA3761" w:rsidRPr="00435EAC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77703C4A" w14:textId="0A1E7A1C" w:rsidR="00BA3761" w:rsidRPr="00435EAC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1" w:type="dxa"/>
            <w:tcBorders>
              <w:bottom w:val="nil"/>
            </w:tcBorders>
          </w:tcPr>
          <w:p w14:paraId="27C5CC02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A303C92" w14:textId="0036887C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579090B1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600BC678" w14:textId="02F19CF1" w:rsidR="00BA3761" w:rsidRPr="00435EAC" w:rsidRDefault="00902568" w:rsidP="00902568">
            <w:pPr>
              <w:pStyle w:val="acctfourfigures"/>
              <w:tabs>
                <w:tab w:val="clear" w:pos="765"/>
              </w:tabs>
              <w:spacing w:line="240" w:lineRule="auto"/>
              <w:ind w:left="-95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0" w:type="dxa"/>
            <w:tcBorders>
              <w:bottom w:val="nil"/>
            </w:tcBorders>
          </w:tcPr>
          <w:p w14:paraId="3EC9C036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CDFB08E" w14:textId="122DAB44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0C8528BB" w14:textId="77777777" w:rsidR="00BA3761" w:rsidRPr="00435EAC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6B784C0C" w14:textId="1BCC2D46" w:rsidR="00BA3761" w:rsidRPr="00435EAC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8D03C9" w:rsidRPr="00435EAC" w14:paraId="15750769" w14:textId="77777777" w:rsidTr="00104F47">
        <w:tc>
          <w:tcPr>
            <w:tcW w:w="2250" w:type="dxa"/>
            <w:shd w:val="clear" w:color="auto" w:fill="auto"/>
          </w:tcPr>
          <w:p w14:paraId="7440C72E" w14:textId="655EB20F" w:rsidR="008D03C9" w:rsidRPr="00435EAC" w:rsidRDefault="008D03C9" w:rsidP="008D0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กำไรก่อนภาษีเงินได้</w:t>
            </w:r>
          </w:p>
        </w:tc>
        <w:tc>
          <w:tcPr>
            <w:tcW w:w="697" w:type="dxa"/>
            <w:shd w:val="clear" w:color="auto" w:fill="auto"/>
          </w:tcPr>
          <w:p w14:paraId="74261E9A" w14:textId="0191030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570F38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double" w:sz="4" w:space="0" w:color="auto"/>
            </w:tcBorders>
            <w:shd w:val="clear" w:color="auto" w:fill="auto"/>
          </w:tcPr>
          <w:p w14:paraId="093C60F0" w14:textId="55E4B632" w:rsidR="008D03C9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1,8</w:t>
            </w:r>
            <w:r w:rsidR="00BF304C" w:rsidRPr="00435EAC">
              <w:rPr>
                <w:rFonts w:ascii="Angsana New" w:hAnsi="Angsana New"/>
                <w:sz w:val="24"/>
                <w:szCs w:val="24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6C5F7C4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262F864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083E837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double" w:sz="4" w:space="0" w:color="auto"/>
            </w:tcBorders>
            <w:shd w:val="clear" w:color="auto" w:fill="auto"/>
          </w:tcPr>
          <w:p w14:paraId="614759BB" w14:textId="7440C801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2,298</w:t>
            </w:r>
          </w:p>
        </w:tc>
        <w:tc>
          <w:tcPr>
            <w:tcW w:w="241" w:type="dxa"/>
            <w:tcBorders>
              <w:bottom w:val="nil"/>
            </w:tcBorders>
          </w:tcPr>
          <w:p w14:paraId="094A366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7F169EC1" w14:textId="332DCD21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3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1D543E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14:paraId="0D9BD802" w14:textId="771F758F" w:rsidR="008D03C9" w:rsidRPr="00435EAC" w:rsidRDefault="00C56401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1,6</w:t>
            </w:r>
            <w:r w:rsidR="00BF304C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240" w:type="dxa"/>
            <w:tcBorders>
              <w:bottom w:val="nil"/>
            </w:tcBorders>
          </w:tcPr>
          <w:p w14:paraId="2EBA705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174622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8E5E32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double" w:sz="4" w:space="0" w:color="auto"/>
            </w:tcBorders>
          </w:tcPr>
          <w:p w14:paraId="16494F54" w14:textId="295E24A5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1,875</w:t>
            </w:r>
          </w:p>
        </w:tc>
      </w:tr>
      <w:tr w:rsidR="008D03C9" w:rsidRPr="00435EAC" w14:paraId="17EF2BCF" w14:textId="77777777" w:rsidTr="00104F47">
        <w:tc>
          <w:tcPr>
            <w:tcW w:w="2250" w:type="dxa"/>
            <w:vAlign w:val="bottom"/>
          </w:tcPr>
          <w:p w14:paraId="45A9FBF8" w14:textId="760F60A6" w:rsidR="008D03C9" w:rsidRPr="00435EAC" w:rsidRDefault="008D03C9" w:rsidP="008D03C9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จำนวนภาษีตามอัตราภาษีเงินได้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2534351C" w14:textId="1EBBB13D" w:rsidR="008D03C9" w:rsidRPr="00435EAC" w:rsidRDefault="00B81235" w:rsidP="008D03C9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EE628B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EB5FC5B" w14:textId="55DB9B55" w:rsidR="008D03C9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</w:t>
            </w:r>
            <w:r w:rsidR="00BF304C" w:rsidRPr="00435EAC">
              <w:rPr>
                <w:rFonts w:ascii="Angsana New" w:hAnsi="Angsana New"/>
                <w:sz w:val="24"/>
                <w:szCs w:val="24"/>
              </w:rPr>
              <w:t>68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69F082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7E087284" w14:textId="34E4647E" w:rsidR="008D03C9" w:rsidRPr="00435EAC" w:rsidRDefault="008D03C9" w:rsidP="008D03C9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51E348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2D2F625" w14:textId="6BF2D2F2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tLeast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460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23992A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35BBE6C3" w14:textId="0F3CA966" w:rsidR="008D03C9" w:rsidRPr="00435EAC" w:rsidRDefault="00B81235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108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490955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nil"/>
            </w:tcBorders>
          </w:tcPr>
          <w:p w14:paraId="39BEF869" w14:textId="1FEB1242" w:rsidR="008D03C9" w:rsidRPr="00435EAC" w:rsidRDefault="00C56401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bidi="th-TH"/>
              </w:rPr>
              <w:t>32</w:t>
            </w:r>
            <w:r w:rsidR="00BF304C" w:rsidRPr="00435EAC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6E4CB600" w14:textId="0C13FEEE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0FEF0062" w14:textId="61D12475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5EEE761C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double" w:sz="4" w:space="0" w:color="auto"/>
              <w:bottom w:val="nil"/>
            </w:tcBorders>
          </w:tcPr>
          <w:p w14:paraId="7D35E716" w14:textId="0BAC1AC9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bidi="th-TH"/>
              </w:rPr>
              <w:t>375</w:t>
            </w:r>
          </w:p>
        </w:tc>
      </w:tr>
      <w:tr w:rsidR="00F04DB2" w:rsidRPr="00435EAC" w14:paraId="6EF713D9" w14:textId="77777777" w:rsidTr="00104F47">
        <w:tc>
          <w:tcPr>
            <w:tcW w:w="2250" w:type="dxa"/>
            <w:vAlign w:val="bottom"/>
          </w:tcPr>
          <w:p w14:paraId="4D705E91" w14:textId="43B605BB" w:rsidR="00F04DB2" w:rsidRPr="00435EAC" w:rsidRDefault="00F04DB2" w:rsidP="00F04DB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รายได้ที่ไม่ต้องเสียภาษี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6AE8CD9F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252AA7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CE1ECB6" w14:textId="351CE899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242C3C1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65CAFD7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CD26DCC" w14:textId="77777777" w:rsidR="00F04DB2" w:rsidRPr="00435EAC" w:rsidRDefault="00F04DB2" w:rsidP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CB08C6" w14:textId="1FB0A1EC" w:rsidR="00F04DB2" w:rsidRPr="00435EAC" w:rsidRDefault="00F04DB2" w:rsidP="00F04DB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4B1C495A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736EF18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17F26B0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75FC05E6" w14:textId="720C529D" w:rsidR="00F04DB2" w:rsidRPr="00435EAC" w:rsidRDefault="00F04DB2" w:rsidP="00F04DB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607B5232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60D3BED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4C0E549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7291AD5" w14:textId="674F8E20" w:rsidR="00F04DB2" w:rsidRPr="00435EAC" w:rsidRDefault="00F04DB2" w:rsidP="00F04DB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8D03C9" w:rsidRPr="00435EAC" w14:paraId="09377483" w14:textId="77777777" w:rsidTr="00104F47">
        <w:tc>
          <w:tcPr>
            <w:tcW w:w="2250" w:type="dxa"/>
            <w:vAlign w:val="bottom"/>
          </w:tcPr>
          <w:p w14:paraId="4EACCC2F" w14:textId="519B8362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254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-  เงินปันผลรับจากบริษัทย่อย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6220AE1" w14:textId="3DAAE3AD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308317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1C5F0A10" w14:textId="2A26B188" w:rsidR="008D03C9" w:rsidRPr="00435EAC" w:rsidRDefault="00F25919" w:rsidP="008D03C9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511BB4B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144AD78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63C3BF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D5B40C" w14:textId="1A368596" w:rsidR="008D03C9" w:rsidRPr="00435EAC" w:rsidRDefault="008D03C9" w:rsidP="008D03C9">
            <w:pPr>
              <w:pStyle w:val="acctfourfigures"/>
              <w:tabs>
                <w:tab w:val="clear" w:pos="765"/>
                <w:tab w:val="decimal" w:pos="308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tcBorders>
              <w:bottom w:val="nil"/>
            </w:tcBorders>
          </w:tcPr>
          <w:p w14:paraId="6468FC1C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A9CB08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82C7279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C30607A" w14:textId="55115474" w:rsidR="008D03C9" w:rsidRPr="00435EAC" w:rsidRDefault="00A25254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(210)</w:t>
            </w:r>
          </w:p>
        </w:tc>
        <w:tc>
          <w:tcPr>
            <w:tcW w:w="240" w:type="dxa"/>
            <w:tcBorders>
              <w:bottom w:val="nil"/>
            </w:tcBorders>
          </w:tcPr>
          <w:p w14:paraId="26F1FDF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2CA8B7C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FA05A3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5B0C30C" w14:textId="6DA9E24B" w:rsidR="008D03C9" w:rsidRPr="00435EAC" w:rsidRDefault="008D03C9" w:rsidP="00635027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(308)</w:t>
            </w:r>
          </w:p>
        </w:tc>
      </w:tr>
      <w:tr w:rsidR="008D03C9" w:rsidRPr="00435EAC" w14:paraId="2E3375C7" w14:textId="77777777" w:rsidTr="00104F47">
        <w:tc>
          <w:tcPr>
            <w:tcW w:w="2250" w:type="dxa"/>
            <w:vAlign w:val="bottom"/>
          </w:tcPr>
          <w:p w14:paraId="2D281F7D" w14:textId="77777777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435EAC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กำไรสุทธิที่ได้รับการส่งเสริม</w:t>
            </w:r>
          </w:p>
          <w:p w14:paraId="02F64DD9" w14:textId="774CC07E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pacing w:val="-12"/>
                <w:sz w:val="24"/>
                <w:szCs w:val="24"/>
              </w:rPr>
              <w:t xml:space="preserve">          </w:t>
            </w:r>
            <w:r w:rsidRPr="00435EAC">
              <w:rPr>
                <w:rFonts w:asciiTheme="majorBidi" w:hAnsiTheme="majorBidi" w:cstheme="majorBidi" w:hint="cs"/>
                <w:spacing w:val="-12"/>
                <w:sz w:val="24"/>
                <w:szCs w:val="24"/>
                <w:cs/>
              </w:rPr>
              <w:t>การลงทุน</w:t>
            </w:r>
          </w:p>
        </w:tc>
        <w:tc>
          <w:tcPr>
            <w:tcW w:w="697" w:type="dxa"/>
            <w:tcBorders>
              <w:top w:val="nil"/>
            </w:tcBorders>
            <w:shd w:val="clear" w:color="auto" w:fill="auto"/>
          </w:tcPr>
          <w:p w14:paraId="3E15313C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4E0E958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</w:tcBorders>
            <w:shd w:val="clear" w:color="auto" w:fill="auto"/>
          </w:tcPr>
          <w:p w14:paraId="6D2B4CF5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208A4404" w14:textId="19E210FA" w:rsidR="00184307" w:rsidRPr="00435EAC" w:rsidRDefault="00184307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(3)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7360123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</w:tcBorders>
            <w:shd w:val="clear" w:color="auto" w:fill="auto"/>
          </w:tcPr>
          <w:p w14:paraId="47A87E4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26008A90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23445C25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DD06EF4" w14:textId="108FC226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(7)</w:t>
            </w:r>
          </w:p>
        </w:tc>
        <w:tc>
          <w:tcPr>
            <w:tcW w:w="241" w:type="dxa"/>
            <w:tcBorders>
              <w:top w:val="nil"/>
            </w:tcBorders>
          </w:tcPr>
          <w:p w14:paraId="403D932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</w:tcBorders>
          </w:tcPr>
          <w:p w14:paraId="1542490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2AF79A69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3471E7A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7EB68F6" w14:textId="11627DC5" w:rsidR="00A25254" w:rsidRPr="00435EAC" w:rsidRDefault="00A25254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(3)</w:t>
            </w:r>
          </w:p>
        </w:tc>
        <w:tc>
          <w:tcPr>
            <w:tcW w:w="240" w:type="dxa"/>
            <w:tcBorders>
              <w:top w:val="nil"/>
            </w:tcBorders>
          </w:tcPr>
          <w:p w14:paraId="1D2695C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</w:tcBorders>
          </w:tcPr>
          <w:p w14:paraId="6C4C1EF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3F4E0F9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</w:tcBorders>
          </w:tcPr>
          <w:p w14:paraId="2D1D4C38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30B86CD2" w14:textId="5801D33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(6)</w:t>
            </w:r>
          </w:p>
        </w:tc>
      </w:tr>
      <w:tr w:rsidR="008D03C9" w:rsidRPr="00435EAC" w14:paraId="21796395" w14:textId="77777777" w:rsidTr="00104F47">
        <w:tc>
          <w:tcPr>
            <w:tcW w:w="2250" w:type="dxa"/>
            <w:vAlign w:val="bottom"/>
          </w:tcPr>
          <w:p w14:paraId="073A23B2" w14:textId="06B9B1F9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กำไรจากการจำหน่ายเงิน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ลงทุนในบริษัทย่อย</w:t>
            </w:r>
          </w:p>
        </w:tc>
        <w:tc>
          <w:tcPr>
            <w:tcW w:w="697" w:type="dxa"/>
            <w:shd w:val="clear" w:color="auto" w:fill="auto"/>
          </w:tcPr>
          <w:p w14:paraId="5C781351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589F85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</w:tcPr>
          <w:p w14:paraId="160750DB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190933B8" w14:textId="31B592A3" w:rsidR="00184307" w:rsidRPr="00435EAC" w:rsidRDefault="00184307" w:rsidP="00F25919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111D4F7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7423C74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1BA07D1B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0D6A787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6EC42F5" w14:textId="489D491F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(84)</w:t>
            </w:r>
          </w:p>
        </w:tc>
        <w:tc>
          <w:tcPr>
            <w:tcW w:w="241" w:type="dxa"/>
          </w:tcPr>
          <w:p w14:paraId="60D19C2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</w:tcPr>
          <w:p w14:paraId="6460546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E9354F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EA903F5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52EE470" w14:textId="1509BEEC" w:rsidR="00A25254" w:rsidRPr="00435EAC" w:rsidRDefault="00A25254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</w:tcPr>
          <w:p w14:paraId="02FE87B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79A82D19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43D700D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</w:tcPr>
          <w:p w14:paraId="1732D84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A47D9C0" w14:textId="149F0CC2" w:rsidR="008D03C9" w:rsidRPr="00435EAC" w:rsidRDefault="008D03C9" w:rsidP="008D03C9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DE0A02" w:rsidRPr="00435EAC" w14:paraId="3B2D945C" w14:textId="77777777" w:rsidTr="00104F47">
        <w:tc>
          <w:tcPr>
            <w:tcW w:w="2250" w:type="dxa"/>
            <w:vAlign w:val="bottom"/>
          </w:tcPr>
          <w:p w14:paraId="75C9201E" w14:textId="43E0E3FC" w:rsidR="00DE0A02" w:rsidRPr="00435EAC" w:rsidRDefault="00DE0A02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กำไรจากการจำหน่ายเงิน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ลงทุนใน</w:t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การร่วมค้า</w:t>
            </w:r>
          </w:p>
        </w:tc>
        <w:tc>
          <w:tcPr>
            <w:tcW w:w="697" w:type="dxa"/>
            <w:shd w:val="clear" w:color="auto" w:fill="auto"/>
          </w:tcPr>
          <w:p w14:paraId="3FE21CC7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6076DE20" w14:textId="77777777" w:rsidR="00DE0A02" w:rsidRPr="00435EAC" w:rsidRDefault="00DE0A02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</w:tcPr>
          <w:p w14:paraId="625C20DD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3457AD" w14:textId="79278144" w:rsidR="00184307" w:rsidRPr="00435EAC" w:rsidRDefault="00184307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(25)</w:t>
            </w:r>
          </w:p>
        </w:tc>
        <w:tc>
          <w:tcPr>
            <w:tcW w:w="270" w:type="dxa"/>
            <w:shd w:val="clear" w:color="auto" w:fill="auto"/>
          </w:tcPr>
          <w:p w14:paraId="321470D3" w14:textId="77777777" w:rsidR="00DE0A02" w:rsidRPr="00435EAC" w:rsidRDefault="00DE0A02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539147C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9D3BDFB" w14:textId="77777777" w:rsidR="00DE0A02" w:rsidRPr="00435EAC" w:rsidRDefault="00DE0A02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508B0D0B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2BED00" w14:textId="0180449A" w:rsidR="0015691B" w:rsidRPr="00435EAC" w:rsidRDefault="0015691B" w:rsidP="0015691B">
            <w:pPr>
              <w:pStyle w:val="acctfourfigures"/>
              <w:tabs>
                <w:tab w:val="clear" w:pos="765"/>
                <w:tab w:val="decimal" w:pos="30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41" w:type="dxa"/>
          </w:tcPr>
          <w:p w14:paraId="7F2FCFEB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</w:tcPr>
          <w:p w14:paraId="6848700B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3DFF31A2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5E880CD9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021FF350" w14:textId="2461C503" w:rsidR="0015691B" w:rsidRPr="00435EAC" w:rsidRDefault="0015691B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40" w:type="dxa"/>
          </w:tcPr>
          <w:p w14:paraId="1EC60747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2E11DFA6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7EBDBE44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</w:tcPr>
          <w:p w14:paraId="21AA2ED6" w14:textId="77777777" w:rsidR="00DE0A02" w:rsidRPr="00435EAC" w:rsidRDefault="00DE0A02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039242C" w14:textId="18D37CF2" w:rsidR="0015691B" w:rsidRPr="00435EAC" w:rsidRDefault="0015691B" w:rsidP="0015691B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-</w:t>
            </w:r>
          </w:p>
        </w:tc>
      </w:tr>
      <w:tr w:rsidR="008D03C9" w:rsidRPr="00435EAC" w14:paraId="02A8A71E" w14:textId="77777777" w:rsidTr="00104F47">
        <w:tc>
          <w:tcPr>
            <w:tcW w:w="2250" w:type="dxa"/>
            <w:vAlign w:val="bottom"/>
          </w:tcPr>
          <w:p w14:paraId="707DAD40" w14:textId="522E54DE" w:rsidR="008D03C9" w:rsidRPr="00435EAC" w:rsidRDefault="008D03C9" w:rsidP="008D03C9">
            <w:pPr>
              <w:tabs>
                <w:tab w:val="clear" w:pos="227"/>
                <w:tab w:val="clear" w:pos="2580"/>
                <w:tab w:val="left" w:pos="2412"/>
              </w:tabs>
              <w:ind w:right="-288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- อื่นๆ</w:t>
            </w:r>
          </w:p>
        </w:tc>
        <w:tc>
          <w:tcPr>
            <w:tcW w:w="697" w:type="dxa"/>
            <w:shd w:val="clear" w:color="auto" w:fill="auto"/>
          </w:tcPr>
          <w:p w14:paraId="206C5C8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7826464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6F6354E7" w14:textId="739EB22F" w:rsidR="008D03C9" w:rsidRPr="00435EAC" w:rsidRDefault="00F2591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BD21D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02C75188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338F728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2129474A" w14:textId="24B73374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(2)</w:t>
            </w:r>
          </w:p>
        </w:tc>
        <w:tc>
          <w:tcPr>
            <w:tcW w:w="241" w:type="dxa"/>
            <w:vAlign w:val="bottom"/>
          </w:tcPr>
          <w:p w14:paraId="47A0ACBC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A0F93B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2A3CBF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0D5C5BD" w14:textId="31EE334F" w:rsidR="008D03C9" w:rsidRPr="00435EAC" w:rsidRDefault="00A25254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440F9DC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2625BFE1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13EDEA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33EF6955" w14:textId="3EC56EE3" w:rsidR="008D03C9" w:rsidRPr="00435EAC" w:rsidRDefault="008D03C9" w:rsidP="008D03C9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8D03C9" w:rsidRPr="00435EAC" w14:paraId="6B13AD82" w14:textId="77777777" w:rsidTr="00104F47">
        <w:tc>
          <w:tcPr>
            <w:tcW w:w="2250" w:type="dxa"/>
            <w:vAlign w:val="bottom"/>
          </w:tcPr>
          <w:p w14:paraId="1B1FD715" w14:textId="39370CE7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ค่าใช้จ่ายต้องห้ามทางภาษี</w:t>
            </w:r>
          </w:p>
        </w:tc>
        <w:tc>
          <w:tcPr>
            <w:tcW w:w="697" w:type="dxa"/>
            <w:shd w:val="clear" w:color="auto" w:fill="auto"/>
          </w:tcPr>
          <w:p w14:paraId="2F8B086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3CE9571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513FB84" w14:textId="16647BDE" w:rsidR="008D03C9" w:rsidRPr="00435EAC" w:rsidRDefault="000B6C5A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  <w:r w:rsidR="00275F1C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A4A0FC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8C0DFE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2A5B750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02EBB403" w14:textId="0F93F538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73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276596A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F50798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D53151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75E2174" w14:textId="76677727" w:rsidR="008D03C9" w:rsidRPr="00435EAC" w:rsidRDefault="00A25254" w:rsidP="00A25254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13614C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2C8655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6CE3CFC1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51EF7977" w14:textId="25D840B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</w:p>
        </w:tc>
      </w:tr>
      <w:tr w:rsidR="008D03C9" w:rsidRPr="00435EAC" w14:paraId="0847122F" w14:textId="77777777" w:rsidTr="00104F47">
        <w:tc>
          <w:tcPr>
            <w:tcW w:w="2250" w:type="dxa"/>
            <w:vAlign w:val="bottom"/>
          </w:tcPr>
          <w:p w14:paraId="79FEF908" w14:textId="199183F7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ส่วนแบ่งกำไรของบริษัทร่วม</w:t>
            </w:r>
            <w:r w:rsidR="00D07338">
              <w:rPr>
                <w:rFonts w:ascii="Angsana New" w:hAnsi="Angsana New"/>
                <w:spacing w:val="-6"/>
                <w:sz w:val="24"/>
                <w:szCs w:val="24"/>
              </w:rPr>
              <w:br/>
            </w: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และการร่วมค้าที่ใช้</w:t>
            </w:r>
            <w:r w:rsidR="00D07338">
              <w:rPr>
                <w:rFonts w:ascii="Angsana New" w:hAnsi="Angsana New"/>
                <w:spacing w:val="-6"/>
                <w:sz w:val="24"/>
                <w:szCs w:val="24"/>
              </w:rPr>
              <w:br/>
            </w:r>
            <w:r w:rsidRPr="00435EAC">
              <w:rPr>
                <w:rFonts w:ascii="Angsana New" w:hAnsi="Angsana New"/>
                <w:spacing w:val="-6"/>
                <w:sz w:val="24"/>
                <w:szCs w:val="24"/>
                <w:cs/>
              </w:rPr>
              <w:t>วิธีส่วนได้เสีย</w:t>
            </w:r>
          </w:p>
        </w:tc>
        <w:tc>
          <w:tcPr>
            <w:tcW w:w="697" w:type="dxa"/>
            <w:shd w:val="clear" w:color="auto" w:fill="auto"/>
          </w:tcPr>
          <w:p w14:paraId="45A4A33D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5817346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D4213B6" w14:textId="0452D45A" w:rsidR="008D03C9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(72)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FADAC0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4A6C2F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4C92D8BF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891EEC1" w14:textId="648ABBDC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(57)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51813402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4B51F05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373EB0B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10CD1DF" w14:textId="5E0118D5" w:rsidR="008D03C9" w:rsidRPr="00435EAC" w:rsidRDefault="00A25254" w:rsidP="008D03C9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3DC3FC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387F1C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15492B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648CCAA5" w14:textId="1442C504" w:rsidR="008D03C9" w:rsidRPr="00435EAC" w:rsidRDefault="008D03C9" w:rsidP="008D03C9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8D03C9" w:rsidRPr="00435EAC" w14:paraId="3B582046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255071FF" w14:textId="4AE883D7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ภาษีงวดก่อนๆ ที่บันทึก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>ต่ำไป</w:t>
            </w:r>
            <w:r w:rsidRPr="00435EAC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(สูงไป)</w:t>
            </w: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1A32082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C6E67D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0DF2D148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0292E0D4" w14:textId="14EAE012" w:rsidR="00DE0A02" w:rsidRPr="00435EAC" w:rsidRDefault="00DE0A02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(9)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57C7D532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284AB12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47A719E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2F206D58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  <w:p w14:paraId="7865956F" w14:textId="0A0F8344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12</w:t>
            </w:r>
          </w:p>
        </w:tc>
        <w:tc>
          <w:tcPr>
            <w:tcW w:w="241" w:type="dxa"/>
            <w:tcBorders>
              <w:bottom w:val="nil"/>
            </w:tcBorders>
          </w:tcPr>
          <w:p w14:paraId="6C22B7C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0AF0982C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4B0A8BDA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6EA4090D" w14:textId="50415BB1" w:rsidR="008D03C9" w:rsidRPr="00435EAC" w:rsidRDefault="00A25254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(3)</w:t>
            </w:r>
          </w:p>
        </w:tc>
        <w:tc>
          <w:tcPr>
            <w:tcW w:w="240" w:type="dxa"/>
            <w:tcBorders>
              <w:bottom w:val="nil"/>
            </w:tcBorders>
          </w:tcPr>
          <w:p w14:paraId="25FC364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7BB13B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EEF353B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79DA00A8" w14:textId="425CBA75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(1)</w:t>
            </w:r>
          </w:p>
        </w:tc>
      </w:tr>
      <w:tr w:rsidR="008D03C9" w:rsidRPr="00435EAC" w14:paraId="00E295DF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4485975C" w14:textId="5BE2AF1E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24"/>
                <w:szCs w:val="24"/>
                <w:cs/>
              </w:rPr>
              <w:t>อื่นๆ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0C773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D466E2A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single" w:sz="2" w:space="0" w:color="auto"/>
            </w:tcBorders>
            <w:shd w:val="clear" w:color="auto" w:fill="auto"/>
          </w:tcPr>
          <w:p w14:paraId="11FD44C3" w14:textId="554593EF" w:rsidR="008D03C9" w:rsidRPr="00435EAC" w:rsidRDefault="00BF304C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  <w:r w:rsidR="00275F1C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0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C4397ED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8282396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6E9E5B9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  <w:bottom w:val="single" w:sz="4" w:space="0" w:color="auto"/>
            </w:tcBorders>
          </w:tcPr>
          <w:p w14:paraId="561E8E79" w14:textId="70F3106E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42</w:t>
            </w:r>
          </w:p>
        </w:tc>
        <w:tc>
          <w:tcPr>
            <w:tcW w:w="241" w:type="dxa"/>
            <w:tcBorders>
              <w:bottom w:val="nil"/>
            </w:tcBorders>
          </w:tcPr>
          <w:p w14:paraId="6D4C8E7F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D039679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DB06F01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749F6B67" w14:textId="0D28E5B1" w:rsidR="008D03C9" w:rsidRPr="00435EAC" w:rsidRDefault="00DE0A02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</w:t>
            </w:r>
            <w:r w:rsidR="00BF304C" w:rsidRPr="00435EAC">
              <w:rPr>
                <w:rFonts w:ascii="Angsana New" w:hAnsi="Angsana New"/>
                <w:sz w:val="24"/>
                <w:szCs w:val="24"/>
              </w:rPr>
              <w:t>6</w:t>
            </w:r>
            <w:r w:rsidRPr="00435EAC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0" w:type="dxa"/>
            <w:tcBorders>
              <w:bottom w:val="nil"/>
            </w:tcBorders>
          </w:tcPr>
          <w:p w14:paraId="22E839F1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2039F34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1FFF60C3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single" w:sz="4" w:space="0" w:color="auto"/>
            </w:tcBorders>
            <w:vAlign w:val="bottom"/>
          </w:tcPr>
          <w:p w14:paraId="232FEEA3" w14:textId="4EC6F185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(4)</w:t>
            </w:r>
          </w:p>
        </w:tc>
      </w:tr>
      <w:tr w:rsidR="008D03C9" w:rsidRPr="00435EAC" w14:paraId="151E0E3D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5BE0A7EF" w14:textId="03E4BE15" w:rsidR="008D03C9" w:rsidRPr="00435EAC" w:rsidRDefault="008D03C9" w:rsidP="008D03C9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976685" w14:textId="15064082" w:rsidR="008D03C9" w:rsidRPr="00435EAC" w:rsidRDefault="000B6C5A" w:rsidP="008D03C9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20.</w:t>
            </w:r>
            <w:r w:rsidR="00BF304C"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32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4F44EF55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</w:tcPr>
          <w:p w14:paraId="229E62C0" w14:textId="65989C35" w:rsidR="008D03C9" w:rsidRPr="00435EAC" w:rsidRDefault="000B6C5A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37</w:t>
            </w:r>
            <w:r w:rsidR="00BF304C" w:rsidRPr="00435EAC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313F358B" w14:textId="798FC326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60F5EE82" w14:textId="3D15F5AE" w:rsidR="008D03C9" w:rsidRPr="00435EAC" w:rsidRDefault="008D03C9" w:rsidP="008D03C9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19.02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5CBE956" w14:textId="77777777" w:rsidR="008D03C9" w:rsidRPr="00435EAC" w:rsidRDefault="008D03C9" w:rsidP="008D0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C3689B" w14:textId="6477546B" w:rsidR="008D03C9" w:rsidRPr="00435EAC" w:rsidRDefault="008D03C9" w:rsidP="008D03C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437</w:t>
            </w:r>
          </w:p>
        </w:tc>
        <w:tc>
          <w:tcPr>
            <w:tcW w:w="241" w:type="dxa"/>
            <w:tcBorders>
              <w:bottom w:val="nil"/>
            </w:tcBorders>
          </w:tcPr>
          <w:p w14:paraId="0590A60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93F0CDA" w14:textId="6C2DFDBA" w:rsidR="008D03C9" w:rsidRPr="00435EAC" w:rsidRDefault="00DE0A02" w:rsidP="008D03C9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6.</w:t>
            </w:r>
            <w:r w:rsidR="00BF304C" w:rsidRPr="00435EAC">
              <w:rPr>
                <w:rFonts w:ascii="Angsana New" w:hAnsi="Angsana New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236" w:type="dxa"/>
            <w:tcBorders>
              <w:bottom w:val="nil"/>
            </w:tcBorders>
          </w:tcPr>
          <w:p w14:paraId="22DCCFA7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705F3" w14:textId="6506A855" w:rsidR="008D03C9" w:rsidRPr="00435EAC" w:rsidRDefault="00BF304C" w:rsidP="008D03C9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100</w:t>
            </w:r>
          </w:p>
        </w:tc>
        <w:tc>
          <w:tcPr>
            <w:tcW w:w="240" w:type="dxa"/>
            <w:tcBorders>
              <w:bottom w:val="nil"/>
            </w:tcBorders>
          </w:tcPr>
          <w:p w14:paraId="6A4BEB4E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D8EF9BB" w14:textId="5EB56AC5" w:rsidR="008D03C9" w:rsidRPr="00435EAC" w:rsidRDefault="008D03C9" w:rsidP="008D03C9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3.15</w:t>
            </w:r>
          </w:p>
        </w:tc>
        <w:tc>
          <w:tcPr>
            <w:tcW w:w="236" w:type="dxa"/>
            <w:tcBorders>
              <w:bottom w:val="nil"/>
            </w:tcBorders>
          </w:tcPr>
          <w:p w14:paraId="710F7870" w14:textId="77777777" w:rsidR="008D03C9" w:rsidRPr="00435EAC" w:rsidRDefault="008D03C9" w:rsidP="008D03C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8C441D" w14:textId="5FC28F0F" w:rsidR="008D03C9" w:rsidRPr="00435EAC" w:rsidRDefault="008D03C9" w:rsidP="008D03C9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59</w:t>
            </w:r>
          </w:p>
        </w:tc>
      </w:tr>
    </w:tbl>
    <w:p w14:paraId="5DCC4082" w14:textId="77777777" w:rsidR="00104F47" w:rsidRPr="00435EAC" w:rsidRDefault="00104F47"/>
    <w:tbl>
      <w:tblPr>
        <w:tblW w:w="9705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49"/>
        <w:gridCol w:w="716"/>
        <w:gridCol w:w="236"/>
        <w:gridCol w:w="771"/>
        <w:gridCol w:w="236"/>
        <w:gridCol w:w="701"/>
        <w:gridCol w:w="236"/>
        <w:gridCol w:w="795"/>
        <w:gridCol w:w="241"/>
        <w:gridCol w:w="647"/>
        <w:gridCol w:w="236"/>
        <w:gridCol w:w="721"/>
        <w:gridCol w:w="240"/>
        <w:gridCol w:w="719"/>
        <w:gridCol w:w="236"/>
        <w:gridCol w:w="725"/>
      </w:tblGrid>
      <w:tr w:rsidR="00F04DB2" w:rsidRPr="00435EAC" w14:paraId="60D3C882" w14:textId="77777777" w:rsidTr="00635027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</w:tcPr>
          <w:p w14:paraId="269FD50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9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CBD4FC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AB7AE2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3524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E962343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F04DB2" w:rsidRPr="00435EAC" w14:paraId="2380A5C3" w14:textId="77777777" w:rsidTr="00635027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7C01724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i/>
                <w:i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ภาษีเงินได้รอการตัดบัญชี</w:t>
            </w:r>
          </w:p>
        </w:tc>
        <w:tc>
          <w:tcPr>
            <w:tcW w:w="1723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5F4499D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CEBE2C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32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47627B7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82884F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4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3582AD2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13AC4A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80" w:type="dxa"/>
            <w:gridSpan w:val="3"/>
            <w:tcBorders>
              <w:top w:val="nil"/>
              <w:left w:val="nil"/>
              <w:bottom w:val="nil"/>
              <w:right w:val="nil"/>
            </w:tcBorders>
            <w:hideMark/>
          </w:tcPr>
          <w:p w14:paraId="7697400A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Cs/>
                <w:sz w:val="24"/>
                <w:szCs w:val="24"/>
                <w:cs/>
              </w:rPr>
              <w:t>หนี้สิน</w:t>
            </w:r>
          </w:p>
        </w:tc>
      </w:tr>
      <w:tr w:rsidR="00F04DB2" w:rsidRPr="00435EAC" w14:paraId="572A9501" w14:textId="77777777" w:rsidTr="00635027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963F37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8117D2" w14:textId="051AFC95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57B8E1C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079233" w14:textId="1C9C2D8D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D809A0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A2B14C" w14:textId="557F5E25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78A2E1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C0D454A" w14:textId="75E36991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14280087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A8E9F2" w14:textId="6AD37CF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423DDE1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F03C8F8" w14:textId="6B41655D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F41AFD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6033AC6" w14:textId="4C507C61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4F280D7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4599D0" w14:textId="5ECE4B4F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256</w:t>
            </w:r>
            <w:r w:rsidR="00635027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</w:p>
        </w:tc>
      </w:tr>
      <w:tr w:rsidR="00F04DB2" w:rsidRPr="00435EAC" w14:paraId="7C112902" w14:textId="77777777" w:rsidTr="00635027">
        <w:trPr>
          <w:tblHeader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</w:tcPr>
          <w:p w14:paraId="17A33C67" w14:textId="77777777" w:rsidR="00F04DB2" w:rsidRPr="00435EAC" w:rsidRDefault="00F04DB2">
            <w:pPr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456" w:type="dxa"/>
            <w:gridSpan w:val="15"/>
            <w:tcBorders>
              <w:top w:val="nil"/>
              <w:left w:val="nil"/>
              <w:bottom w:val="nil"/>
              <w:right w:val="nil"/>
            </w:tcBorders>
            <w:hideMark/>
          </w:tcPr>
          <w:p w14:paraId="6C510A9D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635027" w:rsidRPr="00435EAC" w14:paraId="4DEB3444" w14:textId="77777777" w:rsidTr="00635027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5F3B39" w14:textId="77777777" w:rsidR="00635027" w:rsidRPr="00435EAC" w:rsidRDefault="00635027" w:rsidP="00635027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</w:tcPr>
          <w:p w14:paraId="156FB92D" w14:textId="3BCD847A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1,690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1FA10D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726849" w14:textId="0C5997F0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1,69</w:t>
            </w:r>
            <w:r w:rsidR="008F1A50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17760A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</w:tcPr>
          <w:p w14:paraId="591815FA" w14:textId="583DBE45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(1,79</w:t>
            </w:r>
            <w:r w:rsidR="00435EAC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3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C100872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decimal" w:pos="489"/>
              </w:tabs>
              <w:ind w:right="-360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20A1C1" w14:textId="7D4FD6CE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(1,84</w:t>
            </w:r>
            <w:r w:rsidR="008F1A50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4EA46A0" w14:textId="77777777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</w:tcPr>
          <w:p w14:paraId="4AA435FA" w14:textId="750D3C5B" w:rsidR="00635027" w:rsidRPr="00435EAC" w:rsidRDefault="0004476F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B78719" w14:textId="77777777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C6844D" w14:textId="40CE1928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56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01CE5CFC" w14:textId="77777777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D1EF4F" w14:textId="0CB8A2EB" w:rsidR="00635027" w:rsidRPr="00435EAC" w:rsidRDefault="0004476F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(135)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4D699A4" w14:textId="77777777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7D127A9" w14:textId="2001EF6D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(139)</w:t>
            </w:r>
          </w:p>
        </w:tc>
      </w:tr>
      <w:tr w:rsidR="00635027" w:rsidRPr="00435EAC" w14:paraId="4C8E7A82" w14:textId="77777777" w:rsidTr="00635027">
        <w:trPr>
          <w:trHeight w:val="317"/>
        </w:trPr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41058B" w14:textId="77777777" w:rsidR="00635027" w:rsidRPr="00435EAC" w:rsidRDefault="00635027" w:rsidP="00635027">
            <w:pPr>
              <w:spacing w:line="240" w:lineRule="auto"/>
              <w:ind w:right="-122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การหักกลบรายการของภาษี</w:t>
            </w:r>
          </w:p>
        </w:tc>
        <w:tc>
          <w:tcPr>
            <w:tcW w:w="7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7E9478" w14:textId="70BB11A4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(1,087)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3127372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5E3AA91" w14:textId="1B8A0B13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(1,</w:t>
            </w:r>
            <w:r w:rsidR="008F1A50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106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A134CF6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7C5813" w14:textId="1EE0DDD7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1,087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A4BC184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4BE561" w14:textId="37CD52FB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1,</w:t>
            </w:r>
            <w:r w:rsidR="008F1A50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106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5ABA0F7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44AFEB1" w14:textId="77528626" w:rsidR="00635027" w:rsidRPr="00435EAC" w:rsidRDefault="0004476F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(61)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C19B9C6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1F8A2DD" w14:textId="6F585B06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(56)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6A8CF27E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3FAF81" w14:textId="7C72D5A7" w:rsidR="00635027" w:rsidRPr="00435EAC" w:rsidRDefault="0004476F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3CB8A2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E8417B7" w14:textId="246810E3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56</w:t>
            </w:r>
          </w:p>
        </w:tc>
      </w:tr>
      <w:tr w:rsidR="00635027" w:rsidRPr="00435EAC" w14:paraId="5C7A3104" w14:textId="77777777" w:rsidTr="00635027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0FE9B74" w14:textId="77777777" w:rsidR="00635027" w:rsidRPr="00435EAC" w:rsidRDefault="00635027" w:rsidP="00635027">
            <w:pPr>
              <w:spacing w:line="240" w:lineRule="auto"/>
              <w:ind w:right="-122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สินทรัพย์ (หนี้สิน) ภาษีเงินได้</w:t>
            </w:r>
          </w:p>
        </w:tc>
        <w:tc>
          <w:tcPr>
            <w:tcW w:w="7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9E7CE5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52A292B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7A3781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4B02461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70993F" w14:textId="77777777" w:rsidR="00635027" w:rsidRPr="00435EAC" w:rsidRDefault="00635027" w:rsidP="00635027">
            <w:pPr>
              <w:pStyle w:val="acctfourfigures"/>
              <w:tabs>
                <w:tab w:val="decimal" w:pos="450"/>
                <w:tab w:val="left" w:pos="720"/>
              </w:tabs>
              <w:spacing w:line="240" w:lineRule="auto"/>
              <w:ind w:left="-160" w:right="-108" w:hanging="8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EB3D10B" w14:textId="77777777" w:rsidR="00635027" w:rsidRPr="00435EAC" w:rsidRDefault="00635027" w:rsidP="0063502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674D98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D187558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E5A827E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14CE73A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E4F7289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80" w:right="-108" w:hanging="61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8E9E322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FBB88D0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140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7C57FA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547BF13" w14:textId="77777777" w:rsidR="00635027" w:rsidRPr="00435EAC" w:rsidRDefault="00635027" w:rsidP="00635027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35027" w:rsidRPr="00435EAC" w14:paraId="5A96ED39" w14:textId="77777777" w:rsidTr="00635027">
        <w:tc>
          <w:tcPr>
            <w:tcW w:w="224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B73CB2" w14:textId="77777777" w:rsidR="00635027" w:rsidRPr="00435EAC" w:rsidRDefault="00635027" w:rsidP="00635027">
            <w:pPr>
              <w:spacing w:line="240" w:lineRule="auto"/>
              <w:ind w:left="157" w:hanging="84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รอการตัดบัญชีสุทธิ </w:t>
            </w:r>
          </w:p>
        </w:tc>
        <w:tc>
          <w:tcPr>
            <w:tcW w:w="716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EA05520" w14:textId="66C3556B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603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7EE8C01" w14:textId="77777777" w:rsidR="00635027" w:rsidRPr="00435EAC" w:rsidRDefault="00635027" w:rsidP="00635027">
            <w:pPr>
              <w:tabs>
                <w:tab w:val="clear" w:pos="227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57E0B56" w14:textId="4219D3C4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591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859738" w14:textId="77777777" w:rsidR="00635027" w:rsidRPr="00435EAC" w:rsidRDefault="00635027" w:rsidP="00635027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630702ED" w14:textId="4BAAD891" w:rsidR="00635027" w:rsidRPr="00435EAC" w:rsidRDefault="00463E7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(706)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083828" w14:textId="77777777" w:rsidR="00635027" w:rsidRPr="00435EAC" w:rsidRDefault="00635027" w:rsidP="00635027">
            <w:pPr>
              <w:tabs>
                <w:tab w:val="clear" w:pos="227"/>
                <w:tab w:val="left" w:pos="304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95F2C40" w14:textId="426DEE7B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(743)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7331654B" w14:textId="77777777" w:rsidR="00635027" w:rsidRPr="00435EAC" w:rsidRDefault="00635027" w:rsidP="00635027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907EA7A" w14:textId="33F144F5" w:rsidR="00635027" w:rsidRPr="00435EAC" w:rsidRDefault="0004476F" w:rsidP="00635027">
            <w:pPr>
              <w:pStyle w:val="acctfourfigures"/>
              <w:tabs>
                <w:tab w:val="decimal" w:pos="278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FBB2A74" w14:textId="77777777" w:rsidR="00635027" w:rsidRPr="00435EAC" w:rsidRDefault="00635027" w:rsidP="00635027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A587FB4" w14:textId="77777777" w:rsidR="00635027" w:rsidRPr="00435EAC" w:rsidRDefault="00635027" w:rsidP="00635027">
            <w:pPr>
              <w:pStyle w:val="acctfourfigures"/>
              <w:tabs>
                <w:tab w:val="decimal" w:pos="310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1027F4E2" w14:textId="77777777" w:rsidR="00635027" w:rsidRPr="00435EAC" w:rsidRDefault="00635027" w:rsidP="00635027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67EA496E" w14:textId="2B75B25D" w:rsidR="00635027" w:rsidRPr="00435EAC" w:rsidRDefault="00435EAC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</w:t>
            </w:r>
            <w:r w:rsidR="0004476F"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74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20FFE2B" w14:textId="77777777" w:rsidR="00635027" w:rsidRPr="00435EAC" w:rsidRDefault="00635027" w:rsidP="00635027">
            <w:pPr>
              <w:pStyle w:val="acctfourfigures"/>
              <w:tabs>
                <w:tab w:val="left" w:pos="304"/>
                <w:tab w:val="left" w:pos="720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5A967F1A" w14:textId="455928E5" w:rsidR="00635027" w:rsidRPr="00435EAC" w:rsidRDefault="00635027" w:rsidP="00635027">
            <w:pPr>
              <w:pStyle w:val="acctfourfigures"/>
              <w:tabs>
                <w:tab w:val="clear" w:pos="765"/>
                <w:tab w:val="decimal" w:pos="489"/>
              </w:tabs>
              <w:spacing w:line="240" w:lineRule="atLeast"/>
              <w:ind w:right="-36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(83)</w:t>
            </w:r>
          </w:p>
        </w:tc>
      </w:tr>
    </w:tbl>
    <w:p w14:paraId="21579501" w14:textId="42115E7B" w:rsidR="00BA3761" w:rsidRPr="00435EAC" w:rsidRDefault="00BA3761" w:rsidP="00F574DF">
      <w:pPr>
        <w:rPr>
          <w:lang w:val="x-none" w:eastAsia="x-none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80"/>
        <w:gridCol w:w="270"/>
        <w:gridCol w:w="1170"/>
        <w:gridCol w:w="270"/>
        <w:gridCol w:w="1189"/>
      </w:tblGrid>
      <w:tr w:rsidR="00F04DB2" w:rsidRPr="00435EAC" w14:paraId="77A33998" w14:textId="77777777" w:rsidTr="00256A60">
        <w:trPr>
          <w:trHeight w:val="397"/>
          <w:tblHeader/>
        </w:trPr>
        <w:tc>
          <w:tcPr>
            <w:tcW w:w="3941" w:type="dxa"/>
          </w:tcPr>
          <w:p w14:paraId="2AC73C55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</w:tcPr>
          <w:p w14:paraId="38625DC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30B4470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0F169A9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71343BC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BE7688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:rsidRPr="00435EAC" w14:paraId="1AD5BD22" w14:textId="77777777" w:rsidTr="00256A60">
        <w:trPr>
          <w:trHeight w:val="397"/>
          <w:tblHeader/>
        </w:trPr>
        <w:tc>
          <w:tcPr>
            <w:tcW w:w="3941" w:type="dxa"/>
          </w:tcPr>
          <w:p w14:paraId="4BE581F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3EB7C36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2AD07574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A36A29C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บันทึกเป็น (รายจ่าย) 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/ </w:t>
            </w: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3D08E86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9C7A37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04DB2" w:rsidRPr="00435EAC" w14:paraId="00BD3E53" w14:textId="77777777" w:rsidTr="00256A60">
        <w:trPr>
          <w:trHeight w:val="397"/>
          <w:tblHeader/>
        </w:trPr>
        <w:tc>
          <w:tcPr>
            <w:tcW w:w="3941" w:type="dxa"/>
          </w:tcPr>
          <w:p w14:paraId="14C572BB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hideMark/>
          </w:tcPr>
          <w:p w14:paraId="75CF3E4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270" w:type="dxa"/>
          </w:tcPr>
          <w:p w14:paraId="2A963664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FB15E23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754D5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923E5C8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5132FCD3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1A1C52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F04DB2" w:rsidRPr="00435EAC" w14:paraId="2BE892FF" w14:textId="77777777" w:rsidTr="00256A60">
        <w:trPr>
          <w:trHeight w:val="397"/>
          <w:tblHeader/>
        </w:trPr>
        <w:tc>
          <w:tcPr>
            <w:tcW w:w="3941" w:type="dxa"/>
            <w:hideMark/>
          </w:tcPr>
          <w:p w14:paraId="770CA30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3AD7628B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bidi="th-TH"/>
              </w:rPr>
              <w:t xml:space="preserve">1 </w:t>
            </w: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cs/>
                <w:lang w:bidi="th-TH"/>
              </w:rPr>
              <w:t xml:space="preserve">ตุลาคม   </w:t>
            </w:r>
          </w:p>
        </w:tc>
        <w:tc>
          <w:tcPr>
            <w:tcW w:w="270" w:type="dxa"/>
          </w:tcPr>
          <w:p w14:paraId="73EC3E7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hideMark/>
          </w:tcPr>
          <w:p w14:paraId="49246DFC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159C3CF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hideMark/>
          </w:tcPr>
          <w:p w14:paraId="25DC3A42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0CB3BDF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68C356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 w:rsidRPr="00435EAC"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:rsidRPr="00435EAC" w14:paraId="2E6CA1C3" w14:textId="77777777" w:rsidTr="00256A60">
        <w:trPr>
          <w:trHeight w:val="308"/>
          <w:tblHeader/>
        </w:trPr>
        <w:tc>
          <w:tcPr>
            <w:tcW w:w="3941" w:type="dxa"/>
          </w:tcPr>
          <w:p w14:paraId="145C026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19" w:type="dxa"/>
            <w:gridSpan w:val="7"/>
            <w:hideMark/>
          </w:tcPr>
          <w:p w14:paraId="28D5D582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(ล้านบาท)</w:t>
            </w:r>
          </w:p>
        </w:tc>
      </w:tr>
      <w:tr w:rsidR="00F04DB2" w:rsidRPr="00435EAC" w14:paraId="0AC42AFC" w14:textId="77777777" w:rsidTr="00256A60">
        <w:trPr>
          <w:trHeight w:val="263"/>
        </w:trPr>
        <w:tc>
          <w:tcPr>
            <w:tcW w:w="3941" w:type="dxa"/>
            <w:hideMark/>
          </w:tcPr>
          <w:p w14:paraId="18867EE6" w14:textId="110A2D1E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436D89"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/ 256</w:t>
            </w:r>
            <w:r w:rsidR="00436D89"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7</w:t>
            </w:r>
          </w:p>
        </w:tc>
        <w:tc>
          <w:tcPr>
            <w:tcW w:w="5419" w:type="dxa"/>
            <w:gridSpan w:val="7"/>
          </w:tcPr>
          <w:p w14:paraId="7ABEF4D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F04DB2" w:rsidRPr="00435EAC" w14:paraId="3016603B" w14:textId="77777777" w:rsidTr="00256A60">
        <w:trPr>
          <w:trHeight w:val="397"/>
        </w:trPr>
        <w:tc>
          <w:tcPr>
            <w:tcW w:w="3941" w:type="dxa"/>
            <w:hideMark/>
          </w:tcPr>
          <w:p w14:paraId="22B1CCA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1A050AF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4E829FF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043E9DD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13A3145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6081210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DDA24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5A82EC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3BC69CCE" w14:textId="77777777" w:rsidTr="00256A60">
        <w:trPr>
          <w:trHeight w:val="381"/>
        </w:trPr>
        <w:tc>
          <w:tcPr>
            <w:tcW w:w="3941" w:type="dxa"/>
            <w:hideMark/>
          </w:tcPr>
          <w:p w14:paraId="6576812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  <w:hideMark/>
          </w:tcPr>
          <w:p w14:paraId="0E45F7E9" w14:textId="520D272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D445C5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2976660" w14:textId="74EC97D3" w:rsidR="00256A60" w:rsidRPr="00435EAC" w:rsidRDefault="00E76A1F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753F328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481A9ED" w14:textId="338974E9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D60B6F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57578E" w14:textId="18E50623" w:rsidR="00256A60" w:rsidRPr="00435EAC" w:rsidRDefault="00E76A1F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205</w:t>
            </w:r>
          </w:p>
        </w:tc>
      </w:tr>
      <w:tr w:rsidR="00256A60" w:rsidRPr="00435EAC" w14:paraId="088A237F" w14:textId="77777777" w:rsidTr="00256A60">
        <w:trPr>
          <w:trHeight w:val="381"/>
        </w:trPr>
        <w:tc>
          <w:tcPr>
            <w:tcW w:w="3941" w:type="dxa"/>
            <w:hideMark/>
          </w:tcPr>
          <w:p w14:paraId="4D7A69D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6C3B6998" w14:textId="457F85C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E4EDC2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260F91E" w14:textId="2F04B76B" w:rsidR="00256A60" w:rsidRPr="00435EAC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(26)</w:t>
            </w:r>
          </w:p>
        </w:tc>
        <w:tc>
          <w:tcPr>
            <w:tcW w:w="270" w:type="dxa"/>
          </w:tcPr>
          <w:p w14:paraId="0D41E72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44D11A4" w14:textId="3B56E0D7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AA97F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A93F0D0" w14:textId="128A5357" w:rsidR="00256A60" w:rsidRPr="00435EAC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676</w:t>
            </w:r>
          </w:p>
        </w:tc>
      </w:tr>
      <w:tr w:rsidR="00256A60" w:rsidRPr="00435EAC" w14:paraId="7F2EED40" w14:textId="77777777" w:rsidTr="00256A60">
        <w:trPr>
          <w:trHeight w:val="381"/>
        </w:trPr>
        <w:tc>
          <w:tcPr>
            <w:tcW w:w="3941" w:type="dxa"/>
            <w:hideMark/>
          </w:tcPr>
          <w:p w14:paraId="3680810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7AE1A9E0" w14:textId="7DDE276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3E3EDE27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CDD47AD" w14:textId="7368B046" w:rsidR="00256A60" w:rsidRPr="00435EAC" w:rsidRDefault="00524CE1" w:rsidP="00524CE1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2013729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51FF448" w14:textId="0EFC7BEA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5EB376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BBA8FE4" w14:textId="35070B78" w:rsidR="00256A60" w:rsidRPr="00435EAC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359</w:t>
            </w:r>
          </w:p>
        </w:tc>
      </w:tr>
      <w:tr w:rsidR="00256A60" w:rsidRPr="00435EAC" w14:paraId="33DC6E73" w14:textId="77777777" w:rsidTr="00256A60">
        <w:trPr>
          <w:trHeight w:val="381"/>
        </w:trPr>
        <w:tc>
          <w:tcPr>
            <w:tcW w:w="3941" w:type="dxa"/>
            <w:hideMark/>
          </w:tcPr>
          <w:p w14:paraId="46509EC5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1DE7C269" w14:textId="0F51FA21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5F19FDA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323C7E8" w14:textId="6A4FC645" w:rsidR="00256A60" w:rsidRPr="00435EAC" w:rsidRDefault="00524CE1" w:rsidP="00524CE1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EB8CE8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62D7A9D8" w14:textId="072A7164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69BB90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F164186" w14:textId="7F021D09" w:rsidR="00256A60" w:rsidRPr="00435EAC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</w:tr>
      <w:tr w:rsidR="00256A60" w:rsidRPr="00435EAC" w14:paraId="59FA843B" w14:textId="77777777" w:rsidTr="00256A60">
        <w:trPr>
          <w:trHeight w:val="381"/>
        </w:trPr>
        <w:tc>
          <w:tcPr>
            <w:tcW w:w="3941" w:type="dxa"/>
            <w:hideMark/>
          </w:tcPr>
          <w:p w14:paraId="2A85F12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  <w:hideMark/>
          </w:tcPr>
          <w:p w14:paraId="6F81CBB8" w14:textId="35511FF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61714E8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2DE4E1C" w14:textId="0F20CF72" w:rsidR="00256A60" w:rsidRPr="00435EAC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567636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A5E7C4E" w14:textId="024CB158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5D3942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0E77183" w14:textId="69468285" w:rsidR="00256A60" w:rsidRPr="00435EAC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</w:tr>
      <w:tr w:rsidR="00256A60" w:rsidRPr="00435EAC" w14:paraId="2EAE47EB" w14:textId="77777777" w:rsidTr="00256A60">
        <w:trPr>
          <w:trHeight w:val="381"/>
        </w:trPr>
        <w:tc>
          <w:tcPr>
            <w:tcW w:w="3941" w:type="dxa"/>
            <w:hideMark/>
          </w:tcPr>
          <w:p w14:paraId="7AAFBCDF" w14:textId="3E25A973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  <w:hideMark/>
          </w:tcPr>
          <w:p w14:paraId="42EDB75D" w14:textId="295398B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</w:p>
        </w:tc>
        <w:tc>
          <w:tcPr>
            <w:tcW w:w="270" w:type="dxa"/>
          </w:tcPr>
          <w:p w14:paraId="34A04A7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455B5B7" w14:textId="510A065A" w:rsidR="00256A60" w:rsidRPr="00435EAC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728D1F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40C028B" w14:textId="3F0315B8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CA541A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C095FD6" w14:textId="1CB811BD" w:rsidR="00256A60" w:rsidRPr="00435EAC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102</w:t>
            </w:r>
          </w:p>
        </w:tc>
      </w:tr>
      <w:tr w:rsidR="00256A60" w14:paraId="56687D5C" w14:textId="77777777" w:rsidTr="00256A60">
        <w:trPr>
          <w:trHeight w:val="381"/>
        </w:trPr>
        <w:tc>
          <w:tcPr>
            <w:tcW w:w="3941" w:type="dxa"/>
            <w:hideMark/>
          </w:tcPr>
          <w:p w14:paraId="6F09DE8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  <w:hideMark/>
          </w:tcPr>
          <w:p w14:paraId="68AAF147" w14:textId="162459F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0F723F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242B4ED0" w14:textId="32C3F6CC" w:rsidR="00256A60" w:rsidRPr="00435EAC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270" w:type="dxa"/>
          </w:tcPr>
          <w:p w14:paraId="2C7B4F1E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196F0CE" w14:textId="225C039B" w:rsidR="00256A60" w:rsidRPr="00435EAC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A0C1D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0389993" w14:textId="7DDA8661" w:rsidR="00256A60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</w:t>
            </w:r>
          </w:p>
        </w:tc>
      </w:tr>
      <w:tr w:rsidR="00256A60" w14:paraId="2B107492" w14:textId="77777777" w:rsidTr="00256A60">
        <w:trPr>
          <w:trHeight w:val="381"/>
        </w:trPr>
        <w:tc>
          <w:tcPr>
            <w:tcW w:w="3941" w:type="dxa"/>
            <w:hideMark/>
          </w:tcPr>
          <w:p w14:paraId="019E0DEA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hideMark/>
          </w:tcPr>
          <w:p w14:paraId="2788752B" w14:textId="22E3772C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6D079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3903BE13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F9FC0DF" w14:textId="565BF93C" w:rsidR="00256A60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9453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EB704A1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E395142" w14:textId="05DC663B" w:rsidR="00256A60" w:rsidRDefault="00E76A1F" w:rsidP="00E76A1F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49453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7EF105E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953B340" w14:textId="0281CECB" w:rsidR="00256A60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</w:tr>
      <w:tr w:rsidR="00256A60" w14:paraId="1CE5E959" w14:textId="77777777" w:rsidTr="00256A60">
        <w:trPr>
          <w:trHeight w:val="381"/>
        </w:trPr>
        <w:tc>
          <w:tcPr>
            <w:tcW w:w="3941" w:type="dxa"/>
            <w:hideMark/>
          </w:tcPr>
          <w:p w14:paraId="3154C21B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  <w:hideMark/>
          </w:tcPr>
          <w:p w14:paraId="1BA76113" w14:textId="6A4739EB" w:rsidR="00256A60" w:rsidRDefault="00FA2508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62</w:t>
            </w:r>
          </w:p>
        </w:tc>
        <w:tc>
          <w:tcPr>
            <w:tcW w:w="270" w:type="dxa"/>
          </w:tcPr>
          <w:p w14:paraId="7F43D284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7F01021" w14:textId="1AD174A7" w:rsidR="00256A60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7FA7BDB1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1252B3B" w14:textId="533C304B" w:rsidR="00256A60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F8610E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8B04221" w14:textId="4F7AD79A" w:rsidR="00256A60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</w:tr>
      <w:tr w:rsidR="00256A60" w14:paraId="58C54B46" w14:textId="77777777" w:rsidTr="00256A60">
        <w:trPr>
          <w:trHeight w:val="381"/>
        </w:trPr>
        <w:tc>
          <w:tcPr>
            <w:tcW w:w="3941" w:type="dxa"/>
            <w:hideMark/>
          </w:tcPr>
          <w:p w14:paraId="3B35AA76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4D95460" w14:textId="0560A390" w:rsidR="00256A60" w:rsidRDefault="006D0799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</w:t>
            </w:r>
          </w:p>
        </w:tc>
        <w:tc>
          <w:tcPr>
            <w:tcW w:w="270" w:type="dxa"/>
          </w:tcPr>
          <w:p w14:paraId="7086A2BD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1E31E1" w14:textId="36AE1945" w:rsidR="00256A60" w:rsidRDefault="00524CE1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96C8371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FB65E3" w14:textId="47159759" w:rsidR="00256A60" w:rsidRDefault="00E76A1F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807527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1B4224" w14:textId="006FD7A4" w:rsidR="00256A60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</w:tr>
      <w:tr w:rsidR="00256A60" w14:paraId="66EA57E5" w14:textId="77777777" w:rsidTr="00256A60">
        <w:trPr>
          <w:trHeight w:val="381"/>
        </w:trPr>
        <w:tc>
          <w:tcPr>
            <w:tcW w:w="3941" w:type="dxa"/>
            <w:hideMark/>
          </w:tcPr>
          <w:p w14:paraId="23E5A15C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B6C1399" w14:textId="39129791" w:rsidR="00256A60" w:rsidRPr="00F04DB2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F04D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1,69</w:t>
            </w:r>
            <w:r w:rsidR="006D0799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3C38B1DE" w14:textId="77777777" w:rsidR="00256A60" w:rsidRPr="00F04DB2" w:rsidRDefault="00256A60" w:rsidP="00256A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60C70F5" w14:textId="1BC39F1B" w:rsidR="00256A60" w:rsidRPr="00F04DB2" w:rsidRDefault="0049453D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65642A5" w14:textId="77777777" w:rsidR="00256A60" w:rsidRPr="00F04DB2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476D0A" w14:textId="0F437B0B" w:rsidR="00256A60" w:rsidRPr="00F04DB2" w:rsidRDefault="00524CE1" w:rsidP="00524CE1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49453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D2EDBD7" w14:textId="77777777" w:rsidR="00256A60" w:rsidRPr="00F04DB2" w:rsidRDefault="00256A60" w:rsidP="00256A60">
            <w:pPr>
              <w:pStyle w:val="acctfourfigures"/>
              <w:tabs>
                <w:tab w:val="clear" w:pos="765"/>
                <w:tab w:val="decimal" w:pos="810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B4C4B0" w14:textId="66FC1F07" w:rsidR="00256A60" w:rsidRPr="00F04DB2" w:rsidRDefault="00524CE1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1,690</w:t>
            </w:r>
          </w:p>
        </w:tc>
      </w:tr>
      <w:tr w:rsidR="00F04DB2" w14:paraId="14DBDC07" w14:textId="77777777" w:rsidTr="00256A60">
        <w:trPr>
          <w:trHeight w:val="208"/>
        </w:trPr>
        <w:tc>
          <w:tcPr>
            <w:tcW w:w="3941" w:type="dxa"/>
          </w:tcPr>
          <w:p w14:paraId="473AE2BA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18E10C" w14:textId="77777777" w:rsidR="00F04DB2" w:rsidRDefault="00F04DB2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A7E5D48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CD576B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C9F698E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A14393" w14:textId="77777777" w:rsidR="00F04DB2" w:rsidRDefault="00F04DB2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7AA5A2F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D52999C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14:paraId="30F1EED5" w14:textId="77777777" w:rsidTr="00256A60">
        <w:trPr>
          <w:trHeight w:val="381"/>
        </w:trPr>
        <w:tc>
          <w:tcPr>
            <w:tcW w:w="3941" w:type="dxa"/>
            <w:hideMark/>
          </w:tcPr>
          <w:p w14:paraId="5194B0D0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0500536" w14:textId="77777777" w:rsidR="00F04DB2" w:rsidRDefault="00F04DB2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8E4C6CE" w14:textId="77777777" w:rsidR="00F04DB2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BAB8CAC" w14:textId="77777777" w:rsidR="00F04DB2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409966" w14:textId="77777777" w:rsidR="00F04DB2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C499BB8" w14:textId="77777777" w:rsidR="00F04DB2" w:rsidRDefault="00F04DB2">
            <w:pPr>
              <w:pStyle w:val="acctfourfigures"/>
              <w:tabs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E7CE7E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DE979C8" w14:textId="77777777" w:rsidR="00F04DB2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14:paraId="25177B48" w14:textId="77777777" w:rsidTr="00256A60">
        <w:trPr>
          <w:trHeight w:val="381"/>
        </w:trPr>
        <w:tc>
          <w:tcPr>
            <w:tcW w:w="3941" w:type="dxa"/>
            <w:hideMark/>
          </w:tcPr>
          <w:p w14:paraId="4C6440E9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  <w:hideMark/>
          </w:tcPr>
          <w:p w14:paraId="3D1B1B30" w14:textId="7E191A30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6D079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26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3EED388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C35F31C" w14:textId="36A34A20" w:rsidR="00256A60" w:rsidRDefault="00205D72" w:rsidP="00256A60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CBC1F77" w14:textId="77777777" w:rsidR="00256A60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80FC4BD" w14:textId="315F86CA" w:rsidR="00256A60" w:rsidRDefault="00205D72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FFB5C73" w14:textId="77777777" w:rsidR="00256A60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916A727" w14:textId="758B3587" w:rsidR="00256A60" w:rsidRDefault="00205D72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(26)</w:t>
            </w:r>
          </w:p>
        </w:tc>
      </w:tr>
      <w:tr w:rsidR="00256A60" w14:paraId="73349EB7" w14:textId="77777777" w:rsidTr="00256A60">
        <w:trPr>
          <w:trHeight w:val="381"/>
        </w:trPr>
        <w:tc>
          <w:tcPr>
            <w:tcW w:w="3941" w:type="dxa"/>
            <w:hideMark/>
          </w:tcPr>
          <w:p w14:paraId="10E13327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2A742946" w14:textId="30026FDA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(1,1</w:t>
            </w:r>
            <w:r w:rsidR="006D079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68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5602E8F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E6EC68" w14:textId="7D50318C" w:rsidR="00256A60" w:rsidRDefault="00205D72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</w:t>
            </w:r>
          </w:p>
        </w:tc>
        <w:tc>
          <w:tcPr>
            <w:tcW w:w="270" w:type="dxa"/>
          </w:tcPr>
          <w:p w14:paraId="57081E0F" w14:textId="77777777" w:rsidR="00256A60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D75FBD7" w14:textId="0889CECF" w:rsidR="00256A60" w:rsidRDefault="00205D72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4B5180" w14:textId="77777777" w:rsidR="00256A60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E829900" w14:textId="089211F5" w:rsidR="00256A60" w:rsidRDefault="00205D72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(1,101)</w:t>
            </w:r>
          </w:p>
        </w:tc>
      </w:tr>
      <w:tr w:rsidR="00256A60" w14:paraId="5171F809" w14:textId="77777777" w:rsidTr="00256A60">
        <w:trPr>
          <w:trHeight w:val="381"/>
        </w:trPr>
        <w:tc>
          <w:tcPr>
            <w:tcW w:w="3941" w:type="dxa"/>
            <w:hideMark/>
          </w:tcPr>
          <w:p w14:paraId="44B9CD4A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27055EA2" w14:textId="081B2682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</w:t>
            </w:r>
            <w:r w:rsidR="006D079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40C4306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573EC50" w14:textId="4B76A06D" w:rsidR="00256A60" w:rsidRDefault="00205D72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3B3D7634" w14:textId="77777777" w:rsidR="00256A60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FEC8B1F" w14:textId="20F55D3A" w:rsidR="00256A60" w:rsidRDefault="00205D72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0A2031E" w14:textId="77777777" w:rsidR="00256A60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5E9475" w14:textId="0078B6E5" w:rsidR="00256A60" w:rsidRDefault="00205D72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(254)</w:t>
            </w:r>
          </w:p>
        </w:tc>
      </w:tr>
      <w:tr w:rsidR="00256A60" w14:paraId="28CBAFD8" w14:textId="77777777" w:rsidTr="00256A60">
        <w:trPr>
          <w:trHeight w:val="381"/>
        </w:trPr>
        <w:tc>
          <w:tcPr>
            <w:tcW w:w="3941" w:type="dxa"/>
            <w:hideMark/>
          </w:tcPr>
          <w:p w14:paraId="1C455F91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C6FFF8A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FAB1E02" w14:textId="77777777" w:rsidR="00256A60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2AB1A81" w14:textId="77777777" w:rsidR="00256A60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924904B" w14:textId="77777777" w:rsidR="00256A60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AC06762" w14:textId="77777777" w:rsidR="00256A60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24B0825" w14:textId="77777777" w:rsidR="00256A60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38462B6" w14:textId="77777777" w:rsidR="00256A60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295FC520" w14:textId="77777777" w:rsidTr="00256A60">
        <w:trPr>
          <w:trHeight w:val="381"/>
        </w:trPr>
        <w:tc>
          <w:tcPr>
            <w:tcW w:w="3941" w:type="dxa"/>
            <w:hideMark/>
          </w:tcPr>
          <w:p w14:paraId="2925AF2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25BC9800" w14:textId="02165405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F1FFA0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8C71FE8" w14:textId="55AEA80D" w:rsidR="00256A60" w:rsidRPr="00435EAC" w:rsidRDefault="00275F1C" w:rsidP="00275F1C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1FC07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F26EC52" w14:textId="3A5A09ED" w:rsidR="00256A60" w:rsidRPr="00435EAC" w:rsidRDefault="00205D72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44D8E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34140CC" w14:textId="345C8196" w:rsidR="00256A60" w:rsidRPr="00435EAC" w:rsidRDefault="00205D72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275F1C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4D77D7DD" w14:textId="77777777" w:rsidTr="00256A60">
        <w:trPr>
          <w:trHeight w:val="381"/>
        </w:trPr>
        <w:tc>
          <w:tcPr>
            <w:tcW w:w="3941" w:type="dxa"/>
            <w:hideMark/>
          </w:tcPr>
          <w:p w14:paraId="5A1A2F9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  <w:hideMark/>
          </w:tcPr>
          <w:p w14:paraId="399FD0CD" w14:textId="38E3B212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31A1D5E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BE57145" w14:textId="340571FF" w:rsidR="00256A60" w:rsidRPr="00435EAC" w:rsidRDefault="00205D72" w:rsidP="00205D7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C3740E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EC1B9C8" w14:textId="4FF319E1" w:rsidR="00256A60" w:rsidRPr="00435EAC" w:rsidRDefault="00205D72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00FBA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5C3393E" w14:textId="3A331540" w:rsidR="00256A60" w:rsidRPr="00435EAC" w:rsidRDefault="00205D72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</w:tr>
      <w:tr w:rsidR="00926F54" w:rsidRPr="00435EAC" w14:paraId="03C5806A" w14:textId="77777777" w:rsidTr="00256A60">
        <w:trPr>
          <w:trHeight w:val="381"/>
        </w:trPr>
        <w:tc>
          <w:tcPr>
            <w:tcW w:w="3941" w:type="dxa"/>
          </w:tcPr>
          <w:p w14:paraId="182869D2" w14:textId="4D9892B1" w:rsidR="00926F54" w:rsidRPr="00435EAC" w:rsidRDefault="00926F54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หนี้สินภาษีเงินได้รอการตัดบัญชี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170" w:type="dxa"/>
          </w:tcPr>
          <w:p w14:paraId="6170666B" w14:textId="77777777" w:rsidR="00926F54" w:rsidRPr="00435EAC" w:rsidRDefault="00926F54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015FB80" w14:textId="77777777" w:rsidR="00926F54" w:rsidRPr="00435EAC" w:rsidRDefault="00926F54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65E352A" w14:textId="77777777" w:rsidR="00926F54" w:rsidRPr="00435EAC" w:rsidRDefault="00926F54" w:rsidP="00205D72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2A7A06" w14:textId="77777777" w:rsidR="00926F54" w:rsidRPr="00435EAC" w:rsidRDefault="00926F54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3983C5B" w14:textId="77777777" w:rsidR="00926F54" w:rsidRPr="00435EAC" w:rsidRDefault="00926F54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250326B" w14:textId="77777777" w:rsidR="00926F54" w:rsidRPr="00435EAC" w:rsidRDefault="00926F54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9AB1807" w14:textId="77777777" w:rsidR="00926F54" w:rsidRPr="00435EAC" w:rsidRDefault="00926F54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6F45B593" w14:textId="77777777" w:rsidTr="00256A60">
        <w:trPr>
          <w:trHeight w:val="381"/>
        </w:trPr>
        <w:tc>
          <w:tcPr>
            <w:tcW w:w="3941" w:type="dxa"/>
            <w:hideMark/>
          </w:tcPr>
          <w:p w14:paraId="09A1190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รายได้ค่าเช่ารับล่วงหน้า</w:t>
            </w:r>
          </w:p>
        </w:tc>
        <w:tc>
          <w:tcPr>
            <w:tcW w:w="1170" w:type="dxa"/>
            <w:hideMark/>
          </w:tcPr>
          <w:p w14:paraId="044A9A16" w14:textId="3742BF5F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D05DE5D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5305B3F" w14:textId="54D5E36B" w:rsidR="00256A60" w:rsidRPr="00435EAC" w:rsidRDefault="009B5273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4B2941F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8D4CF3E" w14:textId="2C826254" w:rsidR="00256A60" w:rsidRPr="00435EAC" w:rsidRDefault="009B5273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1F329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2E3FBF5" w14:textId="018EB8E4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(249)</w:t>
            </w:r>
          </w:p>
        </w:tc>
      </w:tr>
      <w:tr w:rsidR="00256A60" w:rsidRPr="00435EAC" w14:paraId="466D584E" w14:textId="77777777" w:rsidTr="00256A60">
        <w:trPr>
          <w:trHeight w:val="381"/>
        </w:trPr>
        <w:tc>
          <w:tcPr>
            <w:tcW w:w="3941" w:type="dxa"/>
            <w:hideMark/>
          </w:tcPr>
          <w:p w14:paraId="6053C4D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08B3FA86" w14:textId="4E056396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B9EAEE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A8FE62" w14:textId="2310882B" w:rsidR="00256A60" w:rsidRPr="00435EAC" w:rsidRDefault="009B5273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(12)</w:t>
            </w:r>
          </w:p>
        </w:tc>
        <w:tc>
          <w:tcPr>
            <w:tcW w:w="270" w:type="dxa"/>
          </w:tcPr>
          <w:p w14:paraId="1B33B21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943266C" w14:textId="4C44A346" w:rsidR="00256A60" w:rsidRPr="00435EAC" w:rsidRDefault="009B5273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25B47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188C153" w14:textId="2AA9A2B3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(51)</w:t>
            </w:r>
          </w:p>
        </w:tc>
      </w:tr>
      <w:tr w:rsidR="00256A60" w:rsidRPr="00435EAC" w14:paraId="46E6A1AC" w14:textId="77777777" w:rsidTr="00256A60">
        <w:trPr>
          <w:trHeight w:val="381"/>
        </w:trPr>
        <w:tc>
          <w:tcPr>
            <w:tcW w:w="3941" w:type="dxa"/>
            <w:hideMark/>
          </w:tcPr>
          <w:p w14:paraId="6BE1894A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465CDDBC" w14:textId="45E27CA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(6)</w:t>
            </w:r>
          </w:p>
        </w:tc>
        <w:tc>
          <w:tcPr>
            <w:tcW w:w="270" w:type="dxa"/>
          </w:tcPr>
          <w:p w14:paraId="73B346E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FB3919D" w14:textId="48D37CAD" w:rsidR="00256A60" w:rsidRPr="00435EAC" w:rsidRDefault="009B5273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66E60661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18FA8FB" w14:textId="7462D5E8" w:rsidR="00256A60" w:rsidRPr="00435EAC" w:rsidRDefault="009B5273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F5274A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9532CB3" w14:textId="459931A1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</w:tr>
      <w:tr w:rsidR="00256A60" w:rsidRPr="00435EAC" w14:paraId="249FEB70" w14:textId="77777777" w:rsidTr="00256A60">
        <w:trPr>
          <w:trHeight w:val="381"/>
        </w:trPr>
        <w:tc>
          <w:tcPr>
            <w:tcW w:w="3941" w:type="dxa"/>
            <w:hideMark/>
          </w:tcPr>
          <w:p w14:paraId="18D52ABD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4D553AD" w14:textId="513CB095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6D079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6F7E47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04BA85" w14:textId="59EC9694" w:rsidR="00256A60" w:rsidRPr="00435EAC" w:rsidRDefault="00275F1C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63743B8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1BD718" w14:textId="3FABCF1F" w:rsidR="00256A60" w:rsidRPr="00435EAC" w:rsidRDefault="009B5273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017B10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EE1B74" w14:textId="5BEE1FE1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275F1C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61EE634B" w14:textId="77777777" w:rsidTr="00256A60">
        <w:trPr>
          <w:trHeight w:val="397"/>
        </w:trPr>
        <w:tc>
          <w:tcPr>
            <w:tcW w:w="3941" w:type="dxa"/>
            <w:hideMark/>
          </w:tcPr>
          <w:p w14:paraId="2617E74E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7E1156FA" w14:textId="15D049AF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</w:t>
            </w:r>
            <w:r w:rsidR="006D0799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A42A52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C61457" w14:textId="55AE8BE8" w:rsidR="00256A60" w:rsidRPr="00435EAC" w:rsidRDefault="009B5273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56</w:t>
            </w:r>
          </w:p>
        </w:tc>
        <w:tc>
          <w:tcPr>
            <w:tcW w:w="270" w:type="dxa"/>
          </w:tcPr>
          <w:p w14:paraId="6F074BB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F0537F" w14:textId="243A1BEC" w:rsidR="00256A60" w:rsidRPr="00435EAC" w:rsidRDefault="009B5273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FBFE29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6572B5" w14:textId="1736532F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(1,793)</w:t>
            </w:r>
          </w:p>
        </w:tc>
      </w:tr>
      <w:tr w:rsidR="00256A60" w:rsidRPr="00435EAC" w14:paraId="4CC00411" w14:textId="77777777" w:rsidTr="00256A60">
        <w:trPr>
          <w:trHeight w:val="41"/>
        </w:trPr>
        <w:tc>
          <w:tcPr>
            <w:tcW w:w="3941" w:type="dxa"/>
          </w:tcPr>
          <w:p w14:paraId="1164106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6D64FA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6BAACC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82685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E8BD1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EAB417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6AFB8D2E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F640FD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</w:tr>
      <w:tr w:rsidR="00256A60" w:rsidRPr="00435EAC" w14:paraId="52786CB8" w14:textId="77777777" w:rsidTr="00256A60">
        <w:trPr>
          <w:trHeight w:val="41"/>
        </w:trPr>
        <w:tc>
          <w:tcPr>
            <w:tcW w:w="3941" w:type="dxa"/>
            <w:hideMark/>
          </w:tcPr>
          <w:p w14:paraId="7D68E80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3C9A24F1" w14:textId="31D2E026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(152)</w:t>
            </w:r>
          </w:p>
        </w:tc>
        <w:tc>
          <w:tcPr>
            <w:tcW w:w="270" w:type="dxa"/>
            <w:vAlign w:val="bottom"/>
          </w:tcPr>
          <w:p w14:paraId="008807A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D9A1376" w14:textId="6534D4D1" w:rsidR="00256A60" w:rsidRPr="00435EAC" w:rsidRDefault="009B5273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</w:t>
            </w:r>
            <w:r w:rsidR="00862381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1AE9A3D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103FF608" w14:textId="0B106CB5" w:rsidR="00256A60" w:rsidRPr="00435EAC" w:rsidRDefault="009B5273" w:rsidP="009B5273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 w:rsidR="00862381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00CE52D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064CFC51" w14:textId="4B36C6C5" w:rsidR="00256A60" w:rsidRPr="00435EAC" w:rsidRDefault="009B5273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(103)</w:t>
            </w:r>
          </w:p>
        </w:tc>
      </w:tr>
      <w:tr w:rsidR="00F04DB2" w:rsidRPr="00435EAC" w14:paraId="2092AA62" w14:textId="77777777" w:rsidTr="00256A60">
        <w:trPr>
          <w:trHeight w:val="263"/>
        </w:trPr>
        <w:tc>
          <w:tcPr>
            <w:tcW w:w="3941" w:type="dxa"/>
          </w:tcPr>
          <w:p w14:paraId="70EFA424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rtl/>
                <w:cs/>
              </w:rPr>
            </w:pPr>
          </w:p>
        </w:tc>
        <w:tc>
          <w:tcPr>
            <w:tcW w:w="5419" w:type="dxa"/>
            <w:gridSpan w:val="7"/>
          </w:tcPr>
          <w:p w14:paraId="3478FD1A" w14:textId="77777777" w:rsidR="00F04DB2" w:rsidRPr="00435EAC" w:rsidRDefault="00F04DB2" w:rsidP="00F04DB2">
            <w:pPr>
              <w:pStyle w:val="acctfourfigures"/>
              <w:tabs>
                <w:tab w:val="clear" w:pos="765"/>
                <w:tab w:val="decimal" w:pos="720"/>
                <w:tab w:val="left" w:pos="34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:rsidRPr="00435EAC" w14:paraId="090752B5" w14:textId="77777777" w:rsidTr="00256A60">
        <w:trPr>
          <w:trHeight w:val="263"/>
        </w:trPr>
        <w:tc>
          <w:tcPr>
            <w:tcW w:w="3941" w:type="dxa"/>
            <w:hideMark/>
          </w:tcPr>
          <w:p w14:paraId="359F4692" w14:textId="7B477174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256A60"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5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/ 256</w:t>
            </w:r>
            <w:r w:rsidR="00256A60"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6</w:t>
            </w:r>
          </w:p>
        </w:tc>
        <w:tc>
          <w:tcPr>
            <w:tcW w:w="5419" w:type="dxa"/>
            <w:gridSpan w:val="7"/>
          </w:tcPr>
          <w:p w14:paraId="3A63282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F04DB2" w:rsidRPr="00435EAC" w14:paraId="79DCA85E" w14:textId="77777777" w:rsidTr="00256A60">
        <w:trPr>
          <w:trHeight w:val="397"/>
        </w:trPr>
        <w:tc>
          <w:tcPr>
            <w:tcW w:w="3941" w:type="dxa"/>
            <w:hideMark/>
          </w:tcPr>
          <w:p w14:paraId="78FC9FA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0E84ADF8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1312CBDA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53232BFB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75B2875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F2BD60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FBF06B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E706B9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59A27BC5" w14:textId="77777777" w:rsidTr="00256A60">
        <w:trPr>
          <w:trHeight w:val="381"/>
        </w:trPr>
        <w:tc>
          <w:tcPr>
            <w:tcW w:w="3941" w:type="dxa"/>
            <w:hideMark/>
          </w:tcPr>
          <w:p w14:paraId="21340B8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  <w:hideMark/>
          </w:tcPr>
          <w:p w14:paraId="64ABB4D3" w14:textId="110C3ADB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01260F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A4500F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4438077" w14:textId="0C16E5DE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01260F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</w:t>
            </w:r>
          </w:p>
        </w:tc>
        <w:tc>
          <w:tcPr>
            <w:tcW w:w="270" w:type="dxa"/>
          </w:tcPr>
          <w:p w14:paraId="1CA4228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CE8CCF" w14:textId="6B26BE42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1FCB84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35E517" w14:textId="0DDB2D59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</w:tr>
      <w:tr w:rsidR="00256A60" w:rsidRPr="00435EAC" w14:paraId="2C20F90F" w14:textId="77777777" w:rsidTr="00256A60">
        <w:trPr>
          <w:trHeight w:val="381"/>
        </w:trPr>
        <w:tc>
          <w:tcPr>
            <w:tcW w:w="3941" w:type="dxa"/>
            <w:hideMark/>
          </w:tcPr>
          <w:p w14:paraId="49731B4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5FEAE735" w14:textId="7211941A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1B4C9B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1FABA682" w14:textId="0520599C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71F9D1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2D99F32" w14:textId="38F5AA00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BD0AF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C5AA2B6" w14:textId="31F046B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</w:p>
        </w:tc>
      </w:tr>
      <w:tr w:rsidR="00256A60" w:rsidRPr="00435EAC" w14:paraId="629B4399" w14:textId="77777777" w:rsidTr="00256A60">
        <w:trPr>
          <w:trHeight w:val="381"/>
        </w:trPr>
        <w:tc>
          <w:tcPr>
            <w:tcW w:w="3941" w:type="dxa"/>
            <w:hideMark/>
          </w:tcPr>
          <w:p w14:paraId="07FF7F3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6FC0B88C" w14:textId="600913CB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329</w:t>
            </w:r>
          </w:p>
        </w:tc>
        <w:tc>
          <w:tcPr>
            <w:tcW w:w="270" w:type="dxa"/>
          </w:tcPr>
          <w:p w14:paraId="4F74C2F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D67DA4A" w14:textId="109810BF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242E25F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9727F52" w14:textId="44D5BE6B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8B2E6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6E80E9EE" w14:textId="235B71F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</w:p>
        </w:tc>
      </w:tr>
      <w:tr w:rsidR="00256A60" w:rsidRPr="00435EAC" w14:paraId="2AB6DE0C" w14:textId="77777777" w:rsidTr="00256A60">
        <w:trPr>
          <w:trHeight w:val="381"/>
        </w:trPr>
        <w:tc>
          <w:tcPr>
            <w:tcW w:w="3941" w:type="dxa"/>
            <w:hideMark/>
          </w:tcPr>
          <w:p w14:paraId="797D336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329C2B2" w14:textId="1F385FE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041EFD3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33E4AC3A" w14:textId="298DE745" w:rsidR="00256A60" w:rsidRPr="00435EAC" w:rsidRDefault="002F1889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6AFFBF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8623D34" w14:textId="755DD063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9AC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988A88D" w14:textId="1F05183A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</w:tr>
      <w:tr w:rsidR="00256A60" w:rsidRPr="00435EAC" w14:paraId="7ED7C0A2" w14:textId="77777777" w:rsidTr="00256A60">
        <w:trPr>
          <w:trHeight w:val="381"/>
        </w:trPr>
        <w:tc>
          <w:tcPr>
            <w:tcW w:w="3941" w:type="dxa"/>
            <w:hideMark/>
          </w:tcPr>
          <w:p w14:paraId="44714E5F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  <w:hideMark/>
          </w:tcPr>
          <w:p w14:paraId="49D86E73" w14:textId="784781F8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0F1206C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199A67A" w14:textId="657EFC7E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3E946F0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F748881" w14:textId="23FB97DE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4A5ADB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05C15C" w14:textId="78E37E6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</w:p>
        </w:tc>
      </w:tr>
      <w:tr w:rsidR="00256A60" w:rsidRPr="00435EAC" w14:paraId="161AA8C5" w14:textId="77777777" w:rsidTr="00256A60">
        <w:trPr>
          <w:trHeight w:val="381"/>
        </w:trPr>
        <w:tc>
          <w:tcPr>
            <w:tcW w:w="3941" w:type="dxa"/>
            <w:hideMark/>
          </w:tcPr>
          <w:p w14:paraId="3605FB5E" w14:textId="4205050A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ต้นทุนขาย</w:t>
            </w: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1170" w:type="dxa"/>
            <w:hideMark/>
          </w:tcPr>
          <w:p w14:paraId="1E890A03" w14:textId="0ACB26CA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94</w:t>
            </w:r>
          </w:p>
        </w:tc>
        <w:tc>
          <w:tcPr>
            <w:tcW w:w="270" w:type="dxa"/>
          </w:tcPr>
          <w:p w14:paraId="0A51C5C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7E1DD921" w14:textId="29BB5100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5A1FC5C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FF2D6EF" w14:textId="521BF83D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2C436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2373B5" w14:textId="5B83F2E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100</w:t>
            </w:r>
          </w:p>
        </w:tc>
      </w:tr>
      <w:tr w:rsidR="00256A60" w:rsidRPr="00435EAC" w14:paraId="67A97715" w14:textId="77777777" w:rsidTr="00256A60">
        <w:trPr>
          <w:trHeight w:val="381"/>
        </w:trPr>
        <w:tc>
          <w:tcPr>
            <w:tcW w:w="3941" w:type="dxa"/>
            <w:hideMark/>
          </w:tcPr>
          <w:p w14:paraId="17C94205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  <w:hideMark/>
          </w:tcPr>
          <w:p w14:paraId="1EF672FD" w14:textId="246E58E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6FA61E1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080" w:type="dxa"/>
            <w:hideMark/>
          </w:tcPr>
          <w:p w14:paraId="52DD2B73" w14:textId="52F569E5" w:rsidR="00256A60" w:rsidRPr="00435EAC" w:rsidRDefault="002F1889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28</w:t>
            </w:r>
          </w:p>
        </w:tc>
        <w:tc>
          <w:tcPr>
            <w:tcW w:w="270" w:type="dxa"/>
          </w:tcPr>
          <w:p w14:paraId="09D8C58E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C1F85D7" w14:textId="7FBB688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05E7E3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41D0084" w14:textId="4DA848E1" w:rsidR="00256A60" w:rsidRPr="00435EAC" w:rsidRDefault="002F1889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52</w:t>
            </w:r>
          </w:p>
        </w:tc>
      </w:tr>
      <w:tr w:rsidR="00256A60" w:rsidRPr="00435EAC" w14:paraId="26AB55F9" w14:textId="77777777" w:rsidTr="00256A60">
        <w:trPr>
          <w:trHeight w:val="381"/>
        </w:trPr>
        <w:tc>
          <w:tcPr>
            <w:tcW w:w="3941" w:type="dxa"/>
            <w:hideMark/>
          </w:tcPr>
          <w:p w14:paraId="6B4A442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  <w:hideMark/>
          </w:tcPr>
          <w:p w14:paraId="1B24AE96" w14:textId="509DE73B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83</w:t>
            </w:r>
          </w:p>
        </w:tc>
        <w:tc>
          <w:tcPr>
            <w:tcW w:w="270" w:type="dxa"/>
          </w:tcPr>
          <w:p w14:paraId="694A691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66AD69F8" w14:textId="550F9B1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25C7432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8683D3B" w14:textId="447A5564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01E94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E5E673D" w14:textId="4E95E33B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</w:tr>
      <w:tr w:rsidR="00256A60" w:rsidRPr="00435EAC" w14:paraId="3C7E2CBA" w14:textId="77777777" w:rsidTr="00256A60">
        <w:trPr>
          <w:trHeight w:val="381"/>
        </w:trPr>
        <w:tc>
          <w:tcPr>
            <w:tcW w:w="3941" w:type="dxa"/>
            <w:hideMark/>
          </w:tcPr>
          <w:p w14:paraId="160DEE87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  <w:hideMark/>
          </w:tcPr>
          <w:p w14:paraId="2F8465F2" w14:textId="417A84A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0547B18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A728639" w14:textId="16C79F8B" w:rsidR="00256A60" w:rsidRPr="00435EAC" w:rsidRDefault="002F1889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6940E0E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8EBDE4A" w14:textId="3148BDDC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BBA75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9102C3F" w14:textId="30112940" w:rsidR="00256A60" w:rsidRPr="00435EAC" w:rsidRDefault="00FA2508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6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</w:tr>
      <w:tr w:rsidR="00256A60" w:rsidRPr="00435EAC" w14:paraId="5EBB676F" w14:textId="77777777" w:rsidTr="00256A60">
        <w:trPr>
          <w:trHeight w:val="381"/>
        </w:trPr>
        <w:tc>
          <w:tcPr>
            <w:tcW w:w="3941" w:type="dxa"/>
            <w:hideMark/>
          </w:tcPr>
          <w:p w14:paraId="4F86AC1E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C85DED9" w14:textId="494D5F1F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36C336E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1CF594" w14:textId="02DB8F1D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(</w:t>
            </w:r>
            <w:r w:rsidR="002F1889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406368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D6704B4" w14:textId="23CE478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2C4C8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2818AED" w14:textId="6BCB421B" w:rsidR="00256A60" w:rsidRPr="00435EAC" w:rsidRDefault="002F1889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</w:t>
            </w:r>
          </w:p>
        </w:tc>
      </w:tr>
      <w:tr w:rsidR="00256A60" w:rsidRPr="00435EAC" w14:paraId="21966050" w14:textId="77777777" w:rsidTr="00256A60">
        <w:trPr>
          <w:trHeight w:val="381"/>
        </w:trPr>
        <w:tc>
          <w:tcPr>
            <w:tcW w:w="3941" w:type="dxa"/>
            <w:hideMark/>
          </w:tcPr>
          <w:p w14:paraId="567BF626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C9EEE10" w14:textId="70ACCC4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1,52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281FC8F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6E380C" w14:textId="4F8965BE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C25EF6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2D690FA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8A7E11" w14:textId="75525AC8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6132A7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5009D8" w14:textId="5F7C090D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1,69</w:t>
            </w:r>
            <w:r w:rsidR="00C25EF6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</w:tr>
      <w:tr w:rsidR="00F04DB2" w:rsidRPr="00435EAC" w14:paraId="2E5F5045" w14:textId="77777777" w:rsidTr="00256A60">
        <w:trPr>
          <w:trHeight w:val="208"/>
        </w:trPr>
        <w:tc>
          <w:tcPr>
            <w:tcW w:w="3941" w:type="dxa"/>
          </w:tcPr>
          <w:p w14:paraId="20F9A36C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FF2F37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FC327A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D5D164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1CED65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01F930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C16CA5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71D759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F04DB2" w:rsidRPr="00435EAC" w14:paraId="558E797D" w14:textId="77777777" w:rsidTr="00256A60">
        <w:trPr>
          <w:trHeight w:val="381"/>
        </w:trPr>
        <w:tc>
          <w:tcPr>
            <w:tcW w:w="3941" w:type="dxa"/>
            <w:hideMark/>
          </w:tcPr>
          <w:p w14:paraId="19971FD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5AE2EFC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164D614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19896B6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5DAA26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F942A0B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1DDACA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E5F3559" w14:textId="77777777" w:rsidR="00F04DB2" w:rsidRPr="00435EAC" w:rsidRDefault="00F04DB2" w:rsidP="00BD2F6D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4EC92B87" w14:textId="77777777" w:rsidTr="00256A60">
        <w:trPr>
          <w:trHeight w:val="381"/>
        </w:trPr>
        <w:tc>
          <w:tcPr>
            <w:tcW w:w="3941" w:type="dxa"/>
            <w:hideMark/>
          </w:tcPr>
          <w:p w14:paraId="55D7887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  <w:hideMark/>
          </w:tcPr>
          <w:p w14:paraId="489A8E07" w14:textId="59C6CDF6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C476BBF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FD69FD" w14:textId="6845E197" w:rsidR="00256A60" w:rsidRPr="00435EAC" w:rsidRDefault="000F1325" w:rsidP="000F13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36D7BC1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D57AC81" w14:textId="29B91E70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78184C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ED00E80" w14:textId="16215AE9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26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13B8AA98" w14:textId="77777777" w:rsidTr="00256A60">
        <w:trPr>
          <w:trHeight w:val="381"/>
        </w:trPr>
        <w:tc>
          <w:tcPr>
            <w:tcW w:w="3941" w:type="dxa"/>
            <w:hideMark/>
          </w:tcPr>
          <w:p w14:paraId="1697AA85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  <w:hideMark/>
          </w:tcPr>
          <w:p w14:paraId="537566F0" w14:textId="44944551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(1,2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9FAEEF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AAF25AC" w14:textId="71E645F4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C44EF1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B94C9EC" w14:textId="4C49EC8F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13661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1401D82" w14:textId="074DA8C9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(1,1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1EF77186" w14:textId="77777777" w:rsidTr="00256A60">
        <w:trPr>
          <w:trHeight w:val="381"/>
        </w:trPr>
        <w:tc>
          <w:tcPr>
            <w:tcW w:w="3941" w:type="dxa"/>
            <w:hideMark/>
          </w:tcPr>
          <w:p w14:paraId="2E753CB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62A655D6" w14:textId="302AA50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(248)</w:t>
            </w:r>
          </w:p>
        </w:tc>
        <w:tc>
          <w:tcPr>
            <w:tcW w:w="270" w:type="dxa"/>
          </w:tcPr>
          <w:p w14:paraId="2237DAC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53D0F954" w14:textId="4D9CD1B1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2FA011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1C0835E2" w14:textId="616C16CF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07DBD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28AB968" w14:textId="741EC5FE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46195" w:rsidRPr="00435EAC" w14:paraId="57792874" w14:textId="77777777" w:rsidTr="00256A60">
        <w:trPr>
          <w:trHeight w:val="381"/>
        </w:trPr>
        <w:tc>
          <w:tcPr>
            <w:tcW w:w="3941" w:type="dxa"/>
          </w:tcPr>
          <w:p w14:paraId="3049A3B0" w14:textId="77777777" w:rsidR="00246195" w:rsidRPr="00435EAC" w:rsidRDefault="00246195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14195D5B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C1F1D83" w14:textId="77777777" w:rsidR="00246195" w:rsidRPr="00435EAC" w:rsidRDefault="00246195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0BBFFEF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7564965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44A6BCE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6167596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6A9B45D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46195" w:rsidRPr="00435EAC" w14:paraId="15CDF78A" w14:textId="77777777" w:rsidTr="00256A60">
        <w:trPr>
          <w:trHeight w:val="381"/>
        </w:trPr>
        <w:tc>
          <w:tcPr>
            <w:tcW w:w="3941" w:type="dxa"/>
          </w:tcPr>
          <w:p w14:paraId="2730785E" w14:textId="753F8987" w:rsidR="00246195" w:rsidRPr="00435EAC" w:rsidRDefault="00246195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หนี้สินภาษีเงินได้รอการตัดบัญชี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170" w:type="dxa"/>
          </w:tcPr>
          <w:p w14:paraId="09867615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66CC57F" w14:textId="77777777" w:rsidR="00246195" w:rsidRPr="00435EAC" w:rsidRDefault="00246195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E13FA7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D53AB14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DD70E10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432F97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2857B0A" w14:textId="77777777" w:rsidR="00246195" w:rsidRPr="00435EAC" w:rsidRDefault="00246195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7D5EE5F7" w14:textId="77777777" w:rsidTr="00256A60">
        <w:trPr>
          <w:trHeight w:val="381"/>
        </w:trPr>
        <w:tc>
          <w:tcPr>
            <w:tcW w:w="3941" w:type="dxa"/>
            <w:hideMark/>
          </w:tcPr>
          <w:p w14:paraId="15CAE8A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44B619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7AEB0C41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642213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201CBF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9F9D1E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FF5DC8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61A634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73157254" w14:textId="77777777" w:rsidTr="00256A60">
        <w:trPr>
          <w:trHeight w:val="381"/>
        </w:trPr>
        <w:tc>
          <w:tcPr>
            <w:tcW w:w="3941" w:type="dxa"/>
            <w:hideMark/>
          </w:tcPr>
          <w:p w14:paraId="3CA932C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420D2A66" w14:textId="624E5A3F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01260F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E205071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08BABA2C" w14:textId="7F99BF0E" w:rsidR="00256A60" w:rsidRPr="00435EAC" w:rsidRDefault="0001260F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E84E98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4BFF94B8" w14:textId="0E7D12D3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F924F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F0D0F6C" w14:textId="12B6CDF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1A86E1F7" w14:textId="77777777" w:rsidTr="00256A60">
        <w:trPr>
          <w:trHeight w:val="381"/>
        </w:trPr>
        <w:tc>
          <w:tcPr>
            <w:tcW w:w="3941" w:type="dxa"/>
            <w:hideMark/>
          </w:tcPr>
          <w:p w14:paraId="18D0076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  <w:hideMark/>
          </w:tcPr>
          <w:p w14:paraId="7FB83901" w14:textId="191FAF5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596FC59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FFCE164" w14:textId="2E72459C" w:rsidR="00256A60" w:rsidRPr="00435EAC" w:rsidRDefault="000F1325" w:rsidP="000F13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135F8C8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539DD5CD" w14:textId="474716FE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20085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CEDD166" w14:textId="25D4062E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0DC77012" w14:textId="77777777" w:rsidTr="00256A60">
        <w:trPr>
          <w:trHeight w:val="381"/>
        </w:trPr>
        <w:tc>
          <w:tcPr>
            <w:tcW w:w="3941" w:type="dxa"/>
            <w:hideMark/>
          </w:tcPr>
          <w:p w14:paraId="4397852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รายได้ค่าเช่ารับล่วงหน้า</w:t>
            </w:r>
          </w:p>
        </w:tc>
        <w:tc>
          <w:tcPr>
            <w:tcW w:w="1170" w:type="dxa"/>
            <w:hideMark/>
          </w:tcPr>
          <w:p w14:paraId="26DB89B3" w14:textId="7F88628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F3E66C7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27F9B676" w14:textId="2CAB581C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1D9A25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053686EE" w14:textId="7167C5CE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7E3145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7D8FB95F" w14:textId="0F00837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</w:t>
            </w:r>
            <w:r w:rsidR="00FA2508"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7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429BD65F" w14:textId="77777777" w:rsidTr="00256A60">
        <w:trPr>
          <w:trHeight w:val="381"/>
        </w:trPr>
        <w:tc>
          <w:tcPr>
            <w:tcW w:w="3941" w:type="dxa"/>
            <w:hideMark/>
          </w:tcPr>
          <w:p w14:paraId="37230E1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6DFB6D5" w14:textId="2DCC8F36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F75F19A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AC2942F" w14:textId="3528C24C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5BBB6DA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D6292A0" w14:textId="17A386D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99FDE4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451E9DE3" w14:textId="171D5A5D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455D7F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29DF1562" w14:textId="77777777" w:rsidTr="00256A60">
        <w:trPr>
          <w:trHeight w:val="381"/>
        </w:trPr>
        <w:tc>
          <w:tcPr>
            <w:tcW w:w="3941" w:type="dxa"/>
            <w:hideMark/>
          </w:tcPr>
          <w:p w14:paraId="6F7BCA3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  <w:hideMark/>
          </w:tcPr>
          <w:p w14:paraId="7B0A43D3" w14:textId="0DD85D48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53D8E25F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hideMark/>
          </w:tcPr>
          <w:p w14:paraId="427145EE" w14:textId="0D83B933" w:rsidR="00256A60" w:rsidRPr="00435EAC" w:rsidRDefault="000F132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0E94992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75C3160C" w14:textId="587363FE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831B7C1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6634873" w14:textId="5A038B3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7EEF4F86" w14:textId="77777777" w:rsidTr="00256A60">
        <w:trPr>
          <w:trHeight w:val="381"/>
        </w:trPr>
        <w:tc>
          <w:tcPr>
            <w:tcW w:w="3941" w:type="dxa"/>
            <w:hideMark/>
          </w:tcPr>
          <w:p w14:paraId="6E440D8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3C774A4" w14:textId="1A0FD82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5D2A2CD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CBC698B" w14:textId="5F6F3FB6" w:rsidR="00256A60" w:rsidRPr="00435EAC" w:rsidRDefault="00FA2508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329AF8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3F59BB" w14:textId="757551AC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6241A9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27DCB5C" w14:textId="22C8EDE6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0F1325"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</w:t>
            </w: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1CD4688A" w14:textId="77777777" w:rsidTr="00256A60">
        <w:trPr>
          <w:trHeight w:val="397"/>
        </w:trPr>
        <w:tc>
          <w:tcPr>
            <w:tcW w:w="3941" w:type="dxa"/>
            <w:hideMark/>
          </w:tcPr>
          <w:p w14:paraId="3DCAD65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98DC1D1" w14:textId="01CDFE02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E512C3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1A2A26" w14:textId="5DD96D05" w:rsidR="00256A60" w:rsidRPr="00435EAC" w:rsidRDefault="00455D7F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5CFCA6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F956A2C" w14:textId="7C521592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170B21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12AF1B" w14:textId="6087B098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</w:t>
            </w:r>
            <w:r w:rsidR="00455D7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256A60" w:rsidRPr="00435EAC" w14:paraId="2435C051" w14:textId="77777777" w:rsidTr="00256A60">
        <w:trPr>
          <w:trHeight w:val="41"/>
        </w:trPr>
        <w:tc>
          <w:tcPr>
            <w:tcW w:w="3941" w:type="dxa"/>
          </w:tcPr>
          <w:p w14:paraId="1BBB45C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A70E6B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84FEB3F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D00B7F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F9E3DA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B0B924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ABB62D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1CB6D8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</w:tc>
      </w:tr>
      <w:tr w:rsidR="00256A60" w:rsidRPr="00435EAC" w14:paraId="76DEEC6C" w14:textId="77777777" w:rsidTr="00256A60">
        <w:trPr>
          <w:trHeight w:val="41"/>
        </w:trPr>
        <w:tc>
          <w:tcPr>
            <w:tcW w:w="3941" w:type="dxa"/>
            <w:hideMark/>
          </w:tcPr>
          <w:p w14:paraId="3D1FA90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2A48E4C" w14:textId="60004F40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(32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DF3ACC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08387730" w14:textId="566E0B69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17</w:t>
            </w:r>
            <w:r w:rsidR="0001260F"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94120A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528EE463" w14:textId="3F8AF278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EDC808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7C3ACD32" w14:textId="0FD35573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(152)</w:t>
            </w:r>
          </w:p>
        </w:tc>
      </w:tr>
    </w:tbl>
    <w:p w14:paraId="6120F5C6" w14:textId="77777777" w:rsidR="00F04DB2" w:rsidRPr="00435EAC" w:rsidRDefault="00F04DB2" w:rsidP="00F04DB2">
      <w:pPr>
        <w:rPr>
          <w:sz w:val="24"/>
          <w:szCs w:val="24"/>
          <w:rtl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1"/>
        <w:gridCol w:w="1170"/>
        <w:gridCol w:w="270"/>
        <w:gridCol w:w="1008"/>
        <w:gridCol w:w="342"/>
        <w:gridCol w:w="1170"/>
        <w:gridCol w:w="270"/>
        <w:gridCol w:w="1189"/>
      </w:tblGrid>
      <w:tr w:rsidR="00F04DB2" w:rsidRPr="00435EAC" w14:paraId="705FD911" w14:textId="77777777" w:rsidTr="00256A60">
        <w:trPr>
          <w:trHeight w:val="397"/>
          <w:tblHeader/>
        </w:trPr>
        <w:tc>
          <w:tcPr>
            <w:tcW w:w="3941" w:type="dxa"/>
          </w:tcPr>
          <w:p w14:paraId="4881A79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1070C98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67AFAA8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hideMark/>
          </w:tcPr>
          <w:p w14:paraId="66EEFE42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  <w:tc>
          <w:tcPr>
            <w:tcW w:w="270" w:type="dxa"/>
          </w:tcPr>
          <w:p w14:paraId="799D144C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1A209E2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:rsidRPr="00435EAC" w14:paraId="5197E1FA" w14:textId="77777777" w:rsidTr="00256A60">
        <w:trPr>
          <w:trHeight w:val="397"/>
          <w:tblHeader/>
        </w:trPr>
        <w:tc>
          <w:tcPr>
            <w:tcW w:w="3941" w:type="dxa"/>
          </w:tcPr>
          <w:p w14:paraId="2817430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F736C7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A13D90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7ADC28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บันทึกเป็น (รายจ่าย)</w:t>
            </w: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/ </w:t>
            </w:r>
            <w:r w:rsidRPr="00435EAC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รายได้ใน</w:t>
            </w:r>
          </w:p>
        </w:tc>
        <w:tc>
          <w:tcPr>
            <w:tcW w:w="270" w:type="dxa"/>
          </w:tcPr>
          <w:p w14:paraId="425CBDDA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rtl/>
                <w:lang w:val="en-US" w:bidi="th-TH"/>
              </w:rPr>
            </w:pPr>
          </w:p>
        </w:tc>
        <w:tc>
          <w:tcPr>
            <w:tcW w:w="1189" w:type="dxa"/>
          </w:tcPr>
          <w:p w14:paraId="7AEC2D6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F04DB2" w:rsidRPr="00435EAC" w14:paraId="35FDCB05" w14:textId="77777777" w:rsidTr="00256A60">
        <w:trPr>
          <w:trHeight w:val="397"/>
          <w:tblHeader/>
        </w:trPr>
        <w:tc>
          <w:tcPr>
            <w:tcW w:w="3941" w:type="dxa"/>
          </w:tcPr>
          <w:p w14:paraId="4AC507F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hideMark/>
          </w:tcPr>
          <w:p w14:paraId="03CF67E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46D19BE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55B87D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3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9384A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F53D9A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4ED181E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56708727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F04DB2" w:rsidRPr="00435EAC" w14:paraId="3AAD7BC2" w14:textId="77777777" w:rsidTr="00256A60">
        <w:trPr>
          <w:trHeight w:val="397"/>
          <w:tblHeader/>
        </w:trPr>
        <w:tc>
          <w:tcPr>
            <w:tcW w:w="3941" w:type="dxa"/>
            <w:hideMark/>
          </w:tcPr>
          <w:p w14:paraId="64624F3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  <w:hideMark/>
          </w:tcPr>
          <w:p w14:paraId="2A85C700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lang w:val="en-US" w:bidi="th-TH"/>
              </w:rPr>
              <w:t xml:space="preserve">1 </w:t>
            </w: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US" w:bidi="th-TH"/>
              </w:rPr>
              <w:t>ตุลาคม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</w:tcPr>
          <w:p w14:paraId="6930128E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hideMark/>
          </w:tcPr>
          <w:p w14:paraId="7444BD54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342" w:type="dxa"/>
          </w:tcPr>
          <w:p w14:paraId="0C20475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hideMark/>
          </w:tcPr>
          <w:p w14:paraId="4D5E7A66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3C8A7D1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27EC98C5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 w:rsidRPr="00435EAC"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F04DB2" w:rsidRPr="00435EAC" w14:paraId="0392D5D1" w14:textId="77777777" w:rsidTr="00256A60">
        <w:trPr>
          <w:trHeight w:val="397"/>
          <w:tblHeader/>
        </w:trPr>
        <w:tc>
          <w:tcPr>
            <w:tcW w:w="3941" w:type="dxa"/>
          </w:tcPr>
          <w:p w14:paraId="2C71922D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419" w:type="dxa"/>
            <w:gridSpan w:val="7"/>
            <w:hideMark/>
          </w:tcPr>
          <w:p w14:paraId="1C0193E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(ล้านบาท)</w:t>
            </w:r>
          </w:p>
        </w:tc>
      </w:tr>
      <w:tr w:rsidR="00F04DB2" w:rsidRPr="00435EAC" w14:paraId="11EA5869" w14:textId="77777777" w:rsidTr="00256A60">
        <w:trPr>
          <w:trHeight w:val="397"/>
        </w:trPr>
        <w:tc>
          <w:tcPr>
            <w:tcW w:w="3941" w:type="dxa"/>
            <w:hideMark/>
          </w:tcPr>
          <w:p w14:paraId="33215372" w14:textId="5A70FEB8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256A60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/ 256</w:t>
            </w:r>
            <w:r w:rsidR="00256A60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419" w:type="dxa"/>
            <w:gridSpan w:val="7"/>
          </w:tcPr>
          <w:p w14:paraId="208B0FD0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F04DB2" w:rsidRPr="00435EAC" w14:paraId="6E6D4707" w14:textId="77777777" w:rsidTr="00256A60">
        <w:trPr>
          <w:trHeight w:val="397"/>
        </w:trPr>
        <w:tc>
          <w:tcPr>
            <w:tcW w:w="3941" w:type="dxa"/>
            <w:hideMark/>
          </w:tcPr>
          <w:p w14:paraId="664E704F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A37816E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256A60" w:rsidRPr="00435EAC" w14:paraId="2A0F434A" w14:textId="77777777" w:rsidTr="00256A60">
        <w:trPr>
          <w:trHeight w:val="60"/>
        </w:trPr>
        <w:tc>
          <w:tcPr>
            <w:tcW w:w="3941" w:type="dxa"/>
            <w:hideMark/>
          </w:tcPr>
          <w:p w14:paraId="714AD13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5E49774F" w14:textId="6E09FCA5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4372F86D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2CB14890" w14:textId="688E2DA3" w:rsidR="00256A60" w:rsidRPr="00435EAC" w:rsidRDefault="003A4B25" w:rsidP="00256A60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839836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173882C" w14:textId="3179C36C" w:rsidR="00256A60" w:rsidRPr="00435EAC" w:rsidRDefault="003A4B25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83BD3D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A3A4FAB" w14:textId="6A981C9A" w:rsidR="00256A60" w:rsidRPr="00435EAC" w:rsidRDefault="003A4B25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</w:tr>
      <w:tr w:rsidR="00256A60" w:rsidRPr="00435EAC" w14:paraId="00D09478" w14:textId="77777777" w:rsidTr="00256A60">
        <w:trPr>
          <w:trHeight w:val="41"/>
        </w:trPr>
        <w:tc>
          <w:tcPr>
            <w:tcW w:w="3941" w:type="dxa"/>
            <w:hideMark/>
          </w:tcPr>
          <w:p w14:paraId="26954494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7749B4F" w14:textId="55C7FEEB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37</w:t>
            </w:r>
          </w:p>
        </w:tc>
        <w:tc>
          <w:tcPr>
            <w:tcW w:w="270" w:type="dxa"/>
          </w:tcPr>
          <w:p w14:paraId="5F7712B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1601B2" w14:textId="1C061299" w:rsidR="00256A60" w:rsidRPr="00435EAC" w:rsidRDefault="003A4B2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454BF63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323D48" w14:textId="13185ABA" w:rsidR="00256A60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3865B2B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8531B4" w14:textId="70063E01" w:rsidR="00256A60" w:rsidRPr="00435EAC" w:rsidRDefault="003A4B25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42</w:t>
            </w:r>
          </w:p>
        </w:tc>
      </w:tr>
      <w:tr w:rsidR="00256A60" w:rsidRPr="00435EAC" w14:paraId="3683217B" w14:textId="77777777" w:rsidTr="00256A60">
        <w:trPr>
          <w:trHeight w:val="41"/>
        </w:trPr>
        <w:tc>
          <w:tcPr>
            <w:tcW w:w="3941" w:type="dxa"/>
            <w:hideMark/>
          </w:tcPr>
          <w:p w14:paraId="5CDC7D68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1C3F95E" w14:textId="21699B1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56</w:t>
            </w:r>
          </w:p>
        </w:tc>
        <w:tc>
          <w:tcPr>
            <w:tcW w:w="270" w:type="dxa"/>
          </w:tcPr>
          <w:p w14:paraId="2642506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9129325" w14:textId="2EC60427" w:rsidR="00256A60" w:rsidRPr="00435EAC" w:rsidRDefault="003A4B2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38A3E09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EBB4C9" w14:textId="63756CDF" w:rsidR="00256A60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4A8331C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195FF6" w14:textId="33D59876" w:rsidR="00256A60" w:rsidRPr="00435EAC" w:rsidRDefault="003A4B25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61</w:t>
            </w:r>
          </w:p>
        </w:tc>
      </w:tr>
      <w:tr w:rsidR="00256A60" w:rsidRPr="00435EAC" w14:paraId="72786368" w14:textId="77777777" w:rsidTr="00256A60">
        <w:trPr>
          <w:trHeight w:val="41"/>
        </w:trPr>
        <w:tc>
          <w:tcPr>
            <w:tcW w:w="3941" w:type="dxa"/>
          </w:tcPr>
          <w:p w14:paraId="5FA83F9A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9CE191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0"/>
                <w:cs/>
                <w:lang w:val="en-US"/>
              </w:rPr>
            </w:pPr>
          </w:p>
        </w:tc>
        <w:tc>
          <w:tcPr>
            <w:tcW w:w="270" w:type="dxa"/>
          </w:tcPr>
          <w:p w14:paraId="218663B9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AC873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342" w:type="dxa"/>
          </w:tcPr>
          <w:p w14:paraId="64CB84F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B8147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70" w:type="dxa"/>
          </w:tcPr>
          <w:p w14:paraId="26F56622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5BDEA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</w:tr>
      <w:tr w:rsidR="00256A60" w:rsidRPr="00435EAC" w14:paraId="797AA379" w14:textId="77777777" w:rsidTr="00256A60">
        <w:trPr>
          <w:trHeight w:val="41"/>
        </w:trPr>
        <w:tc>
          <w:tcPr>
            <w:tcW w:w="3941" w:type="dxa"/>
            <w:hideMark/>
          </w:tcPr>
          <w:p w14:paraId="0F8A9155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1F629CB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6BAE2843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34B722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5067E81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D406A1D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B33C29C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3BBDBFFA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4179D961" w14:textId="77777777" w:rsidTr="00256A60">
        <w:trPr>
          <w:trHeight w:val="41"/>
        </w:trPr>
        <w:tc>
          <w:tcPr>
            <w:tcW w:w="3941" w:type="dxa"/>
            <w:hideMark/>
          </w:tcPr>
          <w:p w14:paraId="70DE4800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1A7D0956" w14:textId="4CB73DEC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(118)</w:t>
            </w:r>
          </w:p>
        </w:tc>
        <w:tc>
          <w:tcPr>
            <w:tcW w:w="270" w:type="dxa"/>
          </w:tcPr>
          <w:p w14:paraId="49DBD9EB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1243F69F" w14:textId="0827F1DD" w:rsidR="00256A60" w:rsidRPr="00435EAC" w:rsidRDefault="003A4B2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5458FAF7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4A0C153" w14:textId="5CC4E23C" w:rsidR="00256A60" w:rsidRPr="00435EAC" w:rsidRDefault="003A4B25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25870F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8BB38AA" w14:textId="38CA057F" w:rsidR="00256A60" w:rsidRPr="00435EAC" w:rsidRDefault="003A4B25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(116)</w:t>
            </w:r>
          </w:p>
        </w:tc>
      </w:tr>
      <w:tr w:rsidR="00256A60" w:rsidRPr="00435EAC" w14:paraId="38BD7703" w14:textId="77777777" w:rsidTr="00256A60">
        <w:trPr>
          <w:trHeight w:val="41"/>
        </w:trPr>
        <w:tc>
          <w:tcPr>
            <w:tcW w:w="3941" w:type="dxa"/>
            <w:hideMark/>
          </w:tcPr>
          <w:p w14:paraId="7A952F62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4847B7F0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02685D6A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78D45C35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05E26003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889F5C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FA6D751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9F1A36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256A60" w:rsidRPr="00435EAC" w14:paraId="4F86B4D5" w14:textId="77777777" w:rsidTr="00256A60">
        <w:trPr>
          <w:trHeight w:val="41"/>
        </w:trPr>
        <w:tc>
          <w:tcPr>
            <w:tcW w:w="3941" w:type="dxa"/>
            <w:hideMark/>
          </w:tcPr>
          <w:p w14:paraId="578B8F6C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2009FA34" w14:textId="2AC4388F" w:rsidR="00256A60" w:rsidRPr="00435EAC" w:rsidRDefault="00256A60" w:rsidP="00256A60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(17)</w:t>
            </w:r>
          </w:p>
        </w:tc>
        <w:tc>
          <w:tcPr>
            <w:tcW w:w="270" w:type="dxa"/>
          </w:tcPr>
          <w:p w14:paraId="39D059CF" w14:textId="77777777" w:rsidR="00256A60" w:rsidRPr="00435EAC" w:rsidRDefault="00256A60" w:rsidP="00256A60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09122787" w14:textId="7C1409DB" w:rsidR="00256A60" w:rsidRPr="00435EAC" w:rsidRDefault="003A4B25" w:rsidP="00256A60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18832AE8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B11B6FB" w14:textId="0DD9EADE" w:rsidR="00256A60" w:rsidRPr="00435EAC" w:rsidRDefault="003A4B25" w:rsidP="00256A60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1A5BDEE" w14:textId="77777777" w:rsidR="00256A60" w:rsidRPr="00435EAC" w:rsidRDefault="00256A60" w:rsidP="00256A6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7E745250" w14:textId="7C52C198" w:rsidR="00256A60" w:rsidRPr="00435EAC" w:rsidRDefault="003A4B25" w:rsidP="00256A60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(10)</w:t>
            </w:r>
          </w:p>
        </w:tc>
      </w:tr>
      <w:tr w:rsidR="003A4B25" w:rsidRPr="00435EAC" w14:paraId="56FAB443" w14:textId="77777777" w:rsidTr="00256A60">
        <w:trPr>
          <w:trHeight w:val="41"/>
        </w:trPr>
        <w:tc>
          <w:tcPr>
            <w:tcW w:w="3941" w:type="dxa"/>
          </w:tcPr>
          <w:p w14:paraId="70597BF8" w14:textId="48CF8D5D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</w:tcPr>
          <w:p w14:paraId="33F5DF37" w14:textId="5D6F0E16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7A812036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46BDB2A6" w14:textId="2B46C649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342" w:type="dxa"/>
          </w:tcPr>
          <w:p w14:paraId="767B6E0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839200A" w14:textId="5531B549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8F18A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06B132E8" w14:textId="25E3B295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</w:tr>
      <w:tr w:rsidR="002753B9" w:rsidRPr="00435EAC" w14:paraId="0AD6036B" w14:textId="77777777" w:rsidTr="00256A60">
        <w:trPr>
          <w:trHeight w:val="41"/>
        </w:trPr>
        <w:tc>
          <w:tcPr>
            <w:tcW w:w="3941" w:type="dxa"/>
          </w:tcPr>
          <w:p w14:paraId="4C40908B" w14:textId="4F7725F9" w:rsidR="002753B9" w:rsidRPr="00435EAC" w:rsidRDefault="002753B9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หนี้สินภาษีเงินได้รอการตัดบัญชี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(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ต่อ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170" w:type="dxa"/>
          </w:tcPr>
          <w:p w14:paraId="63F5FB09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EAC809A" w14:textId="77777777" w:rsidR="002753B9" w:rsidRPr="00435EAC" w:rsidRDefault="002753B9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6ACE8935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10729A70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79B689F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095C80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422E71F1" w14:textId="77777777" w:rsidR="002753B9" w:rsidRPr="00435EAC" w:rsidRDefault="002753B9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A4B25" w:rsidRPr="00435EAC" w14:paraId="535069BA" w14:textId="77777777" w:rsidTr="00256A60">
        <w:trPr>
          <w:trHeight w:val="41"/>
        </w:trPr>
        <w:tc>
          <w:tcPr>
            <w:tcW w:w="3941" w:type="dxa"/>
            <w:hideMark/>
          </w:tcPr>
          <w:p w14:paraId="7DD42D43" w14:textId="6683AE59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FD95408" w14:textId="3A1F0D85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3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F7997F0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C6B4A4" w14:textId="14C8DD16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(6)</w:t>
            </w:r>
          </w:p>
        </w:tc>
        <w:tc>
          <w:tcPr>
            <w:tcW w:w="342" w:type="dxa"/>
          </w:tcPr>
          <w:p w14:paraId="200CEB5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D5ACC" w14:textId="78D657AD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781170E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5E50DA" w14:textId="1368DEFB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(6)</w:t>
            </w:r>
          </w:p>
        </w:tc>
      </w:tr>
      <w:tr w:rsidR="003A4B25" w:rsidRPr="00435EAC" w14:paraId="6DD98706" w14:textId="77777777" w:rsidTr="00256A60">
        <w:trPr>
          <w:trHeight w:val="41"/>
        </w:trPr>
        <w:tc>
          <w:tcPr>
            <w:tcW w:w="3941" w:type="dxa"/>
            <w:hideMark/>
          </w:tcPr>
          <w:p w14:paraId="4EF4D6B1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1DD2124" w14:textId="3CC75CB9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(139)</w:t>
            </w:r>
          </w:p>
        </w:tc>
        <w:tc>
          <w:tcPr>
            <w:tcW w:w="270" w:type="dxa"/>
          </w:tcPr>
          <w:p w14:paraId="3B4D1794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8E56C5" w14:textId="25B5898C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342" w:type="dxa"/>
          </w:tcPr>
          <w:p w14:paraId="4AA37A6A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9C0CD8" w14:textId="200C8868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9A5C09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DA4017" w14:textId="71BA4BE4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(135)</w:t>
            </w:r>
          </w:p>
        </w:tc>
      </w:tr>
      <w:tr w:rsidR="003A4B25" w:rsidRPr="00435EAC" w14:paraId="71ADE093" w14:textId="77777777" w:rsidTr="00256A60">
        <w:trPr>
          <w:trHeight w:val="41"/>
        </w:trPr>
        <w:tc>
          <w:tcPr>
            <w:tcW w:w="3941" w:type="dxa"/>
          </w:tcPr>
          <w:p w14:paraId="4D1DD4C2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77FFC1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18"/>
                <w:szCs w:val="18"/>
                <w:cs/>
                <w:lang w:val="en-US"/>
              </w:rPr>
            </w:pPr>
          </w:p>
        </w:tc>
        <w:tc>
          <w:tcPr>
            <w:tcW w:w="270" w:type="dxa"/>
          </w:tcPr>
          <w:p w14:paraId="729B4A74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843EF3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342" w:type="dxa"/>
          </w:tcPr>
          <w:p w14:paraId="4E6FBF07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0045B6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</w:tcPr>
          <w:p w14:paraId="157F2C9D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DF402D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</w:tr>
      <w:tr w:rsidR="003A4B25" w:rsidRPr="00435EAC" w14:paraId="4CBBF2F3" w14:textId="77777777" w:rsidTr="00256A60">
        <w:trPr>
          <w:trHeight w:val="41"/>
        </w:trPr>
        <w:tc>
          <w:tcPr>
            <w:tcW w:w="3941" w:type="dxa"/>
            <w:hideMark/>
          </w:tcPr>
          <w:p w14:paraId="368D6CA0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A8D0E77" w14:textId="067F2A29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</w:t>
            </w: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070CAFD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42282AFF" w14:textId="1A9D4FD6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342" w:type="dxa"/>
          </w:tcPr>
          <w:p w14:paraId="1A063F5F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CB9E4F8" w14:textId="32E3007E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0291E68C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246446E" w14:textId="40364F49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(74)</w:t>
            </w:r>
          </w:p>
        </w:tc>
      </w:tr>
      <w:tr w:rsidR="003A4B25" w:rsidRPr="00435EAC" w14:paraId="3DFE0332" w14:textId="77777777" w:rsidTr="007E24F1">
        <w:trPr>
          <w:trHeight w:val="50"/>
        </w:trPr>
        <w:tc>
          <w:tcPr>
            <w:tcW w:w="3941" w:type="dxa"/>
            <w:hideMark/>
          </w:tcPr>
          <w:p w14:paraId="61642D97" w14:textId="47AED2EB" w:rsidR="003A4B25" w:rsidRPr="00435EAC" w:rsidRDefault="003A4B25" w:rsidP="007E24F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 / 2566</w:t>
            </w:r>
          </w:p>
        </w:tc>
        <w:tc>
          <w:tcPr>
            <w:tcW w:w="5419" w:type="dxa"/>
            <w:gridSpan w:val="7"/>
          </w:tcPr>
          <w:p w14:paraId="5B35E779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</w:tr>
      <w:tr w:rsidR="003A4B25" w:rsidRPr="00435EAC" w14:paraId="1490DA70" w14:textId="77777777" w:rsidTr="00256A60">
        <w:trPr>
          <w:trHeight w:val="397"/>
        </w:trPr>
        <w:tc>
          <w:tcPr>
            <w:tcW w:w="3941" w:type="dxa"/>
            <w:hideMark/>
          </w:tcPr>
          <w:p w14:paraId="54CD60C4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6606239B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3A4B25" w:rsidRPr="00435EAC" w14:paraId="5851A79E" w14:textId="77777777" w:rsidTr="00256A60">
        <w:trPr>
          <w:trHeight w:val="60"/>
        </w:trPr>
        <w:tc>
          <w:tcPr>
            <w:tcW w:w="3941" w:type="dxa"/>
            <w:hideMark/>
          </w:tcPr>
          <w:p w14:paraId="1418A819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hideMark/>
          </w:tcPr>
          <w:p w14:paraId="10F57D69" w14:textId="474E9F9C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34D8CCB5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7C3211FE" w14:textId="03480224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7E9401A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3A4CDE9E" w14:textId="5CF1D01E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051D9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094C89DD" w14:textId="37EBFE8D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</w:p>
        </w:tc>
      </w:tr>
      <w:tr w:rsidR="003A4B25" w:rsidRPr="00435EAC" w14:paraId="3B4B50BB" w14:textId="77777777" w:rsidTr="00256A60">
        <w:trPr>
          <w:trHeight w:val="41"/>
        </w:trPr>
        <w:tc>
          <w:tcPr>
            <w:tcW w:w="3941" w:type="dxa"/>
            <w:hideMark/>
          </w:tcPr>
          <w:p w14:paraId="4F984B6A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091F461" w14:textId="26405713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36</w:t>
            </w:r>
          </w:p>
        </w:tc>
        <w:tc>
          <w:tcPr>
            <w:tcW w:w="270" w:type="dxa"/>
          </w:tcPr>
          <w:p w14:paraId="1A590309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3D622EB" w14:textId="31177C9A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342" w:type="dxa"/>
          </w:tcPr>
          <w:p w14:paraId="2906897C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D5140A" w14:textId="2E185718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B6EB419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0015A6" w14:textId="73817711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37</w:t>
            </w:r>
          </w:p>
        </w:tc>
      </w:tr>
      <w:tr w:rsidR="003A4B25" w:rsidRPr="00435EAC" w14:paraId="6B06C7A8" w14:textId="77777777" w:rsidTr="00256A60">
        <w:trPr>
          <w:trHeight w:val="41"/>
        </w:trPr>
        <w:tc>
          <w:tcPr>
            <w:tcW w:w="3941" w:type="dxa"/>
            <w:hideMark/>
          </w:tcPr>
          <w:p w14:paraId="5364DE17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FA8EF1F" w14:textId="4B55B9A4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55</w:t>
            </w:r>
          </w:p>
        </w:tc>
        <w:tc>
          <w:tcPr>
            <w:tcW w:w="270" w:type="dxa"/>
          </w:tcPr>
          <w:p w14:paraId="6EEA5F23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050AA9E" w14:textId="7FA3B390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342" w:type="dxa"/>
          </w:tcPr>
          <w:p w14:paraId="21AE2E4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231A964" w14:textId="3603E365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3C2E21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DC288CC" w14:textId="41A28B35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56</w:t>
            </w:r>
          </w:p>
        </w:tc>
      </w:tr>
      <w:tr w:rsidR="003A4B25" w:rsidRPr="00435EAC" w14:paraId="4362365D" w14:textId="77777777" w:rsidTr="00256A60">
        <w:trPr>
          <w:trHeight w:val="41"/>
        </w:trPr>
        <w:tc>
          <w:tcPr>
            <w:tcW w:w="3941" w:type="dxa"/>
          </w:tcPr>
          <w:p w14:paraId="7E267828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DC87C0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3B5095E9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93D839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BDACE9C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351096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2CA2322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B2A49F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A4B25" w:rsidRPr="00435EAC" w14:paraId="385FFD8F" w14:textId="77777777" w:rsidTr="00256A60">
        <w:trPr>
          <w:trHeight w:val="41"/>
        </w:trPr>
        <w:tc>
          <w:tcPr>
            <w:tcW w:w="3941" w:type="dxa"/>
            <w:hideMark/>
          </w:tcPr>
          <w:p w14:paraId="29CC5605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1F0CB531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458FD531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39F2A213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2C40949C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491F91E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F0EC293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644B509A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A4B25" w:rsidRPr="00435EAC" w14:paraId="16834CAC" w14:textId="77777777" w:rsidTr="00256A60">
        <w:trPr>
          <w:trHeight w:val="41"/>
        </w:trPr>
        <w:tc>
          <w:tcPr>
            <w:tcW w:w="3941" w:type="dxa"/>
            <w:hideMark/>
          </w:tcPr>
          <w:p w14:paraId="558F3A14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hideMark/>
          </w:tcPr>
          <w:p w14:paraId="72B3F704" w14:textId="7DE0D193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(121)</w:t>
            </w:r>
          </w:p>
        </w:tc>
        <w:tc>
          <w:tcPr>
            <w:tcW w:w="270" w:type="dxa"/>
          </w:tcPr>
          <w:p w14:paraId="7D1847EA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78BD8C4" w14:textId="676B3F0E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342" w:type="dxa"/>
          </w:tcPr>
          <w:p w14:paraId="3B079B50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2DDE2A2D" w14:textId="0CE22D00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F04B93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33426E04" w14:textId="7EC8C2B8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(118)</w:t>
            </w:r>
          </w:p>
        </w:tc>
      </w:tr>
      <w:tr w:rsidR="003A4B25" w:rsidRPr="00435EAC" w14:paraId="586EC004" w14:textId="77777777" w:rsidTr="00256A60">
        <w:trPr>
          <w:trHeight w:val="41"/>
        </w:trPr>
        <w:tc>
          <w:tcPr>
            <w:tcW w:w="3941" w:type="dxa"/>
            <w:hideMark/>
          </w:tcPr>
          <w:p w14:paraId="46212552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</w:tcPr>
          <w:p w14:paraId="00A1958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51F2349C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</w:tcPr>
          <w:p w14:paraId="53D912F9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49B9B8A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4ED51C7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F67363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45974CEB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A4B25" w:rsidRPr="00435EAC" w14:paraId="1B57533F" w14:textId="77777777" w:rsidTr="00256A60">
        <w:trPr>
          <w:trHeight w:val="41"/>
        </w:trPr>
        <w:tc>
          <w:tcPr>
            <w:tcW w:w="3941" w:type="dxa"/>
            <w:hideMark/>
          </w:tcPr>
          <w:p w14:paraId="2BC941D4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hideMark/>
          </w:tcPr>
          <w:p w14:paraId="62EF3CD4" w14:textId="7F5E785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(22)</w:t>
            </w:r>
          </w:p>
        </w:tc>
        <w:tc>
          <w:tcPr>
            <w:tcW w:w="270" w:type="dxa"/>
          </w:tcPr>
          <w:p w14:paraId="0EFD708D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hideMark/>
          </w:tcPr>
          <w:p w14:paraId="2BD39B67" w14:textId="1A92BEBD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342" w:type="dxa"/>
          </w:tcPr>
          <w:p w14:paraId="6FFD9183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hideMark/>
          </w:tcPr>
          <w:p w14:paraId="6DC43949" w14:textId="0887E7CB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D69889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hideMark/>
          </w:tcPr>
          <w:p w14:paraId="12A692B8" w14:textId="3F3A79AB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(17)</w:t>
            </w:r>
          </w:p>
        </w:tc>
      </w:tr>
      <w:tr w:rsidR="003A4B25" w:rsidRPr="00435EAC" w14:paraId="0BCCD6D1" w14:textId="77777777" w:rsidTr="00256A60">
        <w:trPr>
          <w:trHeight w:val="41"/>
        </w:trPr>
        <w:tc>
          <w:tcPr>
            <w:tcW w:w="3941" w:type="dxa"/>
            <w:hideMark/>
          </w:tcPr>
          <w:p w14:paraId="0021466C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79748FF" w14:textId="4362DBEE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21D8151D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AEBD66" w14:textId="78A02283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5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342" w:type="dxa"/>
          </w:tcPr>
          <w:p w14:paraId="3FA4E97E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49E4EEE" w14:textId="1A111476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846D73B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0BBB2F3" w14:textId="764F75F9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</w:tr>
      <w:tr w:rsidR="003A4B25" w:rsidRPr="00435EAC" w14:paraId="0E57E158" w14:textId="77777777" w:rsidTr="00256A60">
        <w:trPr>
          <w:trHeight w:val="41"/>
        </w:trPr>
        <w:tc>
          <w:tcPr>
            <w:tcW w:w="3941" w:type="dxa"/>
            <w:hideMark/>
          </w:tcPr>
          <w:p w14:paraId="4C59CECA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C5F046F" w14:textId="4E83E162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(146)</w:t>
            </w:r>
          </w:p>
        </w:tc>
        <w:tc>
          <w:tcPr>
            <w:tcW w:w="270" w:type="dxa"/>
          </w:tcPr>
          <w:p w14:paraId="5439E320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BCB236F" w14:textId="6CDDC60E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342" w:type="dxa"/>
          </w:tcPr>
          <w:p w14:paraId="4B1B26E0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BAF3923" w14:textId="1B64E165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C2FE4C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468AA3F" w14:textId="740BAA59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(139)</w:t>
            </w:r>
          </w:p>
        </w:tc>
      </w:tr>
      <w:tr w:rsidR="003A4B25" w:rsidRPr="00435EAC" w14:paraId="3A965804" w14:textId="77777777" w:rsidTr="00256A60">
        <w:trPr>
          <w:trHeight w:val="41"/>
        </w:trPr>
        <w:tc>
          <w:tcPr>
            <w:tcW w:w="3941" w:type="dxa"/>
          </w:tcPr>
          <w:p w14:paraId="5C6CB81F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1E05E3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278B65D5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CE6DE7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342" w:type="dxa"/>
          </w:tcPr>
          <w:p w14:paraId="6F5B025E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76CCFB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5A28457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BBB834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A4B25" w:rsidRPr="00435EAC" w14:paraId="0C3BE309" w14:textId="77777777" w:rsidTr="00256A60">
        <w:trPr>
          <w:trHeight w:val="41"/>
        </w:trPr>
        <w:tc>
          <w:tcPr>
            <w:tcW w:w="3941" w:type="dxa"/>
            <w:hideMark/>
          </w:tcPr>
          <w:p w14:paraId="34BB62FA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3D0DC47" w14:textId="68FF1585" w:rsidR="003A4B25" w:rsidRPr="00435EAC" w:rsidRDefault="003A4B25" w:rsidP="003A4B25">
            <w:pPr>
              <w:pStyle w:val="acctfourfigures"/>
              <w:tabs>
                <w:tab w:val="clear" w:pos="765"/>
                <w:tab w:val="decimal" w:pos="81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(91)</w:t>
            </w:r>
          </w:p>
        </w:tc>
        <w:tc>
          <w:tcPr>
            <w:tcW w:w="270" w:type="dxa"/>
          </w:tcPr>
          <w:p w14:paraId="4E9F3FE5" w14:textId="77777777" w:rsidR="003A4B25" w:rsidRPr="00435EAC" w:rsidRDefault="003A4B25" w:rsidP="003A4B25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4E63258F" w14:textId="46FA3593" w:rsidR="003A4B25" w:rsidRPr="00435EAC" w:rsidRDefault="003A4B25" w:rsidP="003A4B25">
            <w:pPr>
              <w:pStyle w:val="acctfourfigures"/>
              <w:tabs>
                <w:tab w:val="clear" w:pos="765"/>
                <w:tab w:val="decimal" w:pos="72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342" w:type="dxa"/>
          </w:tcPr>
          <w:p w14:paraId="4CA4B1F8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654C5AD2" w14:textId="2385AD25" w:rsidR="003A4B25" w:rsidRPr="00435EAC" w:rsidRDefault="003A4B25" w:rsidP="003A4B25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D45216D" w14:textId="77777777" w:rsidR="003A4B25" w:rsidRPr="00435EAC" w:rsidRDefault="003A4B25" w:rsidP="003A4B25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20202519" w14:textId="50644501" w:rsidR="003A4B25" w:rsidRPr="00435EAC" w:rsidRDefault="003A4B25" w:rsidP="003A4B25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</w:t>
            </w:r>
            <w:r w:rsidRPr="00435EA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)</w:t>
            </w:r>
          </w:p>
        </w:tc>
      </w:tr>
    </w:tbl>
    <w:p w14:paraId="70819786" w14:textId="77777777" w:rsidR="00F04DB2" w:rsidRPr="00435EAC" w:rsidRDefault="00F04DB2" w:rsidP="00F04DB2">
      <w:pPr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8"/>
      </w:tblGrid>
      <w:tr w:rsidR="00F04DB2" w:rsidRPr="00435EAC" w14:paraId="07DDA3D5" w14:textId="77777777" w:rsidTr="00F04DB2">
        <w:trPr>
          <w:trHeight w:val="41"/>
        </w:trPr>
        <w:tc>
          <w:tcPr>
            <w:tcW w:w="6462" w:type="dxa"/>
            <w:gridSpan w:val="4"/>
            <w:hideMark/>
          </w:tcPr>
          <w:p w14:paraId="369EE5EB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70" w:type="dxa"/>
          </w:tcPr>
          <w:p w14:paraId="08E73421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28C77B9B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</w:tr>
      <w:tr w:rsidR="00F04DB2" w:rsidRPr="00435EAC" w14:paraId="63707727" w14:textId="77777777" w:rsidTr="00F04DB2">
        <w:trPr>
          <w:trHeight w:val="41"/>
        </w:trPr>
        <w:tc>
          <w:tcPr>
            <w:tcW w:w="3942" w:type="dxa"/>
          </w:tcPr>
          <w:p w14:paraId="5CE2D089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0466ED6B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7BAEC695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B05427A" w14:textId="77777777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3D4485F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  <w:hideMark/>
          </w:tcPr>
          <w:p w14:paraId="51E91657" w14:textId="57403780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center"/>
          </w:tcPr>
          <w:p w14:paraId="760AD96D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vAlign w:val="center"/>
            <w:hideMark/>
          </w:tcPr>
          <w:p w14:paraId="194411ED" w14:textId="2B154538" w:rsidR="00F04DB2" w:rsidRPr="00435EAC" w:rsidRDefault="00F04DB2">
            <w:pPr>
              <w:pStyle w:val="acctfourfigures"/>
              <w:tabs>
                <w:tab w:val="left" w:pos="720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</w:tr>
      <w:tr w:rsidR="00F04DB2" w:rsidRPr="00435EAC" w14:paraId="438226C3" w14:textId="77777777" w:rsidTr="00F04DB2">
        <w:trPr>
          <w:trHeight w:val="41"/>
        </w:trPr>
        <w:tc>
          <w:tcPr>
            <w:tcW w:w="3942" w:type="dxa"/>
          </w:tcPr>
          <w:p w14:paraId="6C980D00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37A02E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108BCD6" w14:textId="77777777" w:rsidR="00F04DB2" w:rsidRPr="00435EAC" w:rsidRDefault="00F04DB2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7411318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6863FC9" w14:textId="77777777" w:rsidR="00F04DB2" w:rsidRPr="00435EAC" w:rsidRDefault="00F04DB2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  <w:hideMark/>
          </w:tcPr>
          <w:p w14:paraId="5749C11C" w14:textId="77777777" w:rsidR="00F04DB2" w:rsidRPr="00435EAC" w:rsidRDefault="00F04DB2">
            <w:pPr>
              <w:pStyle w:val="acctfourfigures"/>
              <w:tabs>
                <w:tab w:val="decimal" w:pos="698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4804FC" w:rsidRPr="00435EAC" w14:paraId="64B9ED08" w14:textId="77777777" w:rsidTr="004804FC">
        <w:trPr>
          <w:trHeight w:val="41"/>
        </w:trPr>
        <w:tc>
          <w:tcPr>
            <w:tcW w:w="3942" w:type="dxa"/>
            <w:hideMark/>
          </w:tcPr>
          <w:p w14:paraId="7315EDA3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ลูกหนี้ผลขาดทุนด้านเครดิตที่คาดว่าจะเกิดขึ้น</w:t>
            </w:r>
          </w:p>
        </w:tc>
        <w:tc>
          <w:tcPr>
            <w:tcW w:w="1170" w:type="dxa"/>
          </w:tcPr>
          <w:p w14:paraId="2B4A8E83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649FAA6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21A1F3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4EB37C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E48451B" w14:textId="1B741ECB" w:rsidR="004804FC" w:rsidRPr="00435EAC" w:rsidRDefault="00E87389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5900B54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hideMark/>
          </w:tcPr>
          <w:p w14:paraId="420F6C48" w14:textId="1E7694E9" w:rsidR="004804FC" w:rsidRPr="00435EAC" w:rsidRDefault="004804FC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4804FC" w:rsidRPr="00435EAC" w14:paraId="7F7A16E8" w14:textId="77777777" w:rsidTr="004804FC">
        <w:trPr>
          <w:trHeight w:val="41"/>
        </w:trPr>
        <w:tc>
          <w:tcPr>
            <w:tcW w:w="3942" w:type="dxa"/>
            <w:hideMark/>
          </w:tcPr>
          <w:p w14:paraId="4BC734CE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</w:tcPr>
          <w:p w14:paraId="3441A811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5D956DC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DE62917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1C311CC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38EB306" w14:textId="7CD16D90" w:rsidR="004804FC" w:rsidRPr="00435EAC" w:rsidRDefault="00E87389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268</w:t>
            </w:r>
          </w:p>
        </w:tc>
        <w:tc>
          <w:tcPr>
            <w:tcW w:w="270" w:type="dxa"/>
          </w:tcPr>
          <w:p w14:paraId="5476C6F1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BBAFC9D" w14:textId="16D0DFCF" w:rsidR="004804FC" w:rsidRPr="00435EAC" w:rsidRDefault="004804FC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27</w:t>
            </w:r>
            <w:r w:rsidR="00FA2508" w:rsidRPr="00FA2508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</w:t>
            </w:r>
          </w:p>
        </w:tc>
      </w:tr>
      <w:tr w:rsidR="004804FC" w:rsidRPr="00435EAC" w14:paraId="54F00B71" w14:textId="77777777" w:rsidTr="004804FC">
        <w:trPr>
          <w:trHeight w:val="68"/>
        </w:trPr>
        <w:tc>
          <w:tcPr>
            <w:tcW w:w="3942" w:type="dxa"/>
            <w:hideMark/>
          </w:tcPr>
          <w:p w14:paraId="09CDB680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</w:tcPr>
          <w:p w14:paraId="33DEF57D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0B7C7D9A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41EB3178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8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6D5AF18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EAB1823" w14:textId="76A8D9F0" w:rsidR="004804FC" w:rsidRPr="00435EAC" w:rsidRDefault="00E87389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270</w:t>
            </w:r>
          </w:p>
        </w:tc>
        <w:tc>
          <w:tcPr>
            <w:tcW w:w="270" w:type="dxa"/>
          </w:tcPr>
          <w:p w14:paraId="04C9F0A1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5220F1FB" w14:textId="4B96DCE6" w:rsidR="004804FC" w:rsidRPr="00435EAC" w:rsidRDefault="004804FC" w:rsidP="004804FC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</w:t>
            </w:r>
            <w:r w:rsidR="00FA2508" w:rsidRPr="00FA2508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</w:tr>
    </w:tbl>
    <w:p w14:paraId="2F626CF3" w14:textId="5D45937A" w:rsidR="00F04DB2" w:rsidRPr="00435EAC" w:rsidRDefault="00F04DB2" w:rsidP="00630B5B">
      <w:pPr>
        <w:ind w:left="540"/>
        <w:jc w:val="thaiDistribute"/>
        <w:rPr>
          <w:lang w:val="x-none" w:eastAsia="x-none"/>
        </w:rPr>
      </w:pPr>
      <w:r w:rsidRPr="00435EAC">
        <w:rPr>
          <w:rFonts w:ascii="Angsana New" w:hAnsi="Angsana New"/>
          <w:sz w:val="30"/>
          <w:szCs w:val="30"/>
          <w:cs/>
        </w:rPr>
        <w:lastRenderedPageBreak/>
        <w:t xml:space="preserve">ขาดทุนทางภาษีจะสิ้นอายุในปี </w:t>
      </w:r>
      <w:r w:rsidRPr="00435EAC">
        <w:rPr>
          <w:rFonts w:ascii="Angsana New" w:hAnsi="Angsana New"/>
          <w:sz w:val="30"/>
          <w:szCs w:val="30"/>
        </w:rPr>
        <w:t>25</w:t>
      </w:r>
      <w:r w:rsidR="00FA2508" w:rsidRPr="00FA2508">
        <w:rPr>
          <w:rFonts w:ascii="Angsana New" w:hAnsi="Angsana New" w:hint="cs"/>
          <w:sz w:val="30"/>
          <w:szCs w:val="30"/>
        </w:rPr>
        <w:t>67</w:t>
      </w:r>
      <w:r w:rsidRPr="00435EAC">
        <w:rPr>
          <w:rFonts w:ascii="Angsana New" w:hAnsi="Angsana New"/>
          <w:sz w:val="30"/>
          <w:szCs w:val="30"/>
        </w:rPr>
        <w:t xml:space="preserve"> - 25</w:t>
      </w:r>
      <w:r w:rsidR="003523DB" w:rsidRPr="00435EAC">
        <w:rPr>
          <w:rFonts w:ascii="Angsana New" w:hAnsi="Angsana New"/>
          <w:sz w:val="30"/>
          <w:szCs w:val="30"/>
        </w:rPr>
        <w:t>7</w:t>
      </w:r>
      <w:r w:rsidR="00FA2508" w:rsidRPr="00FA2508">
        <w:rPr>
          <w:rFonts w:ascii="Angsana New" w:hAnsi="Angsana New" w:hint="cs"/>
          <w:sz w:val="30"/>
          <w:szCs w:val="30"/>
        </w:rPr>
        <w:t>2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 xml:space="preserve">ผลแตกต่างชั่วคราวที่ใช้หักภาษีที่ยังไม่สิ้นอายุตามกฎหมายเกี่ยวกับภาษีเงินได้ปัจจุบันนั้น กลุ่มบริษัทยังมิได้รับรู้รายการดังกล่าวเป็นสินทรัพย์ภาษีเงินได้รอการตัดบัญชีเนื่องจากยังไม่มีความเป็นได้ค่อนข้างแน่ว่ากลุ่มบริษัทจะมีกำไรทางภาษีเพียงพอที่จะใช้ประโยชน์ทางภาษีดังกล่าว </w:t>
      </w:r>
    </w:p>
    <w:p w14:paraId="3DE99262" w14:textId="44A17FF6" w:rsidR="00F04DB2" w:rsidRPr="00435EAC" w:rsidRDefault="00F04DB2" w:rsidP="00F574DF">
      <w:pPr>
        <w:rPr>
          <w:lang w:val="x-none" w:eastAsia="x-none"/>
        </w:rPr>
      </w:pPr>
    </w:p>
    <w:p w14:paraId="02B6C95A" w14:textId="39573206" w:rsidR="00F04DB2" w:rsidRPr="00435EAC" w:rsidRDefault="00F04DB2" w:rsidP="00F574DF">
      <w:pPr>
        <w:rPr>
          <w:lang w:val="x-none" w:eastAsia="x-none"/>
        </w:rPr>
      </w:pPr>
    </w:p>
    <w:p w14:paraId="0E8BFF40" w14:textId="133B0EFF" w:rsidR="004B58AA" w:rsidRPr="00435EAC" w:rsidRDefault="00CB6CF4" w:rsidP="00B04AB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กำไรต่อหุ้น</w:t>
      </w:r>
      <w:r w:rsidR="003649D6" w:rsidRPr="00435EAC">
        <w:rPr>
          <w:rFonts w:ascii="Angsana New" w:hAnsi="Angsana New" w:hint="cs"/>
          <w:sz w:val="30"/>
          <w:szCs w:val="30"/>
          <w:cs/>
        </w:rPr>
        <w:t>ขั้นพื้นฐาน</w:t>
      </w:r>
    </w:p>
    <w:p w14:paraId="0C725455" w14:textId="1919E838" w:rsidR="0040072F" w:rsidRPr="00435EAC" w:rsidRDefault="0040072F" w:rsidP="00F96062">
      <w:pPr>
        <w:rPr>
          <w:rFonts w:asciiTheme="majorBidi" w:hAnsiTheme="majorBidi" w:cstheme="majorBidi"/>
          <w:sz w:val="24"/>
          <w:szCs w:val="24"/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A7019E" w:rsidRPr="00435EAC" w14:paraId="5273AAE2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4DFC85DD" w14:textId="5DB40DC6" w:rsidR="00A7019E" w:rsidRPr="00435EAC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79" w:firstLine="2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  <w:shd w:val="clear" w:color="auto" w:fill="auto"/>
          </w:tcPr>
          <w:p w14:paraId="6BA8558F" w14:textId="77777777" w:rsidR="00A7019E" w:rsidRPr="00435EAC" w:rsidRDefault="00A7019E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33E74CD4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9" w:type="dxa"/>
            <w:gridSpan w:val="3"/>
          </w:tcPr>
          <w:p w14:paraId="4B7B40D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A7019E" w:rsidRPr="00435EAC" w14:paraId="0D6C706F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3A6F8914" w14:textId="5F815446" w:rsidR="00A7019E" w:rsidRPr="00435EAC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63EA8A19" w14:textId="4D081DEA" w:rsidR="00A7019E" w:rsidRPr="00435EAC" w:rsidRDefault="000E564C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7C0C603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9792E43" w14:textId="330809CA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  <w:tc>
          <w:tcPr>
            <w:tcW w:w="270" w:type="dxa"/>
          </w:tcPr>
          <w:p w14:paraId="38F0C3FD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079BA04C" w14:textId="186A4394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  <w:tc>
          <w:tcPr>
            <w:tcW w:w="270" w:type="dxa"/>
            <w:vAlign w:val="center"/>
          </w:tcPr>
          <w:p w14:paraId="78613FD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  <w:vAlign w:val="center"/>
          </w:tcPr>
          <w:p w14:paraId="45DB6988" w14:textId="4215BCCA" w:rsidR="00A7019E" w:rsidRPr="00435EAC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</w:t>
            </w:r>
          </w:p>
        </w:tc>
      </w:tr>
      <w:tr w:rsidR="00A7019E" w:rsidRPr="00435EAC" w14:paraId="54CD00A1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142206A1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  <w:shd w:val="clear" w:color="auto" w:fill="auto"/>
          </w:tcPr>
          <w:p w14:paraId="7864F9B8" w14:textId="548B9849" w:rsidR="00A7019E" w:rsidRPr="00435EAC" w:rsidRDefault="00A7019E" w:rsidP="008C6434">
            <w:pPr>
              <w:pStyle w:val="acctfourfigures"/>
              <w:tabs>
                <w:tab w:val="clear" w:pos="765"/>
                <w:tab w:val="decimal" w:pos="603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="0073713D"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 xml:space="preserve"> / </w:t>
            </w:r>
            <w:r w:rsidR="0073713D" w:rsidRPr="00435EAC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ล้านหุ้น</w:t>
            </w: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A7019E" w:rsidRPr="00435EAC" w14:paraId="26354A7D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6EDC9604" w14:textId="60CF3450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170" w:type="dxa"/>
            <w:shd w:val="clear" w:color="auto" w:fill="auto"/>
          </w:tcPr>
          <w:p w14:paraId="1F7400F4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5560E4" w14:textId="77777777" w:rsidR="00A7019E" w:rsidRPr="00435EAC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72D2E9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E120472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4414E0D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85C0AE2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E1A68DB" w14:textId="77777777" w:rsidR="00A7019E" w:rsidRPr="00435EAC" w:rsidRDefault="00A7019E" w:rsidP="00A7019E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4804FC" w:rsidRPr="00435EAC" w14:paraId="788059A9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3331B99" w14:textId="4AC6C641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435EAC">
              <w:rPr>
                <w:b/>
                <w:b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435EAC">
              <w:rPr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AB6B658" w14:textId="65CE4378" w:rsidR="004804FC" w:rsidRPr="00435EAC" w:rsidRDefault="009F6017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1,4</w:t>
            </w:r>
            <w:r w:rsidR="00CC1CD6"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1E7E07E4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40178F6" w14:textId="4466D182" w:rsidR="004804FC" w:rsidRPr="00435EAC" w:rsidRDefault="004804FC" w:rsidP="004804F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1,852</w:t>
            </w:r>
          </w:p>
        </w:tc>
        <w:tc>
          <w:tcPr>
            <w:tcW w:w="270" w:type="dxa"/>
          </w:tcPr>
          <w:p w14:paraId="278A6BFB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45D4445" w14:textId="27B6E0D3" w:rsidR="004804FC" w:rsidRPr="00435EAC" w:rsidRDefault="009F6017" w:rsidP="004804F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1,5</w:t>
            </w:r>
            <w:r w:rsidR="00CC1CD6"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0910B481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0E97D7F" w14:textId="61C9EB54" w:rsidR="004804FC" w:rsidRPr="00435EAC" w:rsidRDefault="004804FC" w:rsidP="004804FC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1,816</w:t>
            </w:r>
          </w:p>
        </w:tc>
      </w:tr>
      <w:tr w:rsidR="004804FC" w:rsidRPr="00435EAC" w14:paraId="135E9CB6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BD99CE1" w14:textId="342EE70D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6644EF6" w14:textId="255AFBA3" w:rsidR="004804FC" w:rsidRPr="00435EAC" w:rsidRDefault="008A5699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  <w:shd w:val="clear" w:color="auto" w:fill="auto"/>
          </w:tcPr>
          <w:p w14:paraId="11360A70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3B20B6" w14:textId="4C4E508C" w:rsidR="004804FC" w:rsidRPr="00435EAC" w:rsidRDefault="004804FC" w:rsidP="004804F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2,319</w:t>
            </w:r>
          </w:p>
        </w:tc>
        <w:tc>
          <w:tcPr>
            <w:tcW w:w="270" w:type="dxa"/>
          </w:tcPr>
          <w:p w14:paraId="3462BE89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B344E22" w14:textId="1EF95561" w:rsidR="004804FC" w:rsidRPr="00435EAC" w:rsidRDefault="008A5699" w:rsidP="004804FC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2,319</w:t>
            </w:r>
          </w:p>
        </w:tc>
        <w:tc>
          <w:tcPr>
            <w:tcW w:w="270" w:type="dxa"/>
          </w:tcPr>
          <w:p w14:paraId="30A64951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76576F88" w14:textId="6B67CC0D" w:rsidR="004804FC" w:rsidRPr="00435EAC" w:rsidRDefault="004804FC" w:rsidP="004804FC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2,319</w:t>
            </w:r>
          </w:p>
        </w:tc>
      </w:tr>
      <w:tr w:rsidR="004804FC" w:rsidRPr="00435EAC" w14:paraId="3B5697BC" w14:textId="77777777" w:rsidTr="00B04ABC">
        <w:trPr>
          <w:trHeight w:val="68"/>
        </w:trPr>
        <w:tc>
          <w:tcPr>
            <w:tcW w:w="3942" w:type="dxa"/>
            <w:shd w:val="clear" w:color="auto" w:fill="auto"/>
          </w:tcPr>
          <w:p w14:paraId="371DE0E6" w14:textId="5D0CD46C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435EAC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(</w:t>
            </w:r>
            <w:r w:rsidRPr="00435EAC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บาท</w:t>
            </w:r>
            <w:r w:rsidRPr="00435EA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0499B25" w14:textId="3F944AC0" w:rsidR="004804FC" w:rsidRPr="00435EAC" w:rsidRDefault="009F6017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0.6</w:t>
            </w:r>
            <w:r w:rsidR="00CC1CD6"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72D187C5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B528CA5" w14:textId="695EF734" w:rsidR="004804FC" w:rsidRPr="00435EAC" w:rsidRDefault="004804FC" w:rsidP="004804F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0.80</w:t>
            </w:r>
          </w:p>
        </w:tc>
        <w:tc>
          <w:tcPr>
            <w:tcW w:w="270" w:type="dxa"/>
            <w:tcBorders>
              <w:left w:val="nil"/>
            </w:tcBorders>
          </w:tcPr>
          <w:p w14:paraId="58EA8E5A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963E8A4" w14:textId="61B79D5D" w:rsidR="004804FC" w:rsidRPr="00435EAC" w:rsidRDefault="009F6017" w:rsidP="004804FC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0.6</w:t>
            </w:r>
            <w:r w:rsidR="00CC1CD6"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48E09C2B" w14:textId="77777777" w:rsidR="004804FC" w:rsidRPr="00435EAC" w:rsidRDefault="004804FC" w:rsidP="004804FC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BD3E720" w14:textId="51A56BD8" w:rsidR="004804FC" w:rsidRPr="00435EAC" w:rsidRDefault="004804FC" w:rsidP="004804FC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0.78</w:t>
            </w:r>
          </w:p>
        </w:tc>
      </w:tr>
    </w:tbl>
    <w:p w14:paraId="11EE6DAF" w14:textId="02F2950A" w:rsidR="0040072F" w:rsidRPr="00435EAC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4C306D3B" w14:textId="75D5D96A" w:rsidR="00BE5689" w:rsidRPr="00435EAC" w:rsidRDefault="00B9403F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เงินปันผล</w:t>
      </w:r>
    </w:p>
    <w:p w14:paraId="1A1D1210" w14:textId="77777777" w:rsidR="0030172E" w:rsidRPr="00435EAC" w:rsidRDefault="0030172E" w:rsidP="0030172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78DB4BEB" w14:textId="4763BA08" w:rsidR="007A4764" w:rsidRPr="00435EAC" w:rsidRDefault="007165EF" w:rsidP="00F261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</w:tabs>
        <w:ind w:left="549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hint="cs"/>
          <w:sz w:val="30"/>
          <w:szCs w:val="30"/>
          <w:cs/>
        </w:rPr>
        <w:t>รายละเอียดเงินปันผลในระหว่างปี</w:t>
      </w:r>
      <w:r w:rsidRPr="00435EAC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435EAC">
        <w:rPr>
          <w:rFonts w:asciiTheme="majorBidi" w:hAnsiTheme="majorBidi"/>
          <w:sz w:val="30"/>
          <w:szCs w:val="30"/>
        </w:rPr>
        <w:t>256</w:t>
      </w:r>
      <w:r w:rsidR="004804FC" w:rsidRPr="00435EAC">
        <w:rPr>
          <w:rFonts w:asciiTheme="majorBidi" w:hAnsiTheme="majorBidi"/>
          <w:sz w:val="30"/>
          <w:szCs w:val="30"/>
        </w:rPr>
        <w:t>7</w:t>
      </w:r>
      <w:r w:rsidRPr="00435EAC">
        <w:rPr>
          <w:rFonts w:asciiTheme="majorBidi" w:hAnsiTheme="majorBidi"/>
          <w:sz w:val="30"/>
          <w:szCs w:val="30"/>
          <w:cs/>
        </w:rPr>
        <w:t xml:space="preserve"> </w:t>
      </w:r>
      <w:r w:rsidRPr="00435EAC">
        <w:rPr>
          <w:rFonts w:asciiTheme="majorBidi" w:hAnsiTheme="majorBidi" w:hint="cs"/>
          <w:sz w:val="30"/>
          <w:szCs w:val="30"/>
          <w:cs/>
        </w:rPr>
        <w:t>และ</w:t>
      </w:r>
      <w:r w:rsidRPr="00435EAC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435EAC">
        <w:rPr>
          <w:rFonts w:asciiTheme="majorBidi" w:hAnsiTheme="majorBidi"/>
          <w:sz w:val="30"/>
          <w:szCs w:val="30"/>
        </w:rPr>
        <w:t>256</w:t>
      </w:r>
      <w:r w:rsidR="004804FC" w:rsidRPr="00435EAC">
        <w:rPr>
          <w:rFonts w:asciiTheme="majorBidi" w:hAnsiTheme="majorBidi"/>
          <w:sz w:val="30"/>
          <w:szCs w:val="30"/>
        </w:rPr>
        <w:t>6</w:t>
      </w:r>
      <w:r w:rsidRPr="00435EAC">
        <w:rPr>
          <w:rFonts w:asciiTheme="majorBidi" w:hAnsiTheme="majorBidi"/>
          <w:sz w:val="30"/>
          <w:szCs w:val="30"/>
          <w:cs/>
        </w:rPr>
        <w:t xml:space="preserve"> </w:t>
      </w:r>
      <w:r w:rsidRPr="00435EAC">
        <w:rPr>
          <w:rFonts w:asciiTheme="majorBidi" w:hAnsiTheme="majorBidi" w:hint="cs"/>
          <w:sz w:val="30"/>
          <w:szCs w:val="30"/>
          <w:cs/>
        </w:rPr>
        <w:t>มีดังนี้</w:t>
      </w:r>
    </w:p>
    <w:p w14:paraId="44666C47" w14:textId="60E42C03" w:rsidR="0030172E" w:rsidRPr="00435EAC" w:rsidRDefault="0030172E" w:rsidP="007A4764">
      <w:pPr>
        <w:rPr>
          <w:rFonts w:asciiTheme="majorBidi" w:hAnsiTheme="majorBidi" w:cstheme="majorBidi"/>
          <w:color w:val="2E74B5"/>
          <w:sz w:val="30"/>
          <w:szCs w:val="30"/>
        </w:rPr>
      </w:pPr>
    </w:p>
    <w:tbl>
      <w:tblPr>
        <w:tblStyle w:val="TableGrid"/>
        <w:tblW w:w="9387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7"/>
        <w:gridCol w:w="1980"/>
        <w:gridCol w:w="1980"/>
        <w:gridCol w:w="1440"/>
        <w:gridCol w:w="236"/>
        <w:gridCol w:w="1474"/>
      </w:tblGrid>
      <w:tr w:rsidR="0030172E" w:rsidRPr="00435EAC" w:rsidDel="00D43E7A" w14:paraId="5A0FA5B0" w14:textId="77777777" w:rsidTr="004474D7">
        <w:tc>
          <w:tcPr>
            <w:tcW w:w="2277" w:type="dxa"/>
            <w:vAlign w:val="bottom"/>
          </w:tcPr>
          <w:p w14:paraId="492E07BD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5EBB0A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37D97C53" w14:textId="52C0FC6F" w:rsidR="0030172E" w:rsidRPr="00435EAC" w:rsidRDefault="0030172E" w:rsidP="00716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440" w:type="dxa"/>
            <w:vAlign w:val="bottom"/>
          </w:tcPr>
          <w:p w14:paraId="2D834EA6" w14:textId="677370F3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216D0F9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4" w:type="dxa"/>
            <w:vAlign w:val="bottom"/>
          </w:tcPr>
          <w:p w14:paraId="6FFD0E04" w14:textId="77777777" w:rsidR="0030172E" w:rsidRPr="00435EAC" w:rsidDel="00D43E7A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30172E" w:rsidRPr="00435EAC" w14:paraId="477317B9" w14:textId="77777777" w:rsidTr="004474D7">
        <w:tc>
          <w:tcPr>
            <w:tcW w:w="2277" w:type="dxa"/>
          </w:tcPr>
          <w:p w14:paraId="2554430E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C9D3C11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71612B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4D80B30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3F31DFB8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74" w:type="dxa"/>
          </w:tcPr>
          <w:p w14:paraId="776060EB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172E" w:rsidRPr="00435EAC" w14:paraId="7CE86765" w14:textId="77777777" w:rsidTr="004474D7">
        <w:tc>
          <w:tcPr>
            <w:tcW w:w="2277" w:type="dxa"/>
          </w:tcPr>
          <w:p w14:paraId="2561F3E4" w14:textId="7823BD22" w:rsidR="0030172E" w:rsidRPr="00435EAC" w:rsidRDefault="000E564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980" w:type="dxa"/>
          </w:tcPr>
          <w:p w14:paraId="39D649F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CDF93C4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34B1A6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90196C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B2C488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B42EF" w:rsidRPr="00435EAC" w14:paraId="531264C5" w14:textId="77777777" w:rsidTr="004474D7">
        <w:tc>
          <w:tcPr>
            <w:tcW w:w="2277" w:type="dxa"/>
          </w:tcPr>
          <w:p w14:paraId="7AD37889" w14:textId="20A47ABE" w:rsidR="006B42EF" w:rsidRPr="00435EAC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1DC420E0" w14:textId="1C0A37AA" w:rsidR="006B42EF" w:rsidRPr="00435EAC" w:rsidRDefault="008A5699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15</w:t>
            </w:r>
            <w:r w:rsidR="00B658DA"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980" w:type="dxa"/>
          </w:tcPr>
          <w:p w14:paraId="082DE3A8" w14:textId="2C0E3DF7" w:rsidR="006B42EF" w:rsidRPr="00435EAC" w:rsidRDefault="008A5699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13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B658DA"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="00B658DA" w:rsidRPr="00435EA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440" w:type="dxa"/>
          </w:tcPr>
          <w:p w14:paraId="638352EF" w14:textId="025EEAD6" w:rsidR="006B42EF" w:rsidRPr="00435EAC" w:rsidRDefault="008A5699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0.40</w:t>
            </w:r>
          </w:p>
        </w:tc>
        <w:tc>
          <w:tcPr>
            <w:tcW w:w="236" w:type="dxa"/>
          </w:tcPr>
          <w:p w14:paraId="40118FCA" w14:textId="77777777" w:rsidR="006B42EF" w:rsidRPr="00435EAC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CC6009C" w14:textId="35E23273" w:rsidR="006B42EF" w:rsidRPr="00435EAC" w:rsidRDefault="008A5699" w:rsidP="00FD4253">
            <w:pPr>
              <w:pStyle w:val="acctfourfigures"/>
              <w:tabs>
                <w:tab w:val="clear" w:pos="765"/>
                <w:tab w:val="decimal" w:pos="74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927.71</w:t>
            </w:r>
          </w:p>
        </w:tc>
      </w:tr>
      <w:tr w:rsidR="0030172E" w:rsidRPr="00435EAC" w14:paraId="609B1FEF" w14:textId="77777777" w:rsidTr="004474D7">
        <w:tc>
          <w:tcPr>
            <w:tcW w:w="2277" w:type="dxa"/>
          </w:tcPr>
          <w:p w14:paraId="03B0BC67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E385EE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439ED469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F4794F7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2A92E2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451C90F" w14:textId="77777777" w:rsidR="0030172E" w:rsidRPr="00435EAC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66DD" w:rsidRPr="00435EAC" w14:paraId="2372C865" w14:textId="77777777" w:rsidTr="004474D7">
        <w:tc>
          <w:tcPr>
            <w:tcW w:w="2277" w:type="dxa"/>
          </w:tcPr>
          <w:p w14:paraId="34F2DE02" w14:textId="5A13D3F3" w:rsidR="003F66DD" w:rsidRPr="00435EAC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980" w:type="dxa"/>
          </w:tcPr>
          <w:p w14:paraId="643BB87C" w14:textId="77777777" w:rsidR="003F66DD" w:rsidRPr="00435EAC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2214B01" w14:textId="77777777" w:rsidR="003F66DD" w:rsidRPr="00435EAC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2475D06" w14:textId="77777777" w:rsidR="003F66DD" w:rsidRPr="00435EAC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C88C16" w14:textId="77777777" w:rsidR="003F66DD" w:rsidRPr="00435EAC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6B33131" w14:textId="77777777" w:rsidR="003F66DD" w:rsidRPr="00435EAC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804FC" w:rsidRPr="00435EAC" w14:paraId="0C9EA089" w14:textId="77777777" w:rsidTr="004474D7">
        <w:tc>
          <w:tcPr>
            <w:tcW w:w="2277" w:type="dxa"/>
          </w:tcPr>
          <w:p w14:paraId="057E88E3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625616CC" w14:textId="6F34DA1A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มกราคม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980" w:type="dxa"/>
          </w:tcPr>
          <w:p w14:paraId="1BB58201" w14:textId="69C15AC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10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440" w:type="dxa"/>
          </w:tcPr>
          <w:p w14:paraId="1D491770" w14:textId="3EEB9E0C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0.43</w:t>
            </w:r>
          </w:p>
        </w:tc>
        <w:tc>
          <w:tcPr>
            <w:tcW w:w="236" w:type="dxa"/>
          </w:tcPr>
          <w:p w14:paraId="1814EA93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577B66E" w14:textId="59032E73" w:rsidR="004804FC" w:rsidRPr="00435EAC" w:rsidRDefault="004804FC" w:rsidP="004804FC">
            <w:pPr>
              <w:pStyle w:val="acctfourfigures"/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997.29</w:t>
            </w:r>
          </w:p>
        </w:tc>
      </w:tr>
    </w:tbl>
    <w:p w14:paraId="7B4F86CA" w14:textId="7EBFA04F" w:rsidR="003F66DD" w:rsidRPr="00435EAC" w:rsidRDefault="003F66DD" w:rsidP="003F66DD">
      <w:pPr>
        <w:rPr>
          <w:rFonts w:ascii="Angsana New" w:hAnsi="Angsana New"/>
          <w:sz w:val="30"/>
          <w:szCs w:val="30"/>
          <w:lang w:val="x-none" w:eastAsia="x-none"/>
        </w:rPr>
      </w:pPr>
    </w:p>
    <w:p w14:paraId="187602F8" w14:textId="458FEC7B" w:rsidR="00907871" w:rsidRPr="00435EAC" w:rsidRDefault="00907871" w:rsidP="003F66DD">
      <w:pPr>
        <w:rPr>
          <w:rFonts w:ascii="Angsana New" w:hAnsi="Angsana New"/>
          <w:sz w:val="30"/>
          <w:szCs w:val="30"/>
          <w:lang w:val="x-none" w:eastAsia="x-none"/>
        </w:rPr>
      </w:pPr>
      <w:r w:rsidRPr="00435EAC">
        <w:rPr>
          <w:rFonts w:ascii="Angsana New" w:hAnsi="Angsana New"/>
          <w:sz w:val="30"/>
          <w:szCs w:val="30"/>
          <w:lang w:val="x-none" w:eastAsia="x-none"/>
        </w:rPr>
        <w:br w:type="page"/>
      </w:r>
    </w:p>
    <w:p w14:paraId="2A6BF3F3" w14:textId="3C0A0DD1" w:rsidR="00541AE6" w:rsidRPr="00435EAC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lastRenderedPageBreak/>
        <w:t>เครื่องมือทางการเงิน</w:t>
      </w:r>
    </w:p>
    <w:p w14:paraId="68C0E80F" w14:textId="4B937F2F" w:rsidR="00541AE6" w:rsidRPr="00435EAC" w:rsidRDefault="00541AE6" w:rsidP="00541AE6">
      <w:pPr>
        <w:rPr>
          <w:rFonts w:ascii="Angsana New" w:hAnsi="Angsana New"/>
          <w:sz w:val="24"/>
          <w:szCs w:val="24"/>
          <w:lang w:val="x-none" w:eastAsia="x-none"/>
        </w:rPr>
      </w:pPr>
    </w:p>
    <w:p w14:paraId="16BA6D7C" w14:textId="49CF2360" w:rsidR="00F01C29" w:rsidRPr="00435EAC" w:rsidRDefault="00A8593F" w:rsidP="001F5B13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t>มูลค่าตามบัญชีและมูลค่ายุติธรรม</w:t>
      </w:r>
      <w:r w:rsidRPr="00435EAC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27545545" w14:textId="34AAC7A9" w:rsidR="00A8593F" w:rsidRPr="00435EAC" w:rsidRDefault="00A8593F" w:rsidP="00F01C2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252FC828" w14:textId="69580457" w:rsidR="00541AE6" w:rsidRPr="00435EAC" w:rsidRDefault="00541AE6" w:rsidP="00A8593F">
      <w:pPr>
        <w:tabs>
          <w:tab w:val="clear" w:pos="227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jc w:val="both"/>
        <w:rPr>
          <w:rFonts w:asciiTheme="majorBidi" w:hAnsiTheme="majorBidi"/>
          <w:sz w:val="30"/>
          <w:szCs w:val="30"/>
          <w:cs/>
        </w:rPr>
      </w:pP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435EAC" w14:paraId="5BAE58D6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351E5C7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68CEAC2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41AE6" w:rsidRPr="00435EAC" w14:paraId="1339866C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4A92E45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004E5B83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591960C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DA2378A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435EAC" w14:paraId="6A45C902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20E6962F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1C3E5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5B90BBCA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5A811DF5" w14:textId="09B682AE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2667173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5BF2A9AA" w14:textId="3E8FD67A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0763D54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1BFA85B9" w14:textId="76779752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74E8DE2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249E5C4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541AE6" w:rsidRPr="00435EAC" w14:paraId="58558EB5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123D2FB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505B443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435EAC" w14:paraId="1EDFEB03" w14:textId="77777777" w:rsidTr="00670381">
        <w:tc>
          <w:tcPr>
            <w:tcW w:w="3150" w:type="dxa"/>
            <w:shd w:val="clear" w:color="auto" w:fill="auto"/>
          </w:tcPr>
          <w:p w14:paraId="65509895" w14:textId="107BA248" w:rsidR="00541AE6" w:rsidRPr="00435EAC" w:rsidRDefault="000E564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124" w:type="dxa"/>
            <w:shd w:val="clear" w:color="auto" w:fill="auto"/>
          </w:tcPr>
          <w:p w14:paraId="5FFA7C5F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782261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FC61E7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B44A612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A3E17E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10EA09F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934EBB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E43EAB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8FD4B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435EAC" w14:paraId="66EA9F10" w14:textId="77777777" w:rsidTr="00670381">
        <w:tc>
          <w:tcPr>
            <w:tcW w:w="3150" w:type="dxa"/>
            <w:shd w:val="clear" w:color="auto" w:fill="auto"/>
          </w:tcPr>
          <w:p w14:paraId="0F47A20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4A202C3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F4CA72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4AB62C7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9D5614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A0268B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9771E1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9CA901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B0637C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8972923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A11D4A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91788E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435EAC" w14:paraId="342A375F" w14:textId="77777777" w:rsidTr="00670381">
        <w:tc>
          <w:tcPr>
            <w:tcW w:w="3150" w:type="dxa"/>
            <w:shd w:val="clear" w:color="auto" w:fill="auto"/>
          </w:tcPr>
          <w:p w14:paraId="51E510AA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5BBD1A28" w14:textId="0095F9A3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  <w:tc>
          <w:tcPr>
            <w:tcW w:w="243" w:type="dxa"/>
            <w:shd w:val="clear" w:color="auto" w:fill="auto"/>
          </w:tcPr>
          <w:p w14:paraId="00A1468E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1C56C7" w14:textId="14969BB0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839FC0A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86F893" w14:textId="70DF6EA0" w:rsidR="00541AE6" w:rsidRPr="00435EAC" w:rsidRDefault="007920D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1BFB23A7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C938813" w14:textId="5D9ED6BE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  <w:tc>
          <w:tcPr>
            <w:tcW w:w="236" w:type="dxa"/>
            <w:shd w:val="clear" w:color="auto" w:fill="auto"/>
          </w:tcPr>
          <w:p w14:paraId="12D8028B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E64679" w14:textId="1C247EF8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168</w:t>
            </w:r>
          </w:p>
        </w:tc>
      </w:tr>
      <w:tr w:rsidR="00541AE6" w:rsidRPr="00435EAC" w14:paraId="0B7E4FA1" w14:textId="77777777" w:rsidTr="00670381">
        <w:tc>
          <w:tcPr>
            <w:tcW w:w="3150" w:type="dxa"/>
            <w:shd w:val="clear" w:color="auto" w:fill="auto"/>
          </w:tcPr>
          <w:p w14:paraId="152DD420" w14:textId="565EBF03" w:rsidR="00541AE6" w:rsidRPr="00435EAC" w:rsidRDefault="008E6C23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1A2F92EA" w14:textId="3F27ACA3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3" w:type="dxa"/>
            <w:shd w:val="clear" w:color="auto" w:fill="auto"/>
          </w:tcPr>
          <w:p w14:paraId="2E23D2D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F5BF538" w14:textId="7016BA0F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5DB35E4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5AF4FC8" w14:textId="32ECD147" w:rsidR="00541AE6" w:rsidRPr="00435EAC" w:rsidRDefault="007920D4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  <w:shd w:val="clear" w:color="auto" w:fill="auto"/>
          </w:tcPr>
          <w:p w14:paraId="6194917B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B9E1632" w14:textId="42256623" w:rsidR="00541AE6" w:rsidRPr="00435EAC" w:rsidRDefault="007920D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AC62EF8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004996A" w14:textId="11DA149A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F4506D" w:rsidRPr="00435EAC" w14:paraId="68A46707" w14:textId="77777777" w:rsidTr="00670381">
        <w:tc>
          <w:tcPr>
            <w:tcW w:w="3150" w:type="dxa"/>
            <w:shd w:val="clear" w:color="auto" w:fill="auto"/>
          </w:tcPr>
          <w:p w14:paraId="7432534C" w14:textId="77777777" w:rsidR="00F4506D" w:rsidRPr="00435EAC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B2735C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0067DD" w14:textId="77777777" w:rsidR="00F4506D" w:rsidRPr="00435EAC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09D6226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0CB35FA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EE2A06B" w14:textId="77777777" w:rsidR="00F4506D" w:rsidRPr="00435EAC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7311896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1892C06" w14:textId="77777777" w:rsidR="00F4506D" w:rsidRPr="00435EAC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66AD3D8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2B4DF45D" w14:textId="77777777" w:rsidR="00F4506D" w:rsidRPr="00435EAC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435EAC" w14:paraId="08573EB8" w14:textId="77777777" w:rsidTr="00670381">
        <w:tc>
          <w:tcPr>
            <w:tcW w:w="3150" w:type="dxa"/>
            <w:shd w:val="clear" w:color="auto" w:fill="auto"/>
          </w:tcPr>
          <w:p w14:paraId="07C177FB" w14:textId="44C85FC9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="00D6364B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</w:t>
            </w:r>
            <w:r w:rsidR="005C2C1E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ด้วั</w:t>
            </w:r>
            <w:r w:rsidR="00715443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5C2C1E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="005C2C1E"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5C2C1E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="005C2C1E"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24249D45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BB225AD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6C5C2DDE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7589D8E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A10676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581A758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9FDC9F1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38D679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788DB70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435EAC" w14:paraId="3A21E298" w14:textId="77777777" w:rsidTr="00670381">
        <w:tc>
          <w:tcPr>
            <w:tcW w:w="3150" w:type="dxa"/>
            <w:shd w:val="clear" w:color="auto" w:fill="auto"/>
          </w:tcPr>
          <w:p w14:paraId="160DC2F5" w14:textId="74CD77DB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="00104F47" w:rsidRPr="00435EA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104F47"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3872F698" w14:textId="77777777" w:rsidR="00021F00" w:rsidRPr="00435EAC" w:rsidRDefault="00021F0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FCE7A1" w14:textId="70A47C37" w:rsidR="007920D4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614</w:t>
            </w:r>
          </w:p>
        </w:tc>
        <w:tc>
          <w:tcPr>
            <w:tcW w:w="243" w:type="dxa"/>
            <w:shd w:val="clear" w:color="auto" w:fill="auto"/>
          </w:tcPr>
          <w:p w14:paraId="094ECEED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F651FDB" w14:textId="713E49BB" w:rsidR="003D2650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583F285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33855E5" w14:textId="77777777" w:rsidR="00021F00" w:rsidRPr="00435EAC" w:rsidRDefault="00021F00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FBA99D" w14:textId="1344066A" w:rsidR="007920D4" w:rsidRPr="00435EAC" w:rsidRDefault="007920D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A6C8F2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F77CEBF" w14:textId="2BAB5E6E" w:rsidR="003D2650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342</w:t>
            </w:r>
          </w:p>
        </w:tc>
        <w:tc>
          <w:tcPr>
            <w:tcW w:w="236" w:type="dxa"/>
            <w:shd w:val="clear" w:color="auto" w:fill="auto"/>
          </w:tcPr>
          <w:p w14:paraId="02433F58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BACBEBC" w14:textId="77777777" w:rsidR="007920D4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E1D128" w14:textId="4E700CED" w:rsidR="00021F00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342</w:t>
            </w:r>
          </w:p>
        </w:tc>
      </w:tr>
      <w:tr w:rsidR="00541AE6" w:rsidRPr="00435EAC" w14:paraId="2CE0AFFA" w14:textId="77777777" w:rsidTr="00670381">
        <w:tc>
          <w:tcPr>
            <w:tcW w:w="3150" w:type="dxa"/>
            <w:shd w:val="clear" w:color="auto" w:fill="auto"/>
          </w:tcPr>
          <w:p w14:paraId="40FEC3C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8A8711F" w14:textId="78F08AC5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33,660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10879F8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7D3BF269" w14:textId="3F08908B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FCFA5BE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C16771D" w14:textId="3E9A0D82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33,405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E46E92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A72CB7B" w14:textId="3705158F" w:rsidR="00541AE6" w:rsidRPr="00435EAC" w:rsidRDefault="007920D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F4EB81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1EFB61B9" w14:textId="15AF475B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33,405</w:t>
            </w:r>
          </w:p>
        </w:tc>
      </w:tr>
      <w:tr w:rsidR="00541AE6" w:rsidRPr="00435EAC" w14:paraId="52F2ECAA" w14:textId="77777777" w:rsidTr="00670381">
        <w:tc>
          <w:tcPr>
            <w:tcW w:w="3150" w:type="dxa"/>
            <w:shd w:val="clear" w:color="auto" w:fill="auto"/>
          </w:tcPr>
          <w:p w14:paraId="42CBE562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2BB918" w14:textId="7E472A84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801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F68950D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A2AEA90" w14:textId="0B3705D0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758428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65BD750" w14:textId="58E6B9C7" w:rsidR="00541AE6" w:rsidRPr="00435EAC" w:rsidRDefault="007920D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C5FD760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3D66A5F" w14:textId="75FE2BDD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BB98F4" w14:textId="77777777" w:rsidR="00541AE6" w:rsidRPr="00435EAC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EE78555" w14:textId="5687B00B" w:rsidR="00541AE6" w:rsidRPr="00435EAC" w:rsidRDefault="007920D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739</w:t>
            </w:r>
          </w:p>
        </w:tc>
      </w:tr>
      <w:tr w:rsidR="00541AE6" w:rsidRPr="00435EAC" w14:paraId="3AFDC741" w14:textId="77777777" w:rsidTr="00670381">
        <w:tc>
          <w:tcPr>
            <w:tcW w:w="3150" w:type="dxa"/>
            <w:shd w:val="clear" w:color="auto" w:fill="auto"/>
          </w:tcPr>
          <w:p w14:paraId="4C6E06FB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340EA121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0482F94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C560A45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BD4DA2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FC2B368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B698C80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B3FDDAC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C27DAC9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0013FEA" w14:textId="77777777" w:rsidR="00541AE6" w:rsidRPr="00435EAC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435EAC" w14:paraId="6FDE2457" w14:textId="77777777" w:rsidTr="00670381">
        <w:tc>
          <w:tcPr>
            <w:tcW w:w="3150" w:type="dxa"/>
            <w:shd w:val="clear" w:color="auto" w:fill="auto"/>
          </w:tcPr>
          <w:p w14:paraId="46DF91DA" w14:textId="08432CDC" w:rsidR="0060222F" w:rsidRPr="00435EAC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0222F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24" w:type="dxa"/>
            <w:shd w:val="clear" w:color="auto" w:fill="auto"/>
          </w:tcPr>
          <w:p w14:paraId="09EB3256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1EF6D46D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E402280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787E95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29D2486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18EEF0A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3751B9D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EB12CBA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E0DBB7A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435EAC" w14:paraId="39F9FA23" w14:textId="77777777" w:rsidTr="00670381">
        <w:tc>
          <w:tcPr>
            <w:tcW w:w="3150" w:type="dxa"/>
            <w:shd w:val="clear" w:color="auto" w:fill="auto"/>
          </w:tcPr>
          <w:p w14:paraId="38250289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7EDF0F04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E501712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7191E8E0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59FC354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D151AFF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DB98C4B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247E30D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ADE4057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B57228B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8D51FA3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2B94D9" w14:textId="77777777" w:rsidR="0060222F" w:rsidRPr="00435EAC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804FC" w:rsidRPr="00435EAC" w14:paraId="3CEEDEE8" w14:textId="77777777" w:rsidTr="00670381">
        <w:tc>
          <w:tcPr>
            <w:tcW w:w="3150" w:type="dxa"/>
            <w:shd w:val="clear" w:color="auto" w:fill="auto"/>
          </w:tcPr>
          <w:p w14:paraId="45FDD820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36591213" w14:textId="7BB76A10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182</w:t>
            </w:r>
          </w:p>
        </w:tc>
        <w:tc>
          <w:tcPr>
            <w:tcW w:w="243" w:type="dxa"/>
            <w:shd w:val="clear" w:color="auto" w:fill="auto"/>
          </w:tcPr>
          <w:p w14:paraId="12174390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187AAEE" w14:textId="598F6479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CB5281A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CD05DC2" w14:textId="5CC40C7D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0A9E678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0FB6155" w14:textId="316D7CC3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182</w:t>
            </w:r>
          </w:p>
        </w:tc>
        <w:tc>
          <w:tcPr>
            <w:tcW w:w="236" w:type="dxa"/>
            <w:shd w:val="clear" w:color="auto" w:fill="auto"/>
          </w:tcPr>
          <w:p w14:paraId="76D1EE9D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BBFD3C" w14:textId="5CC96B79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182</w:t>
            </w:r>
          </w:p>
        </w:tc>
      </w:tr>
      <w:tr w:rsidR="004804FC" w:rsidRPr="00435EAC" w14:paraId="1354FC05" w14:textId="77777777" w:rsidTr="00670381">
        <w:tc>
          <w:tcPr>
            <w:tcW w:w="3150" w:type="dxa"/>
            <w:shd w:val="clear" w:color="auto" w:fill="auto"/>
          </w:tcPr>
          <w:p w14:paraId="5A03F569" w14:textId="35E61274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64EAA85D" w14:textId="7228D1E6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43" w:type="dxa"/>
            <w:shd w:val="clear" w:color="auto" w:fill="auto"/>
          </w:tcPr>
          <w:p w14:paraId="1949F538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5511B5E" w14:textId="391247BE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393BD90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5DC240A" w14:textId="627A94F2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239" w:type="dxa"/>
            <w:shd w:val="clear" w:color="auto" w:fill="auto"/>
          </w:tcPr>
          <w:p w14:paraId="495F6E98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D22AAB0" w14:textId="079A2F35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5FB0A3C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AC49A01" w14:textId="5E8900B3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</w:tr>
      <w:tr w:rsidR="001210DD" w:rsidRPr="00435EAC" w14:paraId="0893E72B" w14:textId="77777777" w:rsidTr="00670381">
        <w:tc>
          <w:tcPr>
            <w:tcW w:w="3150" w:type="dxa"/>
            <w:shd w:val="clear" w:color="auto" w:fill="auto"/>
          </w:tcPr>
          <w:p w14:paraId="0ACE593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940D62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763EA0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0F1635A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21463F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34AD11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44569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0B9D22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BF8445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542390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435EAC" w14:paraId="5632B7A4" w14:textId="77777777" w:rsidTr="00670381">
        <w:tc>
          <w:tcPr>
            <w:tcW w:w="3150" w:type="dxa"/>
            <w:shd w:val="clear" w:color="auto" w:fill="auto"/>
          </w:tcPr>
          <w:p w14:paraId="16B54EF3" w14:textId="140C80A5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44A28AC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AB36D05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06A1DC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2042CC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36F34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1820105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11E89E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B9D4FA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D050F8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804FC" w:rsidRPr="00435EAC" w14:paraId="3E1DF912" w14:textId="77777777" w:rsidTr="006759DF">
        <w:tc>
          <w:tcPr>
            <w:tcW w:w="3150" w:type="dxa"/>
            <w:shd w:val="clear" w:color="auto" w:fill="auto"/>
          </w:tcPr>
          <w:p w14:paraId="2E6F963A" w14:textId="3EAFED0B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435EAC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33A40B86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E2E88B" w14:textId="375AD1F2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600</w:t>
            </w:r>
          </w:p>
        </w:tc>
        <w:tc>
          <w:tcPr>
            <w:tcW w:w="243" w:type="dxa"/>
            <w:shd w:val="clear" w:color="auto" w:fill="auto"/>
          </w:tcPr>
          <w:p w14:paraId="60FFDC2F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52AEE00C" w14:textId="37970389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9D6188F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B0B237D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78E484" w14:textId="055D5791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49E36921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444F446" w14:textId="1CA9209E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487</w:t>
            </w:r>
          </w:p>
        </w:tc>
        <w:tc>
          <w:tcPr>
            <w:tcW w:w="236" w:type="dxa"/>
            <w:shd w:val="clear" w:color="auto" w:fill="auto"/>
          </w:tcPr>
          <w:p w14:paraId="545C00BD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C0C57AB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952E4C" w14:textId="208C0321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487</w:t>
            </w:r>
          </w:p>
        </w:tc>
      </w:tr>
      <w:tr w:rsidR="004804FC" w:rsidRPr="00435EAC" w14:paraId="2BD0147E" w14:textId="77777777" w:rsidTr="006759DF">
        <w:tc>
          <w:tcPr>
            <w:tcW w:w="3150" w:type="dxa"/>
            <w:shd w:val="clear" w:color="auto" w:fill="auto"/>
          </w:tcPr>
          <w:p w14:paraId="74B94C3B" w14:textId="1572D192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3AE73DD" w14:textId="3B5E2E0C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32,430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9FA5A6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5A2AC45" w14:textId="0F582BB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79A2D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7AA27248" w14:textId="4E234AE1" w:rsidR="004804FC" w:rsidRPr="00435EAC" w:rsidRDefault="00FA2508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FA2508">
              <w:rPr>
                <w:rFonts w:asciiTheme="majorBidi" w:hAnsiTheme="majorBidi" w:cstheme="majorBidi" w:hint="cs"/>
                <w:sz w:val="30"/>
                <w:szCs w:val="30"/>
              </w:rPr>
              <w:t>31</w:t>
            </w:r>
            <w:r w:rsidR="004804FC" w:rsidRPr="00435EAC">
              <w:rPr>
                <w:rFonts w:asciiTheme="majorBidi" w:hAnsiTheme="majorBidi" w:cstheme="majorBidi"/>
                <w:sz w:val="30"/>
                <w:szCs w:val="30"/>
              </w:rPr>
              <w:t>,931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45072E5D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F8A8984" w14:textId="04FBDF42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CA5DBA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2E7A7B11" w14:textId="0850A64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31,931</w:t>
            </w:r>
          </w:p>
        </w:tc>
      </w:tr>
      <w:tr w:rsidR="004804FC" w:rsidRPr="00435EAC" w14:paraId="3518A1FD" w14:textId="77777777" w:rsidTr="006759DF">
        <w:tc>
          <w:tcPr>
            <w:tcW w:w="3150" w:type="dxa"/>
            <w:shd w:val="clear" w:color="auto" w:fill="auto"/>
          </w:tcPr>
          <w:p w14:paraId="36354F76" w14:textId="0A14746F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36362441" w14:textId="55143CF8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668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19A8E7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31719736" w14:textId="6DDC88E0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C2BEAB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3198DF8" w14:textId="6EB8195F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6685A01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4C51BC51" w14:textId="7B15F7EB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6B2551A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277B2F1" w14:textId="45098A2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618</w:t>
            </w:r>
          </w:p>
        </w:tc>
      </w:tr>
      <w:tr w:rsidR="001210DD" w:rsidRPr="00435EAC" w14:paraId="302EC572" w14:textId="77777777" w:rsidTr="00670381">
        <w:tc>
          <w:tcPr>
            <w:tcW w:w="3150" w:type="dxa"/>
            <w:shd w:val="clear" w:color="auto" w:fill="auto"/>
          </w:tcPr>
          <w:p w14:paraId="25E70F8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C4A7DBD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0C6862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B14DBB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A3CA2C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33DED8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9CE658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E1AC8A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491C21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6CF77AC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10DD" w:rsidRPr="00435EAC" w14:paraId="1F14CEF6" w14:textId="77777777" w:rsidTr="00670381">
        <w:tc>
          <w:tcPr>
            <w:tcW w:w="3150" w:type="dxa"/>
            <w:shd w:val="clear" w:color="auto" w:fill="auto"/>
          </w:tcPr>
          <w:p w14:paraId="63B2116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4152C32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210DD" w:rsidRPr="00435EAC" w14:paraId="3AF726F2" w14:textId="77777777" w:rsidTr="00670381">
        <w:tc>
          <w:tcPr>
            <w:tcW w:w="3150" w:type="dxa"/>
            <w:shd w:val="clear" w:color="auto" w:fill="auto"/>
          </w:tcPr>
          <w:p w14:paraId="7C54848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516C8AED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4C1A915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245CDD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1210DD" w:rsidRPr="00435EAC" w14:paraId="213FFEC6" w14:textId="77777777" w:rsidTr="00670381">
        <w:tc>
          <w:tcPr>
            <w:tcW w:w="3150" w:type="dxa"/>
            <w:shd w:val="clear" w:color="auto" w:fill="auto"/>
          </w:tcPr>
          <w:p w14:paraId="369DEA55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63337F3E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49A5487C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64DAAA84" w14:textId="154358FC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33CC724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4547FB75" w14:textId="67523CC1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75869B2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47FB3DB3" w14:textId="74ADF04B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435EA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0C7AD2B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5EF2BCC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1210DD" w:rsidRPr="00435EAC" w14:paraId="7A400174" w14:textId="77777777" w:rsidTr="00670381">
        <w:tc>
          <w:tcPr>
            <w:tcW w:w="3150" w:type="dxa"/>
            <w:shd w:val="clear" w:color="auto" w:fill="auto"/>
          </w:tcPr>
          <w:p w14:paraId="2F1DB06C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2105E57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210DD" w:rsidRPr="00435EAC" w14:paraId="624FC4C0" w14:textId="77777777" w:rsidTr="00670381">
        <w:tc>
          <w:tcPr>
            <w:tcW w:w="3150" w:type="dxa"/>
            <w:shd w:val="clear" w:color="auto" w:fill="auto"/>
          </w:tcPr>
          <w:p w14:paraId="0484C471" w14:textId="32E5368D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124" w:type="dxa"/>
            <w:shd w:val="clear" w:color="auto" w:fill="auto"/>
          </w:tcPr>
          <w:p w14:paraId="7470DBE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8B1C16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557026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6BC329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CED2A4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17B25A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C60654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91A97C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C3CC49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435EAC" w14:paraId="17024459" w14:textId="77777777" w:rsidTr="00670381">
        <w:tc>
          <w:tcPr>
            <w:tcW w:w="3150" w:type="dxa"/>
            <w:shd w:val="clear" w:color="auto" w:fill="auto"/>
          </w:tcPr>
          <w:p w14:paraId="293BF469" w14:textId="641B3B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C1C20E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26558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FAC8E6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9E1297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E009ED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DB3597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CA3A96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DA70CE5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CA66875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435EAC" w14:paraId="7C16EB74" w14:textId="77777777" w:rsidTr="00670381">
        <w:tc>
          <w:tcPr>
            <w:tcW w:w="3150" w:type="dxa"/>
            <w:shd w:val="clear" w:color="auto" w:fill="auto"/>
          </w:tcPr>
          <w:p w14:paraId="4D04B6EA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="Angsana New" w:hAnsi="Angsana New"/>
                <w:sz w:val="30"/>
                <w:szCs w:val="30"/>
              </w:rPr>
              <w:t>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8EA0BC5" w14:textId="22F84440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32,160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5D25976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1BED5FE" w14:textId="295F1CB3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2427C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3315A641" w14:textId="441F4631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31,911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097CA4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A36F3C2" w14:textId="7ED4A9E7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3232A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5CD9D43" w14:textId="553E6BA9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31,911</w:t>
            </w:r>
          </w:p>
        </w:tc>
      </w:tr>
      <w:tr w:rsidR="001210DD" w:rsidRPr="00435EAC" w14:paraId="44233A8C" w14:textId="77777777" w:rsidTr="00670381">
        <w:tc>
          <w:tcPr>
            <w:tcW w:w="3150" w:type="dxa"/>
            <w:shd w:val="clear" w:color="auto" w:fill="auto"/>
          </w:tcPr>
          <w:p w14:paraId="1653B25C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EE3895" w14:textId="4ECCD3B0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</w:t>
            </w:r>
            <w:r w:rsidR="00684E94" w:rsidRPr="00435EA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4FD78B6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B0C83A9" w14:textId="7816992D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239DF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36F258E" w14:textId="15FF3BBA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A008DE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251B908" w14:textId="37BA9639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4342C0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0897390" w14:textId="080608AD" w:rsidR="001210DD" w:rsidRPr="00435EAC" w:rsidRDefault="00C73100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90</w:t>
            </w:r>
          </w:p>
        </w:tc>
      </w:tr>
      <w:tr w:rsidR="001210DD" w:rsidRPr="00435EAC" w14:paraId="72D768A5" w14:textId="77777777" w:rsidTr="00670381">
        <w:tc>
          <w:tcPr>
            <w:tcW w:w="3150" w:type="dxa"/>
            <w:shd w:val="clear" w:color="auto" w:fill="auto"/>
          </w:tcPr>
          <w:p w14:paraId="3DC44C7C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hanging="180"/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2EB70C0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3F54963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B12E477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ED37D1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272258E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017A8C1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6B1CABB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BB40D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73B49C27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435EAC" w14:paraId="5B371FFD" w14:textId="77777777" w:rsidTr="00670381">
        <w:tc>
          <w:tcPr>
            <w:tcW w:w="3150" w:type="dxa"/>
            <w:shd w:val="clear" w:color="auto" w:fill="auto"/>
          </w:tcPr>
          <w:p w14:paraId="71105478" w14:textId="78E69ED8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</w:t>
            </w:r>
            <w:r w:rsidR="004804FC" w:rsidRPr="00435EA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124" w:type="dxa"/>
            <w:shd w:val="clear" w:color="auto" w:fill="auto"/>
          </w:tcPr>
          <w:p w14:paraId="1A856D8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BC7266A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219729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54E130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F3BC27D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2A106E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693CA4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EC3DC4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AE5C157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210DD" w:rsidRPr="00435EAC" w14:paraId="42DCACEB" w14:textId="77777777" w:rsidTr="00670381">
        <w:tc>
          <w:tcPr>
            <w:tcW w:w="3150" w:type="dxa"/>
            <w:shd w:val="clear" w:color="auto" w:fill="auto"/>
          </w:tcPr>
          <w:p w14:paraId="6CD310A3" w14:textId="03C53DC5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8323459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90F3358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73177EF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FD2D1CE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C7BEB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EBC453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1D78230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AA43B4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5F4292E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804FC" w:rsidRPr="00435EAC" w14:paraId="7D85F255" w14:textId="77777777" w:rsidTr="00670381">
        <w:tc>
          <w:tcPr>
            <w:tcW w:w="3150" w:type="dxa"/>
            <w:shd w:val="clear" w:color="auto" w:fill="auto"/>
          </w:tcPr>
          <w:p w14:paraId="26E279BB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435EAC">
              <w:rPr>
                <w:rFonts w:ascii="Angsana New" w:hAnsi="Angsana New"/>
                <w:sz w:val="30"/>
                <w:szCs w:val="30"/>
              </w:rPr>
              <w:t>(</w:t>
            </w:r>
            <w:r w:rsidRPr="00435EAC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5964C3EA" w14:textId="441FA53D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30,930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9BCBEB4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8ECB8F0" w14:textId="2998ADFC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7F95D9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5A46452" w14:textId="71CD5800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30,457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EA98A5C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792DCCD3" w14:textId="74A466D0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17BFF3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32BAC83" w14:textId="161F6FC8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30,457</w:t>
            </w:r>
          </w:p>
        </w:tc>
      </w:tr>
      <w:tr w:rsidR="004804FC" w:rsidRPr="00435EAC" w14:paraId="1F5D4985" w14:textId="77777777" w:rsidTr="00670381">
        <w:tc>
          <w:tcPr>
            <w:tcW w:w="3150" w:type="dxa"/>
            <w:shd w:val="clear" w:color="auto" w:fill="auto"/>
          </w:tcPr>
          <w:p w14:paraId="16AE916E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20DE7D3" w14:textId="35A716E9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105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2A8372B4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FD43032" w14:textId="75CF59EF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49A89B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6D63639" w14:textId="35F2D0A2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2EB0278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CCAA6A9" w14:textId="4900EED4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687EFB" w14:textId="77777777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4DC3800" w14:textId="2B735C50" w:rsidR="004804FC" w:rsidRPr="00435EAC" w:rsidRDefault="004804FC" w:rsidP="00480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435EAC">
              <w:rPr>
                <w:rFonts w:ascii="Angsana New" w:hAnsi="Angsana New"/>
                <w:sz w:val="30"/>
                <w:szCs w:val="30"/>
              </w:rPr>
              <w:t>98</w:t>
            </w:r>
          </w:p>
        </w:tc>
      </w:tr>
    </w:tbl>
    <w:p w14:paraId="724C3814" w14:textId="77777777" w:rsidR="00501BDC" w:rsidRPr="00435EAC" w:rsidRDefault="00501BDC" w:rsidP="00541AE6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5E7273E9" w14:textId="77777777" w:rsidR="00541AE6" w:rsidRPr="00435EAC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435EAC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มูลค่ายุติธรรมของสินทรัพย์และหนี้สินทางการเงินส่วนที่หมุนเวียน</w:t>
      </w:r>
      <w:r w:rsidRPr="00435EAC">
        <w:rPr>
          <w:rFonts w:ascii="Angsana New" w:hAnsi="Angsana New" w:hint="cs"/>
          <w:sz w:val="30"/>
          <w:szCs w:val="30"/>
          <w:cs/>
          <w:lang w:bidi="th-TH"/>
        </w:rPr>
        <w:t>อื่น</w:t>
      </w:r>
      <w:r w:rsidRPr="00435EAC">
        <w:rPr>
          <w:rFonts w:ascii="Angsana New" w:hAnsi="Angsana New"/>
          <w:sz w:val="30"/>
          <w:szCs w:val="30"/>
          <w:cs/>
          <w:lang w:bidi="th-TH"/>
        </w:rPr>
        <w:t>เป็นมูลค่าที่ใกล้เคียงกับมูลค่าตามบัญชีเนื่องจากเครื่องมือทางการเงินเหล่านั้นจะครบกำหนดในระยะเวลาอันสั้น</w:t>
      </w:r>
    </w:p>
    <w:p w14:paraId="67D58902" w14:textId="77777777" w:rsidR="00541AE6" w:rsidRPr="00435EAC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05F609FE" w14:textId="77777777" w:rsidR="00541AE6" w:rsidRPr="00435EAC" w:rsidRDefault="00541AE6" w:rsidP="00541AE6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pacing w:val="-2"/>
          <w:sz w:val="30"/>
          <w:szCs w:val="30"/>
          <w:lang w:val="en-US" w:bidi="th-TH"/>
        </w:rPr>
      </w:pPr>
      <w:r w:rsidRPr="00435EAC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ไม่หมุนเวียนอื่นนอกจากตารางข้างต้นเป็นมูลค่าที่</w:t>
      </w:r>
      <w:r w:rsidRPr="00435EAC">
        <w:rPr>
          <w:rFonts w:ascii="Angsana New" w:hAnsi="Angsana New"/>
          <w:spacing w:val="-2"/>
          <w:sz w:val="30"/>
          <w:szCs w:val="30"/>
          <w:cs/>
          <w:lang w:bidi="th-TH"/>
        </w:rPr>
        <w:t>ใกล้เคียงกับมูลค่าตามบัญชี เนื่องจากเครื่องมือทางการเงินเหล่านั้นมีอัตราดอกเบี้ย</w:t>
      </w:r>
      <w:r w:rsidRPr="00435EAC">
        <w:rPr>
          <w:rFonts w:ascii="Angsana New" w:hAnsi="Angsana New"/>
          <w:spacing w:val="-2"/>
          <w:sz w:val="30"/>
          <w:szCs w:val="30"/>
          <w:cs/>
          <w:lang w:val="en-US" w:bidi="th-TH"/>
        </w:rPr>
        <w:t>ใกล้เคียงกับอัตราดอกเบี้ยในตลาด</w:t>
      </w:r>
    </w:p>
    <w:p w14:paraId="0CAF7E56" w14:textId="55A0A596" w:rsidR="00541AE6" w:rsidRPr="00435EA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bookmarkStart w:id="13" w:name="_Hlk83239031"/>
      <w:r w:rsidRPr="00435EAC">
        <w:rPr>
          <w:rFonts w:ascii="Angsana New" w:hAnsi="Angsana New"/>
          <w:b/>
          <w:bCs/>
          <w:sz w:val="30"/>
          <w:szCs w:val="30"/>
          <w:cs/>
          <w:lang w:bidi="th-TH"/>
        </w:rPr>
        <w:lastRenderedPageBreak/>
        <w:t xml:space="preserve">การวัดมูลค่ายุติธรรม </w:t>
      </w:r>
    </w:p>
    <w:p w14:paraId="438E4FC1" w14:textId="77777777" w:rsidR="00541AE6" w:rsidRPr="002A135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sz w:val="14"/>
          <w:szCs w:val="14"/>
          <w:lang w:bidi="th-TH"/>
        </w:rPr>
      </w:pPr>
    </w:p>
    <w:p w14:paraId="459686E4" w14:textId="77777777" w:rsidR="00541AE6" w:rsidRPr="00435EAC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bidi="th-TH"/>
        </w:rPr>
      </w:pPr>
      <w:r w:rsidRPr="00435EAC">
        <w:rPr>
          <w:rFonts w:ascii="Angsana New" w:hAnsi="Angsana New"/>
          <w:b/>
          <w:bCs/>
          <w:i/>
          <w:iCs/>
          <w:sz w:val="30"/>
          <w:szCs w:val="30"/>
          <w:cs/>
          <w:lang w:bidi="th-TH"/>
        </w:rPr>
        <w:t>เทคนิคการประเมินมูลค่าและข้อมูลที่ไม่สามารถสังเกตได้ที่มีนัยสำคัญ</w:t>
      </w:r>
    </w:p>
    <w:bookmarkEnd w:id="13"/>
    <w:p w14:paraId="3AC1A242" w14:textId="6B0FCCB5" w:rsidR="00541AE6" w:rsidRPr="002A135C" w:rsidRDefault="00541AE6" w:rsidP="008E1AB1">
      <w:pPr>
        <w:pStyle w:val="block"/>
        <w:spacing w:after="0" w:line="240" w:lineRule="auto"/>
        <w:ind w:right="-7"/>
        <w:jc w:val="both"/>
        <w:rPr>
          <w:rFonts w:ascii="Angsana New" w:hAnsi="Angsana New"/>
          <w:sz w:val="14"/>
          <w:szCs w:val="14"/>
          <w:lang w:bidi="th-TH"/>
        </w:rPr>
      </w:pPr>
    </w:p>
    <w:p w14:paraId="317A981E" w14:textId="08DCEDFB" w:rsidR="00541AE6" w:rsidRPr="00435EAC" w:rsidRDefault="00541AE6" w:rsidP="008E1AB1">
      <w:pPr>
        <w:pStyle w:val="block"/>
        <w:spacing w:after="0" w:line="240" w:lineRule="atLeast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435EAC">
        <w:rPr>
          <w:rFonts w:ascii="Angsana New" w:hAnsi="Angsana New" w:hint="cs"/>
          <w:b/>
          <w:bCs/>
          <w:sz w:val="30"/>
          <w:szCs w:val="30"/>
          <w:cs/>
          <w:lang w:bidi="th-TH"/>
        </w:rPr>
        <w:t>เครื่องมือทางการเงินที่ไม่ได้วัดด้วยมูลค่ายุติธรรม</w:t>
      </w:r>
    </w:p>
    <w:p w14:paraId="472A7E15" w14:textId="77777777" w:rsidR="00541AE6" w:rsidRPr="002A135C" w:rsidRDefault="00541AE6" w:rsidP="00541AE6">
      <w:pPr>
        <w:pStyle w:val="block"/>
        <w:spacing w:after="0" w:line="240" w:lineRule="atLeast"/>
        <w:ind w:left="0" w:right="-7"/>
        <w:jc w:val="both"/>
        <w:rPr>
          <w:rFonts w:ascii="Angsana New" w:hAnsi="Angsana New"/>
          <w:sz w:val="18"/>
          <w:szCs w:val="18"/>
          <w:lang w:bidi="th-TH"/>
        </w:rPr>
      </w:pPr>
    </w:p>
    <w:tbl>
      <w:tblPr>
        <w:tblW w:w="9360" w:type="dxa"/>
        <w:tblInd w:w="450" w:type="dxa"/>
        <w:tblLook w:val="04A0" w:firstRow="1" w:lastRow="0" w:firstColumn="1" w:lastColumn="0" w:noHBand="0" w:noVBand="1"/>
      </w:tblPr>
      <w:tblGrid>
        <w:gridCol w:w="3600"/>
        <w:gridCol w:w="5760"/>
      </w:tblGrid>
      <w:tr w:rsidR="00541AE6" w:rsidRPr="00435EAC" w14:paraId="15FF091F" w14:textId="77777777" w:rsidTr="00F94186">
        <w:tc>
          <w:tcPr>
            <w:tcW w:w="3600" w:type="dxa"/>
            <w:shd w:val="clear" w:color="auto" w:fill="auto"/>
          </w:tcPr>
          <w:p w14:paraId="4433B489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ประเภท</w:t>
            </w:r>
          </w:p>
        </w:tc>
        <w:tc>
          <w:tcPr>
            <w:tcW w:w="5760" w:type="dxa"/>
            <w:shd w:val="clear" w:color="auto" w:fill="auto"/>
          </w:tcPr>
          <w:p w14:paraId="0EA1BB7F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เทคนิคการประเมินมูลค่า</w:t>
            </w:r>
          </w:p>
        </w:tc>
      </w:tr>
      <w:tr w:rsidR="00541AE6" w:rsidRPr="00435EAC" w14:paraId="22E71FC7" w14:textId="77777777" w:rsidTr="00F94186">
        <w:tc>
          <w:tcPr>
            <w:tcW w:w="3600" w:type="dxa"/>
            <w:shd w:val="clear" w:color="auto" w:fill="auto"/>
          </w:tcPr>
          <w:p w14:paraId="740DAC6C" w14:textId="7E344D2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เงินกู้ยืมระยะยาว</w:t>
            </w:r>
            <w:r w:rsidR="00B05BF7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</w:t>
            </w:r>
            <w:r w:rsidR="00BB522E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กิจการที่เกี่ยวข้องกัน</w:t>
            </w:r>
          </w:p>
        </w:tc>
        <w:tc>
          <w:tcPr>
            <w:tcW w:w="5760" w:type="dxa"/>
            <w:shd w:val="clear" w:color="auto" w:fill="auto"/>
          </w:tcPr>
          <w:p w14:paraId="4B9C93FC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906584" w:rsidRPr="00435EAC" w14:paraId="1ADBD733" w14:textId="77777777" w:rsidTr="00F94186">
        <w:tc>
          <w:tcPr>
            <w:tcW w:w="3600" w:type="dxa"/>
            <w:shd w:val="clear" w:color="auto" w:fill="auto"/>
          </w:tcPr>
          <w:p w14:paraId="3BDB9E03" w14:textId="1E53F912" w:rsidR="00906584" w:rsidRPr="00435EAC" w:rsidRDefault="00906584" w:rsidP="00906584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หุ้นกู้</w:t>
            </w:r>
          </w:p>
        </w:tc>
        <w:tc>
          <w:tcPr>
            <w:tcW w:w="5760" w:type="dxa"/>
            <w:shd w:val="clear" w:color="auto" w:fill="auto"/>
          </w:tcPr>
          <w:p w14:paraId="7349A870" w14:textId="60AA00A4" w:rsidR="00906584" w:rsidRPr="00435EAC" w:rsidRDefault="00906584" w:rsidP="00BB522E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ราคาตลาด</w:t>
            </w:r>
            <w:r w:rsidR="00B05BF7" w:rsidRPr="00435EAC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จากสมาคมตลาดตราสารหนี้ไทย ณ วันที่รายงาน</w:t>
            </w:r>
          </w:p>
        </w:tc>
      </w:tr>
      <w:tr w:rsidR="00541AE6" w:rsidRPr="00435EAC" w14:paraId="51B1892C" w14:textId="77777777" w:rsidTr="00F94186">
        <w:tc>
          <w:tcPr>
            <w:tcW w:w="3600" w:type="dxa"/>
            <w:shd w:val="clear" w:color="auto" w:fill="auto"/>
          </w:tcPr>
          <w:p w14:paraId="3EB3C0D8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เงินมัดจำจากลูกค้า</w:t>
            </w:r>
          </w:p>
        </w:tc>
        <w:tc>
          <w:tcPr>
            <w:tcW w:w="5760" w:type="dxa"/>
            <w:shd w:val="clear" w:color="auto" w:fill="auto"/>
          </w:tcPr>
          <w:p w14:paraId="10F9E2E2" w14:textId="77777777" w:rsidR="00541AE6" w:rsidRPr="00435EAC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435EAC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2B18CA" w:rsidRPr="00435EAC" w14:paraId="0907C48E" w14:textId="77777777" w:rsidTr="00F94186">
        <w:tc>
          <w:tcPr>
            <w:tcW w:w="3600" w:type="dxa"/>
            <w:shd w:val="clear" w:color="auto" w:fill="auto"/>
          </w:tcPr>
          <w:p w14:paraId="444559C8" w14:textId="6EFC565D" w:rsidR="002B18CA" w:rsidRPr="00435EAC" w:rsidRDefault="002B18CA" w:rsidP="002B18CA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5760" w:type="dxa"/>
            <w:shd w:val="clear" w:color="auto" w:fill="auto"/>
          </w:tcPr>
          <w:p w14:paraId="339227A5" w14:textId="5FE32ED3" w:rsidR="002B18CA" w:rsidRPr="00435EAC" w:rsidRDefault="002B18CA" w:rsidP="002B18CA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 xml:space="preserve">มูลค่ายุติธรรมอ้างอิงราคาซื้อขายสัญญาเงินตราต่างประเทศล่วงหน้า </w:t>
            </w:r>
            <w:r w:rsidR="00F94186">
              <w:rPr>
                <w:rFonts w:ascii="Angsana New" w:hAnsi="Angsana New"/>
                <w:sz w:val="30"/>
                <w:szCs w:val="30"/>
                <w:lang w:bidi="th-TH"/>
              </w:rPr>
              <w:br/>
              <w:t xml:space="preserve">   </w:t>
            </w:r>
            <w:r w:rsidRPr="004311AB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ณ วันที่รายงาน</w:t>
            </w:r>
            <w:r w:rsidRPr="004311AB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</w:t>
            </w:r>
          </w:p>
        </w:tc>
      </w:tr>
    </w:tbl>
    <w:p w14:paraId="613D4AB6" w14:textId="77777777" w:rsidR="009F20DA" w:rsidRPr="002A135C" w:rsidRDefault="009F20DA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18"/>
          <w:szCs w:val="18"/>
          <w:lang w:bidi="th-TH"/>
        </w:rPr>
      </w:pPr>
    </w:p>
    <w:p w14:paraId="40FF34A9" w14:textId="6E12C5DB" w:rsidR="00541AE6" w:rsidRPr="00435EAC" w:rsidRDefault="00541AE6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cs/>
          <w:lang w:bidi="th-TH"/>
        </w:rPr>
      </w:pPr>
      <w:r w:rsidRPr="00435EAC">
        <w:rPr>
          <w:rFonts w:ascii="Angsana New" w:hAnsi="Angsana New"/>
          <w:sz w:val="30"/>
          <w:szCs w:val="30"/>
          <w:cs/>
          <w:lang w:bidi="th-TH"/>
        </w:rPr>
        <w:t>ตราสารทุนที่วัดมูลค่าด้วยมูลค่ายุติธรรมผ่านกำไรขาดทุนเบ็ดเสร็จอื่น</w:t>
      </w:r>
      <w:r w:rsidRPr="00435EAC">
        <w:rPr>
          <w:rFonts w:ascii="Angsana New" w:hAnsi="Angsana New"/>
          <w:sz w:val="30"/>
          <w:szCs w:val="30"/>
          <w:lang w:bidi="th-TH"/>
        </w:rPr>
        <w:t xml:space="preserve"> </w:t>
      </w:r>
    </w:p>
    <w:p w14:paraId="19941AE7" w14:textId="77777777" w:rsidR="00541AE6" w:rsidRPr="002A135C" w:rsidRDefault="00541AE6" w:rsidP="00541AE6">
      <w:pPr>
        <w:pStyle w:val="block"/>
        <w:spacing w:after="0" w:line="240" w:lineRule="auto"/>
        <w:ind w:left="540" w:right="-7"/>
        <w:jc w:val="both"/>
        <w:rPr>
          <w:rFonts w:ascii="Angsana New" w:hAnsi="Angsana New"/>
          <w:sz w:val="18"/>
          <w:szCs w:val="18"/>
          <w:lang w:bidi="th-TH"/>
        </w:rPr>
      </w:pPr>
    </w:p>
    <w:tbl>
      <w:tblPr>
        <w:tblW w:w="9094" w:type="dxa"/>
        <w:tblInd w:w="450" w:type="dxa"/>
        <w:tblLook w:val="04A0" w:firstRow="1" w:lastRow="0" w:firstColumn="1" w:lastColumn="0" w:noHBand="0" w:noVBand="1"/>
      </w:tblPr>
      <w:tblGrid>
        <w:gridCol w:w="1710"/>
        <w:gridCol w:w="236"/>
        <w:gridCol w:w="2284"/>
        <w:gridCol w:w="236"/>
        <w:gridCol w:w="2016"/>
        <w:gridCol w:w="236"/>
        <w:gridCol w:w="2376"/>
      </w:tblGrid>
      <w:tr w:rsidR="00541AE6" w:rsidRPr="00435EAC" w14:paraId="473A2A50" w14:textId="77777777" w:rsidTr="00CA13C9">
        <w:trPr>
          <w:tblHeader/>
        </w:trPr>
        <w:tc>
          <w:tcPr>
            <w:tcW w:w="1710" w:type="dxa"/>
            <w:shd w:val="clear" w:color="auto" w:fill="auto"/>
            <w:vAlign w:val="bottom"/>
          </w:tcPr>
          <w:p w14:paraId="61D8CBC9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50EBCE1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  <w:vAlign w:val="bottom"/>
          </w:tcPr>
          <w:p w14:paraId="3170DBEE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B20B48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  <w:vAlign w:val="bottom"/>
          </w:tcPr>
          <w:p w14:paraId="3667B07C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</w:t>
            </w:r>
          </w:p>
          <w:p w14:paraId="42EA4B08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4D3E69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  <w:vAlign w:val="bottom"/>
          </w:tcPr>
          <w:p w14:paraId="7B600713" w14:textId="77777777" w:rsidR="00541AE6" w:rsidRPr="00435EAC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ความสัมพันธ์ระหว่าง</w:t>
            </w:r>
          </w:p>
          <w:p w14:paraId="2DFC684D" w14:textId="77777777" w:rsidR="00541AE6" w:rsidRPr="00435EAC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541AE6" w:rsidRPr="00435EAC" w14:paraId="176BDD84" w14:textId="77777777" w:rsidTr="00CA13C9">
        <w:tc>
          <w:tcPr>
            <w:tcW w:w="1710" w:type="dxa"/>
            <w:shd w:val="clear" w:color="auto" w:fill="auto"/>
          </w:tcPr>
          <w:p w14:paraId="1D761ED3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เงินลงทุนอื่น 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-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ตราสารทุนที่ไม่อยู่ในความต้องการของตลาด</w:t>
            </w:r>
          </w:p>
        </w:tc>
        <w:tc>
          <w:tcPr>
            <w:tcW w:w="236" w:type="dxa"/>
            <w:shd w:val="clear" w:color="auto" w:fill="auto"/>
          </w:tcPr>
          <w:p w14:paraId="57893D5F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</w:tcPr>
          <w:p w14:paraId="4704529B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i/>
                <w:iCs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eastAsia="en-US" w:bidi="th-TH"/>
              </w:rPr>
              <w:t>วิธีคิดลดกระแสเงินสด</w:t>
            </w:r>
          </w:p>
        </w:tc>
        <w:tc>
          <w:tcPr>
            <w:tcW w:w="236" w:type="dxa"/>
            <w:shd w:val="clear" w:color="auto" w:fill="auto"/>
          </w:tcPr>
          <w:p w14:paraId="0BE1F022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</w:tcPr>
          <w:p w14:paraId="75C60A6F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</w:t>
            </w:r>
          </w:p>
          <w:p w14:paraId="498B4C78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  <w:shd w:val="clear" w:color="auto" w:fill="auto"/>
          </w:tcPr>
          <w:p w14:paraId="00017316" w14:textId="77777777" w:rsidR="00541AE6" w:rsidRPr="00435EAC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</w:tcPr>
          <w:p w14:paraId="52A8BE26" w14:textId="77777777" w:rsidR="00541AE6" w:rsidRPr="00435EAC" w:rsidRDefault="00541AE6" w:rsidP="00CA13C9">
            <w:pPr>
              <w:pStyle w:val="block"/>
              <w:spacing w:after="0" w:line="240" w:lineRule="auto"/>
              <w:ind w:left="0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>มูลค่ายุติธรรมที่ประมาณการไว้จะเพิ่มขึ้น (ลดลง) หาก</w:t>
            </w:r>
          </w:p>
          <w:p w14:paraId="2E93A9A0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อัตราการเติบโตของกระแสเงินสดหลังจากช่วงระยะเวลาประมาณการสูงขึ้น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 (ต่ำลง)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หรือ</w:t>
            </w:r>
          </w:p>
          <w:p w14:paraId="71DF1D17" w14:textId="77777777" w:rsidR="00541AE6" w:rsidRPr="00435EAC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อัตรา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คิดลด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ต่ำลง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435EAC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สูงขึ้น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59B5A408" w14:textId="4BBBAEE3" w:rsidR="0051164B" w:rsidRPr="002A135C" w:rsidRDefault="00511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cs/>
          <w:lang w:val="en-GB" w:eastAsia="x-none"/>
        </w:rPr>
      </w:pPr>
      <w:bookmarkStart w:id="14" w:name="_Hlk66816455"/>
    </w:p>
    <w:p w14:paraId="30C084BD" w14:textId="5D8F3373" w:rsidR="00541AE6" w:rsidRPr="00435EAC" w:rsidRDefault="00541AE6" w:rsidP="00621153">
      <w:pPr>
        <w:pStyle w:val="block"/>
        <w:spacing w:after="0" w:line="240" w:lineRule="atLeast"/>
        <w:ind w:left="0" w:right="-7" w:firstLine="567"/>
        <w:jc w:val="both"/>
        <w:rPr>
          <w:rFonts w:ascii="Angsana New" w:hAnsi="Angsana New"/>
          <w:i/>
          <w:iCs/>
          <w:sz w:val="30"/>
          <w:szCs w:val="30"/>
          <w:lang w:bidi="th-TH"/>
        </w:rPr>
      </w:pPr>
      <w:r w:rsidRPr="00435EAC">
        <w:rPr>
          <w:rFonts w:ascii="Angsana New" w:hAnsi="Angsana New"/>
          <w:i/>
          <w:iCs/>
          <w:sz w:val="30"/>
          <w:szCs w:val="30"/>
          <w:cs/>
          <w:lang w:bidi="th-TH"/>
        </w:rPr>
        <w:t>การวิเคราะห์ความอ่อนไหว</w:t>
      </w:r>
      <w:bookmarkEnd w:id="14"/>
    </w:p>
    <w:p w14:paraId="64B10FDD" w14:textId="756D96C4" w:rsidR="00541AE6" w:rsidRPr="00435EAC" w:rsidRDefault="00541AE6" w:rsidP="0086593F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cs/>
        </w:rPr>
      </w:pPr>
      <w:r w:rsidRPr="00435EAC">
        <w:rPr>
          <w:rFonts w:ascii="Angsana New" w:hAnsi="Angsana New"/>
          <w:sz w:val="30"/>
          <w:szCs w:val="30"/>
          <w:cs/>
        </w:rPr>
        <w:t>การเปลี่ยนแปลงในข้อมูลที่ไม่สามารถสังเกตได้เพียงหนึ่งอย่างซึ่งอาจเป็นไปได้อย่างมีเหตุผล ณ วันที่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="000E564C" w:rsidRPr="00435EAC">
        <w:rPr>
          <w:rFonts w:ascii="Angsana New" w:hAnsi="Angsana New"/>
          <w:sz w:val="30"/>
          <w:szCs w:val="30"/>
        </w:rPr>
        <w:t>30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="00CA1BDE" w:rsidRPr="00435EAC">
        <w:rPr>
          <w:rFonts w:ascii="Angsana New" w:hAnsi="Angsana New" w:hint="cs"/>
          <w:sz w:val="30"/>
          <w:szCs w:val="30"/>
          <w:cs/>
        </w:rPr>
        <w:t>กันยายน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="000E564C" w:rsidRPr="00435EAC">
        <w:rPr>
          <w:rFonts w:ascii="Angsana New" w:hAnsi="Angsana New"/>
          <w:sz w:val="30"/>
          <w:szCs w:val="30"/>
        </w:rPr>
        <w:t>256</w:t>
      </w:r>
      <w:r w:rsidR="00A87EF0" w:rsidRPr="00435EAC">
        <w:rPr>
          <w:rFonts w:ascii="Angsana New" w:hAnsi="Angsana New"/>
          <w:sz w:val="30"/>
          <w:szCs w:val="30"/>
        </w:rPr>
        <w:t>7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/>
          <w:sz w:val="30"/>
          <w:szCs w:val="30"/>
          <w:cs/>
        </w:rPr>
        <w:t>โดยถือว่าข้อมูลอื่นๆ</w:t>
      </w:r>
      <w:r w:rsidR="0086593F"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/>
          <w:sz w:val="30"/>
          <w:szCs w:val="30"/>
          <w:cs/>
        </w:rPr>
        <w:t>คงที่จะมีผลกระทบต่อมูลค่ายุติธรรมของตราสารทุนที่วัดมูลค่าด้วยมูลค่ายุติธรรมผ่านกำไรขาดทุนเบ็ดเสร็จอื่นดังต่อไปนี้</w:t>
      </w:r>
    </w:p>
    <w:p w14:paraId="77BA7CE1" w14:textId="77777777" w:rsidR="00541AE6" w:rsidRPr="00435EAC" w:rsidRDefault="00541AE6" w:rsidP="00541AE6">
      <w:pPr>
        <w:rPr>
          <w:sz w:val="10"/>
          <w:szCs w:val="10"/>
        </w:rPr>
      </w:pPr>
    </w:p>
    <w:tbl>
      <w:tblPr>
        <w:tblW w:w="9032" w:type="dxa"/>
        <w:tblInd w:w="46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87"/>
        <w:gridCol w:w="1097"/>
        <w:gridCol w:w="180"/>
        <w:gridCol w:w="980"/>
        <w:gridCol w:w="182"/>
        <w:gridCol w:w="1100"/>
        <w:gridCol w:w="182"/>
        <w:gridCol w:w="1124"/>
      </w:tblGrid>
      <w:tr w:rsidR="00541AE6" w:rsidRPr="00435EAC" w14:paraId="74883A58" w14:textId="77777777" w:rsidTr="00B05BF7">
        <w:trPr>
          <w:cantSplit/>
          <w:trHeight w:val="299"/>
          <w:tblHeader/>
        </w:trPr>
        <w:tc>
          <w:tcPr>
            <w:tcW w:w="4187" w:type="dxa"/>
          </w:tcPr>
          <w:p w14:paraId="1C59512A" w14:textId="7A6CC6C8" w:rsidR="00541AE6" w:rsidRPr="00435EAC" w:rsidDel="00EC3B9E" w:rsidRDefault="00541AE6" w:rsidP="00CA13C9">
            <w:pPr>
              <w:pStyle w:val="acctfourfigures"/>
              <w:tabs>
                <w:tab w:val="decimal" w:pos="171"/>
              </w:tabs>
              <w:spacing w:line="240" w:lineRule="auto"/>
              <w:ind w:left="261" w:hanging="261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257" w:type="dxa"/>
            <w:gridSpan w:val="3"/>
            <w:vAlign w:val="bottom"/>
          </w:tcPr>
          <w:p w14:paraId="298B7327" w14:textId="77777777" w:rsidR="00541AE6" w:rsidRPr="00435EAC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val="en-US" w:bidi="th-TH"/>
              </w:rPr>
            </w:pPr>
            <w:r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  <w:r w:rsidRPr="00435EAC">
              <w:rPr>
                <w:rFonts w:ascii="Angsana New" w:hAnsi="Angsana New" w:cs="Angsana New"/>
                <w:b w:val="0"/>
                <w:bCs/>
                <w:color w:val="FF0000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65CD702A" w14:textId="77777777" w:rsidR="00541AE6" w:rsidRPr="00435EAC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06" w:type="dxa"/>
            <w:gridSpan w:val="3"/>
            <w:shd w:val="clear" w:color="auto" w:fill="auto"/>
            <w:vAlign w:val="bottom"/>
          </w:tcPr>
          <w:p w14:paraId="1554E2A9" w14:textId="77777777" w:rsidR="00541AE6" w:rsidRPr="00435EAC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541AE6" w:rsidRPr="00435EAC" w14:paraId="560074CA" w14:textId="77777777" w:rsidTr="00CA13C9">
        <w:trPr>
          <w:cantSplit/>
          <w:trHeight w:val="862"/>
          <w:tblHeader/>
        </w:trPr>
        <w:tc>
          <w:tcPr>
            <w:tcW w:w="4187" w:type="dxa"/>
          </w:tcPr>
          <w:p w14:paraId="29F45F41" w14:textId="77777777" w:rsidR="00B05BF7" w:rsidRPr="00435EAC" w:rsidRDefault="00B05BF7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</w:pPr>
          </w:p>
          <w:p w14:paraId="293330B7" w14:textId="09DE2314" w:rsidR="00541AE6" w:rsidRPr="00435EAC" w:rsidRDefault="00B05BF7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ผลกระทบต่อกำไรขาดทุนเบ็ดเสร็จอื่น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  <w:t xml:space="preserve">- </w:t>
            </w:r>
            <w:r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097" w:type="dxa"/>
            <w:vAlign w:val="bottom"/>
          </w:tcPr>
          <w:p w14:paraId="2BE0A1F1" w14:textId="043BB54E" w:rsidR="00541AE6" w:rsidRPr="00435EAC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63B15CA3" w14:textId="77777777" w:rsidR="00541AE6" w:rsidRPr="00435EAC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80" w:type="dxa"/>
            <w:vAlign w:val="bottom"/>
          </w:tcPr>
          <w:p w14:paraId="263BBB00" w14:textId="05AC00AF" w:rsidR="00541AE6" w:rsidRPr="00435EAC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ข้อสมมติลดลงร้อยละ </w:t>
            </w:r>
            <w:r w:rsidR="000E564C"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vAlign w:val="bottom"/>
          </w:tcPr>
          <w:p w14:paraId="5C81A40C" w14:textId="77777777" w:rsidR="00541AE6" w:rsidRPr="00435EAC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47F5146" w14:textId="30CB991D" w:rsidR="00541AE6" w:rsidRPr="00435EAC" w:rsidRDefault="00541AE6" w:rsidP="00CA13C9">
            <w:pPr>
              <w:pStyle w:val="acctmergecolhdg"/>
              <w:spacing w:line="240" w:lineRule="auto"/>
              <w:ind w:left="-80" w:right="-8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shd w:val="clear" w:color="auto" w:fill="auto"/>
            <w:vAlign w:val="bottom"/>
          </w:tcPr>
          <w:p w14:paraId="535DE05E" w14:textId="77777777" w:rsidR="00541AE6" w:rsidRPr="00435EAC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53754C64" w14:textId="44F6CB37" w:rsidR="00541AE6" w:rsidRPr="00435EAC" w:rsidRDefault="00541AE6" w:rsidP="00CA13C9">
            <w:pPr>
              <w:pStyle w:val="acctmergecolhdg"/>
              <w:spacing w:line="240" w:lineRule="auto"/>
              <w:ind w:left="-50" w:right="-78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ข้อสมมติดลงร้อยละ </w:t>
            </w:r>
            <w:r w:rsidR="000E564C" w:rsidRPr="00435EA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</w:tr>
      <w:tr w:rsidR="00541AE6" w:rsidRPr="00435EAC" w14:paraId="6E410589" w14:textId="77777777" w:rsidTr="00CA13C9">
        <w:trPr>
          <w:cantSplit/>
          <w:trHeight w:val="268"/>
          <w:tblHeader/>
        </w:trPr>
        <w:tc>
          <w:tcPr>
            <w:tcW w:w="4187" w:type="dxa"/>
          </w:tcPr>
          <w:p w14:paraId="6A8D48C4" w14:textId="77777777" w:rsidR="00541AE6" w:rsidRPr="00435EAC" w:rsidRDefault="00541AE6" w:rsidP="00CA13C9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Align w:val="bottom"/>
          </w:tcPr>
          <w:p w14:paraId="492D69CF" w14:textId="77777777" w:rsidR="00541AE6" w:rsidRPr="00435EAC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  <w:r w:rsidRPr="00435EAC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541AE6" w:rsidRPr="00435EAC" w14:paraId="6F8250A7" w14:textId="77777777" w:rsidTr="00CA13C9">
        <w:trPr>
          <w:cantSplit/>
          <w:trHeight w:val="279"/>
        </w:trPr>
        <w:tc>
          <w:tcPr>
            <w:tcW w:w="4187" w:type="dxa"/>
          </w:tcPr>
          <w:p w14:paraId="4F7E42B8" w14:textId="46166B1D" w:rsidR="00541AE6" w:rsidRPr="00435EAC" w:rsidRDefault="000E564C" w:rsidP="00CA13C9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="00541AE6"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CA1BDE"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="00541AE6" w:rsidRPr="00435EA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</w:t>
            </w:r>
            <w:r w:rsidR="00A87EF0" w:rsidRPr="00435EA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1097" w:type="dxa"/>
            <w:vAlign w:val="bottom"/>
          </w:tcPr>
          <w:p w14:paraId="39D260B0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0" w:type="dxa"/>
          </w:tcPr>
          <w:p w14:paraId="56D42397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3664806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25E5E4CC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7F873F0C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028AA081" w14:textId="77777777" w:rsidR="00541AE6" w:rsidRPr="00435EAC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1B3C3322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435EAC" w14:paraId="09ED20B3" w14:textId="77777777" w:rsidTr="00CA13C9">
        <w:trPr>
          <w:cantSplit/>
          <w:trHeight w:val="60"/>
        </w:trPr>
        <w:tc>
          <w:tcPr>
            <w:tcW w:w="4187" w:type="dxa"/>
          </w:tcPr>
          <w:p w14:paraId="755D1B70" w14:textId="77777777" w:rsidR="00541AE6" w:rsidRPr="00435EAC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อัตราการ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เติบโตของกระแสเงินสดหลังจากช่วงระยะเวลา</w:t>
            </w:r>
          </w:p>
        </w:tc>
        <w:tc>
          <w:tcPr>
            <w:tcW w:w="1097" w:type="dxa"/>
            <w:vAlign w:val="bottom"/>
          </w:tcPr>
          <w:p w14:paraId="0FF292CC" w14:textId="174DAD3D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7F6605E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DBE231" w14:textId="1DBDD97F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1B816F29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F922706" w14:textId="284FF02E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34EFF4AF" w14:textId="77777777" w:rsidR="00541AE6" w:rsidRPr="00435EAC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748ABFCD" w14:textId="52C69BB2" w:rsidR="00541AE6" w:rsidRPr="00435EAC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435EAC" w14:paraId="364FB387" w14:textId="77777777" w:rsidTr="00345D81">
        <w:trPr>
          <w:cantSplit/>
          <w:trHeight w:val="279"/>
        </w:trPr>
        <w:tc>
          <w:tcPr>
            <w:tcW w:w="4187" w:type="dxa"/>
          </w:tcPr>
          <w:p w14:paraId="690C2501" w14:textId="77777777" w:rsidR="00541AE6" w:rsidRPr="00435EAC" w:rsidRDefault="00541AE6" w:rsidP="00CA13C9">
            <w:pPr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 xml:space="preserve">   ประมาณการ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11F47720" w14:textId="3455C2EC" w:rsidR="00541AE6" w:rsidRPr="00435EAC" w:rsidRDefault="00700A9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180" w:type="dxa"/>
            <w:shd w:val="clear" w:color="auto" w:fill="auto"/>
          </w:tcPr>
          <w:p w14:paraId="6A8ABF58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67DB8010" w14:textId="498E2401" w:rsidR="00541AE6" w:rsidRPr="00435EAC" w:rsidRDefault="00793F6B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(1</w:t>
            </w:r>
            <w:r w:rsidR="00700A96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6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ACCD1A2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E931C4D" w14:textId="651B57F3" w:rsidR="00541AE6" w:rsidRPr="00435EAC" w:rsidRDefault="00C325D7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7CB197E7" w14:textId="77777777" w:rsidR="00541AE6" w:rsidRPr="00435EAC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441D6244" w14:textId="6509DFDD" w:rsidR="00541AE6" w:rsidRPr="00435EAC" w:rsidRDefault="00C325D7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541AE6" w:rsidRPr="00435EAC" w14:paraId="6DA4F3A0" w14:textId="77777777" w:rsidTr="00345D81">
        <w:trPr>
          <w:cantSplit/>
          <w:trHeight w:val="279"/>
        </w:trPr>
        <w:tc>
          <w:tcPr>
            <w:tcW w:w="4187" w:type="dxa"/>
          </w:tcPr>
          <w:p w14:paraId="2AA7204E" w14:textId="77777777" w:rsidR="00541AE6" w:rsidRPr="00435EAC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อัตราคิดลด</w:t>
            </w:r>
            <w:r w:rsidRPr="00435EAC">
              <w:rPr>
                <w:rFonts w:ascii="Angsana New" w:hAnsi="Angsana New"/>
                <w:sz w:val="24"/>
                <w:szCs w:val="24"/>
              </w:rPr>
              <w:t xml:space="preserve"> </w:t>
            </w:r>
          </w:p>
        </w:tc>
        <w:tc>
          <w:tcPr>
            <w:tcW w:w="1097" w:type="dxa"/>
            <w:shd w:val="clear" w:color="auto" w:fill="auto"/>
            <w:vAlign w:val="bottom"/>
          </w:tcPr>
          <w:p w14:paraId="688F1724" w14:textId="251D7CAD" w:rsidR="00541AE6" w:rsidRPr="00435EAC" w:rsidRDefault="00793F6B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700A96"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  <w:r w:rsidRPr="00435EAC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5477B2DE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shd w:val="clear" w:color="auto" w:fill="auto"/>
            <w:vAlign w:val="bottom"/>
          </w:tcPr>
          <w:p w14:paraId="0F15D2FB" w14:textId="216E33FF" w:rsidR="00541AE6" w:rsidRPr="00435EAC" w:rsidRDefault="00700A96" w:rsidP="007B2EE2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182" w:type="dxa"/>
            <w:vAlign w:val="bottom"/>
          </w:tcPr>
          <w:p w14:paraId="534BA2FA" w14:textId="77777777" w:rsidR="00541AE6" w:rsidRPr="00435EAC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100" w:type="dxa"/>
            <w:vAlign w:val="bottom"/>
          </w:tcPr>
          <w:p w14:paraId="17B828B7" w14:textId="46DE1247" w:rsidR="00541AE6" w:rsidRPr="00435EAC" w:rsidRDefault="00C325D7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0EFEAA6F" w14:textId="77777777" w:rsidR="00541AE6" w:rsidRPr="00435EAC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5ADD0F68" w14:textId="50700456" w:rsidR="00541AE6" w:rsidRPr="00435EAC" w:rsidRDefault="00C325D7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</w:tr>
    </w:tbl>
    <w:p w14:paraId="21C03324" w14:textId="6F2A1E1A" w:rsidR="00A8593F" w:rsidRPr="00435EAC" w:rsidRDefault="00A8593F" w:rsidP="00074552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lastRenderedPageBreak/>
        <w:t>นโยบาย</w:t>
      </w: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t>การจัดการความเสี่ยงทางด้านการเงิน</w:t>
      </w:r>
    </w:p>
    <w:p w14:paraId="6576B6EE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contextualSpacing/>
        <w:jc w:val="thaiDistribute"/>
        <w:rPr>
          <w:rFonts w:asciiTheme="majorBidi" w:hAnsiTheme="majorBidi" w:cstheme="majorBidi"/>
          <w:b/>
          <w:bCs/>
          <w:color w:val="000000"/>
          <w:sz w:val="14"/>
          <w:szCs w:val="14"/>
        </w:rPr>
      </w:pPr>
    </w:p>
    <w:p w14:paraId="4A86B741" w14:textId="34A779AB" w:rsidR="00A8593F" w:rsidRPr="00435EAC" w:rsidRDefault="00A8593F" w:rsidP="00A8593F">
      <w:pPr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  <w:cs/>
        </w:rPr>
        <w:t>กรอบการบริหารจัดการความเสี่ยง</w:t>
      </w:r>
      <w:r w:rsidRPr="00435EAC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2D3108A3" w14:textId="77777777" w:rsidR="00A8593F" w:rsidRPr="00435EAC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4662DF65" w14:textId="77777777" w:rsidR="006C025E" w:rsidRPr="00435EAC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267F7E47" w14:textId="6D722D30" w:rsidR="00A8593F" w:rsidRPr="00435EAC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41C2D4F" w14:textId="77777777" w:rsidR="00A8593F" w:rsidRPr="00435EAC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4802D610" w14:textId="77777777" w:rsidR="00A8593F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3781198A" w14:textId="77777777" w:rsidR="002A135C" w:rsidRPr="00435EAC" w:rsidRDefault="002A135C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7C5B117A" w14:textId="61419F4E" w:rsidR="007069F4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</w:rPr>
        <w:t>(</w:t>
      </w:r>
      <w:r w:rsidR="009671F1" w:rsidRPr="00435EAC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435EAC">
        <w:rPr>
          <w:rFonts w:ascii="Angsana New" w:hAnsi="Angsana New"/>
          <w:i/>
          <w:iCs/>
          <w:sz w:val="30"/>
          <w:szCs w:val="30"/>
        </w:rPr>
        <w:t>.</w:t>
      </w:r>
      <w:r w:rsidR="000E564C" w:rsidRPr="00435EAC">
        <w:rPr>
          <w:rFonts w:ascii="Angsana New" w:hAnsi="Angsana New"/>
          <w:i/>
          <w:iCs/>
          <w:sz w:val="30"/>
          <w:szCs w:val="30"/>
        </w:rPr>
        <w:t>1</w:t>
      </w:r>
      <w:r w:rsidRPr="00435EAC">
        <w:rPr>
          <w:rFonts w:ascii="Angsana New" w:hAnsi="Angsana New"/>
          <w:i/>
          <w:iCs/>
          <w:sz w:val="30"/>
          <w:szCs w:val="30"/>
        </w:rPr>
        <w:t>)</w:t>
      </w:r>
      <w:r w:rsidR="00B02D2B" w:rsidRPr="00435EAC">
        <w:rPr>
          <w:rFonts w:ascii="Angsana New" w:hAnsi="Angsana New"/>
          <w:i/>
          <w:iCs/>
          <w:sz w:val="30"/>
          <w:szCs w:val="30"/>
        </w:rPr>
        <w:t xml:space="preserve">    </w:t>
      </w:r>
      <w:r w:rsidRPr="00435EAC">
        <w:rPr>
          <w:rFonts w:ascii="Angsana New" w:hAnsi="Angsana New"/>
          <w:i/>
          <w:iCs/>
          <w:sz w:val="30"/>
          <w:szCs w:val="30"/>
        </w:rPr>
        <w:t xml:space="preserve"> </w:t>
      </w:r>
      <w:r w:rsidRPr="00435EAC">
        <w:rPr>
          <w:rFonts w:ascii="Angsana New" w:hAnsi="Angsana New"/>
          <w:i/>
          <w:iCs/>
          <w:sz w:val="30"/>
          <w:szCs w:val="30"/>
          <w:cs/>
        </w:rPr>
        <w:t>ความเสี่ยงด้านเครดิต</w:t>
      </w:r>
    </w:p>
    <w:p w14:paraId="4043A7F0" w14:textId="77777777" w:rsidR="00A8593F" w:rsidRPr="00435EAC" w:rsidRDefault="00A8593F" w:rsidP="007E1928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ซึ่งโดยส่วนใหญ่เกิดจากลูกหนี้ที่เป็นลูกค้าและเงินลงทุนในตราสารหนี้ของกลุ่มบริษัท</w:t>
      </w:r>
    </w:p>
    <w:p w14:paraId="7E8E74E8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EF24F92" w14:textId="192E85B3" w:rsidR="009F65B4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9671F1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6AE51269" w14:textId="2FBF38B3" w:rsidR="009F65B4" w:rsidRPr="00435EAC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 จะเสนอระยะเวลาและเงื่อนไขทางการค้า กลุ่มบริษัทจะทบทวนวงเงินยอดขายจะกำหนดไว้สำหรับลูกค้าแต่ละรายและจะทบทวนเป็นราย</w:t>
      </w:r>
      <w:r w:rsidR="00CF0B4A"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ปี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 xml:space="preserve"> </w:t>
      </w:r>
    </w:p>
    <w:p w14:paraId="7AC51586" w14:textId="77777777" w:rsidR="004474D7" w:rsidRPr="00435EAC" w:rsidRDefault="004474D7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DE8EC16" w14:textId="77777777" w:rsidR="009F65B4" w:rsidRPr="00435EAC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กลุ่มบริษัทมีการติดตามยอดคงค้างของลูกหนี้การค้าอย่างสม่ำเสมอ 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lastRenderedPageBreak/>
        <w:t>พิจารณาจากอายุหนี้คงค้างนับจากวันที่ถึงกำหนดชำระสำหรับลูกหนี้แต่ละราย 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5BB5C129" w14:textId="77777777" w:rsidR="009F65B4" w:rsidRPr="00435EAC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6C0326F" w14:textId="773022BD" w:rsidR="009F65B4" w:rsidRPr="00435EAC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bookmarkStart w:id="15" w:name="_Hlk83751453"/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="007B4C86" w:rsidRPr="00435EAC">
        <w:rPr>
          <w:rFonts w:asciiTheme="majorBidi" w:hAnsiTheme="majorBidi" w:cstheme="majorBidi"/>
          <w:spacing w:val="-4"/>
          <w:sz w:val="30"/>
          <w:szCs w:val="30"/>
        </w:rPr>
        <w:br/>
      </w:r>
      <w:r w:rsidR="00FF78AD" w:rsidRPr="00435EAC">
        <w:rPr>
          <w:rFonts w:asciiTheme="majorBidi" w:hAnsiTheme="majorBidi" w:cstheme="majorBidi"/>
          <w:spacing w:val="-4"/>
          <w:sz w:val="30"/>
          <w:szCs w:val="30"/>
        </w:rPr>
        <w:t>30</w:t>
      </w:r>
      <w:r w:rsidRPr="00435EAC">
        <w:rPr>
          <w:rFonts w:asciiTheme="majorBidi" w:hAnsiTheme="majorBidi" w:cstheme="majorBidi"/>
          <w:spacing w:val="-4"/>
          <w:sz w:val="30"/>
          <w:szCs w:val="30"/>
        </w:rPr>
        <w:t xml:space="preserve"> - </w:t>
      </w:r>
      <w:r w:rsidR="00FF78AD" w:rsidRPr="00435EAC">
        <w:rPr>
          <w:rFonts w:asciiTheme="majorBidi" w:hAnsiTheme="majorBidi" w:cstheme="majorBidi"/>
          <w:spacing w:val="-4"/>
          <w:sz w:val="30"/>
          <w:szCs w:val="30"/>
        </w:rPr>
        <w:t>60</w:t>
      </w:r>
      <w:r w:rsidRPr="00435EAC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วัน 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(</w:t>
      </w:r>
      <w:r w:rsidR="000E564C"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256</w:t>
      </w:r>
      <w:r w:rsidR="00757A7E"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6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: </w:t>
      </w:r>
      <w:r w:rsidR="000E564C"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30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501BDC"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-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0E564C"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60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วัน</w:t>
      </w:r>
      <w:r w:rsidRPr="00435EAC">
        <w:rPr>
          <w:rFonts w:asciiTheme="majorBidi" w:hAnsiTheme="majorBidi" w:cstheme="majorBidi"/>
          <w:i/>
          <w:iCs/>
          <w:spacing w:val="-4"/>
          <w:sz w:val="30"/>
          <w:szCs w:val="30"/>
        </w:rPr>
        <w:t>)</w:t>
      </w:r>
    </w:p>
    <w:p w14:paraId="1A4D6B97" w14:textId="77777777" w:rsidR="00CF0B4A" w:rsidRPr="00435EAC" w:rsidRDefault="00CF0B4A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</w:rPr>
      </w:pPr>
    </w:p>
    <w:bookmarkEnd w:id="15"/>
    <w:p w14:paraId="349890C0" w14:textId="3D9F9902" w:rsidR="00786E79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E97A29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2</w:t>
      </w:r>
      <w:r w:rsidRPr="00435EAC">
        <w:rPr>
          <w:rFonts w:asciiTheme="majorBidi" w:hAnsiTheme="majorBidi" w:cstheme="majorBidi"/>
          <w:sz w:val="30"/>
          <w:szCs w:val="30"/>
        </w:rPr>
        <w:t>)</w:t>
      </w:r>
      <w:r w:rsidR="007B4C86"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</w:rPr>
        <w:t xml:space="preserve">เงินสดและรายการเทียบเท่าเงินสด </w:t>
      </w:r>
    </w:p>
    <w:p w14:paraId="05212B1F" w14:textId="77777777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ความเสี่ยงด้านเครดิตของ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ที่เกิดจากเงินสดและรายการเทียบเท่าเงินสด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มี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จำกัดเนื่องจากคู่สัญญาเป็นธนาคารและสถาบันการเงิน ซึ่ง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435EAC">
        <w:rPr>
          <w:rFonts w:asciiTheme="majorBidi" w:hAnsiTheme="majorBidi" w:cstheme="majorBidi"/>
          <w:spacing w:val="-4"/>
          <w:sz w:val="30"/>
          <w:szCs w:val="30"/>
          <w:cs/>
        </w:rPr>
        <w:t>พิจารณาว่ามีความเสี่ยงด้านเครดิตต่ำ</w:t>
      </w:r>
    </w:p>
    <w:p w14:paraId="647FE8E6" w14:textId="77777777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0"/>
          <w:szCs w:val="20"/>
        </w:rPr>
      </w:pPr>
    </w:p>
    <w:p w14:paraId="74C1B2EA" w14:textId="792C2195" w:rsidR="00A8593F" w:rsidRPr="00435EAC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="00E97A29" w:rsidRPr="00435EAC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1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45F9B225" w14:textId="10C0E25F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 w:hint="cs"/>
          <w:sz w:val="30"/>
          <w:szCs w:val="30"/>
          <w:cs/>
        </w:rPr>
        <w:t>กลุ่มบริษัทมีนโยบายให้การค้ำประกันทางการเงินแก่หนี้สินของบริษัทย่อย</w:t>
      </w:r>
      <w:r w:rsidR="00345265" w:rsidRPr="00435EAC">
        <w:rPr>
          <w:rFonts w:asciiTheme="majorBidi" w:hAnsiTheme="majorBidi" w:cstheme="majorBidi" w:hint="cs"/>
          <w:sz w:val="30"/>
          <w:szCs w:val="30"/>
          <w:cs/>
        </w:rPr>
        <w:t>และการร่วมค้า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 ณ วันที่ </w:t>
      </w:r>
      <w:r w:rsidR="00A92BB2">
        <w:rPr>
          <w:rFonts w:asciiTheme="majorBidi" w:hAnsiTheme="majorBidi" w:cstheme="majorBidi"/>
          <w:sz w:val="30"/>
          <w:szCs w:val="30"/>
          <w:cs/>
        </w:rPr>
        <w:br/>
      </w:r>
      <w:r w:rsidR="000E564C" w:rsidRPr="00435EAC">
        <w:rPr>
          <w:rFonts w:asciiTheme="majorBidi" w:hAnsiTheme="majorBidi" w:cstheme="majorBidi" w:hint="cs"/>
          <w:sz w:val="30"/>
          <w:szCs w:val="30"/>
        </w:rPr>
        <w:t>30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435EAC">
        <w:rPr>
          <w:rFonts w:asciiTheme="majorBidi" w:hAnsiTheme="majorBidi" w:cstheme="majorBidi" w:hint="cs"/>
          <w:sz w:val="30"/>
          <w:szCs w:val="30"/>
        </w:rPr>
        <w:t>256</w:t>
      </w:r>
      <w:r w:rsidR="00757A7E" w:rsidRPr="00435EAC">
        <w:rPr>
          <w:rFonts w:asciiTheme="majorBidi" w:hAnsiTheme="majorBidi" w:cstheme="majorBidi"/>
          <w:sz w:val="30"/>
          <w:szCs w:val="30"/>
        </w:rPr>
        <w:t>7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กลุ่มบริษัทออกหนังสือค้ำประกันวงเงินสินเชื่อกับธนาคารสำหรับบริษัทย่อย</w:t>
      </w:r>
      <w:r w:rsidR="00A92BB2">
        <w:rPr>
          <w:rFonts w:asciiTheme="majorBidi" w:hAnsiTheme="majorBidi" w:cstheme="majorBidi"/>
          <w:sz w:val="30"/>
          <w:szCs w:val="30"/>
          <w:cs/>
        </w:rPr>
        <w:br/>
      </w:r>
      <w:r w:rsidR="009D1C95" w:rsidRPr="00435EAC">
        <w:rPr>
          <w:rFonts w:asciiTheme="majorBidi" w:hAnsiTheme="majorBidi" w:cstheme="majorBidi" w:hint="cs"/>
          <w:sz w:val="30"/>
          <w:szCs w:val="30"/>
          <w:cs/>
        </w:rPr>
        <w:t>หลาย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แห่ง </w:t>
      </w:r>
      <w:r w:rsidR="00345265" w:rsidRPr="00435EAC">
        <w:rPr>
          <w:rFonts w:asciiTheme="majorBidi" w:hAnsiTheme="majorBidi" w:cstheme="majorBidi" w:hint="cs"/>
          <w:sz w:val="30"/>
          <w:szCs w:val="30"/>
          <w:cs/>
        </w:rPr>
        <w:t xml:space="preserve">และการร่วมค้า </w:t>
      </w:r>
      <w:r w:rsidRPr="00435EAC">
        <w:rPr>
          <w:rFonts w:asciiTheme="majorBidi" w:hAnsiTheme="majorBidi" w:cstheme="majorBidi" w:hint="cs"/>
          <w:sz w:val="30"/>
          <w:szCs w:val="30"/>
        </w:rPr>
        <w:t>(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ดูหมายเหตุ ข้อ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3B2D9D" w:rsidRPr="00435EAC">
        <w:rPr>
          <w:rFonts w:asciiTheme="majorBidi" w:hAnsiTheme="majorBidi" w:cstheme="majorBidi"/>
          <w:sz w:val="30"/>
          <w:szCs w:val="30"/>
        </w:rPr>
        <w:t>4</w:t>
      </w:r>
      <w:r w:rsidRPr="00435EAC">
        <w:rPr>
          <w:rFonts w:asciiTheme="majorBidi" w:hAnsiTheme="majorBidi" w:cstheme="majorBidi"/>
          <w:sz w:val="30"/>
          <w:szCs w:val="30"/>
        </w:rPr>
        <w:t>)</w:t>
      </w:r>
    </w:p>
    <w:p w14:paraId="17340817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left" w:pos="720"/>
        </w:tabs>
        <w:ind w:left="540" w:right="-25" w:hanging="9"/>
        <w:jc w:val="thaiDistribute"/>
        <w:rPr>
          <w:rFonts w:ascii="Angsana New" w:hAnsi="Angsana New"/>
          <w:sz w:val="16"/>
          <w:szCs w:val="16"/>
        </w:rPr>
      </w:pPr>
    </w:p>
    <w:p w14:paraId="714CFEE6" w14:textId="1FFB35BE" w:rsidR="00A8593F" w:rsidRPr="00435EAC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435EAC">
        <w:rPr>
          <w:rFonts w:ascii="Angsana New" w:hAnsi="Angsana New"/>
          <w:i/>
          <w:iCs/>
          <w:sz w:val="30"/>
          <w:szCs w:val="30"/>
        </w:rPr>
        <w:t>(</w:t>
      </w:r>
      <w:r w:rsidR="00E97A29" w:rsidRPr="00435EAC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435EAC">
        <w:rPr>
          <w:rFonts w:ascii="Angsana New" w:hAnsi="Angsana New"/>
          <w:i/>
          <w:iCs/>
          <w:sz w:val="30"/>
          <w:szCs w:val="30"/>
        </w:rPr>
        <w:t>.</w:t>
      </w:r>
      <w:r w:rsidR="000E564C" w:rsidRPr="00435EAC">
        <w:rPr>
          <w:rFonts w:ascii="Angsana New" w:hAnsi="Angsana New"/>
          <w:i/>
          <w:iCs/>
          <w:sz w:val="30"/>
          <w:szCs w:val="30"/>
        </w:rPr>
        <w:t>2</w:t>
      </w:r>
      <w:r w:rsidRPr="00435EAC">
        <w:rPr>
          <w:rFonts w:ascii="Angsana New" w:hAnsi="Angsana New"/>
          <w:i/>
          <w:iCs/>
          <w:sz w:val="30"/>
          <w:szCs w:val="30"/>
        </w:rPr>
        <w:t>)</w:t>
      </w:r>
      <w:r w:rsidR="00B02D2B" w:rsidRPr="00435EAC">
        <w:rPr>
          <w:rFonts w:ascii="Angsana New" w:hAnsi="Angsana New"/>
          <w:i/>
          <w:iCs/>
          <w:sz w:val="30"/>
          <w:szCs w:val="30"/>
        </w:rPr>
        <w:t xml:space="preserve">   </w:t>
      </w:r>
      <w:r w:rsidR="007B4C86" w:rsidRPr="00435EAC">
        <w:rPr>
          <w:rFonts w:ascii="Angsana New" w:hAnsi="Angsana New"/>
          <w:i/>
          <w:iCs/>
          <w:sz w:val="30"/>
          <w:szCs w:val="30"/>
        </w:rPr>
        <w:t xml:space="preserve">  </w:t>
      </w:r>
      <w:r w:rsidRPr="00435EAC">
        <w:rPr>
          <w:rFonts w:ascii="Angsana New" w:hAnsi="Angsana New"/>
          <w:i/>
          <w:iCs/>
          <w:sz w:val="30"/>
          <w:szCs w:val="30"/>
          <w:cs/>
        </w:rPr>
        <w:t xml:space="preserve">ความเสี่ยงด้านสภาพคล่อง </w:t>
      </w:r>
    </w:p>
    <w:p w14:paraId="31DBB48B" w14:textId="77777777" w:rsidR="00A8593F" w:rsidRPr="00435EAC" w:rsidRDefault="00A8593F" w:rsidP="007B4C86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435EAC">
        <w:rPr>
          <w:rFonts w:ascii="Angsana New" w:hAnsi="Angsana New"/>
          <w:sz w:val="30"/>
          <w:szCs w:val="30"/>
          <w:cs/>
        </w:rPr>
        <w:t>กำกับดูแลความเสี่ยง</w:t>
      </w:r>
      <w:r w:rsidRPr="00435EAC">
        <w:rPr>
          <w:rFonts w:ascii="Angsana New" w:hAnsi="Angsana New" w:hint="cs"/>
          <w:sz w:val="30"/>
          <w:szCs w:val="30"/>
          <w:cs/>
        </w:rPr>
        <w:t>ด้าน</w:t>
      </w:r>
      <w:r w:rsidRPr="00435EAC">
        <w:rPr>
          <w:rFonts w:ascii="Angsana New" w:hAnsi="Angsana New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435EAC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435EAC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  <w:r w:rsidRPr="00435EAC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4A9FD0E" w14:textId="77777777" w:rsidR="00A8593F" w:rsidRPr="00435EAC" w:rsidRDefault="00A8593F" w:rsidP="00AB342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22"/>
          <w:szCs w:val="22"/>
        </w:rPr>
      </w:pPr>
    </w:p>
    <w:p w14:paraId="79CEBE8D" w14:textId="77777777" w:rsidR="002A135C" w:rsidRDefault="002A13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64F2F772" w14:textId="6EBD9374" w:rsidR="004474D7" w:rsidRDefault="00A8593F" w:rsidP="002A135C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lastRenderedPageBreak/>
        <w:t>ตารางต่อไปนี้แสดงระยะเวลาการครบกำหนดคงเหลือตามสัญญาของหนี้สินทางการเงิน</w:t>
      </w:r>
      <w:r w:rsidRPr="00435EAC">
        <w:rPr>
          <w:rFonts w:ascii="Angsana New" w:hAnsi="Angsana New" w:hint="cs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ณ วันที่รายงาน</w:t>
      </w:r>
      <w:r w:rsidRPr="00435EAC">
        <w:rPr>
          <w:rFonts w:ascii="Angsana New" w:hAnsi="Angsana New" w:hint="cs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</w:t>
      </w:r>
      <w:r w:rsidRPr="00435EAC">
        <w:rPr>
          <w:rFonts w:ascii="Angsana New" w:hAnsi="Angsana New"/>
          <w:sz w:val="30"/>
          <w:szCs w:val="30"/>
          <w:cs/>
        </w:rPr>
        <w:t>หักกลบตามสัญญา</w:t>
      </w:r>
    </w:p>
    <w:p w14:paraId="402C7182" w14:textId="77777777" w:rsidR="002A135C" w:rsidRPr="00435EAC" w:rsidRDefault="002A135C" w:rsidP="002A135C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22"/>
          <w:szCs w:val="22"/>
        </w:rPr>
      </w:pP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A8593F" w:rsidRPr="00435EAC" w14:paraId="1F47DD32" w14:textId="77777777" w:rsidTr="007B4C86">
        <w:tc>
          <w:tcPr>
            <w:tcW w:w="2975" w:type="dxa"/>
            <w:vAlign w:val="bottom"/>
          </w:tcPr>
          <w:p w14:paraId="580BCDB1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7DEF41D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A8593F" w:rsidRPr="00435EAC" w14:paraId="65E8944F" w14:textId="77777777" w:rsidTr="007B4C86">
        <w:tc>
          <w:tcPr>
            <w:tcW w:w="2975" w:type="dxa"/>
          </w:tcPr>
          <w:p w14:paraId="22FD86C8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328624C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F4FEDED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686781B9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435EAC" w14:paraId="4B212C9F" w14:textId="77777777" w:rsidTr="007B4C86">
        <w:tc>
          <w:tcPr>
            <w:tcW w:w="2975" w:type="dxa"/>
            <w:vAlign w:val="bottom"/>
            <w:hideMark/>
          </w:tcPr>
          <w:p w14:paraId="268E8F70" w14:textId="211A91E0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757A7E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990" w:type="dxa"/>
            <w:vAlign w:val="bottom"/>
            <w:hideMark/>
          </w:tcPr>
          <w:p w14:paraId="46219560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16C6DFA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07C3CB18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7D52FED4" w14:textId="5384102F" w:rsidR="00A8593F" w:rsidRPr="00435EAC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7407042C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4C38013F" w14:textId="5B15C369" w:rsidR="00A8593F" w:rsidRPr="00435EAC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1B94B212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32800A65" w14:textId="48660730" w:rsidR="00A8593F" w:rsidRPr="00435EAC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751BA4D2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08F0E37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435EAC" w14:paraId="20F02D76" w14:textId="77777777" w:rsidTr="007B4C86">
        <w:tc>
          <w:tcPr>
            <w:tcW w:w="2975" w:type="dxa"/>
          </w:tcPr>
          <w:p w14:paraId="52B9A508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36FCF282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0DE1" w:rsidRPr="00435EAC" w14:paraId="70228D3C" w14:textId="77777777" w:rsidTr="007B4C86">
        <w:tc>
          <w:tcPr>
            <w:tcW w:w="2975" w:type="dxa"/>
          </w:tcPr>
          <w:p w14:paraId="593AF9DE" w14:textId="3883B56A" w:rsidR="00620DE1" w:rsidRPr="00435EAC" w:rsidRDefault="00620DE1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4690A10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357F3CA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6D47813A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6B3579BD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7D8C489C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09CA79BE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7AD253F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87AB6B6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66C008E8" w14:textId="77777777" w:rsidR="00620DE1" w:rsidRPr="00435EAC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435EAC" w14:paraId="7A814039" w14:textId="77777777" w:rsidTr="007B4C86">
        <w:tc>
          <w:tcPr>
            <w:tcW w:w="2975" w:type="dxa"/>
            <w:vAlign w:val="bottom"/>
            <w:hideMark/>
          </w:tcPr>
          <w:p w14:paraId="64248DA1" w14:textId="77777777" w:rsidR="00A8593F" w:rsidRPr="00435EAC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695A41C9" w14:textId="43EBB650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3,225</w:t>
            </w:r>
          </w:p>
        </w:tc>
        <w:tc>
          <w:tcPr>
            <w:tcW w:w="272" w:type="dxa"/>
            <w:vAlign w:val="bottom"/>
          </w:tcPr>
          <w:p w14:paraId="469AB63A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384DB2BA" w14:textId="5781ECBB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3,315</w:t>
            </w:r>
          </w:p>
        </w:tc>
        <w:tc>
          <w:tcPr>
            <w:tcW w:w="272" w:type="dxa"/>
            <w:vAlign w:val="bottom"/>
          </w:tcPr>
          <w:p w14:paraId="17CE536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161607E" w14:textId="78A62146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6FBF9AB6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49F2943" w14:textId="18576A60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08FEAD9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2D56EAFA" w14:textId="4C564ED1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3,315</w:t>
            </w:r>
          </w:p>
        </w:tc>
      </w:tr>
      <w:tr w:rsidR="00A8593F" w:rsidRPr="00435EAC" w14:paraId="3B677859" w14:textId="77777777" w:rsidTr="007B4C86">
        <w:tc>
          <w:tcPr>
            <w:tcW w:w="2975" w:type="dxa"/>
            <w:vAlign w:val="bottom"/>
            <w:hideMark/>
          </w:tcPr>
          <w:p w14:paraId="3202C789" w14:textId="77777777" w:rsidR="00A8593F" w:rsidRPr="00435EAC" w:rsidRDefault="00A8593F" w:rsidP="0062672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2FADB274" w14:textId="77777777" w:rsidR="00A8593F" w:rsidRPr="00435EAC" w:rsidRDefault="00A8593F" w:rsidP="0062672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5A3E442" w14:textId="518CA087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10,92</w:t>
            </w:r>
            <w:r w:rsidR="00684E94" w:rsidRPr="00435EAC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2" w:type="dxa"/>
            <w:vAlign w:val="bottom"/>
          </w:tcPr>
          <w:p w14:paraId="6B7882D4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093FEA77" w14:textId="65416E41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2,577</w:t>
            </w:r>
          </w:p>
        </w:tc>
        <w:tc>
          <w:tcPr>
            <w:tcW w:w="272" w:type="dxa"/>
            <w:vAlign w:val="bottom"/>
          </w:tcPr>
          <w:p w14:paraId="74129CF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91D73E0" w14:textId="7102E095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8,337</w:t>
            </w:r>
          </w:p>
        </w:tc>
        <w:tc>
          <w:tcPr>
            <w:tcW w:w="241" w:type="dxa"/>
            <w:vAlign w:val="bottom"/>
          </w:tcPr>
          <w:p w14:paraId="49F30375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0AD88A5B" w14:textId="45AC8761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1,171</w:t>
            </w:r>
          </w:p>
        </w:tc>
        <w:tc>
          <w:tcPr>
            <w:tcW w:w="263" w:type="dxa"/>
            <w:vAlign w:val="bottom"/>
          </w:tcPr>
          <w:p w14:paraId="30407949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3479B026" w14:textId="417BDF5E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12,085</w:t>
            </w:r>
          </w:p>
        </w:tc>
      </w:tr>
      <w:tr w:rsidR="00A8593F" w:rsidRPr="00435EAC" w14:paraId="67DD76CD" w14:textId="77777777" w:rsidTr="007B4C86">
        <w:trPr>
          <w:trHeight w:val="119"/>
        </w:trPr>
        <w:tc>
          <w:tcPr>
            <w:tcW w:w="2975" w:type="dxa"/>
            <w:vAlign w:val="bottom"/>
            <w:hideMark/>
          </w:tcPr>
          <w:p w14:paraId="64441854" w14:textId="2F881DB2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236646DA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25B8E819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1ACC4D3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1C079FE8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B8E452B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C00842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4ADB6812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5E345D7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19F1AF44" w14:textId="6E9DEFAC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8593F" w:rsidRPr="00435EAC" w14:paraId="7FD710B0" w14:textId="77777777" w:rsidTr="00345D81">
        <w:tc>
          <w:tcPr>
            <w:tcW w:w="2975" w:type="dxa"/>
            <w:vAlign w:val="bottom"/>
            <w:hideMark/>
          </w:tcPr>
          <w:p w14:paraId="36239208" w14:textId="09212196" w:rsidR="00BB259E" w:rsidRPr="00435EAC" w:rsidRDefault="00A8593F" w:rsidP="007A0A09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92065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และดอกเบี้ยค้างจ่าย</w:t>
            </w:r>
            <w:r w:rsidR="0092065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="0092065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จาก</w:t>
            </w:r>
            <w:r w:rsidR="00E20C03"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DA6048B" w14:textId="608204EC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614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3508EE7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2B1E869" w14:textId="7703BE14" w:rsidR="00BB461D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6E2DC40E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6CC74AF7" w14:textId="7242C861" w:rsidR="00A8593F" w:rsidRPr="00435EAC" w:rsidRDefault="00394A58" w:rsidP="00394A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115</w:t>
            </w:r>
          </w:p>
        </w:tc>
        <w:tc>
          <w:tcPr>
            <w:tcW w:w="241" w:type="dxa"/>
            <w:vAlign w:val="bottom"/>
          </w:tcPr>
          <w:p w14:paraId="3493C59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40F0B71" w14:textId="1BB1BCBF" w:rsidR="00BB461D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861</w:t>
            </w:r>
          </w:p>
        </w:tc>
        <w:tc>
          <w:tcPr>
            <w:tcW w:w="263" w:type="dxa"/>
            <w:vAlign w:val="bottom"/>
          </w:tcPr>
          <w:p w14:paraId="7036B7A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7E2F838F" w14:textId="709093BC" w:rsidR="00BB461D" w:rsidRPr="00435EAC" w:rsidRDefault="00394A5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976</w:t>
            </w:r>
          </w:p>
        </w:tc>
      </w:tr>
      <w:tr w:rsidR="00A8593F" w:rsidRPr="00435EAC" w14:paraId="5007172A" w14:textId="77777777" w:rsidTr="007B4C86">
        <w:tc>
          <w:tcPr>
            <w:tcW w:w="2975" w:type="dxa"/>
          </w:tcPr>
          <w:p w14:paraId="78A826FF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65ECF69A" w14:textId="1BE4EF0C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33,21</w:t>
            </w:r>
            <w:r w:rsidR="00684E94" w:rsidRPr="00435EAC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2" w:type="dxa"/>
          </w:tcPr>
          <w:p w14:paraId="4EBD566C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0A95D54" w14:textId="7A98F8F5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7,133</w:t>
            </w:r>
          </w:p>
        </w:tc>
        <w:tc>
          <w:tcPr>
            <w:tcW w:w="272" w:type="dxa"/>
          </w:tcPr>
          <w:p w14:paraId="0C6E2F2B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A143B51" w14:textId="74077DE8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25,363</w:t>
            </w:r>
          </w:p>
        </w:tc>
        <w:tc>
          <w:tcPr>
            <w:tcW w:w="241" w:type="dxa"/>
          </w:tcPr>
          <w:p w14:paraId="7534833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7A99D6DF" w14:textId="5FF856F0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3,020</w:t>
            </w:r>
          </w:p>
        </w:tc>
        <w:tc>
          <w:tcPr>
            <w:tcW w:w="263" w:type="dxa"/>
          </w:tcPr>
          <w:p w14:paraId="7AD534C0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6055A0CF" w14:textId="391E3F76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35,516</w:t>
            </w:r>
          </w:p>
        </w:tc>
      </w:tr>
      <w:tr w:rsidR="00A8593F" w:rsidRPr="00435EAC" w14:paraId="4BB83670" w14:textId="77777777" w:rsidTr="007B4C86">
        <w:tc>
          <w:tcPr>
            <w:tcW w:w="2975" w:type="dxa"/>
          </w:tcPr>
          <w:p w14:paraId="3B108AAA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4A45E86" w14:textId="20C10CF9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3,616</w:t>
            </w:r>
          </w:p>
        </w:tc>
        <w:tc>
          <w:tcPr>
            <w:tcW w:w="272" w:type="dxa"/>
          </w:tcPr>
          <w:p w14:paraId="30CAE816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733670AD" w14:textId="332FD01B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  <w:tc>
          <w:tcPr>
            <w:tcW w:w="272" w:type="dxa"/>
          </w:tcPr>
          <w:p w14:paraId="0A8D9124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405C1F4" w14:textId="2496B0F8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809</w:t>
            </w:r>
          </w:p>
        </w:tc>
        <w:tc>
          <w:tcPr>
            <w:tcW w:w="241" w:type="dxa"/>
          </w:tcPr>
          <w:p w14:paraId="1BEEB078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2EF4A4C4" w14:textId="089845B4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6,782</w:t>
            </w:r>
          </w:p>
        </w:tc>
        <w:tc>
          <w:tcPr>
            <w:tcW w:w="263" w:type="dxa"/>
          </w:tcPr>
          <w:p w14:paraId="7A61BD61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12AB2BB3" w14:textId="18736DB6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7,900</w:t>
            </w:r>
          </w:p>
        </w:tc>
      </w:tr>
      <w:tr w:rsidR="00A8593F" w:rsidRPr="00435EAC" w14:paraId="6F983466" w14:textId="77777777" w:rsidTr="007B4C86">
        <w:tc>
          <w:tcPr>
            <w:tcW w:w="2975" w:type="dxa"/>
          </w:tcPr>
          <w:p w14:paraId="750D3A4E" w14:textId="17E71A05" w:rsidR="00A8593F" w:rsidRPr="00435EAC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82B774" w14:textId="15A4D49F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51,593</w:t>
            </w:r>
          </w:p>
        </w:tc>
        <w:tc>
          <w:tcPr>
            <w:tcW w:w="272" w:type="dxa"/>
          </w:tcPr>
          <w:p w14:paraId="0CC48D06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2D547" w14:textId="0B352FD0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13,334</w:t>
            </w:r>
          </w:p>
        </w:tc>
        <w:tc>
          <w:tcPr>
            <w:tcW w:w="272" w:type="dxa"/>
          </w:tcPr>
          <w:p w14:paraId="499CE42D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EA7508" w14:textId="393F68C7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</w:t>
            </w:r>
            <w:r w:rsidR="00394A5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624</w:t>
            </w:r>
          </w:p>
        </w:tc>
        <w:tc>
          <w:tcPr>
            <w:tcW w:w="241" w:type="dxa"/>
          </w:tcPr>
          <w:p w14:paraId="17986FDA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7BDA9" w14:textId="640A95B0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11,834</w:t>
            </w:r>
          </w:p>
        </w:tc>
        <w:tc>
          <w:tcPr>
            <w:tcW w:w="263" w:type="dxa"/>
          </w:tcPr>
          <w:p w14:paraId="1A03D077" w14:textId="77777777" w:rsidR="00A8593F" w:rsidRPr="00435EAC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1376E" w14:textId="6CE1349C" w:rsidR="00A8593F" w:rsidRPr="00435EAC" w:rsidRDefault="001D18C2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</w:t>
            </w:r>
            <w:r w:rsidR="00394A5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792</w:t>
            </w:r>
          </w:p>
        </w:tc>
      </w:tr>
    </w:tbl>
    <w:p w14:paraId="7D7B6F99" w14:textId="64F901A6" w:rsidR="00671342" w:rsidRDefault="00671342">
      <w:pPr>
        <w:rPr>
          <w:rFonts w:ascii="Angsana New" w:hAnsi="Angsana New"/>
          <w:sz w:val="30"/>
          <w:szCs w:val="30"/>
        </w:rPr>
      </w:pPr>
    </w:p>
    <w:p w14:paraId="3FC11F29" w14:textId="77777777" w:rsidR="00671342" w:rsidRDefault="006713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4474D7" w:rsidRPr="00435EAC" w14:paraId="3E6E3800" w14:textId="77777777" w:rsidTr="007B4C86">
        <w:tc>
          <w:tcPr>
            <w:tcW w:w="2975" w:type="dxa"/>
            <w:vAlign w:val="bottom"/>
          </w:tcPr>
          <w:p w14:paraId="625C099C" w14:textId="77777777" w:rsidR="004474D7" w:rsidRPr="00435EAC" w:rsidRDefault="004474D7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FE9910A" w14:textId="0927F9FF" w:rsidR="004474D7" w:rsidRPr="00435EAC" w:rsidRDefault="004474D7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8593F" w:rsidRPr="00435EAC" w14:paraId="187AFB68" w14:textId="77777777" w:rsidTr="007B4C86">
        <w:tc>
          <w:tcPr>
            <w:tcW w:w="2975" w:type="dxa"/>
          </w:tcPr>
          <w:p w14:paraId="54F85131" w14:textId="77777777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4FACE0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CA7F2AD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0215C6DF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435EAC" w14:paraId="4CD9897B" w14:textId="77777777" w:rsidTr="007B4C86">
        <w:tc>
          <w:tcPr>
            <w:tcW w:w="2975" w:type="dxa"/>
            <w:vAlign w:val="bottom"/>
            <w:hideMark/>
          </w:tcPr>
          <w:p w14:paraId="410B8692" w14:textId="24D75488" w:rsidR="00A8593F" w:rsidRPr="00435EAC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757A7E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990" w:type="dxa"/>
            <w:vAlign w:val="bottom"/>
            <w:hideMark/>
          </w:tcPr>
          <w:p w14:paraId="72366BF3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CD82C1C" w14:textId="77777777" w:rsidR="00A8593F" w:rsidRPr="00435EAC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7C20F81F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17DBC82E" w14:textId="0C87BE59" w:rsidR="00A8593F" w:rsidRPr="00435EAC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59B5D8E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1461106B" w14:textId="4315ACFE" w:rsidR="00A8593F" w:rsidRPr="00435EAC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6ABF87B3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50C5CC05" w14:textId="0C156F28" w:rsidR="00A8593F" w:rsidRPr="00435EAC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F30CE88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1E7014C5" w14:textId="77777777" w:rsidR="00A8593F" w:rsidRPr="00435EAC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435EAC" w14:paraId="77AA4679" w14:textId="77777777" w:rsidTr="007B4C86">
        <w:tc>
          <w:tcPr>
            <w:tcW w:w="2975" w:type="dxa"/>
          </w:tcPr>
          <w:p w14:paraId="507C0B33" w14:textId="77777777" w:rsidR="00A8593F" w:rsidRPr="00435EAC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41C6835C" w14:textId="77777777" w:rsidR="00A8593F" w:rsidRPr="00435EAC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B4F6E" w:rsidRPr="00435EAC" w14:paraId="0FB2626C" w14:textId="77777777" w:rsidTr="007B4C86">
        <w:tc>
          <w:tcPr>
            <w:tcW w:w="2975" w:type="dxa"/>
          </w:tcPr>
          <w:p w14:paraId="51D8B879" w14:textId="15D1F1B6" w:rsidR="008B4F6E" w:rsidRPr="00435EAC" w:rsidRDefault="008B4F6E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0229E02A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1B895572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7E9FB401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C9870B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014E946E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3EA0F4DC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FDE7EE7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5B74732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73333CDA" w14:textId="77777777" w:rsidR="008B4F6E" w:rsidRPr="00435EAC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435EAC" w14:paraId="41D6E8A8" w14:textId="77777777" w:rsidTr="007B4C86">
        <w:tc>
          <w:tcPr>
            <w:tcW w:w="2975" w:type="dxa"/>
            <w:vAlign w:val="bottom"/>
            <w:hideMark/>
          </w:tcPr>
          <w:p w14:paraId="3B52F198" w14:textId="77777777" w:rsidR="00A8593F" w:rsidRPr="00435EAC" w:rsidRDefault="00A8593F" w:rsidP="00D577D9">
            <w:pPr>
              <w:tabs>
                <w:tab w:val="left" w:pos="162"/>
              </w:tabs>
              <w:spacing w:line="240" w:lineRule="auto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80B2F1B" w14:textId="70D55144" w:rsidR="00837C2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01B054F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07A79420" w14:textId="008C395C" w:rsidR="00837C2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2,260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2EA3CB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2F28B91C" w14:textId="1E81283C" w:rsidR="00837C2C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48524595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174439E0" w14:textId="5BF146E9" w:rsidR="00837C2C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2F6D0A90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053AF508" w14:textId="05CFEED3" w:rsidR="00837C2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2,260</w:t>
            </w:r>
          </w:p>
        </w:tc>
      </w:tr>
      <w:tr w:rsidR="00A8593F" w:rsidRPr="00435EAC" w14:paraId="2E61B049" w14:textId="77777777" w:rsidTr="007B4C86">
        <w:tc>
          <w:tcPr>
            <w:tcW w:w="2975" w:type="dxa"/>
            <w:vAlign w:val="bottom"/>
            <w:hideMark/>
          </w:tcPr>
          <w:p w14:paraId="6CA84A13" w14:textId="77777777" w:rsidR="00A8593F" w:rsidRPr="00435EAC" w:rsidRDefault="00A8593F" w:rsidP="00D577D9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F2E9AF7" w14:textId="34498069" w:rsidR="00837C2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9FBA41D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15D3B0B9" w14:textId="01DA2DE4" w:rsidR="00F453D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752F67E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36B2A3D9" w14:textId="2A1F29BF" w:rsidR="00F453DC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E4490DF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2776C16F" w14:textId="08914B6B" w:rsidR="00F453DC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11E79412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7C283AB8" w14:textId="2BDF9744" w:rsidR="00F453DC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</w:tr>
      <w:tr w:rsidR="009C419F" w:rsidRPr="00435EAC" w14:paraId="4A4E1FB4" w14:textId="77777777" w:rsidTr="007B4C86">
        <w:tc>
          <w:tcPr>
            <w:tcW w:w="2975" w:type="dxa"/>
            <w:vAlign w:val="bottom"/>
          </w:tcPr>
          <w:p w14:paraId="7A46359B" w14:textId="77777777" w:rsidR="009C419F" w:rsidRPr="00435EAC" w:rsidRDefault="009C419F" w:rsidP="009C419F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17BEE381" w14:textId="341B2264" w:rsidR="009C419F" w:rsidRPr="00435EAC" w:rsidRDefault="009C419F" w:rsidP="009C419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12A9C0A" w14:textId="7086A29E" w:rsidR="009C419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2AB0ECBF" w14:textId="77777777" w:rsidR="009C419F" w:rsidRPr="00435EAC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60772F4E" w14:textId="5673E8EF" w:rsidR="009C419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75EADF5" w14:textId="77777777" w:rsidR="009C419F" w:rsidRPr="00435EAC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6447C0C" w14:textId="37BC03AC" w:rsidR="009C419F" w:rsidRPr="00435EAC" w:rsidRDefault="001D18C2" w:rsidP="001D18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C57D5B6" w14:textId="77777777" w:rsidR="009C419F" w:rsidRPr="00435EAC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00AEA2E7" w14:textId="42E5B813" w:rsidR="009C419F" w:rsidRPr="00435EAC" w:rsidRDefault="001D18C2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46AC2E17" w14:textId="77777777" w:rsidR="009C419F" w:rsidRPr="00435EAC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56710EB5" w14:textId="3A46CA40" w:rsidR="009C419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</w:tr>
      <w:tr w:rsidR="00A8593F" w:rsidRPr="00435EAC" w14:paraId="0A7D2344" w14:textId="77777777" w:rsidTr="007B4C86">
        <w:tc>
          <w:tcPr>
            <w:tcW w:w="2975" w:type="dxa"/>
          </w:tcPr>
          <w:p w14:paraId="020D6EE1" w14:textId="77777777" w:rsidR="00A8593F" w:rsidRPr="00435EAC" w:rsidRDefault="00A8593F" w:rsidP="00D577D9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634F9B" w14:textId="30DFDEE1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31,712</w:t>
            </w:r>
          </w:p>
        </w:tc>
        <w:tc>
          <w:tcPr>
            <w:tcW w:w="272" w:type="dxa"/>
            <w:shd w:val="clear" w:color="auto" w:fill="auto"/>
          </w:tcPr>
          <w:p w14:paraId="74F1CB0B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B075EC0" w14:textId="64CDC760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5,633</w:t>
            </w:r>
          </w:p>
        </w:tc>
        <w:tc>
          <w:tcPr>
            <w:tcW w:w="272" w:type="dxa"/>
            <w:shd w:val="clear" w:color="auto" w:fill="auto"/>
          </w:tcPr>
          <w:p w14:paraId="64CAF265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C1F644" w14:textId="668DE263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25,363</w:t>
            </w:r>
          </w:p>
        </w:tc>
        <w:tc>
          <w:tcPr>
            <w:tcW w:w="241" w:type="dxa"/>
            <w:shd w:val="clear" w:color="auto" w:fill="auto"/>
          </w:tcPr>
          <w:p w14:paraId="241165EC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A7FD2B2" w14:textId="21D78EB4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3,020</w:t>
            </w:r>
          </w:p>
        </w:tc>
        <w:tc>
          <w:tcPr>
            <w:tcW w:w="263" w:type="dxa"/>
            <w:shd w:val="clear" w:color="auto" w:fill="auto"/>
          </w:tcPr>
          <w:p w14:paraId="24C2C6D7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F52E737" w14:textId="1EE58EE7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34,016</w:t>
            </w:r>
          </w:p>
        </w:tc>
      </w:tr>
      <w:tr w:rsidR="00A8593F" w:rsidRPr="00435EAC" w14:paraId="638076B8" w14:textId="77777777" w:rsidTr="007B4C86">
        <w:tc>
          <w:tcPr>
            <w:tcW w:w="2975" w:type="dxa"/>
          </w:tcPr>
          <w:p w14:paraId="7DBEABF6" w14:textId="77777777" w:rsidR="00A8593F" w:rsidRPr="00435EAC" w:rsidRDefault="00A8593F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6D7E86B" w14:textId="2D7FBA9D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144</w:t>
            </w:r>
          </w:p>
        </w:tc>
        <w:tc>
          <w:tcPr>
            <w:tcW w:w="272" w:type="dxa"/>
            <w:shd w:val="clear" w:color="auto" w:fill="auto"/>
          </w:tcPr>
          <w:p w14:paraId="73FC01A6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5D820A9" w14:textId="28EFD0AB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45</w:t>
            </w:r>
          </w:p>
        </w:tc>
        <w:tc>
          <w:tcPr>
            <w:tcW w:w="272" w:type="dxa"/>
            <w:shd w:val="clear" w:color="auto" w:fill="auto"/>
          </w:tcPr>
          <w:p w14:paraId="6F69C7D6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82451C8" w14:textId="0EF6344D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41" w:type="dxa"/>
            <w:shd w:val="clear" w:color="auto" w:fill="auto"/>
          </w:tcPr>
          <w:p w14:paraId="34623502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6984EEA" w14:textId="6511BBCB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169</w:t>
            </w:r>
          </w:p>
        </w:tc>
        <w:tc>
          <w:tcPr>
            <w:tcW w:w="263" w:type="dxa"/>
            <w:shd w:val="clear" w:color="auto" w:fill="auto"/>
          </w:tcPr>
          <w:p w14:paraId="0C1841E6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9A4D4B2" w14:textId="24ED8ED1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257</w:t>
            </w:r>
          </w:p>
        </w:tc>
      </w:tr>
      <w:tr w:rsidR="00A8593F" w:rsidRPr="00435EAC" w14:paraId="17007BED" w14:textId="77777777" w:rsidTr="007B4C86">
        <w:tc>
          <w:tcPr>
            <w:tcW w:w="2975" w:type="dxa"/>
          </w:tcPr>
          <w:p w14:paraId="52576AAD" w14:textId="39026547" w:rsidR="00A8593F" w:rsidRPr="00435EAC" w:rsidRDefault="00104F47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EA45605" w14:textId="4356CB46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34,294</w:t>
            </w:r>
          </w:p>
        </w:tc>
        <w:tc>
          <w:tcPr>
            <w:tcW w:w="272" w:type="dxa"/>
            <w:shd w:val="clear" w:color="auto" w:fill="auto"/>
          </w:tcPr>
          <w:p w14:paraId="01850298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6C12F99" w14:textId="3D94A92E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8,176</w:t>
            </w:r>
          </w:p>
        </w:tc>
        <w:tc>
          <w:tcPr>
            <w:tcW w:w="272" w:type="dxa"/>
            <w:shd w:val="clear" w:color="auto" w:fill="auto"/>
          </w:tcPr>
          <w:p w14:paraId="1C4BEB22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7884188" w14:textId="5267FBA5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25,406</w:t>
            </w:r>
          </w:p>
        </w:tc>
        <w:tc>
          <w:tcPr>
            <w:tcW w:w="241" w:type="dxa"/>
            <w:shd w:val="clear" w:color="auto" w:fill="auto"/>
          </w:tcPr>
          <w:p w14:paraId="3146D181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4E00634" w14:textId="7B865254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3,189</w:t>
            </w:r>
          </w:p>
        </w:tc>
        <w:tc>
          <w:tcPr>
            <w:tcW w:w="263" w:type="dxa"/>
            <w:shd w:val="clear" w:color="auto" w:fill="auto"/>
          </w:tcPr>
          <w:p w14:paraId="215A9F2E" w14:textId="77777777" w:rsidR="00A8593F" w:rsidRPr="00435EAC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C997A95" w14:textId="2695497A" w:rsidR="00A8593F" w:rsidRPr="00435EAC" w:rsidRDefault="001D18C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36,771</w:t>
            </w:r>
          </w:p>
        </w:tc>
      </w:tr>
    </w:tbl>
    <w:p w14:paraId="11314173" w14:textId="77777777" w:rsidR="00EE1722" w:rsidRPr="00435EAC" w:rsidRDefault="00EE1722" w:rsidP="00D577D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tbl>
      <w:tblPr>
        <w:tblStyle w:val="TableGrid"/>
        <w:tblW w:w="9410" w:type="dxa"/>
        <w:tblInd w:w="4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D577D9" w:rsidRPr="00435EAC" w14:paraId="0E20778E" w14:textId="77777777" w:rsidTr="00D577D9">
        <w:tc>
          <w:tcPr>
            <w:tcW w:w="2975" w:type="dxa"/>
            <w:vAlign w:val="bottom"/>
          </w:tcPr>
          <w:p w14:paraId="042DD5D1" w14:textId="77777777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6D707409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D577D9" w:rsidRPr="00435EAC" w14:paraId="7744546A" w14:textId="77777777" w:rsidTr="00D577D9">
        <w:tc>
          <w:tcPr>
            <w:tcW w:w="2975" w:type="dxa"/>
          </w:tcPr>
          <w:p w14:paraId="0E9746D9" w14:textId="77777777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C85B884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110476F3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7353F754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577D9" w:rsidRPr="00435EAC" w14:paraId="48C4F006" w14:textId="77777777" w:rsidTr="00D577D9">
        <w:tc>
          <w:tcPr>
            <w:tcW w:w="2975" w:type="dxa"/>
            <w:vAlign w:val="bottom"/>
            <w:hideMark/>
          </w:tcPr>
          <w:p w14:paraId="13674CF0" w14:textId="72C3F650" w:rsidR="00D577D9" w:rsidRPr="00435EAC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757A7E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990" w:type="dxa"/>
            <w:vAlign w:val="bottom"/>
            <w:hideMark/>
          </w:tcPr>
          <w:p w14:paraId="7CFF5259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A072541" w14:textId="77777777" w:rsidR="00D577D9" w:rsidRPr="00435EAC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2F2D1172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F030C4A" w14:textId="2580BA9C" w:rsidR="00D577D9" w:rsidRPr="00435EAC" w:rsidRDefault="00D577D9" w:rsidP="00384178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2FB76D4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640A9E45" w14:textId="3CF6154E" w:rsidR="00D577D9" w:rsidRPr="00435EAC" w:rsidRDefault="00D577D9" w:rsidP="00384178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0666B58E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D4FBF0F" w14:textId="4AE6C967" w:rsidR="00D577D9" w:rsidRPr="00435EAC" w:rsidRDefault="00D577D9" w:rsidP="0038417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435EA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67617E4F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22379111" w14:textId="77777777" w:rsidR="00D577D9" w:rsidRPr="00435EAC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D577D9" w:rsidRPr="00435EAC" w14:paraId="10F76BFD" w14:textId="77777777" w:rsidTr="00D577D9">
        <w:tc>
          <w:tcPr>
            <w:tcW w:w="2975" w:type="dxa"/>
          </w:tcPr>
          <w:p w14:paraId="4638EE85" w14:textId="77777777" w:rsidR="00D577D9" w:rsidRPr="00435EAC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11234414" w14:textId="77777777" w:rsidR="00D577D9" w:rsidRPr="00435EAC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77D9" w:rsidRPr="00435EAC" w14:paraId="70A90946" w14:textId="77777777" w:rsidTr="00D577D9">
        <w:tc>
          <w:tcPr>
            <w:tcW w:w="2975" w:type="dxa"/>
          </w:tcPr>
          <w:p w14:paraId="7EF68FA4" w14:textId="77777777" w:rsidR="00D577D9" w:rsidRPr="00435EAC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53F17266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70BE9B9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5B63658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0F3A5066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4B2B0B8E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4D6730C2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0AC66B14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906A79E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F5951EF" w14:textId="77777777" w:rsidR="00D577D9" w:rsidRPr="00435EAC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57A7E" w:rsidRPr="00435EAC" w14:paraId="7DE67F65" w14:textId="77777777" w:rsidTr="00D577D9">
        <w:tc>
          <w:tcPr>
            <w:tcW w:w="2975" w:type="dxa"/>
            <w:vAlign w:val="bottom"/>
            <w:hideMark/>
          </w:tcPr>
          <w:p w14:paraId="1FD5BF43" w14:textId="2D177527" w:rsidR="00757A7E" w:rsidRPr="00435EAC" w:rsidRDefault="00757A7E" w:rsidP="00757A7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23DF1ABC" w14:textId="62FEB84D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3,892</w:t>
            </w:r>
          </w:p>
        </w:tc>
        <w:tc>
          <w:tcPr>
            <w:tcW w:w="272" w:type="dxa"/>
            <w:vAlign w:val="bottom"/>
          </w:tcPr>
          <w:p w14:paraId="4111536C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109408EF" w14:textId="26FFADA4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3,996</w:t>
            </w:r>
          </w:p>
        </w:tc>
        <w:tc>
          <w:tcPr>
            <w:tcW w:w="272" w:type="dxa"/>
            <w:vAlign w:val="bottom"/>
          </w:tcPr>
          <w:p w14:paraId="1A2768E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5CFD140" w14:textId="0E885B5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709B67FA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76C001A6" w14:textId="4208ED05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3F0C248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5C45D418" w14:textId="368CE380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3,996</w:t>
            </w:r>
          </w:p>
        </w:tc>
      </w:tr>
      <w:tr w:rsidR="00757A7E" w:rsidRPr="00435EAC" w14:paraId="411A0CA4" w14:textId="77777777" w:rsidTr="00D577D9">
        <w:tc>
          <w:tcPr>
            <w:tcW w:w="2975" w:type="dxa"/>
            <w:vAlign w:val="bottom"/>
            <w:hideMark/>
          </w:tcPr>
          <w:p w14:paraId="66CFACC0" w14:textId="77777777" w:rsidR="00757A7E" w:rsidRPr="00435EAC" w:rsidRDefault="00757A7E" w:rsidP="00757A7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975053F" w14:textId="48233404" w:rsidR="00757A7E" w:rsidRPr="00435EAC" w:rsidRDefault="00757A7E" w:rsidP="00757A7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2B1E7FD" w14:textId="7A5588CC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9,917</w:t>
            </w:r>
          </w:p>
        </w:tc>
        <w:tc>
          <w:tcPr>
            <w:tcW w:w="272" w:type="dxa"/>
            <w:vAlign w:val="bottom"/>
          </w:tcPr>
          <w:p w14:paraId="6E1D9259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1427BD24" w14:textId="1D53935D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3,231</w:t>
            </w:r>
          </w:p>
        </w:tc>
        <w:tc>
          <w:tcPr>
            <w:tcW w:w="272" w:type="dxa"/>
            <w:vAlign w:val="bottom"/>
          </w:tcPr>
          <w:p w14:paraId="538FC872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3D9694E" w14:textId="6D583A2B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6,294</w:t>
            </w:r>
          </w:p>
        </w:tc>
        <w:tc>
          <w:tcPr>
            <w:tcW w:w="241" w:type="dxa"/>
            <w:vAlign w:val="bottom"/>
          </w:tcPr>
          <w:p w14:paraId="26A9C608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6CDA78DB" w14:textId="121AE10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1,125</w:t>
            </w:r>
          </w:p>
        </w:tc>
        <w:tc>
          <w:tcPr>
            <w:tcW w:w="263" w:type="dxa"/>
            <w:vAlign w:val="bottom"/>
          </w:tcPr>
          <w:p w14:paraId="145B5D53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0486C401" w14:textId="6AE2ECA1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10,650</w:t>
            </w:r>
          </w:p>
        </w:tc>
      </w:tr>
      <w:tr w:rsidR="00757A7E" w:rsidRPr="00435EAC" w14:paraId="320D435A" w14:textId="77777777" w:rsidTr="00D577D9">
        <w:trPr>
          <w:trHeight w:val="119"/>
        </w:trPr>
        <w:tc>
          <w:tcPr>
            <w:tcW w:w="2975" w:type="dxa"/>
            <w:vAlign w:val="bottom"/>
            <w:hideMark/>
          </w:tcPr>
          <w:p w14:paraId="1F63C4D9" w14:textId="003BE383" w:rsidR="00757A7E" w:rsidRPr="00435EAC" w:rsidRDefault="00757A7E" w:rsidP="00757A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5183876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EF758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267DA653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627A8C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6040FC6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64DDDA45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E0B83E0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0ACEF70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40E87CEC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57A7E" w:rsidRPr="00435EAC" w14:paraId="69297DCF" w14:textId="77777777" w:rsidTr="00D577D9">
        <w:tc>
          <w:tcPr>
            <w:tcW w:w="2975" w:type="dxa"/>
            <w:vAlign w:val="bottom"/>
            <w:hideMark/>
          </w:tcPr>
          <w:p w14:paraId="6BFBE49E" w14:textId="2C0973EF" w:rsidR="00757A7E" w:rsidRPr="00435EAC" w:rsidRDefault="00757A7E" w:rsidP="00757A7E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394A58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และดอกเบี้ยค้างจ่าย</w:t>
            </w:r>
            <w:r w:rsidR="00394A58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="00394A58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จาก</w:t>
            </w:r>
            <w:r w:rsidR="00394A58"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35618AD" w14:textId="5F6C1EF1" w:rsidR="00757A7E" w:rsidRPr="00435EAC" w:rsidRDefault="00394A58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600</w:t>
            </w:r>
          </w:p>
        </w:tc>
        <w:tc>
          <w:tcPr>
            <w:tcW w:w="272" w:type="dxa"/>
            <w:vAlign w:val="bottom"/>
          </w:tcPr>
          <w:p w14:paraId="58FD8F3F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vAlign w:val="bottom"/>
          </w:tcPr>
          <w:p w14:paraId="037E5EE7" w14:textId="4F8B76B5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220B71DA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34FB4044" w14:textId="68A9F024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25DD4992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BBE526F" w14:textId="5BE6A4EB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1,047</w:t>
            </w:r>
          </w:p>
        </w:tc>
        <w:tc>
          <w:tcPr>
            <w:tcW w:w="263" w:type="dxa"/>
            <w:vAlign w:val="bottom"/>
          </w:tcPr>
          <w:p w14:paraId="3F6D35AE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3640A5E8" w14:textId="0249E9F2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1,047</w:t>
            </w:r>
          </w:p>
        </w:tc>
      </w:tr>
      <w:tr w:rsidR="00757A7E" w:rsidRPr="00435EAC" w14:paraId="43340F6E" w14:textId="77777777" w:rsidTr="00D577D9">
        <w:tc>
          <w:tcPr>
            <w:tcW w:w="2975" w:type="dxa"/>
          </w:tcPr>
          <w:p w14:paraId="77CC67CE" w14:textId="060E5033" w:rsidR="00757A7E" w:rsidRPr="00435EAC" w:rsidRDefault="00757A7E" w:rsidP="00757A7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77B74278" w14:textId="5AAA45FF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32,394</w:t>
            </w:r>
          </w:p>
        </w:tc>
        <w:tc>
          <w:tcPr>
            <w:tcW w:w="272" w:type="dxa"/>
          </w:tcPr>
          <w:p w14:paraId="4C7DE084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141B0996" w14:textId="70D5552E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6,895</w:t>
            </w:r>
          </w:p>
        </w:tc>
        <w:tc>
          <w:tcPr>
            <w:tcW w:w="272" w:type="dxa"/>
          </w:tcPr>
          <w:p w14:paraId="6C4B8CF7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296BD8E4" w14:textId="6AE54726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24,650</w:t>
            </w:r>
          </w:p>
        </w:tc>
        <w:tc>
          <w:tcPr>
            <w:tcW w:w="241" w:type="dxa"/>
          </w:tcPr>
          <w:p w14:paraId="296C71BB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053D0AD" w14:textId="5E7803BD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1,030</w:t>
            </w:r>
          </w:p>
        </w:tc>
        <w:tc>
          <w:tcPr>
            <w:tcW w:w="263" w:type="dxa"/>
          </w:tcPr>
          <w:p w14:paraId="6A794A19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4A1C8556" w14:textId="75AD8DB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32,575</w:t>
            </w:r>
          </w:p>
        </w:tc>
      </w:tr>
      <w:tr w:rsidR="00757A7E" w:rsidRPr="00435EAC" w14:paraId="0259531A" w14:textId="77777777" w:rsidTr="00D577D9">
        <w:tc>
          <w:tcPr>
            <w:tcW w:w="2975" w:type="dxa"/>
          </w:tcPr>
          <w:p w14:paraId="3F40CAF9" w14:textId="224E4F50" w:rsidR="00757A7E" w:rsidRPr="00435EAC" w:rsidRDefault="00757A7E" w:rsidP="00757A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33B78E65" w14:textId="648B95E5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3,547</w:t>
            </w:r>
          </w:p>
        </w:tc>
        <w:tc>
          <w:tcPr>
            <w:tcW w:w="272" w:type="dxa"/>
          </w:tcPr>
          <w:p w14:paraId="23DE8DAA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2BED657C" w14:textId="28369D88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326</w:t>
            </w:r>
          </w:p>
        </w:tc>
        <w:tc>
          <w:tcPr>
            <w:tcW w:w="272" w:type="dxa"/>
          </w:tcPr>
          <w:p w14:paraId="4D5B1EC3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3BB7FB14" w14:textId="1A6187EA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849</w:t>
            </w:r>
          </w:p>
        </w:tc>
        <w:tc>
          <w:tcPr>
            <w:tcW w:w="241" w:type="dxa"/>
          </w:tcPr>
          <w:p w14:paraId="1C27F8BF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47E7FFE" w14:textId="049B8508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6,642</w:t>
            </w:r>
          </w:p>
        </w:tc>
        <w:tc>
          <w:tcPr>
            <w:tcW w:w="263" w:type="dxa"/>
          </w:tcPr>
          <w:p w14:paraId="44010D7D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776F428F" w14:textId="2EAEA530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7,817</w:t>
            </w:r>
          </w:p>
        </w:tc>
      </w:tr>
      <w:tr w:rsidR="00757A7E" w:rsidRPr="00435EAC" w14:paraId="5CA0638A" w14:textId="77777777" w:rsidTr="00D577D9">
        <w:tc>
          <w:tcPr>
            <w:tcW w:w="2975" w:type="dxa"/>
          </w:tcPr>
          <w:p w14:paraId="37D5B655" w14:textId="30351D43" w:rsidR="00757A7E" w:rsidRPr="00435EAC" w:rsidRDefault="00757A7E" w:rsidP="00757A7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C0A2F7" w14:textId="50FE4BCC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</w:t>
            </w:r>
            <w:r w:rsidR="005627A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394A5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</w:t>
            </w:r>
          </w:p>
        </w:tc>
        <w:tc>
          <w:tcPr>
            <w:tcW w:w="272" w:type="dxa"/>
          </w:tcPr>
          <w:p w14:paraId="25389E2C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18B98E" w14:textId="3B030C35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14,448</w:t>
            </w:r>
          </w:p>
        </w:tc>
        <w:tc>
          <w:tcPr>
            <w:tcW w:w="272" w:type="dxa"/>
          </w:tcPr>
          <w:p w14:paraId="37933F93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FAACB7" w14:textId="287349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31,793</w:t>
            </w:r>
          </w:p>
        </w:tc>
        <w:tc>
          <w:tcPr>
            <w:tcW w:w="241" w:type="dxa"/>
          </w:tcPr>
          <w:p w14:paraId="79C0B8CD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7E85E2" w14:textId="5947EBD5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9,844</w:t>
            </w:r>
          </w:p>
        </w:tc>
        <w:tc>
          <w:tcPr>
            <w:tcW w:w="263" w:type="dxa"/>
          </w:tcPr>
          <w:p w14:paraId="1DE32138" w14:textId="77777777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7E2D66" w14:textId="1D9B99D6" w:rsidR="00757A7E" w:rsidRPr="00435EAC" w:rsidRDefault="00757A7E" w:rsidP="00757A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56,085</w:t>
            </w:r>
          </w:p>
        </w:tc>
      </w:tr>
      <w:tr w:rsidR="001210DD" w:rsidRPr="00435EAC" w14:paraId="2FF7BD2D" w14:textId="77777777" w:rsidTr="00D577D9">
        <w:tc>
          <w:tcPr>
            <w:tcW w:w="2975" w:type="dxa"/>
            <w:vAlign w:val="bottom"/>
          </w:tcPr>
          <w:p w14:paraId="10179BE6" w14:textId="77777777" w:rsidR="001210DD" w:rsidRPr="00435EAC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4C47635" w14:textId="7CE82783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1210DD" w:rsidRPr="00435EAC" w14:paraId="079F72F2" w14:textId="77777777" w:rsidTr="00D577D9">
        <w:tc>
          <w:tcPr>
            <w:tcW w:w="2975" w:type="dxa"/>
            <w:vAlign w:val="bottom"/>
          </w:tcPr>
          <w:p w14:paraId="311B7C52" w14:textId="77777777" w:rsidR="001210DD" w:rsidRPr="00435EAC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067D151B" w14:textId="7140C42D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210DD" w:rsidRPr="00435EAC" w14:paraId="7DD00284" w14:textId="77777777" w:rsidTr="00D577D9">
        <w:tc>
          <w:tcPr>
            <w:tcW w:w="2975" w:type="dxa"/>
          </w:tcPr>
          <w:p w14:paraId="4E212CCE" w14:textId="77777777" w:rsidR="001210DD" w:rsidRPr="00435EAC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9C0C349" w14:textId="77777777" w:rsidR="001210DD" w:rsidRPr="00435EAC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2310A94E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513BCA62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1210DD" w:rsidRPr="00435EAC" w14:paraId="734908AD" w14:textId="77777777" w:rsidTr="00D577D9">
        <w:tc>
          <w:tcPr>
            <w:tcW w:w="2975" w:type="dxa"/>
            <w:vAlign w:val="bottom"/>
            <w:hideMark/>
          </w:tcPr>
          <w:p w14:paraId="2FFD77E4" w14:textId="7841F355" w:rsidR="001210DD" w:rsidRPr="00435EAC" w:rsidRDefault="001210DD" w:rsidP="001210DD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757A7E"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990" w:type="dxa"/>
            <w:vAlign w:val="bottom"/>
            <w:hideMark/>
          </w:tcPr>
          <w:p w14:paraId="29ED3C12" w14:textId="77777777" w:rsidR="001210DD" w:rsidRPr="00435EAC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0D265B01" w14:textId="77777777" w:rsidR="001210DD" w:rsidRPr="00435EAC" w:rsidRDefault="001210DD" w:rsidP="001210DD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137DEE63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12F0835" w14:textId="2D952AD7" w:rsidR="001210DD" w:rsidRPr="00435EAC" w:rsidRDefault="001210DD" w:rsidP="001210DD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1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45AB497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06CEEECF" w14:textId="7C02C520" w:rsidR="001210DD" w:rsidRPr="00435EAC" w:rsidRDefault="001210DD" w:rsidP="001210DD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5 </w:t>
            </w: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4BAC2888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69BBF20" w14:textId="799F5FF8" w:rsidR="001210DD" w:rsidRPr="00435EAC" w:rsidRDefault="001210DD" w:rsidP="001210DD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t xml:space="preserve"> 5 </w:t>
            </w: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00000AC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5B269C5A" w14:textId="77777777" w:rsidR="001210DD" w:rsidRPr="00435EAC" w:rsidRDefault="001210DD" w:rsidP="001210DD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1210DD" w:rsidRPr="00435EAC" w14:paraId="31F200E7" w14:textId="77777777" w:rsidTr="00D577D9">
        <w:tc>
          <w:tcPr>
            <w:tcW w:w="2975" w:type="dxa"/>
          </w:tcPr>
          <w:p w14:paraId="53DEC8D6" w14:textId="77777777" w:rsidR="001210DD" w:rsidRPr="00435EAC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24CB9A7A" w14:textId="77777777" w:rsidR="001210DD" w:rsidRPr="00435EAC" w:rsidRDefault="001210DD" w:rsidP="001210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210DD" w:rsidRPr="00435EAC" w14:paraId="0A5429AC" w14:textId="77777777" w:rsidTr="00D577D9">
        <w:tc>
          <w:tcPr>
            <w:tcW w:w="2975" w:type="dxa"/>
          </w:tcPr>
          <w:p w14:paraId="2C197BCE" w14:textId="77777777" w:rsidR="001210DD" w:rsidRPr="00435EAC" w:rsidRDefault="001210DD" w:rsidP="001210D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68AF582A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29D6244B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173B0D57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7B9001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5250688E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71C7E287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1C4A582C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B253EAA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EE1DFD2" w14:textId="77777777" w:rsidR="001210DD" w:rsidRPr="00435EAC" w:rsidRDefault="001210DD" w:rsidP="001210DD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7C6DA0" w:rsidRPr="00435EAC" w14:paraId="2579C8B8" w14:textId="77777777" w:rsidTr="00D577D9">
        <w:tc>
          <w:tcPr>
            <w:tcW w:w="2975" w:type="dxa"/>
            <w:vAlign w:val="bottom"/>
            <w:hideMark/>
          </w:tcPr>
          <w:p w14:paraId="59CF6FAB" w14:textId="24EB3E13" w:rsidR="007C6DA0" w:rsidRPr="00435EAC" w:rsidRDefault="007C6DA0" w:rsidP="007C6DA0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9A1F7A4" w14:textId="5BEFFCF4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3,130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5A6239F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5E5BCEE2" w14:textId="325E9D52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3,213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31C90B8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8073A0D" w14:textId="3868A5A0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84AF7E2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05556AFC" w14:textId="15499021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8F5F906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  <w:hideMark/>
          </w:tcPr>
          <w:p w14:paraId="11488097" w14:textId="0864C1E2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3,213</w:t>
            </w:r>
          </w:p>
        </w:tc>
      </w:tr>
      <w:tr w:rsidR="007C6DA0" w:rsidRPr="00435EAC" w14:paraId="57DA078D" w14:textId="77777777" w:rsidTr="00D577D9">
        <w:tc>
          <w:tcPr>
            <w:tcW w:w="2975" w:type="dxa"/>
            <w:vAlign w:val="bottom"/>
            <w:hideMark/>
          </w:tcPr>
          <w:p w14:paraId="4C160699" w14:textId="3E56E500" w:rsidR="007C6DA0" w:rsidRPr="00435EAC" w:rsidRDefault="007C6DA0" w:rsidP="007C6DA0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435EAC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E4B39D5" w14:textId="5F821A89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6F674E5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57D67C9B" w14:textId="5EB76EAA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A77204C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6FFAC7D" w14:textId="07B6A090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9892CBF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29E12613" w14:textId="51A0AB8D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D7E6C23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5152281F" w14:textId="4DC395D4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54</w:t>
            </w:r>
          </w:p>
        </w:tc>
      </w:tr>
      <w:tr w:rsidR="007C6DA0" w:rsidRPr="00435EAC" w14:paraId="3FF96762" w14:textId="77777777" w:rsidTr="00462245">
        <w:tc>
          <w:tcPr>
            <w:tcW w:w="2975" w:type="dxa"/>
            <w:vAlign w:val="bottom"/>
          </w:tcPr>
          <w:p w14:paraId="7860878F" w14:textId="77777777" w:rsidR="007C6DA0" w:rsidRPr="00435EAC" w:rsidRDefault="007C6DA0" w:rsidP="007C6DA0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2608157" w14:textId="2A3D6F1D" w:rsidR="007C6DA0" w:rsidRPr="00435EAC" w:rsidRDefault="007C6DA0" w:rsidP="007C6DA0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435EAC"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B4ECDA2" w14:textId="3673DCBC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9339054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A349D24" w14:textId="7C698F98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407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F7D3183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30E15AB6" w14:textId="12D5ED1C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5061D627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54616E6F" w14:textId="7E794082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8D6711D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5BE48BE" w14:textId="5A123789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607</w:t>
            </w:r>
          </w:p>
        </w:tc>
      </w:tr>
      <w:tr w:rsidR="007C6DA0" w:rsidRPr="00435EAC" w14:paraId="487EDC16" w14:textId="77777777" w:rsidTr="00462245">
        <w:tc>
          <w:tcPr>
            <w:tcW w:w="2975" w:type="dxa"/>
          </w:tcPr>
          <w:p w14:paraId="5DFFE395" w14:textId="5A9826D4" w:rsidR="007C6DA0" w:rsidRPr="00435EAC" w:rsidRDefault="007C6DA0" w:rsidP="007C6D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35EA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CCAA1D2" w14:textId="1DD7C6C1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30,895</w:t>
            </w:r>
          </w:p>
        </w:tc>
        <w:tc>
          <w:tcPr>
            <w:tcW w:w="272" w:type="dxa"/>
            <w:shd w:val="clear" w:color="auto" w:fill="auto"/>
          </w:tcPr>
          <w:p w14:paraId="44AED533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235CC30" w14:textId="1C498D78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6,860</w:t>
            </w:r>
          </w:p>
        </w:tc>
        <w:tc>
          <w:tcPr>
            <w:tcW w:w="272" w:type="dxa"/>
            <w:shd w:val="clear" w:color="auto" w:fill="auto"/>
          </w:tcPr>
          <w:p w14:paraId="64E70BED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EC16FAD" w14:textId="3C7D2461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23,150</w:t>
            </w:r>
          </w:p>
        </w:tc>
        <w:tc>
          <w:tcPr>
            <w:tcW w:w="241" w:type="dxa"/>
            <w:shd w:val="clear" w:color="auto" w:fill="auto"/>
          </w:tcPr>
          <w:p w14:paraId="2DE5EB88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68899646" w14:textId="41FA526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1,030</w:t>
            </w:r>
          </w:p>
        </w:tc>
        <w:tc>
          <w:tcPr>
            <w:tcW w:w="263" w:type="dxa"/>
            <w:shd w:val="clear" w:color="auto" w:fill="auto"/>
          </w:tcPr>
          <w:p w14:paraId="0156DB6B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C2C3F21" w14:textId="735884DA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31,040</w:t>
            </w:r>
          </w:p>
        </w:tc>
      </w:tr>
      <w:tr w:rsidR="007C6DA0" w:rsidRPr="00435EAC" w14:paraId="54185393" w14:textId="77777777" w:rsidTr="00462245">
        <w:tc>
          <w:tcPr>
            <w:tcW w:w="2975" w:type="dxa"/>
          </w:tcPr>
          <w:p w14:paraId="45CE0A30" w14:textId="66F8205D" w:rsidR="007C6DA0" w:rsidRPr="00435EAC" w:rsidRDefault="007C6DA0" w:rsidP="007C6D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C69B73F" w14:textId="2390D146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72" w:type="dxa"/>
            <w:shd w:val="clear" w:color="auto" w:fill="auto"/>
          </w:tcPr>
          <w:p w14:paraId="4EA79D44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F490815" w14:textId="2F0CC1C9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2" w:type="dxa"/>
            <w:shd w:val="clear" w:color="auto" w:fill="auto"/>
          </w:tcPr>
          <w:p w14:paraId="7FC7C0F4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D423ABE" w14:textId="3060410B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80</w:t>
            </w:r>
          </w:p>
        </w:tc>
        <w:tc>
          <w:tcPr>
            <w:tcW w:w="241" w:type="dxa"/>
            <w:shd w:val="clear" w:color="auto" w:fill="auto"/>
          </w:tcPr>
          <w:p w14:paraId="60D4464A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A9978B9" w14:textId="1C54A389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175</w:t>
            </w:r>
          </w:p>
        </w:tc>
        <w:tc>
          <w:tcPr>
            <w:tcW w:w="263" w:type="dxa"/>
            <w:shd w:val="clear" w:color="auto" w:fill="auto"/>
          </w:tcPr>
          <w:p w14:paraId="7CB92400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5A70930" w14:textId="3E5399F0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t>293</w:t>
            </w:r>
          </w:p>
        </w:tc>
      </w:tr>
      <w:tr w:rsidR="007C6DA0" w:rsidRPr="00435EAC" w14:paraId="715277AC" w14:textId="77777777" w:rsidTr="00462245">
        <w:tc>
          <w:tcPr>
            <w:tcW w:w="2975" w:type="dxa"/>
          </w:tcPr>
          <w:p w14:paraId="2908F89D" w14:textId="3A63D30B" w:rsidR="007C6DA0" w:rsidRPr="00435EAC" w:rsidRDefault="007C6DA0" w:rsidP="007C6DA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35EA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8366637" w14:textId="06AA8BC6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34,850</w:t>
            </w:r>
          </w:p>
        </w:tc>
        <w:tc>
          <w:tcPr>
            <w:tcW w:w="272" w:type="dxa"/>
            <w:shd w:val="clear" w:color="auto" w:fill="auto"/>
          </w:tcPr>
          <w:p w14:paraId="39FC3B40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1C79D5FA" w14:textId="1E464044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10,572</w:t>
            </w:r>
          </w:p>
        </w:tc>
        <w:tc>
          <w:tcPr>
            <w:tcW w:w="272" w:type="dxa"/>
            <w:shd w:val="clear" w:color="auto" w:fill="auto"/>
          </w:tcPr>
          <w:p w14:paraId="0912957D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8FDA2B2" w14:textId="3AD2C850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23,430</w:t>
            </w:r>
          </w:p>
        </w:tc>
        <w:tc>
          <w:tcPr>
            <w:tcW w:w="241" w:type="dxa"/>
            <w:shd w:val="clear" w:color="auto" w:fill="auto"/>
          </w:tcPr>
          <w:p w14:paraId="255748AE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08BEFAA" w14:textId="29ACE3BF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1,205</w:t>
            </w:r>
          </w:p>
        </w:tc>
        <w:tc>
          <w:tcPr>
            <w:tcW w:w="263" w:type="dxa"/>
            <w:shd w:val="clear" w:color="auto" w:fill="auto"/>
          </w:tcPr>
          <w:p w14:paraId="337605EE" w14:textId="77777777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1CE45A4" w14:textId="55A36A18" w:rsidR="007C6DA0" w:rsidRPr="00435EAC" w:rsidRDefault="007C6DA0" w:rsidP="007C6D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435EA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35,207</w:t>
            </w:r>
          </w:p>
        </w:tc>
      </w:tr>
    </w:tbl>
    <w:p w14:paraId="0BDB169B" w14:textId="77777777" w:rsidR="00444F0A" w:rsidRPr="00671342" w:rsidRDefault="00444F0A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30"/>
          <w:szCs w:val="30"/>
        </w:rPr>
      </w:pPr>
    </w:p>
    <w:p w14:paraId="3DB0F9DC" w14:textId="09FFC52C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Theme="majorBidi" w:hAnsiTheme="majorBidi" w:cstheme="majorBidi" w:hint="cs"/>
          <w:sz w:val="30"/>
          <w:szCs w:val="30"/>
          <w:cs/>
        </w:rPr>
        <w:t>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435EAC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496E2F4F" w14:textId="77777777" w:rsidR="00A8593F" w:rsidRPr="00435EAC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30"/>
          <w:szCs w:val="30"/>
        </w:rPr>
      </w:pPr>
    </w:p>
    <w:p w14:paraId="2E0D9B34" w14:textId="3A7055D2" w:rsidR="00A8593F" w:rsidRPr="00435EAC" w:rsidRDefault="00A8593F" w:rsidP="000943F3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435EAC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0943F3" w:rsidRPr="00435EAC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435EAC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435EAC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3D9DE05C" w14:textId="12E4FA41" w:rsidR="00027217" w:rsidRPr="00435EAC" w:rsidRDefault="00027217" w:rsidP="000272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bookmarkStart w:id="16" w:name="_Hlk87316787"/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</w:t>
      </w:r>
      <w:r w:rsidR="00E802C6" w:rsidRPr="00435EAC">
        <w:rPr>
          <w:rFonts w:asciiTheme="majorBidi" w:hAnsiTheme="majorBidi" w:cstheme="majorBidi" w:hint="cs"/>
          <w:sz w:val="30"/>
          <w:szCs w:val="30"/>
          <w:cs/>
        </w:rPr>
        <w:t>กลุ่ม</w:t>
      </w:r>
      <w:r w:rsidRPr="00435EAC">
        <w:rPr>
          <w:rFonts w:asciiTheme="majorBidi" w:hAnsiTheme="majorBidi" w:cstheme="majorBidi" w:hint="cs"/>
          <w:sz w:val="30"/>
          <w:szCs w:val="30"/>
          <w:cs/>
        </w:rPr>
        <w:t xml:space="preserve">บริษัทไม่ได้ถือหรือออกอนุพันธ์เพื่อการเก็งกำไรหรือเพื่อการค้า </w:t>
      </w:r>
    </w:p>
    <w:bookmarkEnd w:id="16"/>
    <w:p w14:paraId="1F493FF5" w14:textId="33E5C66B" w:rsidR="00671342" w:rsidRDefault="006713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 w:bidi="ar-SA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582766F4" w14:textId="472F0E7C" w:rsidR="007751B7" w:rsidRPr="00435EAC" w:rsidRDefault="007751B7" w:rsidP="007751B7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</w:rPr>
        <w:lastRenderedPageBreak/>
        <w:t>(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  <w:r w:rsidRPr="00435EAC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2B17F672" w14:textId="30E232B4" w:rsidR="007751B7" w:rsidRPr="00435EAC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="00C106ED" w:rsidRPr="00435EAC">
        <w:rPr>
          <w:rFonts w:ascii="Angsana New" w:hAnsi="Angsana New" w:hint="cs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ซึ่งส่งผลกระทบต่อผลการดำเนินงานและกระแสเงินสดของกลุ่มบริษัท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เนื่องจากหุ้นกู้และเงินกู้ยืม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(ดูหมายเหตุข้อ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="00824F87" w:rsidRPr="00435EAC">
        <w:rPr>
          <w:rFonts w:ascii="Angsana New" w:hAnsi="Angsana New"/>
          <w:sz w:val="30"/>
          <w:szCs w:val="30"/>
        </w:rPr>
        <w:t>1</w:t>
      </w:r>
      <w:r w:rsidR="005C02A2" w:rsidRPr="00435EAC">
        <w:rPr>
          <w:rFonts w:ascii="Angsana New" w:hAnsi="Angsana New"/>
          <w:sz w:val="30"/>
          <w:szCs w:val="30"/>
        </w:rPr>
        <w:t>3</w:t>
      </w:r>
      <w:r w:rsidRPr="00435EAC">
        <w:rPr>
          <w:rFonts w:ascii="Angsana New" w:hAnsi="Angsana New"/>
          <w:sz w:val="30"/>
          <w:szCs w:val="30"/>
          <w:cs/>
        </w:rPr>
        <w:t>)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ส่วนใหญ่มีอัตราดอกเบี้ยคงที่ทำให้กลุ่มบริษัทมีความเสี่ยงต่ำจากการเปลี่ยนแปลงของอัตราดอกเบี้ย</w:t>
      </w:r>
      <w:r w:rsidRPr="00435EAC">
        <w:rPr>
          <w:rFonts w:ascii="Angsana New" w:hAnsi="Angsana New"/>
          <w:sz w:val="30"/>
          <w:szCs w:val="30"/>
          <w:cs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>ความอ่อนไหวต่อการเพิ่มขึ้นหรือลดลงในค่าใช้จ่ายดอกเบี้ยจากเงินกู้ยืมซึ่งเป็นผลจากการเปลี่ยนแปลงในอัตราดอกเบี้ยจึงไม่มีผลกระทบอย่างเป็นสาระสำคัญต่องบการเงินของกลุ่มบริษัท</w:t>
      </w:r>
    </w:p>
    <w:p w14:paraId="0CABA13F" w14:textId="77777777" w:rsidR="00385669" w:rsidRPr="00435EAC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15649F5" w14:textId="10DE42E9" w:rsidR="007751B7" w:rsidRPr="00435EAC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กลุ่มบริษัทมิได้ใช้ตราสารอนุพันธ์ทางการเงินเพื่อป้องกันความเสี่ยงด้านอัตราดอกเบี้ย</w:t>
      </w:r>
    </w:p>
    <w:p w14:paraId="39B9AC94" w14:textId="77777777" w:rsidR="00616615" w:rsidRPr="00435EAC" w:rsidRDefault="00616615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945EED2" w14:textId="008F32B9" w:rsidR="007751B7" w:rsidRPr="00435EAC" w:rsidRDefault="007751B7" w:rsidP="007751B7">
      <w:pPr>
        <w:pStyle w:val="block"/>
        <w:spacing w:after="0" w:line="240" w:lineRule="auto"/>
        <w:ind w:right="-7" w:firstLine="333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435EAC">
        <w:rPr>
          <w:rFonts w:asciiTheme="majorBidi" w:hAnsiTheme="majorBidi" w:cstheme="majorBidi"/>
          <w:sz w:val="30"/>
          <w:szCs w:val="30"/>
        </w:rPr>
        <w:t>(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435EAC">
        <w:rPr>
          <w:rFonts w:asciiTheme="majorBidi" w:hAnsiTheme="majorBidi" w:cstheme="majorBidi"/>
          <w:sz w:val="30"/>
          <w:szCs w:val="30"/>
        </w:rPr>
        <w:t>.</w:t>
      </w:r>
      <w:r w:rsidR="000E564C" w:rsidRPr="00435EAC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ความเสี่ยงด้านอัตราแลกเปลี่ยน</w:t>
      </w:r>
    </w:p>
    <w:p w14:paraId="6AE7E174" w14:textId="77777777" w:rsidR="007751B7" w:rsidRPr="00435EAC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</w:t>
      </w:r>
      <w:r w:rsidRPr="00435EAC">
        <w:rPr>
          <w:rFonts w:ascii="Angsana New" w:hAnsi="Angsana New" w:hint="cs"/>
          <w:sz w:val="30"/>
          <w:szCs w:val="30"/>
          <w:cs/>
        </w:rPr>
        <w:t>โดยส่วนใหญ่</w:t>
      </w:r>
      <w:r w:rsidRPr="00435EAC">
        <w:rPr>
          <w:rFonts w:ascii="Angsana New" w:hAnsi="Angsana New"/>
          <w:sz w:val="30"/>
          <w:szCs w:val="30"/>
          <w:cs/>
        </w:rPr>
        <w:t>จากการไม่สามารถจับคู่กันได้ระหว่างอัตราแลกเปลี่ยนของเงินกู้ยืมที่เป็นสกุลเงินต่างประเทศกับสกุลเงินที่ใช้ในการดำเนินงาน</w:t>
      </w:r>
      <w:r w:rsidRPr="00435EAC">
        <w:rPr>
          <w:rFonts w:ascii="Angsana New" w:hAnsi="Angsana New" w:hint="cs"/>
          <w:sz w:val="30"/>
          <w:szCs w:val="30"/>
          <w:cs/>
        </w:rPr>
        <w:t xml:space="preserve"> โดยกลุ่มบริษัทได้ทำสัญญาแลกเปลี่ยนสกุลเงินตราต่างประเทศ </w:t>
      </w:r>
      <w:r w:rsidRPr="00435EAC">
        <w:rPr>
          <w:rFonts w:ascii="Angsana New" w:hAnsi="Angsana New"/>
          <w:sz w:val="30"/>
          <w:szCs w:val="30"/>
        </w:rPr>
        <w:t xml:space="preserve">(cross currency swap) </w:t>
      </w:r>
      <w:r w:rsidRPr="00435EAC">
        <w:rPr>
          <w:rFonts w:ascii="Angsana New" w:hAnsi="Angsana New" w:hint="cs"/>
          <w:sz w:val="30"/>
          <w:szCs w:val="30"/>
          <w:cs/>
        </w:rPr>
        <w:t>เพื่อป้องกันความเสี่ยงในกระแสเงินสด</w:t>
      </w:r>
    </w:p>
    <w:p w14:paraId="40B0EF0F" w14:textId="1FD9C2DA" w:rsidR="007A060F" w:rsidRPr="00435EAC" w:rsidRDefault="007A060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327DAD3" w14:textId="5ECFF62D" w:rsidR="007751B7" w:rsidRPr="00435EAC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435EAC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435EAC">
        <w:rPr>
          <w:rFonts w:ascii="Angsana New" w:hAnsi="Angsana New"/>
          <w:sz w:val="30"/>
          <w:szCs w:val="30"/>
        </w:rPr>
        <w:t>30</w:t>
      </w:r>
      <w:r w:rsidRPr="00435EAC">
        <w:rPr>
          <w:rFonts w:ascii="Angsana New" w:hAnsi="Angsana New"/>
          <w:sz w:val="30"/>
          <w:szCs w:val="30"/>
        </w:rPr>
        <w:t xml:space="preserve"> </w:t>
      </w:r>
      <w:r w:rsidRPr="00435EAC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435EAC">
        <w:rPr>
          <w:rFonts w:ascii="Angsana New" w:hAnsi="Angsana New"/>
          <w:sz w:val="30"/>
          <w:szCs w:val="30"/>
          <w:cs/>
        </w:rPr>
        <w:t>กลุ่มบริษัทมีความเสี่ยงจากอัตราแลกเปลี่ยนจากการมีสินทรัพย์และหนี้สินที่เป็นเงินตราต่างประเทศดังนี้</w:t>
      </w:r>
    </w:p>
    <w:p w14:paraId="6B24137B" w14:textId="77777777" w:rsidR="007A060F" w:rsidRPr="00435EAC" w:rsidRDefault="007A060F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24"/>
          <w:szCs w:val="24"/>
          <w:cs/>
        </w:rPr>
      </w:pPr>
    </w:p>
    <w:tbl>
      <w:tblPr>
        <w:tblW w:w="9360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2430"/>
        <w:gridCol w:w="990"/>
        <w:gridCol w:w="268"/>
        <w:gridCol w:w="992"/>
        <w:gridCol w:w="266"/>
        <w:gridCol w:w="904"/>
        <w:gridCol w:w="266"/>
        <w:gridCol w:w="994"/>
        <w:gridCol w:w="268"/>
        <w:gridCol w:w="902"/>
        <w:gridCol w:w="266"/>
        <w:gridCol w:w="814"/>
      </w:tblGrid>
      <w:tr w:rsidR="00D77F58" w:rsidRPr="00435EAC" w14:paraId="61D2F3EF" w14:textId="77777777" w:rsidTr="002A32F9">
        <w:trPr>
          <w:tblHeader/>
        </w:trPr>
        <w:tc>
          <w:tcPr>
            <w:tcW w:w="2430" w:type="dxa"/>
            <w:vAlign w:val="bottom"/>
          </w:tcPr>
          <w:p w14:paraId="628C4ED9" w14:textId="544516D8" w:rsidR="00D77F58" w:rsidRPr="00435EAC" w:rsidRDefault="007A0A09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  <w:cs/>
              </w:rPr>
            </w:pPr>
            <w:r w:rsidRPr="00435EAC"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  <w:r w:rsidRPr="00435EAC"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</w:p>
        </w:tc>
        <w:tc>
          <w:tcPr>
            <w:tcW w:w="6930" w:type="dxa"/>
            <w:gridSpan w:val="11"/>
          </w:tcPr>
          <w:p w14:paraId="3BB9CBF9" w14:textId="77777777" w:rsidR="00D77F58" w:rsidRPr="00435EAC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D77F58" w:rsidRPr="00435EAC" w14:paraId="459946F8" w14:textId="77777777" w:rsidTr="002A32F9">
        <w:trPr>
          <w:tblHeader/>
        </w:trPr>
        <w:tc>
          <w:tcPr>
            <w:tcW w:w="2430" w:type="dxa"/>
            <w:vAlign w:val="bottom"/>
          </w:tcPr>
          <w:p w14:paraId="74E507EA" w14:textId="77777777" w:rsidR="00D77F58" w:rsidRPr="00435EAC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gridSpan w:val="5"/>
          </w:tcPr>
          <w:p w14:paraId="116D9206" w14:textId="68057B38" w:rsidR="00D77F58" w:rsidRPr="00435EAC" w:rsidRDefault="000E564C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256</w:t>
            </w:r>
            <w:r w:rsidR="00DC4781" w:rsidRPr="00435EAC">
              <w:rPr>
                <w:rFonts w:ascii="Angsana New" w:hAnsi="Angsana New"/>
                <w:sz w:val="24"/>
                <w:szCs w:val="24"/>
              </w:rPr>
              <w:t>7</w:t>
            </w:r>
          </w:p>
        </w:tc>
        <w:tc>
          <w:tcPr>
            <w:tcW w:w="266" w:type="dxa"/>
          </w:tcPr>
          <w:p w14:paraId="3387A6F4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3244" w:type="dxa"/>
            <w:gridSpan w:val="5"/>
          </w:tcPr>
          <w:p w14:paraId="761CB003" w14:textId="17132AA0" w:rsidR="00D77F58" w:rsidRPr="00435EAC" w:rsidRDefault="000E564C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256</w:t>
            </w:r>
            <w:r w:rsidR="00DC4781" w:rsidRPr="00435EAC">
              <w:rPr>
                <w:rFonts w:ascii="Angsana New" w:hAnsi="Angsana New"/>
                <w:sz w:val="24"/>
                <w:szCs w:val="24"/>
              </w:rPr>
              <w:t>6</w:t>
            </w:r>
          </w:p>
        </w:tc>
      </w:tr>
      <w:tr w:rsidR="00D77F58" w:rsidRPr="00435EAC" w14:paraId="6E9F0C2F" w14:textId="77777777" w:rsidTr="002A32F9">
        <w:trPr>
          <w:tblHeader/>
        </w:trPr>
        <w:tc>
          <w:tcPr>
            <w:tcW w:w="2430" w:type="dxa"/>
            <w:vAlign w:val="bottom"/>
            <w:hideMark/>
          </w:tcPr>
          <w:p w14:paraId="244476E1" w14:textId="77777777" w:rsidR="00D77F58" w:rsidRPr="00435EAC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ฐานะเปิดต่อความเสี่ยงจากเงินตราต่างประเทศ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  <w:p w14:paraId="719166F5" w14:textId="1862998E" w:rsidR="00D77F58" w:rsidRPr="00435EAC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0E564C"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435EA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435EA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90" w:type="dxa"/>
            <w:hideMark/>
          </w:tcPr>
          <w:p w14:paraId="7227C14F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7A2FDAB9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18E6E21F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7D7CED" w14:textId="77777777" w:rsidR="00D77F58" w:rsidRPr="00435EAC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52E7CBF" w14:textId="77777777" w:rsidR="00D77F58" w:rsidRPr="00435EAC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3746D8D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</w:tcPr>
          <w:p w14:paraId="249B7C9C" w14:textId="77777777" w:rsidR="00D77F58" w:rsidRPr="00435EAC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C0843F6" w14:textId="77777777" w:rsidR="00D77F58" w:rsidRPr="00435EAC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2425A8" w14:textId="77777777" w:rsidR="00D77F58" w:rsidRPr="00435EAC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266" w:type="dxa"/>
          </w:tcPr>
          <w:p w14:paraId="59C59072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994" w:type="dxa"/>
            <w:hideMark/>
          </w:tcPr>
          <w:p w14:paraId="0B434D45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2FF7FA1A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57428D76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</w:tcPr>
          <w:p w14:paraId="2F39D5CA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8CB6BC4" w14:textId="77777777" w:rsidR="00D77F58" w:rsidRPr="00435EAC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EF21FB0" w14:textId="77777777" w:rsidR="00D77F58" w:rsidRPr="00435EAC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</w:tcPr>
          <w:p w14:paraId="79B66279" w14:textId="77777777" w:rsidR="00D77F58" w:rsidRPr="00435EAC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ECBD5B" w14:textId="77777777" w:rsidR="00D77F58" w:rsidRPr="00435EAC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9294092" w14:textId="77777777" w:rsidR="00D77F58" w:rsidRPr="00435EAC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D77F58" w:rsidRPr="00435EAC" w14:paraId="009A28B5" w14:textId="77777777" w:rsidTr="002A32F9">
        <w:trPr>
          <w:trHeight w:val="20"/>
          <w:tblHeader/>
        </w:trPr>
        <w:tc>
          <w:tcPr>
            <w:tcW w:w="2430" w:type="dxa"/>
            <w:vAlign w:val="bottom"/>
          </w:tcPr>
          <w:p w14:paraId="66A35D89" w14:textId="77777777" w:rsidR="00D77F58" w:rsidRPr="00435EAC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930" w:type="dxa"/>
            <w:gridSpan w:val="11"/>
          </w:tcPr>
          <w:p w14:paraId="2448315B" w14:textId="77777777" w:rsidR="00D77F58" w:rsidRPr="00435EAC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435EAC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435EAC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DC4781" w:rsidRPr="00435EAC" w14:paraId="4D9D277D" w14:textId="77777777" w:rsidTr="008F3C85">
        <w:tc>
          <w:tcPr>
            <w:tcW w:w="2430" w:type="dxa"/>
            <w:shd w:val="clear" w:color="auto" w:fill="auto"/>
            <w:hideMark/>
          </w:tcPr>
          <w:p w14:paraId="5E6F9EC4" w14:textId="77777777" w:rsidR="00DC4781" w:rsidRPr="00435EAC" w:rsidRDefault="00DC4781" w:rsidP="00DC4781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เงินสดและรายการ</w:t>
            </w:r>
          </w:p>
          <w:p w14:paraId="7B2AB927" w14:textId="77777777" w:rsidR="00DC4781" w:rsidRPr="00435EAC" w:rsidRDefault="00DC4781" w:rsidP="00DC4781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เทียบเท่าเงินสด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10DFD90" w14:textId="447E7835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26</w:t>
            </w:r>
          </w:p>
        </w:tc>
        <w:tc>
          <w:tcPr>
            <w:tcW w:w="268" w:type="dxa"/>
            <w:shd w:val="clear" w:color="auto" w:fill="auto"/>
          </w:tcPr>
          <w:p w14:paraId="00C5427A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56DC3D9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074C9BAD" w14:textId="4EFF36CB" w:rsidR="000261C6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0FCFAE7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43230D8" w14:textId="2449E148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29</w:t>
            </w:r>
          </w:p>
        </w:tc>
        <w:tc>
          <w:tcPr>
            <w:tcW w:w="266" w:type="dxa"/>
            <w:shd w:val="clear" w:color="auto" w:fill="auto"/>
          </w:tcPr>
          <w:p w14:paraId="3488A426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90E278C" w14:textId="36F025F8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145</w:t>
            </w:r>
          </w:p>
        </w:tc>
        <w:tc>
          <w:tcPr>
            <w:tcW w:w="268" w:type="dxa"/>
            <w:shd w:val="clear" w:color="auto" w:fill="auto"/>
          </w:tcPr>
          <w:p w14:paraId="2F1010F9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72D3D92C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1667D9EE" w14:textId="443F6A44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9203F27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55237DC7" w14:textId="595395D3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148</w:t>
            </w:r>
          </w:p>
        </w:tc>
      </w:tr>
      <w:tr w:rsidR="00DC4781" w:rsidRPr="00435EAC" w14:paraId="4F7A9E64" w14:textId="77777777" w:rsidTr="008F3C85">
        <w:tc>
          <w:tcPr>
            <w:tcW w:w="2430" w:type="dxa"/>
            <w:shd w:val="clear" w:color="auto" w:fill="auto"/>
          </w:tcPr>
          <w:p w14:paraId="2100CB57" w14:textId="77777777" w:rsidR="00DC4781" w:rsidRPr="00435EAC" w:rsidRDefault="00DC4781" w:rsidP="00DC4781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เจ้าหนี้</w:t>
            </w: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68595C8" w14:textId="66EE485B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(65)</w:t>
            </w:r>
          </w:p>
        </w:tc>
        <w:tc>
          <w:tcPr>
            <w:tcW w:w="268" w:type="dxa"/>
            <w:shd w:val="clear" w:color="auto" w:fill="auto"/>
          </w:tcPr>
          <w:p w14:paraId="3DCFF6F1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E415ADB" w14:textId="2164C97A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(40)</w:t>
            </w:r>
          </w:p>
        </w:tc>
        <w:tc>
          <w:tcPr>
            <w:tcW w:w="266" w:type="dxa"/>
            <w:shd w:val="clear" w:color="auto" w:fill="auto"/>
          </w:tcPr>
          <w:p w14:paraId="5C47858F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EDB9E7C" w14:textId="03955BFE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(105)</w:t>
            </w:r>
          </w:p>
        </w:tc>
        <w:tc>
          <w:tcPr>
            <w:tcW w:w="266" w:type="dxa"/>
            <w:shd w:val="clear" w:color="auto" w:fill="auto"/>
          </w:tcPr>
          <w:p w14:paraId="0A5BC53B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DAA152A" w14:textId="1889F37F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(63)</w:t>
            </w:r>
          </w:p>
        </w:tc>
        <w:tc>
          <w:tcPr>
            <w:tcW w:w="268" w:type="dxa"/>
            <w:shd w:val="clear" w:color="auto" w:fill="auto"/>
          </w:tcPr>
          <w:p w14:paraId="00FAD6F6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21541A8" w14:textId="18826BE9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(15)</w:t>
            </w:r>
          </w:p>
        </w:tc>
        <w:tc>
          <w:tcPr>
            <w:tcW w:w="266" w:type="dxa"/>
            <w:shd w:val="clear" w:color="auto" w:fill="auto"/>
          </w:tcPr>
          <w:p w14:paraId="74849CE6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1E842B37" w14:textId="6D9DAD3C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(78)</w:t>
            </w:r>
          </w:p>
        </w:tc>
      </w:tr>
      <w:tr w:rsidR="00DC4781" w:rsidRPr="00435EAC" w14:paraId="535E07CF" w14:textId="77777777" w:rsidTr="008F3C85">
        <w:tc>
          <w:tcPr>
            <w:tcW w:w="2430" w:type="dxa"/>
            <w:shd w:val="clear" w:color="auto" w:fill="auto"/>
            <w:hideMark/>
          </w:tcPr>
          <w:p w14:paraId="2E1B521F" w14:textId="77777777" w:rsidR="00DC4781" w:rsidRPr="00435EAC" w:rsidRDefault="00DC4781" w:rsidP="00DC4781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92A4966" w14:textId="4CD839BC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(29</w:t>
            </w:r>
            <w:r w:rsidR="00CA6D45">
              <w:rPr>
                <w:rFonts w:ascii="Angsana New" w:hAnsi="Angsana New"/>
                <w:sz w:val="24"/>
                <w:szCs w:val="24"/>
              </w:rPr>
              <w:t>2</w:t>
            </w:r>
            <w:r w:rsidRPr="00435EAC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64EBB9A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57FCBD9" w14:textId="487EA99D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2BC39EB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A06D067" w14:textId="1724DFFB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(29</w:t>
            </w:r>
            <w:r w:rsidR="00CA6D45">
              <w:rPr>
                <w:rFonts w:ascii="Angsana New" w:hAnsi="Angsana New"/>
                <w:sz w:val="24"/>
                <w:szCs w:val="24"/>
              </w:rPr>
              <w:t>2</w:t>
            </w:r>
            <w:r w:rsidRPr="00435EAC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3275C5C7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6B312C45" w14:textId="4191B4C4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(360)</w:t>
            </w:r>
          </w:p>
        </w:tc>
        <w:tc>
          <w:tcPr>
            <w:tcW w:w="268" w:type="dxa"/>
            <w:shd w:val="clear" w:color="auto" w:fill="auto"/>
          </w:tcPr>
          <w:p w14:paraId="587C501F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41A953F" w14:textId="162B6BEC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ADC5F82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73490552" w14:textId="6B12A32C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(360)</w:t>
            </w:r>
          </w:p>
        </w:tc>
      </w:tr>
      <w:tr w:rsidR="00DC4781" w:rsidRPr="00435EAC" w14:paraId="21BA1EA0" w14:textId="77777777" w:rsidTr="004B64F3">
        <w:tc>
          <w:tcPr>
            <w:tcW w:w="2430" w:type="dxa"/>
            <w:shd w:val="clear" w:color="auto" w:fill="auto"/>
            <w:hideMark/>
          </w:tcPr>
          <w:p w14:paraId="595E7520" w14:textId="77777777" w:rsidR="00DC4781" w:rsidRPr="00435EAC" w:rsidRDefault="00DC4781" w:rsidP="00DC4781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ยอดบัญชีในงบแสดงฐานะ</w:t>
            </w:r>
          </w:p>
          <w:p w14:paraId="17C0402B" w14:textId="77777777" w:rsidR="00DC4781" w:rsidRPr="00435EAC" w:rsidRDefault="00DC4781" w:rsidP="00DC4781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การเงินที่มีความเสี่ยง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         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6A688B" w14:textId="11887EEE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(33</w:t>
            </w:r>
            <w:r w:rsidR="00CA6D45">
              <w:rPr>
                <w:rFonts w:ascii="Angsana New" w:hAnsi="Angsana New"/>
                <w:b/>
                <w:bCs/>
                <w:sz w:val="24"/>
                <w:szCs w:val="24"/>
              </w:rPr>
              <w:t>1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E397BCF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E9A95B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78E266A" w14:textId="7C179F14" w:rsidR="000261C6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(37)</w:t>
            </w:r>
          </w:p>
        </w:tc>
        <w:tc>
          <w:tcPr>
            <w:tcW w:w="266" w:type="dxa"/>
            <w:shd w:val="clear" w:color="auto" w:fill="auto"/>
          </w:tcPr>
          <w:p w14:paraId="53649A15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77EED8" w14:textId="38DAD7F7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(36</w:t>
            </w:r>
            <w:r w:rsidR="00CA6D45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7512BECA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2E41EB" w14:textId="488AAF54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(278)</w:t>
            </w:r>
          </w:p>
        </w:tc>
        <w:tc>
          <w:tcPr>
            <w:tcW w:w="268" w:type="dxa"/>
            <w:shd w:val="clear" w:color="auto" w:fill="auto"/>
          </w:tcPr>
          <w:p w14:paraId="68A3BBFF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2AFB000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C700791" w14:textId="48FFB7EE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(12)</w:t>
            </w:r>
          </w:p>
        </w:tc>
        <w:tc>
          <w:tcPr>
            <w:tcW w:w="266" w:type="dxa"/>
            <w:shd w:val="clear" w:color="auto" w:fill="auto"/>
          </w:tcPr>
          <w:p w14:paraId="20DF2F07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1BE201" w14:textId="5559E5D0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(290)</w:t>
            </w:r>
          </w:p>
        </w:tc>
      </w:tr>
      <w:tr w:rsidR="00DC4781" w:rsidRPr="00435EAC" w14:paraId="58F7A4E7" w14:textId="77777777" w:rsidTr="004B64F3">
        <w:tc>
          <w:tcPr>
            <w:tcW w:w="2430" w:type="dxa"/>
            <w:shd w:val="clear" w:color="auto" w:fill="auto"/>
          </w:tcPr>
          <w:p w14:paraId="28ADD3A2" w14:textId="5D442C8E" w:rsidR="00DC4781" w:rsidRPr="00435EAC" w:rsidRDefault="00DC4781" w:rsidP="00DC4781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35EAC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สัญญาแลกเปลี่ยนสกุลเงินตราต่างประเทศ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F9CBB8E" w14:textId="5540CD99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29</w:t>
            </w:r>
            <w:r w:rsidR="00684E94" w:rsidRPr="00435EAC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268" w:type="dxa"/>
            <w:shd w:val="clear" w:color="auto" w:fill="auto"/>
          </w:tcPr>
          <w:p w14:paraId="2AD3F7ED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7EF330A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20DB0190" w14:textId="6E85C618" w:rsidR="000261C6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CD7A936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83436D" w14:textId="41ED181B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29</w:t>
            </w:r>
            <w:r w:rsidR="00684E94" w:rsidRPr="00435EAC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266" w:type="dxa"/>
            <w:shd w:val="clear" w:color="auto" w:fill="auto"/>
          </w:tcPr>
          <w:p w14:paraId="6EBE7906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C35BF83" w14:textId="41948709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360</w:t>
            </w:r>
          </w:p>
        </w:tc>
        <w:tc>
          <w:tcPr>
            <w:tcW w:w="268" w:type="dxa"/>
            <w:shd w:val="clear" w:color="auto" w:fill="auto"/>
          </w:tcPr>
          <w:p w14:paraId="5500C075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9200953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18E4275E" w14:textId="0D12A493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3C6F2FB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6432A5" w14:textId="01B178D2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35EAC">
              <w:rPr>
                <w:rFonts w:ascii="Angsana New" w:hAnsi="Angsana New"/>
                <w:sz w:val="24"/>
                <w:szCs w:val="24"/>
              </w:rPr>
              <w:t>360</w:t>
            </w:r>
          </w:p>
        </w:tc>
      </w:tr>
      <w:tr w:rsidR="00DC4781" w:rsidRPr="00435EAC" w14:paraId="77DE3398" w14:textId="77777777" w:rsidTr="004B64F3">
        <w:tc>
          <w:tcPr>
            <w:tcW w:w="2430" w:type="dxa"/>
            <w:shd w:val="clear" w:color="auto" w:fill="auto"/>
          </w:tcPr>
          <w:p w14:paraId="60A9CE43" w14:textId="5CDA005A" w:rsidR="00DC4781" w:rsidRPr="00435EAC" w:rsidRDefault="00DC4781" w:rsidP="00DC4781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ยอดความเสี่ยงคงเหลือสุทธิ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D5ACC9C" w14:textId="7A5381EC" w:rsidR="00DC4781" w:rsidRPr="00435EAC" w:rsidRDefault="0075757E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CA6D45">
              <w:rPr>
                <w:rFonts w:ascii="Angsana New" w:hAnsi="Angsana New"/>
                <w:b/>
                <w:bCs/>
                <w:sz w:val="24"/>
                <w:szCs w:val="24"/>
              </w:rPr>
              <w:t>39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4F686891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807217" w14:textId="5B9DFA42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(37)</w:t>
            </w:r>
          </w:p>
        </w:tc>
        <w:tc>
          <w:tcPr>
            <w:tcW w:w="266" w:type="dxa"/>
            <w:shd w:val="clear" w:color="auto" w:fill="auto"/>
          </w:tcPr>
          <w:p w14:paraId="21A5E062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39DC52C" w14:textId="7FE3D2FC" w:rsidR="00DC4781" w:rsidRPr="00435EAC" w:rsidRDefault="000261C6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(7</w:t>
            </w:r>
            <w:r w:rsidR="00CA6D45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06A22452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55810AB" w14:textId="67B58856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82</w:t>
            </w:r>
          </w:p>
        </w:tc>
        <w:tc>
          <w:tcPr>
            <w:tcW w:w="268" w:type="dxa"/>
            <w:shd w:val="clear" w:color="auto" w:fill="auto"/>
          </w:tcPr>
          <w:p w14:paraId="6E843068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0420023" w14:textId="339203D5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(12)</w:t>
            </w:r>
          </w:p>
        </w:tc>
        <w:tc>
          <w:tcPr>
            <w:tcW w:w="266" w:type="dxa"/>
            <w:shd w:val="clear" w:color="auto" w:fill="auto"/>
          </w:tcPr>
          <w:p w14:paraId="5F0C3061" w14:textId="77777777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1A8E821" w14:textId="24B1B631" w:rsidR="00DC4781" w:rsidRPr="00435EAC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35EAC">
              <w:rPr>
                <w:rFonts w:ascii="Angsana New" w:hAnsi="Angsana New"/>
                <w:b/>
                <w:bCs/>
                <w:sz w:val="24"/>
                <w:szCs w:val="24"/>
              </w:rPr>
              <w:t>70</w:t>
            </w:r>
          </w:p>
        </w:tc>
      </w:tr>
    </w:tbl>
    <w:p w14:paraId="757A405B" w14:textId="272AF7B1" w:rsidR="00D77F58" w:rsidRPr="00435EAC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833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5220"/>
        <w:gridCol w:w="1620"/>
        <w:gridCol w:w="360"/>
        <w:gridCol w:w="1633"/>
      </w:tblGrid>
      <w:tr w:rsidR="005A77A2" w:rsidRPr="006375B5" w14:paraId="7DAA0AB3" w14:textId="77777777" w:rsidTr="00E729DC">
        <w:trPr>
          <w:trHeight w:val="328"/>
          <w:tblHeader/>
        </w:trPr>
        <w:tc>
          <w:tcPr>
            <w:tcW w:w="5220" w:type="dxa"/>
            <w:vAlign w:val="bottom"/>
          </w:tcPr>
          <w:p w14:paraId="2B302B9C" w14:textId="77777777" w:rsidR="005A77A2" w:rsidRPr="006375B5" w:rsidRDefault="005A77A2" w:rsidP="007F713D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613" w:type="dxa"/>
            <w:gridSpan w:val="3"/>
          </w:tcPr>
          <w:p w14:paraId="7585FDAC" w14:textId="0D6FF1E9" w:rsidR="005A77A2" w:rsidRPr="005A77A2" w:rsidRDefault="005A77A2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5A77A2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AC3971" w:rsidRPr="006375B5" w14:paraId="1C490F5E" w14:textId="77777777" w:rsidTr="00AC3971">
        <w:trPr>
          <w:trHeight w:val="328"/>
          <w:tblHeader/>
        </w:trPr>
        <w:tc>
          <w:tcPr>
            <w:tcW w:w="5220" w:type="dxa"/>
            <w:vAlign w:val="bottom"/>
          </w:tcPr>
          <w:p w14:paraId="095160E6" w14:textId="77777777" w:rsidR="00AC3971" w:rsidRPr="006375B5" w:rsidRDefault="00AC3971" w:rsidP="007F713D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11FF0F75" w14:textId="19633329" w:rsidR="00AC3971" w:rsidRPr="006375B5" w:rsidRDefault="00AC3971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2567</w:t>
            </w:r>
          </w:p>
        </w:tc>
        <w:tc>
          <w:tcPr>
            <w:tcW w:w="360" w:type="dxa"/>
          </w:tcPr>
          <w:p w14:paraId="0100A774" w14:textId="77777777" w:rsidR="00AC3971" w:rsidRPr="006375B5" w:rsidRDefault="00AC3971" w:rsidP="007F713D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633" w:type="dxa"/>
          </w:tcPr>
          <w:p w14:paraId="282B817F" w14:textId="4C5775E0" w:rsidR="00AC3971" w:rsidRPr="006375B5" w:rsidRDefault="00AC3971" w:rsidP="007F713D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2566</w:t>
            </w:r>
          </w:p>
        </w:tc>
      </w:tr>
      <w:tr w:rsidR="00AC3971" w:rsidRPr="006375B5" w14:paraId="47F24405" w14:textId="77777777" w:rsidTr="002077A3">
        <w:trPr>
          <w:trHeight w:val="344"/>
          <w:tblHeader/>
        </w:trPr>
        <w:tc>
          <w:tcPr>
            <w:tcW w:w="5220" w:type="dxa"/>
            <w:vAlign w:val="bottom"/>
            <w:hideMark/>
          </w:tcPr>
          <w:p w14:paraId="60F0067B" w14:textId="68B791A0" w:rsidR="00AC3971" w:rsidRPr="002077A3" w:rsidRDefault="00AC3971" w:rsidP="002077A3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ฐานะเปิดต่อความเสี่ยงจากเงินตราต่างประเทศ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1620" w:type="dxa"/>
            <w:hideMark/>
          </w:tcPr>
          <w:p w14:paraId="65448206" w14:textId="66DC6BA3" w:rsidR="00AC3971" w:rsidRPr="006375B5" w:rsidRDefault="00AC3971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เงินเหรียญสหรัฐอเมริกา</w:t>
            </w:r>
          </w:p>
        </w:tc>
        <w:tc>
          <w:tcPr>
            <w:tcW w:w="360" w:type="dxa"/>
          </w:tcPr>
          <w:p w14:paraId="103CFC1F" w14:textId="77777777" w:rsidR="00AC3971" w:rsidRPr="006375B5" w:rsidRDefault="00AC3971" w:rsidP="007F713D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633" w:type="dxa"/>
            <w:hideMark/>
          </w:tcPr>
          <w:p w14:paraId="21F995CD" w14:textId="3705F0F2" w:rsidR="00AC3971" w:rsidRPr="006375B5" w:rsidRDefault="00AC3971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เงินเหรียญสหรัฐอเมริกา</w:t>
            </w:r>
          </w:p>
        </w:tc>
      </w:tr>
      <w:tr w:rsidR="005A77A2" w:rsidRPr="006375B5" w14:paraId="530E25FF" w14:textId="77777777" w:rsidTr="0075242D">
        <w:trPr>
          <w:trHeight w:val="344"/>
          <w:tblHeader/>
        </w:trPr>
        <w:tc>
          <w:tcPr>
            <w:tcW w:w="5220" w:type="dxa"/>
            <w:vAlign w:val="bottom"/>
          </w:tcPr>
          <w:p w14:paraId="63223240" w14:textId="77777777" w:rsidR="005A77A2" w:rsidRPr="006375B5" w:rsidRDefault="005A77A2" w:rsidP="002077A3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613" w:type="dxa"/>
            <w:gridSpan w:val="3"/>
          </w:tcPr>
          <w:p w14:paraId="1EAFA308" w14:textId="0C65896E" w:rsidR="005A77A2" w:rsidRPr="005A77A2" w:rsidRDefault="005A77A2" w:rsidP="00AC3971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</w:rPr>
            </w:pPr>
            <w:r w:rsidRPr="005A77A2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5A77A2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5A77A2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AC3971" w:rsidRPr="006375B5" w14:paraId="2CC9D8CC" w14:textId="77777777" w:rsidTr="002077A3">
        <w:trPr>
          <w:trHeight w:val="200"/>
        </w:trPr>
        <w:tc>
          <w:tcPr>
            <w:tcW w:w="5220" w:type="dxa"/>
            <w:shd w:val="clear" w:color="auto" w:fill="auto"/>
            <w:hideMark/>
          </w:tcPr>
          <w:p w14:paraId="3B33D172" w14:textId="1A9CC19C" w:rsidR="00AC3971" w:rsidRPr="002077A3" w:rsidRDefault="00AC3971" w:rsidP="007F713D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2077A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เงินให้กู้ยืมระยะสั้นและดอกเบี้ยค้างรับแก่กิจการที่เกี่ยวข้องกัน</w:t>
            </w:r>
            <w:r w:rsidR="002077A3" w:rsidRPr="002077A3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8C6816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  <w:r w:rsidR="002077A3" w:rsidRPr="002077A3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2077A3" w:rsidRPr="002077A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162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DF6DCC7" w14:textId="77777777" w:rsidR="00AC3971" w:rsidRPr="002077A3" w:rsidRDefault="00AC3971" w:rsidP="007F71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077A3">
              <w:rPr>
                <w:rFonts w:ascii="Angsana New" w:hAnsi="Angsana New"/>
                <w:b/>
                <w:bCs/>
                <w:sz w:val="24"/>
                <w:szCs w:val="24"/>
              </w:rPr>
              <w:t>481</w:t>
            </w:r>
          </w:p>
        </w:tc>
        <w:tc>
          <w:tcPr>
            <w:tcW w:w="360" w:type="dxa"/>
            <w:shd w:val="clear" w:color="auto" w:fill="auto"/>
          </w:tcPr>
          <w:p w14:paraId="12809A62" w14:textId="77777777" w:rsidR="00AC3971" w:rsidRPr="002077A3" w:rsidRDefault="00AC3971" w:rsidP="007F71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63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C4569F6" w14:textId="77777777" w:rsidR="00AC3971" w:rsidRPr="002077A3" w:rsidRDefault="00AC3971" w:rsidP="00207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077A3">
              <w:rPr>
                <w:rFonts w:ascii="Angsana New" w:hAnsi="Angsana New"/>
                <w:b/>
                <w:bCs/>
                <w:sz w:val="24"/>
                <w:szCs w:val="24"/>
              </w:rPr>
              <w:t>149</w:t>
            </w:r>
          </w:p>
        </w:tc>
      </w:tr>
    </w:tbl>
    <w:p w14:paraId="2F8E4C5E" w14:textId="77777777" w:rsidR="004E1862" w:rsidRDefault="004E1862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2EB4C394" w14:textId="762CCBAB" w:rsidR="00D77F58" w:rsidRPr="00435EAC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435EAC">
        <w:rPr>
          <w:rFonts w:asciiTheme="majorBidi" w:hAnsiTheme="majorBidi" w:cstheme="majorBidi" w:hint="cs"/>
          <w:i/>
          <w:iCs/>
          <w:sz w:val="30"/>
          <w:szCs w:val="30"/>
          <w:cs/>
        </w:rPr>
        <w:t>สัญญาแลกเปลี่ยนสกุลเงินตราต่างประเทศ</w:t>
      </w:r>
    </w:p>
    <w:p w14:paraId="44F707E7" w14:textId="77777777" w:rsidR="00FB553F" w:rsidRPr="00435EAC" w:rsidRDefault="00FB553F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  <w:cs/>
          <w:lang w:val="en-US" w:bidi="th-TH"/>
        </w:rPr>
      </w:pPr>
    </w:p>
    <w:p w14:paraId="48D40274" w14:textId="7A41B927" w:rsidR="00D608F9" w:rsidRPr="00435EAC" w:rsidRDefault="00D608F9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ณ วันที่ </w:t>
      </w:r>
      <w:r w:rsidR="000E564C" w:rsidRPr="00435EAC">
        <w:rPr>
          <w:rFonts w:asciiTheme="majorBidi" w:hAnsiTheme="majorBidi" w:cstheme="majorBidi"/>
          <w:sz w:val="30"/>
          <w:szCs w:val="30"/>
          <w:lang w:val="en-US" w:bidi="th-TH"/>
        </w:rPr>
        <w:t>30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กันยายน </w:t>
      </w:r>
      <w:r w:rsidR="000E564C" w:rsidRPr="00435EAC">
        <w:rPr>
          <w:rFonts w:asciiTheme="majorBidi" w:hAnsiTheme="majorBidi" w:cstheme="majorBidi"/>
          <w:sz w:val="30"/>
          <w:szCs w:val="30"/>
          <w:lang w:val="en-US" w:bidi="th-TH"/>
        </w:rPr>
        <w:t>256</w:t>
      </w:r>
      <w:r w:rsidR="00DC4781" w:rsidRPr="00435EAC">
        <w:rPr>
          <w:rFonts w:asciiTheme="majorBidi" w:hAnsiTheme="majorBidi" w:cstheme="majorBidi"/>
          <w:sz w:val="30"/>
          <w:szCs w:val="30"/>
          <w:lang w:val="en-US" w:bidi="th-TH"/>
        </w:rPr>
        <w:t>7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บริษัทย่อยแห่งหนึ่งมีสัญญาแลกเปลี่ยนสกุลเงินตราต่างประเทศ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9E06D7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435EAC">
        <w:rPr>
          <w:rFonts w:asciiTheme="majorBidi" w:hAnsiTheme="majorBidi" w:cstheme="majorBidi"/>
          <w:sz w:val="30"/>
          <w:szCs w:val="30"/>
        </w:rPr>
        <w:t xml:space="preserve">(cross currency swap)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กับธนาคารในประเทศแห่งหนึ่งสำหรับเงินกู้ยืมระยะยาวคงเหลือจำนวนเงิน</w:t>
      </w:r>
      <w:r w:rsidRPr="00435EAC">
        <w:rPr>
          <w:rFonts w:asciiTheme="majorBidi" w:hAnsiTheme="majorBidi" w:cstheme="majorBidi"/>
          <w:sz w:val="30"/>
          <w:szCs w:val="30"/>
        </w:rPr>
        <w:t xml:space="preserve"> </w:t>
      </w:r>
      <w:r w:rsidR="00D04D1C" w:rsidRPr="00435EAC">
        <w:rPr>
          <w:rFonts w:asciiTheme="majorBidi" w:hAnsiTheme="majorBidi" w:cstheme="majorBidi"/>
          <w:sz w:val="30"/>
          <w:szCs w:val="30"/>
          <w:lang w:val="en-US" w:bidi="th-TH"/>
        </w:rPr>
        <w:t>9.04</w:t>
      </w:r>
      <w:r w:rsidRPr="00435EAC">
        <w:rPr>
          <w:rFonts w:asciiTheme="majorBidi" w:hAnsiTheme="majorBidi" w:cstheme="majorBidi"/>
          <w:sz w:val="30"/>
          <w:szCs w:val="30"/>
          <w:lang w:val="en-US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ล้านเหรียญสหรัฐอเมริกา </w:t>
      </w:r>
      <w:r w:rsidR="001D08FD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1D08FD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</w:t>
      </w:r>
      <w:r w:rsidR="001D08FD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9.84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โดยบริษัทมีภาระผูกพันที่ต้องจ่ายเงินต้นจำนวน </w:t>
      </w:r>
      <w:r w:rsidR="00D04D1C" w:rsidRPr="00435EAC">
        <w:rPr>
          <w:rFonts w:asciiTheme="majorBidi" w:hAnsiTheme="majorBidi" w:cstheme="majorBidi"/>
          <w:sz w:val="30"/>
          <w:szCs w:val="30"/>
          <w:lang w:val="en-US" w:bidi="th-TH"/>
        </w:rPr>
        <w:t>289.68</w:t>
      </w:r>
      <w:r w:rsidR="001210DD"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</w:t>
      </w:r>
      <w:r w:rsidR="00714114" w:rsidRPr="00435EAC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</w:t>
      </w:r>
      <w:r w:rsidR="001702CF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1210DD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3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15.12</w:t>
      </w:r>
      <w:r w:rsidR="001210DD"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บาท)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และดอกเบี้ย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>อัตราลอยตัวใน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สกุลเงินบาท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เพื่อแลกเปลี่ยนกับ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เงินต้นจำนวน </w:t>
      </w:r>
      <w:r w:rsidR="00D04D1C" w:rsidRPr="00435EAC">
        <w:rPr>
          <w:rFonts w:asciiTheme="majorBidi" w:hAnsiTheme="majorBidi" w:cstheme="majorBidi"/>
          <w:sz w:val="30"/>
          <w:szCs w:val="30"/>
          <w:lang w:val="en-US" w:bidi="th-TH"/>
        </w:rPr>
        <w:t>9.04</w:t>
      </w:r>
      <w:r w:rsidRPr="00435EAC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6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: </w:t>
      </w:r>
      <w:r w:rsidR="00DC4781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9.84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435EAC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9E06D7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br/>
      </w:r>
      <w:r w:rsidR="00714114" w:rsidRPr="00435EAC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 </w:t>
      </w:r>
      <w:r w:rsidRPr="00435EAC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และดอกเบี้ยอัตราลอยตัวในสกุลเงินเหรียญสหรัฐอเมริกา </w:t>
      </w:r>
    </w:p>
    <w:p w14:paraId="409401D0" w14:textId="77777777" w:rsidR="00D77F58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900" w:right="-565"/>
        <w:jc w:val="thaiDistribute"/>
        <w:rPr>
          <w:rFonts w:asciiTheme="majorBidi" w:hAnsiTheme="majorBidi" w:cstheme="majorBidi"/>
          <w:sz w:val="30"/>
          <w:szCs w:val="30"/>
        </w:rPr>
      </w:pPr>
    </w:p>
    <w:p w14:paraId="3B82741B" w14:textId="29DC8467" w:rsidR="00D07338" w:rsidRDefault="00D07338" w:rsidP="00D07338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D81301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ณ</w:t>
      </w:r>
      <w:r w:rsidRPr="00D81301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D81301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วันที่</w:t>
      </w:r>
      <w:r w:rsidRPr="00D81301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D81301">
        <w:rPr>
          <w:rFonts w:asciiTheme="majorBidi" w:hAnsiTheme="majorBidi" w:cstheme="majorBidi"/>
          <w:spacing w:val="-4"/>
          <w:sz w:val="30"/>
          <w:szCs w:val="30"/>
          <w:lang w:bidi="th-TH"/>
        </w:rPr>
        <w:t xml:space="preserve">30 </w:t>
      </w:r>
      <w:r w:rsidRPr="00D81301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กันยายน</w:t>
      </w:r>
      <w:r w:rsidRPr="00D81301">
        <w:rPr>
          <w:rFonts w:asciiTheme="majorBidi" w:hAnsiTheme="majorBidi" w:cstheme="majorBidi"/>
          <w:spacing w:val="-4"/>
          <w:sz w:val="30"/>
          <w:szCs w:val="30"/>
          <w:cs/>
          <w:lang w:bidi="th-TH"/>
        </w:rPr>
        <w:t xml:space="preserve"> </w:t>
      </w:r>
      <w:r w:rsidRPr="00D81301">
        <w:rPr>
          <w:rFonts w:asciiTheme="majorBidi" w:hAnsiTheme="majorBidi" w:cstheme="majorBidi"/>
          <w:spacing w:val="-4"/>
          <w:sz w:val="30"/>
          <w:szCs w:val="30"/>
          <w:lang w:bidi="th-TH"/>
        </w:rPr>
        <w:t xml:space="preserve">2567 </w:t>
      </w:r>
      <w:r w:rsidRPr="00D81301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บริษัทมีข้อตกลงกับบริษัทย่อยแห่งหนึ่งเรื่องการรับชำระคืนเงินให้กู้ยืมระยะสั้น</w:t>
      </w:r>
      <w:r w:rsidRPr="00D07338">
        <w:rPr>
          <w:rFonts w:asciiTheme="majorBidi" w:hAnsiTheme="majorBidi" w:cstheme="majorBidi" w:hint="cs"/>
          <w:sz w:val="30"/>
          <w:szCs w:val="30"/>
          <w:cs/>
          <w:lang w:bidi="th-TH"/>
        </w:rPr>
        <w:t>ด้วยอัตราแลกเปลี่ยนที่ตกลงกัน</w:t>
      </w:r>
      <w:r w:rsidRPr="00D07338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D07338">
        <w:rPr>
          <w:rFonts w:asciiTheme="majorBidi" w:hAnsiTheme="majorBidi" w:cstheme="majorBidi" w:hint="cs"/>
          <w:sz w:val="30"/>
          <w:szCs w:val="30"/>
          <w:cs/>
          <w:lang w:bidi="th-TH"/>
        </w:rPr>
        <w:t>มีมูลค่าของข้อตกลงเป็นสกุลเงินเหรียญสหรัฐอเมริกาเป็นจำนวนเงินรวม</w:t>
      </w:r>
      <w:r w:rsidRPr="00D07338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D07338">
        <w:rPr>
          <w:rFonts w:asciiTheme="majorBidi" w:hAnsiTheme="majorBidi" w:cstheme="majorBidi"/>
          <w:sz w:val="30"/>
          <w:szCs w:val="30"/>
          <w:lang w:bidi="th-TH"/>
        </w:rPr>
        <w:t>1</w:t>
      </w:r>
      <w:r w:rsidR="00AC3971">
        <w:rPr>
          <w:rFonts w:asciiTheme="majorBidi" w:hAnsiTheme="majorBidi" w:cstheme="majorBidi"/>
          <w:sz w:val="30"/>
          <w:szCs w:val="30"/>
          <w:lang w:val="en-US" w:bidi="th-TH"/>
        </w:rPr>
        <w:t>3.53</w:t>
      </w:r>
      <w:r w:rsidRPr="00D07338">
        <w:rPr>
          <w:rFonts w:asciiTheme="majorBidi" w:hAnsiTheme="majorBidi" w:cstheme="majorBidi"/>
          <w:sz w:val="30"/>
          <w:szCs w:val="30"/>
          <w:lang w:bidi="th-TH"/>
        </w:rPr>
        <w:t xml:space="preserve"> </w:t>
      </w:r>
      <w:r w:rsidRPr="00D07338">
        <w:rPr>
          <w:rFonts w:asciiTheme="majorBidi" w:hAnsiTheme="majorBidi" w:cstheme="majorBidi" w:hint="cs"/>
          <w:sz w:val="30"/>
          <w:szCs w:val="30"/>
          <w:cs/>
          <w:lang w:bidi="th-TH"/>
        </w:rPr>
        <w:t>ล้านเหรียญสหรัฐอเมริกา</w:t>
      </w:r>
      <w:r w:rsidRPr="00D07338">
        <w:rPr>
          <w:rFonts w:asciiTheme="majorBidi" w:hAnsiTheme="majorBidi" w:cstheme="majorBidi"/>
          <w:sz w:val="30"/>
          <w:szCs w:val="30"/>
          <w:cs/>
          <w:lang w:bidi="th-TH"/>
        </w:rPr>
        <w:t xml:space="preserve"> </w:t>
      </w:r>
      <w:r w:rsidRPr="00D07338">
        <w:rPr>
          <w:rFonts w:asciiTheme="majorBidi" w:hAnsiTheme="majorBidi" w:cstheme="majorBidi" w:hint="cs"/>
          <w:sz w:val="30"/>
          <w:szCs w:val="30"/>
          <w:cs/>
          <w:lang w:bidi="th-TH"/>
        </w:rPr>
        <w:t>โดยคู่สัญญาตกลงจะจ่ายชำระเงินต้นระหว่างกันตามเงื่อนไข</w:t>
      </w:r>
      <w:r w:rsidR="00D81301">
        <w:rPr>
          <w:rFonts w:asciiTheme="majorBidi" w:hAnsiTheme="majorBidi" w:cstheme="majorBidi"/>
          <w:sz w:val="30"/>
          <w:szCs w:val="30"/>
          <w:cs/>
          <w:lang w:bidi="th-TH"/>
        </w:rPr>
        <w:br/>
      </w:r>
      <w:r w:rsidRPr="00D07338">
        <w:rPr>
          <w:rFonts w:asciiTheme="majorBidi" w:hAnsiTheme="majorBidi" w:cstheme="majorBidi" w:hint="cs"/>
          <w:sz w:val="30"/>
          <w:szCs w:val="30"/>
          <w:cs/>
          <w:lang w:bidi="th-TH"/>
        </w:rPr>
        <w:t>และข้อกำหนดที่ระบุไว้ในข้อตกลงดังกล่าว</w:t>
      </w:r>
    </w:p>
    <w:p w14:paraId="2CCFD2EB" w14:textId="77777777" w:rsidR="00D07338" w:rsidRPr="00435EAC" w:rsidRDefault="00D07338" w:rsidP="00D07338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4CFE44E" w14:textId="77777777" w:rsidR="00F8116E" w:rsidRDefault="00F811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  <w:lang w:val="en-GB" w:eastAsia="x-none" w:bidi="ar-SA"/>
        </w:rPr>
      </w:pPr>
      <w:r>
        <w:rPr>
          <w:rFonts w:asciiTheme="majorBidi" w:hAnsiTheme="majorBidi" w:cstheme="majorBidi"/>
          <w:i/>
          <w:iCs/>
          <w:sz w:val="30"/>
          <w:szCs w:val="30"/>
        </w:rPr>
        <w:br w:type="page"/>
      </w:r>
    </w:p>
    <w:p w14:paraId="4FB548BA" w14:textId="517FF467" w:rsidR="00A8593F" w:rsidRPr="00435EAC" w:rsidRDefault="00A8593F" w:rsidP="00A8593F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435EAC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การวิเคราะห์ความอ่อนไหว</w:t>
      </w:r>
      <w:r w:rsidRPr="00435EAC">
        <w:rPr>
          <w:rFonts w:asciiTheme="majorBidi" w:hAnsiTheme="majorBidi" w:cstheme="majorBidi" w:hint="cs"/>
          <w:b/>
          <w:bCs/>
          <w:color w:val="0000FF"/>
          <w:sz w:val="30"/>
          <w:szCs w:val="30"/>
          <w:cs/>
        </w:rPr>
        <w:t xml:space="preserve"> </w:t>
      </w:r>
    </w:p>
    <w:p w14:paraId="78B3DBB6" w14:textId="77777777" w:rsidR="00A8593F" w:rsidRPr="00435EAC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5EA9DC6" w14:textId="6E9345FB" w:rsidR="00A8593F" w:rsidRPr="006375B5" w:rsidRDefault="00A8593F" w:rsidP="00630CA4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pacing w:val="-4"/>
          <w:sz w:val="30"/>
          <w:szCs w:val="30"/>
          <w:lang w:val="en-US" w:bidi="th-TH"/>
        </w:rPr>
      </w:pP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การแข็งค่า</w:t>
      </w:r>
      <w:r w:rsidR="00630CA4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เงินเหรียญสหรัฐอเมริกา</w:t>
      </w:r>
      <w:r w:rsidR="00770708" w:rsidRPr="00435EAC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 xml:space="preserve"> และเงิน</w:t>
      </w:r>
      <w:r w:rsidR="00D34D50" w:rsidRPr="00435EAC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สิงคโปร์</w:t>
      </w:r>
      <w:r w:rsidR="00630CA4" w:rsidRPr="00435EAC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ดอลลาร์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ที่มีต่อเงินสกุลอื่นๆ ณ วันที่ </w:t>
      </w:r>
      <w:r w:rsidR="000E564C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30</w:t>
      </w:r>
      <w:r w:rsidR="00630CA4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="00630CA4"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กันยายน </w:t>
      </w:r>
      <w:r w:rsidR="000E564C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256</w:t>
      </w:r>
      <w:r w:rsidR="00DC4781" w:rsidRPr="00435EA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7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lang w:val="en-US" w:bidi="th-TH"/>
        </w:rPr>
        <w:t xml:space="preserve"> </w:t>
      </w:r>
      <w:r w:rsidRPr="00435EAC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ที่ส่งผลกระทบต่อการวัดมูลค่าของเครื่องมือทางการเงินในสกุลเงินตราต่างประเทศ และส่งผลกระทบต่อส่วนของผู้ถือหุ้นและกำไรหรือขาดทุนเป็นจำนวนเงินตามที่แสดงไว้ด้านล่าง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</w:t>
      </w:r>
      <w:r w:rsidRPr="00435EAC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เป็นอัตราคงที่ และไม่คำนึงถึงผลกระทบที่มีต่อยอดขายและยอดซื้อที่คาดการณ์ไว้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 </w:t>
      </w:r>
    </w:p>
    <w:p w14:paraId="09E40B7D" w14:textId="230E3F31" w:rsidR="004474D7" w:rsidRPr="00F8116E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D77F58" w:rsidRPr="006375B5" w14:paraId="47F9ADE9" w14:textId="77777777" w:rsidTr="002A32F9">
        <w:trPr>
          <w:tblHeader/>
        </w:trPr>
        <w:tc>
          <w:tcPr>
            <w:tcW w:w="2700" w:type="dxa"/>
          </w:tcPr>
          <w:p w14:paraId="69C63025" w14:textId="533A97F2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89" w:type="dxa"/>
          </w:tcPr>
          <w:p w14:paraId="7331E77C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626" w:type="dxa"/>
            <w:gridSpan w:val="7"/>
            <w:hideMark/>
          </w:tcPr>
          <w:p w14:paraId="5C8A7D6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D77F58" w:rsidRPr="006375B5" w14:paraId="422E5BAA" w14:textId="77777777" w:rsidTr="002A32F9">
        <w:trPr>
          <w:trHeight w:val="218"/>
          <w:tblHeader/>
        </w:trPr>
        <w:tc>
          <w:tcPr>
            <w:tcW w:w="2700" w:type="dxa"/>
          </w:tcPr>
          <w:p w14:paraId="5091A726" w14:textId="02CCC6D7" w:rsidR="00D77F58" w:rsidRPr="006375B5" w:rsidRDefault="00D77F58" w:rsidP="002A32F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DC4781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989" w:type="dxa"/>
          </w:tcPr>
          <w:p w14:paraId="7EC63F0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166D1B22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2B6995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62250B4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D77F58" w:rsidRPr="006375B5" w14:paraId="0FF13495" w14:textId="77777777" w:rsidTr="002A32F9">
        <w:trPr>
          <w:tblHeader/>
        </w:trPr>
        <w:tc>
          <w:tcPr>
            <w:tcW w:w="2700" w:type="dxa"/>
          </w:tcPr>
          <w:p w14:paraId="077F5D6E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3C30022E" w14:textId="77777777" w:rsidR="00D77F58" w:rsidRPr="006375B5" w:rsidRDefault="00D77F58" w:rsidP="002A32F9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8D0618D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3B129A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2E45502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20901B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60452E8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916DF4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D7FEE9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D77F58" w:rsidRPr="006375B5" w14:paraId="295AA254" w14:textId="77777777" w:rsidTr="002A32F9">
        <w:trPr>
          <w:tblHeader/>
        </w:trPr>
        <w:tc>
          <w:tcPr>
            <w:tcW w:w="2700" w:type="dxa"/>
          </w:tcPr>
          <w:p w14:paraId="337AF92B" w14:textId="77777777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0FB5B393" w14:textId="77777777" w:rsidR="00D77F58" w:rsidRPr="006375B5" w:rsidRDefault="00D77F58" w:rsidP="002A32F9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48B6D6C8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D77F58" w:rsidRPr="006375B5" w14:paraId="498BABE6" w14:textId="77777777" w:rsidTr="00D77F58">
        <w:tc>
          <w:tcPr>
            <w:tcW w:w="2700" w:type="dxa"/>
            <w:shd w:val="clear" w:color="auto" w:fill="auto"/>
            <w:hideMark/>
          </w:tcPr>
          <w:p w14:paraId="15124B08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  <w:shd w:val="clear" w:color="auto" w:fill="auto"/>
          </w:tcPr>
          <w:p w14:paraId="79D53590" w14:textId="50CB7188" w:rsidR="00D77F58" w:rsidRPr="006375B5" w:rsidRDefault="00D04D1C" w:rsidP="00D04D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10.21</w:t>
            </w:r>
          </w:p>
        </w:tc>
        <w:tc>
          <w:tcPr>
            <w:tcW w:w="990" w:type="dxa"/>
            <w:shd w:val="clear" w:color="auto" w:fill="auto"/>
          </w:tcPr>
          <w:p w14:paraId="0374D658" w14:textId="5B18C860" w:rsidR="00D77F58" w:rsidRPr="006375B5" w:rsidRDefault="00D04D1C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(4)</w:t>
            </w:r>
          </w:p>
        </w:tc>
        <w:tc>
          <w:tcPr>
            <w:tcW w:w="180" w:type="dxa"/>
            <w:shd w:val="clear" w:color="auto" w:fill="auto"/>
          </w:tcPr>
          <w:p w14:paraId="344F995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6CBAF20D" w14:textId="4E65CE08" w:rsidR="00D77F58" w:rsidRPr="006375B5" w:rsidRDefault="00D04D1C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180" w:type="dxa"/>
            <w:shd w:val="clear" w:color="auto" w:fill="auto"/>
          </w:tcPr>
          <w:p w14:paraId="5AE4CD30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16A09D01" w14:textId="25703B6B" w:rsidR="00D77F58" w:rsidRPr="006375B5" w:rsidRDefault="00D04D1C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(3)</w:t>
            </w:r>
          </w:p>
        </w:tc>
        <w:tc>
          <w:tcPr>
            <w:tcW w:w="180" w:type="dxa"/>
            <w:shd w:val="clear" w:color="auto" w:fill="auto"/>
          </w:tcPr>
          <w:p w14:paraId="2AB3FEC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5642538A" w14:textId="1B9E800C" w:rsidR="00D77F58" w:rsidRPr="006375B5" w:rsidRDefault="00D04D1C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</w:t>
            </w:r>
          </w:p>
        </w:tc>
      </w:tr>
      <w:tr w:rsidR="00D77F58" w:rsidRPr="006375B5" w14:paraId="293C171E" w14:textId="77777777" w:rsidTr="00D77F58">
        <w:tc>
          <w:tcPr>
            <w:tcW w:w="2700" w:type="dxa"/>
            <w:shd w:val="clear" w:color="auto" w:fill="auto"/>
          </w:tcPr>
          <w:p w14:paraId="0E4E7D6F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สิงคโปร์ดอลลาร์</w:t>
            </w:r>
          </w:p>
        </w:tc>
        <w:tc>
          <w:tcPr>
            <w:tcW w:w="989" w:type="dxa"/>
            <w:shd w:val="clear" w:color="auto" w:fill="auto"/>
          </w:tcPr>
          <w:p w14:paraId="742ECDDC" w14:textId="46BE676E" w:rsidR="00D77F58" w:rsidRPr="002C1A0F" w:rsidRDefault="00D04D1C" w:rsidP="00D04D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5.47</w:t>
            </w:r>
          </w:p>
        </w:tc>
        <w:tc>
          <w:tcPr>
            <w:tcW w:w="990" w:type="dxa"/>
            <w:shd w:val="clear" w:color="auto" w:fill="auto"/>
          </w:tcPr>
          <w:p w14:paraId="429C5626" w14:textId="24E3B364" w:rsidR="00D77F58" w:rsidRPr="00EA4951" w:rsidRDefault="00D04D1C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(2)</w:t>
            </w:r>
          </w:p>
        </w:tc>
        <w:tc>
          <w:tcPr>
            <w:tcW w:w="180" w:type="dxa"/>
            <w:shd w:val="clear" w:color="auto" w:fill="auto"/>
          </w:tcPr>
          <w:p w14:paraId="02A1D8E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160BF63C" w14:textId="329DE66B" w:rsidR="00D77F58" w:rsidRPr="006375B5" w:rsidRDefault="00D04D1C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</w:t>
            </w:r>
          </w:p>
        </w:tc>
        <w:tc>
          <w:tcPr>
            <w:tcW w:w="180" w:type="dxa"/>
            <w:shd w:val="clear" w:color="auto" w:fill="auto"/>
          </w:tcPr>
          <w:p w14:paraId="63F2121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58AE1430" w14:textId="7C45C4DE" w:rsidR="00D77F58" w:rsidRPr="006375B5" w:rsidRDefault="00D04D1C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(2)</w:t>
            </w:r>
          </w:p>
        </w:tc>
        <w:tc>
          <w:tcPr>
            <w:tcW w:w="180" w:type="dxa"/>
            <w:shd w:val="clear" w:color="auto" w:fill="auto"/>
          </w:tcPr>
          <w:p w14:paraId="294968FB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004D1C1C" w14:textId="2AA31411" w:rsidR="00D77F58" w:rsidRPr="006375B5" w:rsidRDefault="00D04D1C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</w:tr>
    </w:tbl>
    <w:p w14:paraId="37673F7C" w14:textId="0B270D73" w:rsidR="001B5323" w:rsidRDefault="001B5323" w:rsidP="00541AE6">
      <w:pPr>
        <w:rPr>
          <w:rFonts w:ascii="Angsana New" w:hAnsi="Angsana New"/>
          <w:sz w:val="30"/>
          <w:szCs w:val="30"/>
          <w:lang w:eastAsia="x-none"/>
        </w:rPr>
      </w:pP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F8116E" w:rsidRPr="006375B5" w14:paraId="236A0B7C" w14:textId="77777777" w:rsidTr="007F713D">
        <w:trPr>
          <w:tblHeader/>
        </w:trPr>
        <w:tc>
          <w:tcPr>
            <w:tcW w:w="2700" w:type="dxa"/>
          </w:tcPr>
          <w:p w14:paraId="05E3AA6E" w14:textId="77777777" w:rsidR="00F8116E" w:rsidRPr="006375B5" w:rsidRDefault="00F8116E" w:rsidP="007F713D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89" w:type="dxa"/>
          </w:tcPr>
          <w:p w14:paraId="0A0DF1AA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626" w:type="dxa"/>
            <w:gridSpan w:val="7"/>
            <w:hideMark/>
          </w:tcPr>
          <w:p w14:paraId="53FCC6F8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</w:t>
            </w:r>
            <w:r>
              <w:rPr>
                <w:rFonts w:asciiTheme="majorBidi" w:hAnsiTheme="majorBidi" w:cstheme="majorBidi" w:hint="cs"/>
                <w:b w:val="0"/>
                <w:bCs/>
                <w:sz w:val="24"/>
                <w:szCs w:val="24"/>
                <w:cs/>
                <w:lang w:bidi="th-TH"/>
              </w:rPr>
              <w:t>เฉพาะกิจการ</w:t>
            </w:r>
          </w:p>
        </w:tc>
      </w:tr>
      <w:tr w:rsidR="00F8116E" w:rsidRPr="006375B5" w14:paraId="3BD33726" w14:textId="77777777" w:rsidTr="007F713D">
        <w:trPr>
          <w:trHeight w:val="218"/>
          <w:tblHeader/>
        </w:trPr>
        <w:tc>
          <w:tcPr>
            <w:tcW w:w="2700" w:type="dxa"/>
          </w:tcPr>
          <w:p w14:paraId="36476366" w14:textId="77777777" w:rsidR="00F8116E" w:rsidRPr="006375B5" w:rsidRDefault="00F8116E" w:rsidP="007F713D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989" w:type="dxa"/>
          </w:tcPr>
          <w:p w14:paraId="6BBD013D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4CE58269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1BC8DCB9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03C8723D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F8116E" w:rsidRPr="006375B5" w14:paraId="43B085BD" w14:textId="77777777" w:rsidTr="007F713D">
        <w:trPr>
          <w:tblHeader/>
        </w:trPr>
        <w:tc>
          <w:tcPr>
            <w:tcW w:w="2700" w:type="dxa"/>
          </w:tcPr>
          <w:p w14:paraId="30F76DFE" w14:textId="77777777" w:rsidR="00F8116E" w:rsidRPr="006375B5" w:rsidRDefault="00F8116E" w:rsidP="007F713D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1F43842A" w14:textId="77777777" w:rsidR="00F8116E" w:rsidRPr="006375B5" w:rsidRDefault="00F8116E" w:rsidP="007F713D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7C31FF65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251FB21D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4C00D614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5721AB69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41B9B56F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C723872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14EC2E15" w14:textId="77777777" w:rsidR="00F8116E" w:rsidRPr="006375B5" w:rsidRDefault="00F8116E" w:rsidP="007F713D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F8116E" w:rsidRPr="006375B5" w14:paraId="2963D79E" w14:textId="77777777" w:rsidTr="007F713D">
        <w:trPr>
          <w:tblHeader/>
        </w:trPr>
        <w:tc>
          <w:tcPr>
            <w:tcW w:w="2700" w:type="dxa"/>
          </w:tcPr>
          <w:p w14:paraId="660780A5" w14:textId="77777777" w:rsidR="00F8116E" w:rsidRPr="006375B5" w:rsidRDefault="00F8116E" w:rsidP="007F713D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48DF23BD" w14:textId="77777777" w:rsidR="00F8116E" w:rsidRPr="006375B5" w:rsidRDefault="00F8116E" w:rsidP="007F713D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336AF5C8" w14:textId="77777777" w:rsidR="00F8116E" w:rsidRPr="006375B5" w:rsidRDefault="00F8116E" w:rsidP="007F713D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F8116E" w:rsidRPr="006375B5" w14:paraId="2D7EA40B" w14:textId="77777777" w:rsidTr="007F713D">
        <w:tc>
          <w:tcPr>
            <w:tcW w:w="2700" w:type="dxa"/>
            <w:shd w:val="clear" w:color="auto" w:fill="auto"/>
            <w:hideMark/>
          </w:tcPr>
          <w:p w14:paraId="765399B1" w14:textId="77777777" w:rsidR="00F8116E" w:rsidRPr="006375B5" w:rsidRDefault="00F8116E" w:rsidP="007F713D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  <w:shd w:val="clear" w:color="auto" w:fill="auto"/>
          </w:tcPr>
          <w:p w14:paraId="003C1E94" w14:textId="77777777" w:rsidR="00F8116E" w:rsidRPr="006375B5" w:rsidRDefault="00F8116E" w:rsidP="007F7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"/>
              </w:tabs>
              <w:ind w:right="-6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10.21</w:t>
            </w:r>
          </w:p>
        </w:tc>
        <w:tc>
          <w:tcPr>
            <w:tcW w:w="990" w:type="dxa"/>
            <w:shd w:val="clear" w:color="auto" w:fill="auto"/>
          </w:tcPr>
          <w:p w14:paraId="1D6DD03C" w14:textId="5F7D4647" w:rsidR="00F8116E" w:rsidRPr="006375B5" w:rsidRDefault="00FA2508" w:rsidP="007F713D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A2508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49</w:t>
            </w:r>
          </w:p>
        </w:tc>
        <w:tc>
          <w:tcPr>
            <w:tcW w:w="180" w:type="dxa"/>
            <w:shd w:val="clear" w:color="auto" w:fill="auto"/>
          </w:tcPr>
          <w:p w14:paraId="18DA57AE" w14:textId="77777777" w:rsidR="00F8116E" w:rsidRPr="006375B5" w:rsidRDefault="00F8116E" w:rsidP="007F713D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0B6273D3" w14:textId="77777777" w:rsidR="00F8116E" w:rsidRPr="0069681D" w:rsidRDefault="00F8116E" w:rsidP="007F713D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(49)</w:t>
            </w:r>
          </w:p>
        </w:tc>
        <w:tc>
          <w:tcPr>
            <w:tcW w:w="180" w:type="dxa"/>
            <w:shd w:val="clear" w:color="auto" w:fill="auto"/>
          </w:tcPr>
          <w:p w14:paraId="5B020F50" w14:textId="77777777" w:rsidR="00F8116E" w:rsidRPr="006375B5" w:rsidRDefault="00F8116E" w:rsidP="007F713D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79124999" w14:textId="77777777" w:rsidR="00F8116E" w:rsidRPr="006375B5" w:rsidRDefault="00F8116E" w:rsidP="007F713D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21</w:t>
            </w:r>
          </w:p>
        </w:tc>
        <w:tc>
          <w:tcPr>
            <w:tcW w:w="180" w:type="dxa"/>
            <w:shd w:val="clear" w:color="auto" w:fill="auto"/>
          </w:tcPr>
          <w:p w14:paraId="4D9E751B" w14:textId="77777777" w:rsidR="00F8116E" w:rsidRPr="006375B5" w:rsidRDefault="00F8116E" w:rsidP="007F713D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52FF76D5" w14:textId="77777777" w:rsidR="00F8116E" w:rsidRPr="006375B5" w:rsidRDefault="00F8116E" w:rsidP="007F713D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(21)</w:t>
            </w:r>
          </w:p>
        </w:tc>
      </w:tr>
    </w:tbl>
    <w:p w14:paraId="09D6861D" w14:textId="77777777" w:rsidR="00F8116E" w:rsidRPr="00347AFD" w:rsidRDefault="00F8116E" w:rsidP="00541AE6">
      <w:pPr>
        <w:rPr>
          <w:rFonts w:ascii="Angsana New" w:hAnsi="Angsana New"/>
          <w:sz w:val="30"/>
          <w:szCs w:val="30"/>
          <w:lang w:eastAsia="x-none"/>
        </w:rPr>
      </w:pPr>
    </w:p>
    <w:p w14:paraId="212B7C9F" w14:textId="238F1549" w:rsidR="00D608F9" w:rsidRPr="006375B5" w:rsidRDefault="00D608F9" w:rsidP="00D608F9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4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103FF85E" w14:textId="68A35342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กลุ่มบริษัทมีการนำการบัญชีป้องกันความเสี่ยงมาถือปฏิบัติสำหรับสัญญาแลกเปลี่ยนสกุลเงินต่างประเทศ (</w:t>
      </w:r>
      <w:r w:rsidRPr="00347AFD">
        <w:rPr>
          <w:rFonts w:asciiTheme="majorBidi" w:hAnsiTheme="majorBidi" w:cstheme="majorBidi"/>
          <w:sz w:val="30"/>
          <w:szCs w:val="30"/>
        </w:rPr>
        <w:t>cross currency swap)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ซึ่งเข้าเงื่อนไขการเป็นเครื่องมือป้องกันความเสี่ยงกระแสเงินสดและ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กำหนดอัตราส่วนการป้องกันความเสี่ยงที่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/>
          <w:sz w:val="30"/>
          <w:szCs w:val="30"/>
        </w:rPr>
        <w:t>: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และกำหนดให้ระยะเวลาของสัญญาดังกล่าวสอดคล้องกับรายการที่ต้องการป้องกันความเสี่ยง</w:t>
      </w:r>
    </w:p>
    <w:p w14:paraId="7CC034B1" w14:textId="77777777" w:rsidR="00F8116E" w:rsidRDefault="00F8116E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0471CF8" w14:textId="4D958947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กลุ่ม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จำนวนเงินและระยะเวลาที่เกี่ยวข้องกับกระแสเงินสดกลุ่ม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จับคู่เงื่อนไขสำคัญ</w:t>
      </w:r>
      <w:r w:rsidRPr="00347AFD">
        <w:rPr>
          <w:rFonts w:asciiTheme="majorBidi" w:hAnsiTheme="majorBidi" w:cstheme="majorBidi"/>
          <w:sz w:val="30"/>
          <w:szCs w:val="30"/>
        </w:rPr>
        <w:t xml:space="preserve"> (critical terms match)</w:t>
      </w:r>
    </w:p>
    <w:p w14:paraId="732F4C8E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898CFB4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lastRenderedPageBreak/>
        <w:t>ในความสัมพันธ์ของการป้องกันความเสี่ยง ความไม่มีประสิทธิผลส่วนใหญ่อาจเกิดจาก ผลกระทบจากความเสี่ยงด้านเครดิตของคู่สัญญาและของกลุ่มบริษัทที่มีต่อมูลค่ายุติธรรมของสัญญาดังกล่าว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</w:t>
      </w:r>
    </w:p>
    <w:p w14:paraId="68AE9F24" w14:textId="77777777" w:rsidR="00D07338" w:rsidRPr="00347AFD" w:rsidRDefault="00D07338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A0D8DB9" w14:textId="04360628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ณ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วันที่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30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347AFD">
        <w:rPr>
          <w:rFonts w:asciiTheme="majorBidi" w:hAnsiTheme="majorBidi" w:cstheme="majorBidi"/>
          <w:sz w:val="30"/>
          <w:szCs w:val="30"/>
        </w:rPr>
        <w:t>256</w:t>
      </w:r>
      <w:r w:rsidR="00DC4781">
        <w:rPr>
          <w:rFonts w:asciiTheme="majorBidi" w:hAnsiTheme="majorBidi" w:cstheme="majorBidi"/>
          <w:sz w:val="30"/>
          <w:szCs w:val="30"/>
        </w:rPr>
        <w:t>7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กลุ่มบริษัทมีสัญญาแลกเปลี่ยนสกุลเงินต่างประเทศ </w:t>
      </w:r>
      <w:r w:rsidRPr="00347AFD">
        <w:rPr>
          <w:rFonts w:asciiTheme="majorBidi" w:hAnsiTheme="majorBidi" w:cstheme="majorBidi"/>
          <w:sz w:val="30"/>
          <w:szCs w:val="30"/>
        </w:rPr>
        <w:t>(cross currency swap)</w:t>
      </w:r>
      <w:r w:rsidR="00472392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แสดงเป็นสินทรัพย์อนุพันธ์จำนวน </w:t>
      </w:r>
      <w:r w:rsidR="0044796E">
        <w:rPr>
          <w:rFonts w:asciiTheme="majorBidi" w:hAnsiTheme="majorBidi" w:cstheme="majorBidi"/>
          <w:sz w:val="30"/>
          <w:szCs w:val="30"/>
        </w:rPr>
        <w:t>3.67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47.64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และมีสำรองการป้องกันความเสี่ยง</w:t>
      </w:r>
      <w:r w:rsidR="002847D0">
        <w:rPr>
          <w:rFonts w:asciiTheme="majorBidi" w:hAnsiTheme="majorBidi" w:cstheme="majorBidi"/>
          <w:sz w:val="30"/>
          <w:szCs w:val="30"/>
        </w:rPr>
        <w:br/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ในกระแสเงินสดที่แสดงอยู่ในองค์ประกอบอื่นของส่วนของผู้ถือหุ้นจำนวน </w:t>
      </w:r>
      <w:r w:rsidR="0044796E">
        <w:rPr>
          <w:rFonts w:asciiTheme="majorBidi" w:hAnsiTheme="majorBidi" w:cstheme="majorBidi"/>
          <w:sz w:val="30"/>
          <w:szCs w:val="30"/>
        </w:rPr>
        <w:t>1.40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3.20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="005B1378">
        <w:rPr>
          <w:rFonts w:asciiTheme="majorBidi" w:hAnsiTheme="majorBidi" w:cstheme="majorBidi"/>
          <w:sz w:val="30"/>
          <w:szCs w:val="30"/>
        </w:rPr>
        <w:br/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="001D08FD" w:rsidRPr="00347A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เพื่อป้องกันความเสี่ยงอัตราแลกเปลี่ยนของ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เงินกู้ยืมระยะยาวมูลค่า </w:t>
      </w:r>
      <w:r w:rsidR="0044796E">
        <w:rPr>
          <w:rFonts w:asciiTheme="majorBidi" w:hAnsiTheme="majorBidi" w:cstheme="majorBidi"/>
          <w:sz w:val="30"/>
          <w:szCs w:val="30"/>
        </w:rPr>
        <w:t>289.68</w:t>
      </w:r>
      <w:r w:rsidR="0056015D"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>256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1D08FD" w:rsidRPr="0056015D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="0056015D" w:rsidRPr="0056015D">
        <w:rPr>
          <w:rFonts w:asciiTheme="majorBidi" w:hAnsiTheme="majorBidi" w:cstheme="majorBidi"/>
          <w:i/>
          <w:iCs/>
          <w:sz w:val="30"/>
          <w:szCs w:val="30"/>
        </w:rPr>
        <w:t>3</w:t>
      </w:r>
      <w:r w:rsidR="00DC4781">
        <w:rPr>
          <w:rFonts w:asciiTheme="majorBidi" w:hAnsiTheme="majorBidi" w:cstheme="majorBidi"/>
          <w:i/>
          <w:iCs/>
          <w:sz w:val="30"/>
          <w:szCs w:val="30"/>
        </w:rPr>
        <w:t>15.12</w:t>
      </w:r>
      <w:r w:rsidR="0056015D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</w:p>
    <w:p w14:paraId="57DF8404" w14:textId="69E09784" w:rsidR="00D34D50" w:rsidRDefault="00D34D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5AF14A00" w14:textId="7F882B79" w:rsidR="00BE5689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การบริหารจัดการทุน</w:t>
      </w:r>
    </w:p>
    <w:p w14:paraId="2CCA31D1" w14:textId="5ADF25C7" w:rsidR="007A5CC1" w:rsidRPr="006375B5" w:rsidRDefault="007A5CC1" w:rsidP="00310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Theme="majorBidi" w:hAnsiTheme="majorBidi"/>
          <w:sz w:val="16"/>
          <w:szCs w:val="16"/>
        </w:rPr>
      </w:pPr>
    </w:p>
    <w:p w14:paraId="5CBDA431" w14:textId="6EB58723" w:rsidR="00484548" w:rsidRPr="006375B5" w:rsidRDefault="007E426B" w:rsidP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ซึ่งกลุ่มบริษัท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3B0B2D2F" w14:textId="4C614A25" w:rsidR="00B90FA3" w:rsidRDefault="00B90F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</w:pPr>
    </w:p>
    <w:p w14:paraId="34971BD4" w14:textId="0014DA66" w:rsidR="006719AD" w:rsidRPr="006375B5" w:rsidRDefault="00C35F8B" w:rsidP="00A0204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ภาระผูกพันกับ</w:t>
      </w:r>
      <w:r w:rsidR="006A2FA8" w:rsidRPr="006375B5">
        <w:rPr>
          <w:rFonts w:asciiTheme="majorBidi" w:hAnsiTheme="majorBidi" w:cstheme="majorBidi" w:hint="cs"/>
          <w:sz w:val="30"/>
          <w:szCs w:val="30"/>
          <w:cs/>
        </w:rPr>
        <w:t>บุคคลหรือ</w:t>
      </w:r>
      <w:r w:rsidRPr="006375B5">
        <w:rPr>
          <w:rFonts w:asciiTheme="majorBidi" w:hAnsiTheme="majorBidi" w:cstheme="majorBidi"/>
          <w:sz w:val="30"/>
          <w:szCs w:val="30"/>
          <w:cs/>
        </w:rPr>
        <w:t>กิจการที่ไม่เกี่ยวข้องกัน</w:t>
      </w:r>
    </w:p>
    <w:p w14:paraId="24137161" w14:textId="77777777" w:rsidR="003C2AB8" w:rsidRPr="00472392" w:rsidRDefault="003C2AB8" w:rsidP="003C2AB8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52" w:type="dxa"/>
        <w:tblInd w:w="432" w:type="dxa"/>
        <w:tblLayout w:type="fixed"/>
        <w:tblLook w:val="0000" w:firstRow="0" w:lastRow="0" w:firstColumn="0" w:lastColumn="0" w:noHBand="0" w:noVBand="0"/>
      </w:tblPr>
      <w:tblGrid>
        <w:gridCol w:w="4249"/>
        <w:gridCol w:w="988"/>
        <w:gridCol w:w="269"/>
        <w:gridCol w:w="1040"/>
        <w:gridCol w:w="276"/>
        <w:gridCol w:w="1005"/>
        <w:gridCol w:w="287"/>
        <w:gridCol w:w="1038"/>
      </w:tblGrid>
      <w:tr w:rsidR="003C2AB8" w:rsidRPr="006375B5" w14:paraId="18A8A53A" w14:textId="77777777" w:rsidTr="00D577D9">
        <w:trPr>
          <w:tblHeader/>
        </w:trPr>
        <w:tc>
          <w:tcPr>
            <w:tcW w:w="2321" w:type="pct"/>
          </w:tcPr>
          <w:p w14:paraId="18F15628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7D82EDAE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</w:tcPr>
          <w:p w14:paraId="22E53269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3" w:type="pct"/>
            <w:gridSpan w:val="3"/>
          </w:tcPr>
          <w:p w14:paraId="4DCBA5E8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2AB8" w:rsidRPr="006375B5" w14:paraId="04471EEF" w14:textId="77777777" w:rsidTr="00D577D9">
        <w:trPr>
          <w:trHeight w:val="344"/>
          <w:tblHeader/>
        </w:trPr>
        <w:tc>
          <w:tcPr>
            <w:tcW w:w="2321" w:type="pct"/>
          </w:tcPr>
          <w:p w14:paraId="18D763C9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0" w:type="pct"/>
          </w:tcPr>
          <w:p w14:paraId="1A1BD4F6" w14:textId="5CA6276C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C4781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47" w:type="pct"/>
          </w:tcPr>
          <w:p w14:paraId="38C5AB06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23ECDDD" w14:textId="481478D9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C478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51" w:type="pct"/>
          </w:tcPr>
          <w:p w14:paraId="0E6C521B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C969FD6" w14:textId="72EF79C6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C4781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7" w:type="pct"/>
          </w:tcPr>
          <w:p w14:paraId="697EC043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EA2BD5B" w14:textId="206FA75C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DC478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</w:tr>
      <w:tr w:rsidR="003C2AB8" w:rsidRPr="006375B5" w14:paraId="5305863C" w14:textId="77777777" w:rsidTr="00D577D9">
        <w:trPr>
          <w:tblHeader/>
        </w:trPr>
        <w:tc>
          <w:tcPr>
            <w:tcW w:w="2321" w:type="pct"/>
          </w:tcPr>
          <w:p w14:paraId="377A6641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6DB1A4A0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C2AB8" w:rsidRPr="006375B5" w14:paraId="550158CB" w14:textId="77777777" w:rsidTr="00D577D9">
        <w:tc>
          <w:tcPr>
            <w:tcW w:w="2321" w:type="pct"/>
          </w:tcPr>
          <w:p w14:paraId="15FB8C3C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40" w:type="pct"/>
          </w:tcPr>
          <w:p w14:paraId="6E3F8481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15CB373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012C1B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A9DE61D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691CA90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5214E2F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53B988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2AB8" w:rsidRPr="006375B5" w14:paraId="3BAF8AA2" w14:textId="77777777" w:rsidTr="00D577D9">
        <w:tc>
          <w:tcPr>
            <w:tcW w:w="2321" w:type="pct"/>
          </w:tcPr>
          <w:p w14:paraId="2FB83B0A" w14:textId="0560DF4F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  <w:r w:rsidR="0016360F"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16360F"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40" w:type="pct"/>
          </w:tcPr>
          <w:p w14:paraId="49BDB990" w14:textId="052C7FDA" w:rsidR="003C2AB8" w:rsidRPr="006375B5" w:rsidRDefault="003C2AB8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0E84955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F62F8A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62E9559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2C863E0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350766A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7F98D52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C4781" w:rsidRPr="006375B5" w14:paraId="57F27923" w14:textId="77777777" w:rsidTr="00D577D9">
        <w:tc>
          <w:tcPr>
            <w:tcW w:w="2321" w:type="pct"/>
          </w:tcPr>
          <w:p w14:paraId="58664ED4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สัญญาจ้างผู้รับเหมาก่อสร้าง</w:t>
            </w:r>
          </w:p>
        </w:tc>
        <w:tc>
          <w:tcPr>
            <w:tcW w:w="540" w:type="pct"/>
          </w:tcPr>
          <w:p w14:paraId="67EAFD05" w14:textId="208F2326" w:rsidR="00DC4781" w:rsidRPr="006375B5" w:rsidRDefault="00D41EF0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1,145</w:t>
            </w:r>
          </w:p>
        </w:tc>
        <w:tc>
          <w:tcPr>
            <w:tcW w:w="147" w:type="pct"/>
          </w:tcPr>
          <w:p w14:paraId="3CF99922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4E7491E8" w14:textId="71B75FB4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1,266</w:t>
            </w:r>
          </w:p>
        </w:tc>
        <w:tc>
          <w:tcPr>
            <w:tcW w:w="151" w:type="pct"/>
          </w:tcPr>
          <w:p w14:paraId="690E41FA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30605B6" w14:textId="5C6B4109" w:rsidR="00DC4781" w:rsidRPr="006375B5" w:rsidRDefault="00C00C2A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7915F48D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5A53B278" w14:textId="13C0BB10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DC4781" w:rsidRPr="006375B5" w14:paraId="1B165DF1" w14:textId="77777777" w:rsidTr="00D577D9">
        <w:tc>
          <w:tcPr>
            <w:tcW w:w="2321" w:type="pct"/>
          </w:tcPr>
          <w:p w14:paraId="0C1E21DD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สัญญาบริการที่ปรึกษา</w:t>
            </w:r>
          </w:p>
        </w:tc>
        <w:tc>
          <w:tcPr>
            <w:tcW w:w="540" w:type="pct"/>
          </w:tcPr>
          <w:p w14:paraId="7B05CF35" w14:textId="11178F5D" w:rsidR="00DC4781" w:rsidRPr="006375B5" w:rsidRDefault="00D41EF0" w:rsidP="00D41E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28EB1FBD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5F2D5652" w14:textId="6EC212BF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151" w:type="pct"/>
          </w:tcPr>
          <w:p w14:paraId="69557EA0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0FE79D1D" w14:textId="7EC3C2E1" w:rsidR="00DC4781" w:rsidRPr="006375B5" w:rsidRDefault="00C00C2A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438324F9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192E2A38" w14:textId="7DA07C94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DC4781" w:rsidRPr="006375B5" w14:paraId="7C900C1E" w14:textId="77777777" w:rsidTr="00D577D9">
        <w:tc>
          <w:tcPr>
            <w:tcW w:w="2321" w:type="pct"/>
          </w:tcPr>
          <w:p w14:paraId="15696EAE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C7C010" w14:textId="6157C7E8" w:rsidR="00DC4781" w:rsidRPr="006375B5" w:rsidRDefault="00D41EF0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1,145</w:t>
            </w:r>
          </w:p>
        </w:tc>
        <w:tc>
          <w:tcPr>
            <w:tcW w:w="147" w:type="pct"/>
          </w:tcPr>
          <w:p w14:paraId="721FD7C9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4AA64024" w14:textId="4DE8ECAE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1,275</w:t>
            </w:r>
          </w:p>
        </w:tc>
        <w:tc>
          <w:tcPr>
            <w:tcW w:w="151" w:type="pct"/>
          </w:tcPr>
          <w:p w14:paraId="66F7844F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409BC5BB" w14:textId="371824E7" w:rsidR="00DC4781" w:rsidRPr="006375B5" w:rsidRDefault="00C00C2A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32FD7A84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4151DCCA" w14:textId="52151230" w:rsidR="00DC4781" w:rsidRPr="006375B5" w:rsidRDefault="00DC4781" w:rsidP="00DC47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DC4781" w:rsidRPr="006375B5" w14:paraId="0B50D796" w14:textId="77777777" w:rsidTr="00D577D9">
        <w:trPr>
          <w:trHeight w:val="380"/>
        </w:trPr>
        <w:tc>
          <w:tcPr>
            <w:tcW w:w="2321" w:type="pct"/>
          </w:tcPr>
          <w:p w14:paraId="0FEBB1FB" w14:textId="7356D1EF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6017ADEB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0777F202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F8BDDD7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3CA53E6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0193BF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B8DBD29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279E9F45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0587F" w:rsidRPr="006375B5" w14:paraId="3511206A" w14:textId="77777777" w:rsidTr="00D577D9">
        <w:trPr>
          <w:trHeight w:val="380"/>
        </w:trPr>
        <w:tc>
          <w:tcPr>
            <w:tcW w:w="2321" w:type="pct"/>
          </w:tcPr>
          <w:p w14:paraId="4C3D5BE4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68FB25F3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05EBB93E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F2E2A75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691FA76A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E667056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3AF0837C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7F109C8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0587F" w:rsidRPr="006375B5" w14:paraId="6FFD08C7" w14:textId="77777777" w:rsidTr="00D577D9">
        <w:trPr>
          <w:trHeight w:val="380"/>
        </w:trPr>
        <w:tc>
          <w:tcPr>
            <w:tcW w:w="2321" w:type="pct"/>
          </w:tcPr>
          <w:p w14:paraId="0C586EBF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379D4D49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28AAB054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73B52F1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79E9CBE0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93F58E6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2E42213C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A01BEAF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0587F" w:rsidRPr="006375B5" w14:paraId="5F59900C" w14:textId="77777777" w:rsidTr="00D577D9">
        <w:trPr>
          <w:trHeight w:val="380"/>
        </w:trPr>
        <w:tc>
          <w:tcPr>
            <w:tcW w:w="2321" w:type="pct"/>
          </w:tcPr>
          <w:p w14:paraId="6385D30A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1FFE0199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6E9011B0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2803753D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27B57902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7EFFF04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4D172C9F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D17A675" w14:textId="77777777" w:rsidR="0010587F" w:rsidRPr="006375B5" w:rsidRDefault="0010587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C4781" w:rsidRPr="006375B5" w14:paraId="26D3AAD8" w14:textId="77777777" w:rsidTr="001D30A8">
        <w:tc>
          <w:tcPr>
            <w:tcW w:w="2321" w:type="pct"/>
          </w:tcPr>
          <w:p w14:paraId="1CAEE933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ภาระผูกพันอื่น</w:t>
            </w:r>
          </w:p>
        </w:tc>
        <w:tc>
          <w:tcPr>
            <w:tcW w:w="540" w:type="pct"/>
          </w:tcPr>
          <w:p w14:paraId="7D34FCED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D80129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DB185D8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3E68845D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4AAAB5E8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211621F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FEDF4C3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C4781" w:rsidRPr="006375B5" w14:paraId="109A51D8" w14:textId="77777777" w:rsidTr="001D30A8">
        <w:tc>
          <w:tcPr>
            <w:tcW w:w="2321" w:type="pct"/>
          </w:tcPr>
          <w:p w14:paraId="4BEDF33C" w14:textId="01305930" w:rsidR="00DC4781" w:rsidRPr="001A549B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ภาระผูกพันตามสัญญาเช่าระยะสั้นหรือมีมูลค่าต่ำ</w:t>
            </w:r>
          </w:p>
        </w:tc>
        <w:tc>
          <w:tcPr>
            <w:tcW w:w="540" w:type="pct"/>
          </w:tcPr>
          <w:p w14:paraId="02991340" w14:textId="71FD039E" w:rsidR="00DC4781" w:rsidRPr="006375B5" w:rsidRDefault="001A0D8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</w:t>
            </w:r>
          </w:p>
        </w:tc>
        <w:tc>
          <w:tcPr>
            <w:tcW w:w="147" w:type="pct"/>
          </w:tcPr>
          <w:p w14:paraId="4584388B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7C7A1279" w14:textId="764A4036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151" w:type="pct"/>
          </w:tcPr>
          <w:p w14:paraId="7223A4F7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5C7C7F0E" w14:textId="028C2581" w:rsidR="00DC4781" w:rsidRPr="006375B5" w:rsidRDefault="001A0D8F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57" w:type="pct"/>
          </w:tcPr>
          <w:p w14:paraId="2F232882" w14:textId="77777777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2D5D6B2" w14:textId="0A27CB5E" w:rsidR="00DC4781" w:rsidRPr="006375B5" w:rsidRDefault="00DC4781" w:rsidP="00DC478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  <w:tr w:rsidR="00154021" w:rsidRPr="006375B5" w14:paraId="1A3D3CC4" w14:textId="77777777" w:rsidTr="001D30A8">
        <w:tc>
          <w:tcPr>
            <w:tcW w:w="2321" w:type="pct"/>
          </w:tcPr>
          <w:p w14:paraId="1F2C4ED2" w14:textId="6BB1CF55" w:rsidR="00154021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540" w:type="pct"/>
          </w:tcPr>
          <w:p w14:paraId="01D87ED9" w14:textId="2CC957FF" w:rsidR="00154021" w:rsidRPr="006375B5" w:rsidRDefault="001A0D8F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3,468</w:t>
            </w:r>
          </w:p>
        </w:tc>
        <w:tc>
          <w:tcPr>
            <w:tcW w:w="147" w:type="pct"/>
          </w:tcPr>
          <w:p w14:paraId="6986F2EB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79220207" w14:textId="1F6BD1F6" w:rsidR="00154021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3,624</w:t>
            </w:r>
          </w:p>
        </w:tc>
        <w:tc>
          <w:tcPr>
            <w:tcW w:w="151" w:type="pct"/>
          </w:tcPr>
          <w:p w14:paraId="28B4C386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39BDC49F" w14:textId="477A4DCF" w:rsidR="00154021" w:rsidRPr="006375B5" w:rsidRDefault="00BB720D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157" w:type="pct"/>
          </w:tcPr>
          <w:p w14:paraId="402CD28A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1295DC9D" w14:textId="6C796155" w:rsidR="00154021" w:rsidRDefault="00BB720D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37</w:t>
            </w:r>
          </w:p>
        </w:tc>
      </w:tr>
      <w:tr w:rsidR="00154021" w:rsidRPr="006375B5" w14:paraId="3E8E0E6A" w14:textId="77777777" w:rsidTr="001D30A8">
        <w:tc>
          <w:tcPr>
            <w:tcW w:w="2321" w:type="pct"/>
          </w:tcPr>
          <w:p w14:paraId="214DD752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ซื้อ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ขายที่ดิน</w:t>
            </w:r>
          </w:p>
        </w:tc>
        <w:tc>
          <w:tcPr>
            <w:tcW w:w="540" w:type="pct"/>
          </w:tcPr>
          <w:p w14:paraId="424A16C4" w14:textId="2C91310A" w:rsidR="00154021" w:rsidRPr="006375B5" w:rsidRDefault="001A0D8F" w:rsidP="001A0D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56</w:t>
            </w:r>
          </w:p>
        </w:tc>
        <w:tc>
          <w:tcPr>
            <w:tcW w:w="147" w:type="pct"/>
          </w:tcPr>
          <w:p w14:paraId="2F583CF6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67278873" w14:textId="0122CF33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72AA90DF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84A6D6" w14:textId="1E9DD1E5" w:rsidR="00154021" w:rsidRPr="006375B5" w:rsidRDefault="001A0D8F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400121E7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7E83AC" w14:textId="72C691E9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154021" w:rsidRPr="006375B5" w14:paraId="49F0ACA1" w14:textId="77777777" w:rsidTr="001D30A8">
        <w:trPr>
          <w:trHeight w:val="68"/>
        </w:trPr>
        <w:tc>
          <w:tcPr>
            <w:tcW w:w="2321" w:type="pct"/>
          </w:tcPr>
          <w:p w14:paraId="614F9C73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85" w:right="-131" w:hanging="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สัญญาจ้างเพื่องานอสังหาริมทรัพย์พัฒนา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540" w:type="pct"/>
            <w:tcBorders>
              <w:bottom w:val="single" w:sz="4" w:space="0" w:color="auto"/>
            </w:tcBorders>
          </w:tcPr>
          <w:p w14:paraId="4631C1EB" w14:textId="22D65477" w:rsidR="00154021" w:rsidRPr="006375B5" w:rsidRDefault="001A0D8F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1,104</w:t>
            </w:r>
          </w:p>
        </w:tc>
        <w:tc>
          <w:tcPr>
            <w:tcW w:w="147" w:type="pct"/>
          </w:tcPr>
          <w:p w14:paraId="7DE91B8D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single" w:sz="4" w:space="0" w:color="auto"/>
            </w:tcBorders>
          </w:tcPr>
          <w:p w14:paraId="72D2DF7D" w14:textId="677E5A79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1,543</w:t>
            </w:r>
          </w:p>
        </w:tc>
        <w:tc>
          <w:tcPr>
            <w:tcW w:w="151" w:type="pct"/>
          </w:tcPr>
          <w:p w14:paraId="1ED4B493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6120301C" w14:textId="13731F84" w:rsidR="00154021" w:rsidRPr="006375B5" w:rsidRDefault="001A0D8F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2AE291AB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50FB0B63" w14:textId="00AD85CC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154021" w:rsidRPr="006375B5" w14:paraId="1BE4B559" w14:textId="77777777" w:rsidTr="001D30A8">
        <w:tc>
          <w:tcPr>
            <w:tcW w:w="2321" w:type="pct"/>
          </w:tcPr>
          <w:p w14:paraId="311B8A42" w14:textId="77777777" w:rsidR="00154021" w:rsidRPr="006375B5" w:rsidRDefault="00154021" w:rsidP="0015402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93E3CA" w14:textId="632A9EF3" w:rsidR="00154021" w:rsidRPr="006375B5" w:rsidRDefault="001A0D8F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4,641</w:t>
            </w:r>
          </w:p>
        </w:tc>
        <w:tc>
          <w:tcPr>
            <w:tcW w:w="147" w:type="pct"/>
          </w:tcPr>
          <w:p w14:paraId="2C967FBF" w14:textId="77777777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4AF812E" w14:textId="413B06ED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5,181</w:t>
            </w:r>
          </w:p>
        </w:tc>
        <w:tc>
          <w:tcPr>
            <w:tcW w:w="151" w:type="pct"/>
          </w:tcPr>
          <w:p w14:paraId="7BFB7D6D" w14:textId="77777777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7A07B5E1" w14:textId="7E77483B" w:rsidR="00154021" w:rsidRPr="006375B5" w:rsidRDefault="00BB720D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</w:t>
            </w:r>
          </w:p>
        </w:tc>
        <w:tc>
          <w:tcPr>
            <w:tcW w:w="157" w:type="pct"/>
          </w:tcPr>
          <w:p w14:paraId="14D97F8A" w14:textId="77777777" w:rsidR="00154021" w:rsidRPr="006375B5" w:rsidRDefault="00154021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76FE7BEA" w14:textId="332C7178" w:rsidR="00154021" w:rsidRPr="006375B5" w:rsidRDefault="00BB720D" w:rsidP="001540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</w:t>
            </w:r>
          </w:p>
        </w:tc>
      </w:tr>
    </w:tbl>
    <w:p w14:paraId="19AEEB52" w14:textId="77777777" w:rsidR="004A6425" w:rsidRDefault="004A6425" w:rsidP="00B90F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832304E" w14:textId="274EEB8B" w:rsidR="00530D9E" w:rsidRPr="006375B5" w:rsidRDefault="00530D9E" w:rsidP="004A64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</w:t>
      </w:r>
      <w:r w:rsidR="00DC4781">
        <w:rPr>
          <w:rFonts w:asciiTheme="majorBidi" w:hAnsiTheme="majorBidi" w:cstheme="majorBidi"/>
          <w:sz w:val="30"/>
          <w:szCs w:val="30"/>
        </w:rPr>
        <w:t>7</w:t>
      </w:r>
      <w:r w:rsidR="00BC0CE0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สัญญาสำคัญที่ทำกับบุคคลหรือกิจการที่ไม่เกี่ยวข้องกัน มีดังต่อไปนี้</w:t>
      </w:r>
    </w:p>
    <w:p w14:paraId="4873EC50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334009" w14:textId="44CF47F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สัญญาเช่าอุปกรณ์สำนักงาน</w:t>
      </w:r>
    </w:p>
    <w:p w14:paraId="442C6313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left" w:pos="990"/>
        </w:tabs>
        <w:ind w:left="450"/>
        <w:jc w:val="thaiDistribute"/>
        <w:rPr>
          <w:rFonts w:ascii="Angsana New" w:hAnsi="Angsana New"/>
          <w:sz w:val="30"/>
          <w:szCs w:val="30"/>
        </w:rPr>
      </w:pPr>
    </w:p>
    <w:p w14:paraId="75E1A684" w14:textId="79582C78" w:rsidR="00530D9E" w:rsidRDefault="00530D9E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DC4781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กลุ่มบริษัทมีสัญญาเช่าดำเนินงานหลายฉบับเพื่อเช่าอุปกรณ์สำนักงาน โดยสัญญา</w:t>
      </w:r>
      <w:r w:rsidR="00EF75DE" w:rsidRPr="006375B5">
        <w:rPr>
          <w:rFonts w:ascii="Angsana New" w:hAnsi="Angsana New"/>
          <w:sz w:val="30"/>
          <w:szCs w:val="30"/>
        </w:rPr>
        <w:br/>
      </w:r>
      <w:r w:rsidRPr="00DE1B72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0E564C" w:rsidRPr="00DE1B72">
        <w:rPr>
          <w:rFonts w:ascii="Angsana New" w:hAnsi="Angsana New"/>
          <w:sz w:val="30"/>
          <w:szCs w:val="30"/>
        </w:rPr>
        <w:t>1</w:t>
      </w:r>
      <w:r w:rsidRPr="00DE1B72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DE1B72">
        <w:rPr>
          <w:rFonts w:ascii="Angsana New" w:hAnsi="Angsana New"/>
          <w:sz w:val="30"/>
          <w:szCs w:val="30"/>
        </w:rPr>
        <w:t>6</w:t>
      </w:r>
      <w:r w:rsidRPr="00DE1B72">
        <w:rPr>
          <w:rFonts w:ascii="Angsana New" w:hAnsi="Angsana New"/>
          <w:sz w:val="30"/>
          <w:szCs w:val="30"/>
          <w:cs/>
        </w:rPr>
        <w:t xml:space="preserve"> ปี ภายใต้เงื่อนไขของสัญญา กลุ่มบริษัทมีภาระผูกพันที่จะต้องจ่ายค่าเช่ารายเดือนตามเงื่อนไขที่กำหนดในสัญญาแต่ละปีซึ่งจะสิ้นสุดในเดือนต่างๆจนถึงเดือน</w:t>
      </w:r>
      <w:r w:rsidR="007B43B7" w:rsidRPr="00DE1B72">
        <w:rPr>
          <w:rFonts w:ascii="Angsana New" w:hAnsi="Angsana New" w:hint="cs"/>
          <w:sz w:val="30"/>
          <w:szCs w:val="30"/>
          <w:cs/>
        </w:rPr>
        <w:t>กุมภาพันธ์</w:t>
      </w:r>
      <w:r w:rsidRPr="00DE1B72">
        <w:rPr>
          <w:rFonts w:ascii="Angsana New" w:hAnsi="Angsana New"/>
          <w:sz w:val="30"/>
          <w:szCs w:val="30"/>
          <w:cs/>
        </w:rPr>
        <w:t xml:space="preserve"> </w:t>
      </w:r>
      <w:r w:rsidR="000E564C" w:rsidRPr="00DE1B72">
        <w:rPr>
          <w:rFonts w:ascii="Angsana New" w:hAnsi="Angsana New"/>
          <w:sz w:val="30"/>
          <w:szCs w:val="30"/>
        </w:rPr>
        <w:t>2568</w:t>
      </w:r>
    </w:p>
    <w:p w14:paraId="77D21AE0" w14:textId="77777777" w:rsidR="00C30690" w:rsidRPr="006375B5" w:rsidRDefault="00C30690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3424FD4" w14:textId="7777777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สัญญาบริหารโครงการ</w:t>
      </w:r>
    </w:p>
    <w:p w14:paraId="31FD638A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48496A8" w14:textId="4A3CA313" w:rsidR="00B36F9B" w:rsidRPr="006375B5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บริษัทย่อยแห่งหนึ่งได้เข้าท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สัญญาจ้างบริหารโครงการอาคารเพื่อการพาณิชย์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มีก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หนด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34A2E">
        <w:rPr>
          <w:rFonts w:ascii="Angsana New" w:hAnsi="Angsana New"/>
          <w:sz w:val="30"/>
          <w:szCs w:val="30"/>
          <w:cs/>
        </w:rPr>
        <w:br/>
      </w:r>
      <w:r w:rsidR="000E564C" w:rsidRPr="000E564C">
        <w:rPr>
          <w:rFonts w:ascii="Angsana New" w:hAnsi="Angsana New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ตุลาคม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1D08FD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034A2E">
        <w:rPr>
          <w:rFonts w:ascii="Angsana New" w:hAnsi="Angsana New" w:hint="cs"/>
          <w:sz w:val="30"/>
          <w:szCs w:val="30"/>
          <w:cs/>
        </w:rPr>
        <w:t>คู่สัญญา</w:t>
      </w:r>
      <w:r w:rsidRPr="006375B5">
        <w:rPr>
          <w:rFonts w:ascii="Angsana New" w:hAnsi="Angsana New" w:hint="cs"/>
          <w:sz w:val="30"/>
          <w:szCs w:val="30"/>
          <w:cs/>
        </w:rPr>
        <w:t>ดังกล่าวจะให้บริการด้านบริหารโครงการอาคารพาณิชย์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และบริษัท</w:t>
      </w:r>
      <w:r w:rsidR="00034A2E">
        <w:rPr>
          <w:rFonts w:ascii="Angsana New" w:hAnsi="Angsana New" w:hint="cs"/>
          <w:sz w:val="30"/>
          <w:szCs w:val="30"/>
          <w:cs/>
        </w:rPr>
        <w:t>ย่อย</w:t>
      </w:r>
      <w:r w:rsidRPr="006375B5">
        <w:rPr>
          <w:rFonts w:ascii="Angsana New" w:hAnsi="Angsana New" w:hint="cs"/>
          <w:sz w:val="30"/>
          <w:szCs w:val="30"/>
          <w:cs/>
        </w:rPr>
        <w:t>จะต้องจ่ายค่าบริการตามที่ระบุในสัญญา</w:t>
      </w:r>
    </w:p>
    <w:p w14:paraId="1389A9E8" w14:textId="77777777" w:rsidR="00B36F9B" w:rsidRPr="00733D10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09A59BD" w14:textId="7B0EC6D9" w:rsidR="005D7FFC" w:rsidRPr="000A7FBA" w:rsidRDefault="00530D9E" w:rsidP="000A7FB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บริษัทย่อย</w:t>
      </w:r>
      <w:r w:rsidR="00395C05">
        <w:rPr>
          <w:rFonts w:ascii="Angsana New" w:hAnsi="Angsana New" w:hint="cs"/>
          <w:sz w:val="30"/>
          <w:szCs w:val="30"/>
          <w:cs/>
        </w:rPr>
        <w:t>หลายแห่ง</w:t>
      </w:r>
      <w:r w:rsidRPr="006375B5">
        <w:rPr>
          <w:rFonts w:ascii="Angsana New" w:hAnsi="Angsana New"/>
          <w:sz w:val="30"/>
          <w:szCs w:val="30"/>
          <w:cs/>
        </w:rPr>
        <w:t>ได้เข้าทำสัญญาจ้างบริหารโครงการอาคารเพื่อการพาณิชย์</w:t>
      </w:r>
      <w:r w:rsidR="00B02B8F" w:rsidRPr="006375B5">
        <w:rPr>
          <w:rFonts w:ascii="Angsana New" w:hAnsi="Angsana New" w:hint="cs"/>
          <w:sz w:val="30"/>
          <w:szCs w:val="30"/>
          <w:cs/>
        </w:rPr>
        <w:t>หลาย</w:t>
      </w:r>
      <w:r w:rsidRPr="006375B5">
        <w:rPr>
          <w:rFonts w:ascii="Angsana New" w:hAnsi="Angsana New"/>
          <w:sz w:val="30"/>
          <w:szCs w:val="30"/>
          <w:cs/>
        </w:rPr>
        <w:t xml:space="preserve">แห่ง มีกำหนด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สิ้นสุดวันที่</w:t>
      </w:r>
      <w:r w:rsidR="00395C05">
        <w:rPr>
          <w:rFonts w:ascii="Angsana New" w:hAnsi="Angsana New" w:hint="cs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D08FD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BE63CD">
        <w:rPr>
          <w:rFonts w:ascii="Angsana New" w:hAnsi="Angsana New"/>
          <w:sz w:val="30"/>
          <w:szCs w:val="30"/>
        </w:rPr>
        <w:t>31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034A2E">
        <w:rPr>
          <w:rFonts w:ascii="Angsana New" w:hAnsi="Angsana New" w:hint="cs"/>
          <w:sz w:val="30"/>
          <w:szCs w:val="30"/>
          <w:cs/>
        </w:rPr>
        <w:t>กรกฎาคม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 และสามารถต่ออายุสัญญาได้อีกเป็นเวลา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</w:t>
      </w:r>
      <w:r w:rsidR="00934FD7" w:rsidRPr="006375B5">
        <w:rPr>
          <w:rFonts w:ascii="Angsana New" w:hAnsi="Angsana New" w:hint="cs"/>
          <w:sz w:val="30"/>
          <w:szCs w:val="30"/>
          <w:cs/>
        </w:rPr>
        <w:t>ี บริษัท</w:t>
      </w:r>
      <w:r w:rsidR="00034A2E">
        <w:rPr>
          <w:rFonts w:ascii="Angsana New" w:hAnsi="Angsana New" w:hint="cs"/>
          <w:sz w:val="30"/>
          <w:szCs w:val="30"/>
          <w:cs/>
        </w:rPr>
        <w:t>คู่สัญญา</w:t>
      </w:r>
      <w:r w:rsidRPr="006375B5">
        <w:rPr>
          <w:rFonts w:ascii="Angsana New" w:hAnsi="Angsana New"/>
          <w:sz w:val="30"/>
          <w:szCs w:val="30"/>
          <w:cs/>
        </w:rPr>
        <w:t>ดังกล่าวจะให้บริการด้านบริหารโครงการอาคารพาณิชย์ และบริษัทย่อยจะต้องจ่ายค่าบริการตามที่ระบุในสัญญา</w:t>
      </w:r>
    </w:p>
    <w:p w14:paraId="3B172AF0" w14:textId="6D15456B" w:rsidR="0010587F" w:rsidRDefault="001058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4053AC2D" w14:textId="77777777" w:rsidR="00516F71" w:rsidRPr="00FB553F" w:rsidRDefault="003E0F03" w:rsidP="00074552">
      <w:pPr>
        <w:pStyle w:val="ListParagraph"/>
        <w:numPr>
          <w:ilvl w:val="0"/>
          <w:numId w:val="27"/>
        </w:numPr>
        <w:tabs>
          <w:tab w:val="clear" w:pos="227"/>
          <w:tab w:val="clear" w:pos="907"/>
        </w:tabs>
        <w:spacing w:line="240" w:lineRule="auto"/>
        <w:ind w:left="1008" w:hanging="468"/>
        <w:rPr>
          <w:rFonts w:ascii="Angsana New" w:eastAsia="MS Mincho" w:hAnsi="Angsana New"/>
          <w:sz w:val="30"/>
          <w:szCs w:val="30"/>
        </w:rPr>
      </w:pPr>
      <w:r w:rsidRPr="00FB553F">
        <w:rPr>
          <w:rFonts w:ascii="Angsana New" w:eastAsia="MS Mincho" w:hAnsi="Angsana New"/>
          <w:sz w:val="30"/>
          <w:szCs w:val="30"/>
          <w:cs/>
        </w:rPr>
        <w:lastRenderedPageBreak/>
        <w:t>สัญญาบริการ</w:t>
      </w:r>
    </w:p>
    <w:p w14:paraId="65010F04" w14:textId="77777777" w:rsidR="008A3239" w:rsidRPr="00733D10" w:rsidRDefault="008A3239" w:rsidP="00C35F8B">
      <w:pPr>
        <w:tabs>
          <w:tab w:val="clear" w:pos="227"/>
          <w:tab w:val="clear" w:pos="907"/>
        </w:tabs>
        <w:spacing w:line="240" w:lineRule="auto"/>
        <w:ind w:left="540"/>
        <w:rPr>
          <w:rFonts w:ascii="Angsana New" w:eastAsia="MS Mincho" w:hAnsi="Angsana New"/>
          <w:sz w:val="30"/>
          <w:szCs w:val="30"/>
        </w:rPr>
      </w:pPr>
    </w:p>
    <w:p w14:paraId="74A9F008" w14:textId="78506C35" w:rsidR="00C35F8B" w:rsidRPr="006375B5" w:rsidRDefault="008A3239" w:rsidP="00993B2A">
      <w:pPr>
        <w:tabs>
          <w:tab w:val="clear" w:pos="227"/>
          <w:tab w:val="clear" w:pos="454"/>
          <w:tab w:val="clear" w:pos="907"/>
        </w:tabs>
        <w:spacing w:line="240" w:lineRule="auto"/>
        <w:ind w:left="99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853C1C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Pr="006375B5">
        <w:rPr>
          <w:rFonts w:ascii="Angsana New" w:eastAsia="MS Mincho" w:hAnsi="Angsana New"/>
          <w:sz w:val="30"/>
          <w:szCs w:val="30"/>
          <w:cs/>
        </w:rPr>
        <w:t>ได้ทำสัญญาบริการกับ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บริษัทแห่งหนึ่ง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เพื่อรับบริการที่ปรึกษาในการบริหารโครงการ เพื่อประกอบการสร้า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งคลังสินค้าตามม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าตรฐานให้เช่า 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963435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ตกลงที่จะ</w:t>
      </w:r>
      <w:r w:rsidRPr="006375B5">
        <w:rPr>
          <w:rFonts w:ascii="Angsana New" w:eastAsia="MS Mincho" w:hAnsi="Angsana New"/>
          <w:sz w:val="30"/>
          <w:szCs w:val="30"/>
          <w:cs/>
        </w:rPr>
        <w:t>จ่ายค่าบริการตามที่กำหนดในสัญญา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eastAsia="MS Mincho" w:hAnsi="Angsana New"/>
          <w:sz w:val="30"/>
          <w:szCs w:val="30"/>
        </w:rPr>
        <w:t>10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 ปี </w:t>
      </w:r>
      <w:r w:rsidRPr="006375B5">
        <w:rPr>
          <w:rFonts w:ascii="Angsana New" w:eastAsia="MS Mincho" w:hAnsi="Angsana New"/>
          <w:sz w:val="30"/>
          <w:szCs w:val="30"/>
          <w:cs/>
        </w:rPr>
        <w:t>โดยมีมูลค่ารวม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MS Mincho" w:hAnsi="Angsana New"/>
          <w:sz w:val="30"/>
          <w:szCs w:val="30"/>
        </w:rPr>
        <w:t>40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ล้านบาท</w:t>
      </w:r>
    </w:p>
    <w:p w14:paraId="2C0C7988" w14:textId="28FBDA40" w:rsidR="002241B4" w:rsidRPr="006375B5" w:rsidRDefault="00224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2F7D30B9" w14:textId="7877EEAE" w:rsidR="007062C0" w:rsidRPr="00962336" w:rsidRDefault="00C35F8B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 w:rsidRPr="00962336">
        <w:rPr>
          <w:rFonts w:ascii="Angsana New" w:hAnsi="Angsana New"/>
          <w:sz w:val="30"/>
          <w:szCs w:val="30"/>
          <w:cs/>
        </w:rPr>
        <w:t>เหตุการณ์ภายหลังรอบระยะเวลารายงาน</w:t>
      </w:r>
      <w:r w:rsidR="00934FD7" w:rsidRPr="00962336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E6E133A" w14:textId="40DC1522" w:rsidR="0046362C" w:rsidRDefault="0046362C" w:rsidP="0046362C">
      <w:pPr>
        <w:rPr>
          <w:sz w:val="30"/>
          <w:szCs w:val="30"/>
          <w:lang w:eastAsia="x-none"/>
        </w:rPr>
      </w:pPr>
    </w:p>
    <w:p w14:paraId="56238C99" w14:textId="4A37BD4E" w:rsidR="005A21E4" w:rsidRPr="005A21E4" w:rsidRDefault="009641D2" w:rsidP="005A21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9641D2">
        <w:rPr>
          <w:rFonts w:asciiTheme="majorBidi" w:hAnsiTheme="majorBidi" w:hint="cs"/>
          <w:sz w:val="30"/>
          <w:szCs w:val="30"/>
          <w:cs/>
        </w:rPr>
        <w:t>ในการประชุมคณะกรรมการของบริษัท</w:t>
      </w:r>
      <w:r w:rsidRPr="009641D2">
        <w:rPr>
          <w:rFonts w:asciiTheme="majorBidi" w:hAnsiTheme="majorBidi"/>
          <w:sz w:val="30"/>
          <w:szCs w:val="30"/>
          <w:cs/>
        </w:rPr>
        <w:t xml:space="preserve"> </w:t>
      </w:r>
      <w:r w:rsidRPr="009641D2">
        <w:rPr>
          <w:rFonts w:asciiTheme="majorBidi" w:hAnsiTheme="majorBidi" w:hint="cs"/>
          <w:sz w:val="30"/>
          <w:szCs w:val="30"/>
          <w:cs/>
        </w:rPr>
        <w:t>เมื่อวันที่</w:t>
      </w:r>
      <w:r w:rsidRPr="009641D2">
        <w:rPr>
          <w:rFonts w:asciiTheme="majorBidi" w:hAnsiTheme="majorBidi"/>
          <w:sz w:val="30"/>
          <w:szCs w:val="30"/>
          <w:cs/>
        </w:rPr>
        <w:t xml:space="preserve"> 11 </w:t>
      </w:r>
      <w:r w:rsidRPr="009641D2">
        <w:rPr>
          <w:rFonts w:asciiTheme="majorBidi" w:hAnsiTheme="majorBidi" w:hint="cs"/>
          <w:sz w:val="30"/>
          <w:szCs w:val="30"/>
          <w:cs/>
        </w:rPr>
        <w:t>พฤศจิกายน</w:t>
      </w:r>
      <w:r w:rsidRPr="009641D2">
        <w:rPr>
          <w:rFonts w:asciiTheme="majorBidi" w:hAnsiTheme="majorBidi"/>
          <w:sz w:val="30"/>
          <w:szCs w:val="30"/>
          <w:cs/>
        </w:rPr>
        <w:t xml:space="preserve"> 2567 </w:t>
      </w:r>
      <w:r w:rsidRPr="009641D2">
        <w:rPr>
          <w:rFonts w:asciiTheme="majorBidi" w:hAnsiTheme="majorBidi" w:hint="cs"/>
          <w:sz w:val="30"/>
          <w:szCs w:val="30"/>
          <w:cs/>
        </w:rPr>
        <w:t>ที่ประชุมมีมติเห็นควรให้เสนอต่อที่ประชุมสามัญผู้ถือหุ้นเพื่อพิจารณาอนุมัติการจ่ายเงินปันผลในอัตราหุ้นละ</w:t>
      </w:r>
      <w:r w:rsidRPr="009641D2">
        <w:rPr>
          <w:rFonts w:asciiTheme="majorBidi" w:hAnsiTheme="majorBidi"/>
          <w:sz w:val="30"/>
          <w:szCs w:val="30"/>
          <w:cs/>
        </w:rPr>
        <w:t xml:space="preserve"> 0.31 </w:t>
      </w:r>
      <w:r w:rsidRPr="009641D2">
        <w:rPr>
          <w:rFonts w:asciiTheme="majorBidi" w:hAnsiTheme="majorBidi" w:hint="cs"/>
          <w:sz w:val="30"/>
          <w:szCs w:val="30"/>
          <w:cs/>
        </w:rPr>
        <w:t>บาท</w:t>
      </w:r>
      <w:r w:rsidRPr="009641D2">
        <w:rPr>
          <w:rFonts w:asciiTheme="majorBidi" w:hAnsiTheme="majorBidi"/>
          <w:sz w:val="30"/>
          <w:szCs w:val="30"/>
          <w:cs/>
        </w:rPr>
        <w:t xml:space="preserve"> </w:t>
      </w:r>
      <w:r w:rsidRPr="009641D2">
        <w:rPr>
          <w:rFonts w:asciiTheme="majorBidi" w:hAnsiTheme="majorBidi" w:hint="cs"/>
          <w:sz w:val="30"/>
          <w:szCs w:val="30"/>
          <w:cs/>
        </w:rPr>
        <w:t>สำหรับหุ้นสามัญจำนวน</w:t>
      </w:r>
      <w:r w:rsidRPr="009641D2">
        <w:rPr>
          <w:rFonts w:asciiTheme="majorBidi" w:hAnsiTheme="majorBidi"/>
          <w:sz w:val="30"/>
          <w:szCs w:val="30"/>
          <w:cs/>
        </w:rPr>
        <w:t xml:space="preserve"> 2</w:t>
      </w:r>
      <w:r w:rsidRPr="009641D2">
        <w:rPr>
          <w:rFonts w:asciiTheme="majorBidi" w:hAnsiTheme="majorBidi" w:cstheme="majorBidi"/>
          <w:sz w:val="30"/>
          <w:szCs w:val="30"/>
        </w:rPr>
        <w:t>,</w:t>
      </w:r>
      <w:r w:rsidRPr="009641D2">
        <w:rPr>
          <w:rFonts w:asciiTheme="majorBidi" w:hAnsiTheme="majorBidi"/>
          <w:sz w:val="30"/>
          <w:szCs w:val="30"/>
          <w:cs/>
        </w:rPr>
        <w:t xml:space="preserve">319.28 </w:t>
      </w:r>
      <w:r w:rsidRPr="009641D2">
        <w:rPr>
          <w:rFonts w:asciiTheme="majorBidi" w:hAnsiTheme="majorBidi" w:hint="cs"/>
          <w:sz w:val="30"/>
          <w:szCs w:val="30"/>
          <w:cs/>
        </w:rPr>
        <w:t>ล้านหุ้น</w:t>
      </w:r>
      <w:r w:rsidRPr="009641D2">
        <w:rPr>
          <w:rFonts w:asciiTheme="majorBidi" w:hAnsiTheme="majorBidi"/>
          <w:sz w:val="30"/>
          <w:szCs w:val="30"/>
          <w:cs/>
        </w:rPr>
        <w:t xml:space="preserve"> </w:t>
      </w:r>
      <w:r w:rsidRPr="009641D2">
        <w:rPr>
          <w:rFonts w:asciiTheme="majorBidi" w:hAnsiTheme="majorBidi" w:hint="cs"/>
          <w:sz w:val="30"/>
          <w:szCs w:val="30"/>
          <w:cs/>
        </w:rPr>
        <w:t>เป็นจำนวนเงินรวม</w:t>
      </w:r>
      <w:r w:rsidRPr="009641D2">
        <w:rPr>
          <w:rFonts w:asciiTheme="majorBidi" w:hAnsiTheme="majorBidi"/>
          <w:sz w:val="30"/>
          <w:szCs w:val="30"/>
          <w:cs/>
        </w:rPr>
        <w:t xml:space="preserve"> 718.98 </w:t>
      </w:r>
      <w:r w:rsidRPr="009641D2">
        <w:rPr>
          <w:rFonts w:asciiTheme="majorBidi" w:hAnsiTheme="majorBidi" w:hint="cs"/>
          <w:sz w:val="30"/>
          <w:szCs w:val="30"/>
          <w:cs/>
        </w:rPr>
        <w:t>ล้านบาท</w:t>
      </w:r>
      <w:r w:rsidRPr="009641D2">
        <w:rPr>
          <w:rFonts w:asciiTheme="majorBidi" w:hAnsiTheme="majorBidi"/>
          <w:sz w:val="30"/>
          <w:szCs w:val="30"/>
          <w:cs/>
        </w:rPr>
        <w:t xml:space="preserve"> </w:t>
      </w:r>
      <w:r w:rsidRPr="009641D2">
        <w:rPr>
          <w:rFonts w:asciiTheme="majorBidi" w:hAnsiTheme="majorBidi" w:hint="cs"/>
          <w:sz w:val="30"/>
          <w:szCs w:val="30"/>
          <w:cs/>
        </w:rPr>
        <w:t>โดยกำหนดจ่ายเงินปันผลในเดือนกุมภาพันธ์</w:t>
      </w:r>
      <w:r w:rsidRPr="009641D2">
        <w:rPr>
          <w:rFonts w:asciiTheme="majorBidi" w:hAnsiTheme="majorBidi"/>
          <w:sz w:val="30"/>
          <w:szCs w:val="30"/>
          <w:cs/>
        </w:rPr>
        <w:t xml:space="preserve"> 2568</w:t>
      </w:r>
    </w:p>
    <w:sectPr w:rsidR="005A21E4" w:rsidRPr="005A21E4" w:rsidSect="005462CF"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BA401" w14:textId="77777777" w:rsidR="00AC15E1" w:rsidRDefault="00AC15E1" w:rsidP="00900EE2">
      <w:r>
        <w:separator/>
      </w:r>
    </w:p>
  </w:endnote>
  <w:endnote w:type="continuationSeparator" w:id="0">
    <w:p w14:paraId="1EE93F58" w14:textId="77777777" w:rsidR="00AC15E1" w:rsidRDefault="00AC15E1" w:rsidP="00900EE2">
      <w:r>
        <w:continuationSeparator/>
      </w:r>
    </w:p>
  </w:endnote>
  <w:endnote w:type="continuationNotice" w:id="1">
    <w:p w14:paraId="480D305B" w14:textId="77777777" w:rsidR="00AC15E1" w:rsidRDefault="00AC15E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esco">
    <w:altName w:val="Tesc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LT Std 45 Light">
    <w:altName w:val="Calibri"/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EucrosiaUPCBold">
    <w:altName w:val="EucrosiaUPC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20244659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C2CA54" w14:textId="2427FAA7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11627752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B0B567" w14:textId="494B80DA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F18EBE" w14:textId="461C86DB" w:rsidR="007F40F3" w:rsidRPr="00E26638" w:rsidRDefault="007F40F3">
    <w:pPr>
      <w:pStyle w:val="Footer"/>
      <w:jc w:val="center"/>
      <w:rPr>
        <w:rFonts w:ascii="Angsana New" w:hAnsi="Angsana New"/>
        <w:sz w:val="30"/>
        <w:szCs w:val="30"/>
      </w:rPr>
    </w:pPr>
    <w:r w:rsidRPr="00E26638">
      <w:rPr>
        <w:rFonts w:ascii="Angsana New" w:hAnsi="Angsana New"/>
        <w:sz w:val="30"/>
        <w:szCs w:val="30"/>
      </w:rPr>
      <w:fldChar w:fldCharType="begin"/>
    </w:r>
    <w:r w:rsidRPr="00E26638">
      <w:rPr>
        <w:rFonts w:ascii="Angsana New" w:hAnsi="Angsana New"/>
        <w:sz w:val="30"/>
        <w:szCs w:val="30"/>
      </w:rPr>
      <w:instrText xml:space="preserve"> PAGE   \</w:instrText>
    </w:r>
    <w:r w:rsidRPr="00E26638">
      <w:rPr>
        <w:rFonts w:ascii="Angsana New" w:hAnsi="Angsana New"/>
        <w:sz w:val="30"/>
        <w:szCs w:val="30"/>
        <w:cs/>
      </w:rPr>
      <w:instrText xml:space="preserve">* </w:instrText>
    </w:r>
    <w:r w:rsidRPr="00E26638">
      <w:rPr>
        <w:rFonts w:ascii="Angsana New" w:hAnsi="Angsana New"/>
        <w:sz w:val="30"/>
        <w:szCs w:val="30"/>
      </w:rPr>
      <w:instrText xml:space="preserve">MERGEFORMAT </w:instrText>
    </w:r>
    <w:r w:rsidRPr="00E26638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16</w:t>
    </w:r>
    <w:r w:rsidR="000E564C" w:rsidRPr="000E564C">
      <w:rPr>
        <w:rFonts w:ascii="Angsana New" w:hAnsi="Angsana New"/>
        <w:noProof/>
        <w:sz w:val="30"/>
        <w:szCs w:val="30"/>
        <w:lang w:val="en-US"/>
      </w:rPr>
      <w:t>3</w:t>
    </w:r>
    <w:r w:rsidRPr="00E26638">
      <w:rPr>
        <w:rFonts w:ascii="Angsana New" w:hAnsi="Angsana New"/>
        <w:noProof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8BB0A" w14:textId="77777777" w:rsidR="00AC15E1" w:rsidRDefault="00AC15E1" w:rsidP="00900EE2">
      <w:r>
        <w:separator/>
      </w:r>
    </w:p>
  </w:footnote>
  <w:footnote w:type="continuationSeparator" w:id="0">
    <w:p w14:paraId="30AD0F1A" w14:textId="77777777" w:rsidR="00AC15E1" w:rsidRDefault="00AC15E1" w:rsidP="00900EE2">
      <w:r>
        <w:continuationSeparator/>
      </w:r>
    </w:p>
  </w:footnote>
  <w:footnote w:type="continuationNotice" w:id="1">
    <w:p w14:paraId="17FF7D44" w14:textId="77777777" w:rsidR="00AC15E1" w:rsidRDefault="00AC15E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6754C" w14:textId="77777777" w:rsidR="007F40F3" w:rsidRPr="004F256C" w:rsidRDefault="007F40F3" w:rsidP="004F256C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31A1A8C6" w14:textId="77777777" w:rsidR="007F40F3" w:rsidRPr="00E669A5" w:rsidRDefault="007F40F3" w:rsidP="00E26280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E669A5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8187514" w14:textId="65E978F0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  <w:r w:rsidRPr="004D2A74">
      <w:rPr>
        <w:rFonts w:ascii="Angsana New" w:hAnsi="Angsana New"/>
        <w:b/>
        <w:bCs/>
        <w:sz w:val="32"/>
        <w:szCs w:val="32"/>
        <w:cs/>
      </w:rPr>
      <w:t>สำหรับ</w:t>
    </w:r>
    <w:r>
      <w:rPr>
        <w:rFonts w:ascii="Angsana New" w:hAnsi="Angsana New" w:hint="cs"/>
        <w:b/>
        <w:bCs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b/>
        <w:bCs/>
        <w:sz w:val="32"/>
        <w:szCs w:val="32"/>
      </w:rPr>
      <w:t>30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</w:rPr>
      <w:t>256</w:t>
    </w:r>
    <w:r w:rsidR="00393379">
      <w:rPr>
        <w:rFonts w:ascii="Angsana New" w:hAnsi="Angsana New"/>
        <w:b/>
        <w:bCs/>
        <w:sz w:val="32"/>
        <w:szCs w:val="32"/>
      </w:rPr>
      <w:t>7</w:t>
    </w:r>
  </w:p>
  <w:p w14:paraId="51B4C4D5" w14:textId="77777777" w:rsidR="007F40F3" w:rsidRPr="00313F64" w:rsidRDefault="007F40F3">
    <w:pPr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E6972" w14:textId="77777777" w:rsidR="007F40F3" w:rsidRPr="004F256C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1AA4B96C" w14:textId="77777777" w:rsidR="007F40F3" w:rsidRPr="00D933A3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3E01FFC9" w14:textId="618298A4" w:rsidR="00323672" w:rsidRPr="00323672" w:rsidRDefault="007F40F3" w:rsidP="00323672">
    <w:pPr>
      <w:pStyle w:val="Heading6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sz w:val="32"/>
        <w:szCs w:val="32"/>
        <w:lang w:val="en-US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sz w:val="32"/>
        <w:szCs w:val="32"/>
        <w:lang w:val="en-US"/>
      </w:rPr>
      <w:t>256</w:t>
    </w:r>
    <w:r w:rsidR="00BB5F1E">
      <w:rPr>
        <w:rFonts w:ascii="Angsana New" w:hAnsi="Angsana New"/>
        <w:sz w:val="32"/>
        <w:szCs w:val="32"/>
        <w:lang w:val="en-US"/>
      </w:rPr>
      <w:t>7</w:t>
    </w:r>
  </w:p>
  <w:p w14:paraId="5002116C" w14:textId="77777777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69C5A" w14:textId="3B220729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BCD0714" w14:textId="77777777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03958FF1" w14:textId="76F124BE" w:rsidR="007F40F3" w:rsidRPr="00327035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3449E5">
      <w:rPr>
        <w:rFonts w:ascii="Angsana New" w:hAnsi="Angsana New"/>
        <w:b/>
        <w:bCs/>
        <w:sz w:val="32"/>
        <w:szCs w:val="32"/>
        <w:lang w:val="en-US"/>
      </w:rPr>
      <w:t>7</w:t>
    </w:r>
  </w:p>
  <w:p w14:paraId="1BBFC5D4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4FDD2" w14:textId="77777777" w:rsidR="00973E81" w:rsidRPr="002B7FDF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A5C7A" w14:textId="77777777" w:rsidR="00973E81" w:rsidRPr="002B7FDF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6D4A591C" w14:textId="77777777" w:rsidR="00973E81" w:rsidRPr="003174D5" w:rsidRDefault="00973E81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0E564C">
      <w:rPr>
        <w:rFonts w:ascii="Angsana New" w:hAnsi="Angsana New"/>
        <w:b/>
        <w:bCs/>
        <w:sz w:val="32"/>
        <w:szCs w:val="32"/>
        <w:lang w:val="en-US"/>
      </w:rPr>
      <w:t>256</w:t>
    </w:r>
    <w:r>
      <w:rPr>
        <w:rFonts w:ascii="Angsana New" w:hAnsi="Angsana New"/>
        <w:b/>
        <w:bCs/>
        <w:sz w:val="32"/>
        <w:szCs w:val="32"/>
        <w:lang w:val="en-US"/>
      </w:rPr>
      <w:t>7</w:t>
    </w:r>
  </w:p>
  <w:p w14:paraId="58496821" w14:textId="77777777" w:rsidR="00973E81" w:rsidRPr="002C759B" w:rsidRDefault="00973E81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75F77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5D54CBB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2ED88CF" w14:textId="2F930122" w:rsidR="007F40F3" w:rsidRPr="003174D5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701904">
      <w:rPr>
        <w:rFonts w:ascii="Angsana New" w:hAnsi="Angsana New"/>
        <w:b/>
        <w:bCs/>
        <w:sz w:val="32"/>
        <w:szCs w:val="32"/>
        <w:lang w:val="en-US"/>
      </w:rPr>
      <w:t>7</w:t>
    </w:r>
  </w:p>
  <w:p w14:paraId="1DA6561A" w14:textId="77777777" w:rsidR="007F40F3" w:rsidRPr="002C759B" w:rsidRDefault="007F40F3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EEAD1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932CD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AEA54F" w14:textId="4B15BED9" w:rsidR="007F40F3" w:rsidRPr="00124E5E" w:rsidRDefault="007F40F3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</w:t>
    </w:r>
    <w:r w:rsidR="005539DD">
      <w:rPr>
        <w:rFonts w:ascii="Angsana New" w:hAnsi="Angsana New"/>
        <w:b/>
        <w:bCs/>
        <w:sz w:val="32"/>
        <w:szCs w:val="32"/>
        <w:lang w:val="en-US"/>
      </w:rPr>
      <w:t>7</w:t>
    </w:r>
  </w:p>
  <w:p w14:paraId="0708A271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222"/>
        </w:tabs>
        <w:ind w:left="122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6214525"/>
    <w:multiLevelType w:val="hybridMultilevel"/>
    <w:tmpl w:val="012077FC"/>
    <w:lvl w:ilvl="0" w:tplc="718455E8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8194B9E"/>
    <w:multiLevelType w:val="hybridMultilevel"/>
    <w:tmpl w:val="868E72CC"/>
    <w:lvl w:ilvl="0" w:tplc="0F22D908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307B48"/>
    <w:multiLevelType w:val="hybridMultilevel"/>
    <w:tmpl w:val="EB14DEE8"/>
    <w:lvl w:ilvl="0" w:tplc="C2C2141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5C3160"/>
    <w:multiLevelType w:val="multilevel"/>
    <w:tmpl w:val="FA482B2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1A4A4FD5"/>
    <w:multiLevelType w:val="hybridMultilevel"/>
    <w:tmpl w:val="81F06C4E"/>
    <w:lvl w:ilvl="0" w:tplc="72C69772">
      <w:start w:val="218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C0EB8"/>
    <w:multiLevelType w:val="hybridMultilevel"/>
    <w:tmpl w:val="D66ED012"/>
    <w:lvl w:ilvl="0" w:tplc="C2629ED8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66D59DD"/>
    <w:multiLevelType w:val="hybridMultilevel"/>
    <w:tmpl w:val="7CE4D1BA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29026CF1"/>
    <w:multiLevelType w:val="hybridMultilevel"/>
    <w:tmpl w:val="8DF2F8A8"/>
    <w:lvl w:ilvl="0" w:tplc="53D0B462">
      <w:start w:val="45"/>
      <w:numFmt w:val="bullet"/>
      <w:lvlText w:val="-"/>
      <w:lvlJc w:val="left"/>
      <w:pPr>
        <w:ind w:left="34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2" w:hanging="360"/>
      </w:pPr>
      <w:rPr>
        <w:rFonts w:ascii="Wingdings" w:hAnsi="Wingdings" w:hint="default"/>
      </w:rPr>
    </w:lvl>
  </w:abstractNum>
  <w:abstractNum w:abstractNumId="21" w15:restartNumberingAfterBreak="0">
    <w:nsid w:val="2E6A6736"/>
    <w:multiLevelType w:val="hybridMultilevel"/>
    <w:tmpl w:val="C5BC563C"/>
    <w:lvl w:ilvl="0" w:tplc="E1D2D332">
      <w:numFmt w:val="bullet"/>
      <w:lvlText w:val="•"/>
      <w:lvlJc w:val="left"/>
      <w:pPr>
        <w:ind w:left="90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 w15:restartNumberingAfterBreak="0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3" w15:restartNumberingAfterBreak="0">
    <w:nsid w:val="2E8E35BD"/>
    <w:multiLevelType w:val="multilevel"/>
    <w:tmpl w:val="81C02F94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hint="default"/>
        <w:color w:val="auto"/>
        <w:sz w:val="22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4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5" w15:restartNumberingAfterBreak="0">
    <w:nsid w:val="30A61E0A"/>
    <w:multiLevelType w:val="hybridMultilevel"/>
    <w:tmpl w:val="2DD49CDE"/>
    <w:lvl w:ilvl="0" w:tplc="87F0676C">
      <w:start w:val="1"/>
      <w:numFmt w:val="thaiLetters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6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7" w15:restartNumberingAfterBreak="0">
    <w:nsid w:val="335040EB"/>
    <w:multiLevelType w:val="singleLevel"/>
    <w:tmpl w:val="5A92EACE"/>
    <w:lvl w:ilvl="0">
      <w:start w:val="1"/>
      <w:numFmt w:val="bullet"/>
      <w:pStyle w:val="Style2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8" w15:restartNumberingAfterBreak="0">
    <w:nsid w:val="33C95A57"/>
    <w:multiLevelType w:val="hybridMultilevel"/>
    <w:tmpl w:val="1A68566E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33F21038"/>
    <w:multiLevelType w:val="hybridMultilevel"/>
    <w:tmpl w:val="3D8A4DFE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cs="Times New Roman" w:hint="default"/>
        <w:color w:val="auto"/>
        <w:sz w:val="22"/>
      </w:rPr>
    </w:lvl>
    <w:lvl w:ilvl="1" w:tplc="F0EC0C2E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4489ED8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40AA49C8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D70A5610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3B3E1318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D1D6AEBA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A7DE5874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B6B6F36C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357163A5"/>
    <w:multiLevelType w:val="hybridMultilevel"/>
    <w:tmpl w:val="B5A899C4"/>
    <w:lvl w:ilvl="0" w:tplc="86C241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BC24B9"/>
    <w:multiLevelType w:val="hybridMultilevel"/>
    <w:tmpl w:val="A5CE4C66"/>
    <w:lvl w:ilvl="0" w:tplc="9B882A7E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3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4" w15:restartNumberingAfterBreak="0">
    <w:nsid w:val="410808C9"/>
    <w:multiLevelType w:val="hybridMultilevel"/>
    <w:tmpl w:val="8CC4C940"/>
    <w:lvl w:ilvl="0" w:tplc="776CF75E">
      <w:start w:val="3"/>
      <w:numFmt w:val="bullet"/>
      <w:lvlText w:val="﷐"/>
      <w:lvlJc w:val="left"/>
      <w:pPr>
        <w:ind w:left="72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4547D8C"/>
    <w:multiLevelType w:val="hybridMultilevel"/>
    <w:tmpl w:val="92D6CA74"/>
    <w:lvl w:ilvl="0" w:tplc="DC9E449C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6" w15:restartNumberingAfterBreak="0">
    <w:nsid w:val="47BE1946"/>
    <w:multiLevelType w:val="hybridMultilevel"/>
    <w:tmpl w:val="C30AEA56"/>
    <w:lvl w:ilvl="0" w:tplc="143E0BEC">
      <w:start w:val="32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146537"/>
    <w:multiLevelType w:val="multilevel"/>
    <w:tmpl w:val="58A649D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8" w15:restartNumberingAfterBreak="0">
    <w:nsid w:val="4F135D2E"/>
    <w:multiLevelType w:val="hybridMultilevel"/>
    <w:tmpl w:val="6E5C61A6"/>
    <w:lvl w:ilvl="0" w:tplc="97D2E36C">
      <w:start w:val="1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9" w15:restartNumberingAfterBreak="0">
    <w:nsid w:val="518A6421"/>
    <w:multiLevelType w:val="hybridMultilevel"/>
    <w:tmpl w:val="0CCC4C7E"/>
    <w:lvl w:ilvl="0" w:tplc="87F0676C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1AE4E26"/>
    <w:multiLevelType w:val="hybridMultilevel"/>
    <w:tmpl w:val="84900BA2"/>
    <w:lvl w:ilvl="0" w:tplc="43CC59EE">
      <w:start w:val="2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ascii="Angsana New" w:hAnsi="Angsana New" w:cs="Angsana New"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2E2248E">
      <w:start w:val="1"/>
      <w:numFmt w:val="thaiLetters"/>
      <w:lvlText w:val="(%3)"/>
      <w:lvlJc w:val="left"/>
      <w:pPr>
        <w:ind w:left="2520" w:hanging="54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52264662"/>
    <w:multiLevelType w:val="multilevel"/>
    <w:tmpl w:val="BA1683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54C00034"/>
    <w:multiLevelType w:val="hybridMultilevel"/>
    <w:tmpl w:val="6FEC4912"/>
    <w:lvl w:ilvl="0" w:tplc="BDD63DF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 w15:restartNumberingAfterBreak="0">
    <w:nsid w:val="54D24BBF"/>
    <w:multiLevelType w:val="hybridMultilevel"/>
    <w:tmpl w:val="E9CA6726"/>
    <w:lvl w:ilvl="0" w:tplc="918A0090">
      <w:start w:val="1"/>
      <w:numFmt w:val="thaiLetters"/>
      <w:lvlText w:val="(%1)"/>
      <w:lvlJc w:val="left"/>
      <w:pPr>
        <w:ind w:left="135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4" w15:restartNumberingAfterBreak="0">
    <w:nsid w:val="59224604"/>
    <w:multiLevelType w:val="hybridMultilevel"/>
    <w:tmpl w:val="412221F8"/>
    <w:lvl w:ilvl="0" w:tplc="8F3C5638">
      <w:start w:val="21"/>
      <w:numFmt w:val="bullet"/>
      <w:lvlText w:val="-"/>
      <w:lvlJc w:val="left"/>
      <w:pPr>
        <w:ind w:left="1710" w:hanging="360"/>
      </w:pPr>
      <w:rPr>
        <w:rFonts w:asciiTheme="majorBidi" w:eastAsia="Times New Roman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45" w15:restartNumberingAfterBreak="0">
    <w:nsid w:val="602075C8"/>
    <w:multiLevelType w:val="hybridMultilevel"/>
    <w:tmpl w:val="32040E02"/>
    <w:lvl w:ilvl="0" w:tplc="81F40FA4">
      <w:start w:val="25"/>
      <w:numFmt w:val="bullet"/>
      <w:lvlText w:val="-"/>
      <w:lvlJc w:val="left"/>
      <w:pPr>
        <w:ind w:left="990" w:hanging="360"/>
      </w:pPr>
      <w:rPr>
        <w:rFonts w:ascii="Times New Roman" w:eastAsiaTheme="minorHAnsi" w:hAnsi="Times New Roman" w:cs="Times New Roman" w:hint="default"/>
        <w:sz w:val="22"/>
        <w:szCs w:val="22"/>
      </w:rPr>
    </w:lvl>
    <w:lvl w:ilvl="1" w:tplc="E1D2D332">
      <w:numFmt w:val="bullet"/>
      <w:lvlText w:val="•"/>
      <w:lvlJc w:val="left"/>
      <w:pPr>
        <w:ind w:left="1710" w:hanging="360"/>
      </w:pPr>
      <w:rPr>
        <w:rFonts w:ascii="Angsana New" w:eastAsia="SimSu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6" w15:restartNumberingAfterBreak="0">
    <w:nsid w:val="64E20BB7"/>
    <w:multiLevelType w:val="hybridMultilevel"/>
    <w:tmpl w:val="301E5F7A"/>
    <w:lvl w:ilvl="0" w:tplc="4EDE3426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7" w15:restartNumberingAfterBreak="0">
    <w:nsid w:val="665C1C30"/>
    <w:multiLevelType w:val="hybridMultilevel"/>
    <w:tmpl w:val="A9EA05F0"/>
    <w:lvl w:ilvl="0" w:tplc="057E0252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49" w15:restartNumberingAfterBreak="0">
    <w:nsid w:val="6AD70E17"/>
    <w:multiLevelType w:val="hybridMultilevel"/>
    <w:tmpl w:val="8F1C934C"/>
    <w:lvl w:ilvl="0" w:tplc="FD788264">
      <w:start w:val="1"/>
      <w:numFmt w:val="thaiLett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F82131A"/>
    <w:multiLevelType w:val="multilevel"/>
    <w:tmpl w:val="5F34B01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51" w15:restartNumberingAfterBreak="0">
    <w:nsid w:val="75047C97"/>
    <w:multiLevelType w:val="hybridMultilevel"/>
    <w:tmpl w:val="92843CFC"/>
    <w:lvl w:ilvl="0" w:tplc="240AE634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  <w:sz w:val="30"/>
        <w:szCs w:val="30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A902AE"/>
    <w:multiLevelType w:val="hybridMultilevel"/>
    <w:tmpl w:val="033E9A60"/>
    <w:lvl w:ilvl="0" w:tplc="E1681834">
      <w:start w:val="1"/>
      <w:numFmt w:val="decimal"/>
      <w:lvlText w:val="%1."/>
      <w:lvlJc w:val="left"/>
      <w:pPr>
        <w:ind w:left="126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3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 w16cid:durableId="1602831004">
    <w:abstractNumId w:val="6"/>
  </w:num>
  <w:num w:numId="2" w16cid:durableId="933703113">
    <w:abstractNumId w:val="5"/>
  </w:num>
  <w:num w:numId="3" w16cid:durableId="1248733123">
    <w:abstractNumId w:val="9"/>
  </w:num>
  <w:num w:numId="4" w16cid:durableId="27410314">
    <w:abstractNumId w:val="7"/>
  </w:num>
  <w:num w:numId="5" w16cid:durableId="873349137">
    <w:abstractNumId w:val="8"/>
  </w:num>
  <w:num w:numId="6" w16cid:durableId="1761172010">
    <w:abstractNumId w:val="3"/>
  </w:num>
  <w:num w:numId="7" w16cid:durableId="49807876">
    <w:abstractNumId w:val="2"/>
  </w:num>
  <w:num w:numId="8" w16cid:durableId="442116946">
    <w:abstractNumId w:val="0"/>
  </w:num>
  <w:num w:numId="9" w16cid:durableId="408770725">
    <w:abstractNumId w:val="1"/>
  </w:num>
  <w:num w:numId="10" w16cid:durableId="1622032130">
    <w:abstractNumId w:val="4"/>
  </w:num>
  <w:num w:numId="11" w16cid:durableId="837958473">
    <w:abstractNumId w:val="32"/>
  </w:num>
  <w:num w:numId="12" w16cid:durableId="2126541256">
    <w:abstractNumId w:val="17"/>
  </w:num>
  <w:num w:numId="13" w16cid:durableId="1808815610">
    <w:abstractNumId w:val="48"/>
  </w:num>
  <w:num w:numId="14" w16cid:durableId="1733962482">
    <w:abstractNumId w:val="26"/>
  </w:num>
  <w:num w:numId="15" w16cid:durableId="1194996708">
    <w:abstractNumId w:val="33"/>
  </w:num>
  <w:num w:numId="16" w16cid:durableId="973171040">
    <w:abstractNumId w:val="40"/>
  </w:num>
  <w:num w:numId="17" w16cid:durableId="1141650031">
    <w:abstractNumId w:val="27"/>
  </w:num>
  <w:num w:numId="18" w16cid:durableId="1265304292">
    <w:abstractNumId w:val="41"/>
  </w:num>
  <w:num w:numId="19" w16cid:durableId="2131969861">
    <w:abstractNumId w:val="42"/>
  </w:num>
  <w:num w:numId="20" w16cid:durableId="756513130">
    <w:abstractNumId w:val="14"/>
  </w:num>
  <w:num w:numId="21" w16cid:durableId="58870899">
    <w:abstractNumId w:val="15"/>
  </w:num>
  <w:num w:numId="22" w16cid:durableId="415591278">
    <w:abstractNumId w:val="10"/>
  </w:num>
  <w:num w:numId="23" w16cid:durableId="1792555532">
    <w:abstractNumId w:val="51"/>
  </w:num>
  <w:num w:numId="24" w16cid:durableId="808329145">
    <w:abstractNumId w:val="31"/>
  </w:num>
  <w:num w:numId="25" w16cid:durableId="1253510613">
    <w:abstractNumId w:val="43"/>
  </w:num>
  <w:num w:numId="26" w16cid:durableId="866214268">
    <w:abstractNumId w:val="11"/>
  </w:num>
  <w:num w:numId="27" w16cid:durableId="473183768">
    <w:abstractNumId w:val="13"/>
  </w:num>
  <w:num w:numId="28" w16cid:durableId="347609487">
    <w:abstractNumId w:val="52"/>
  </w:num>
  <w:num w:numId="29" w16cid:durableId="1050688166">
    <w:abstractNumId w:val="50"/>
  </w:num>
  <w:num w:numId="30" w16cid:durableId="1922711861">
    <w:abstractNumId w:val="18"/>
  </w:num>
  <w:num w:numId="31" w16cid:durableId="56515118">
    <w:abstractNumId w:val="23"/>
  </w:num>
  <w:num w:numId="32" w16cid:durableId="282346784">
    <w:abstractNumId w:val="22"/>
  </w:num>
  <w:num w:numId="33" w16cid:durableId="253824754">
    <w:abstractNumId w:val="28"/>
  </w:num>
  <w:num w:numId="34" w16cid:durableId="758672056">
    <w:abstractNumId w:val="45"/>
  </w:num>
  <w:num w:numId="35" w16cid:durableId="1265307037">
    <w:abstractNumId w:val="12"/>
  </w:num>
  <w:num w:numId="36" w16cid:durableId="744959265">
    <w:abstractNumId w:val="24"/>
  </w:num>
  <w:num w:numId="37" w16cid:durableId="727607474">
    <w:abstractNumId w:val="20"/>
  </w:num>
  <w:num w:numId="38" w16cid:durableId="432361670">
    <w:abstractNumId w:val="21"/>
  </w:num>
  <w:num w:numId="39" w16cid:durableId="911700609">
    <w:abstractNumId w:val="16"/>
  </w:num>
  <w:num w:numId="40" w16cid:durableId="1850026499">
    <w:abstractNumId w:val="47"/>
  </w:num>
  <w:num w:numId="41" w16cid:durableId="1008169695">
    <w:abstractNumId w:val="38"/>
  </w:num>
  <w:num w:numId="42" w16cid:durableId="96029450">
    <w:abstractNumId w:val="35"/>
  </w:num>
  <w:num w:numId="43" w16cid:durableId="731733420">
    <w:abstractNumId w:val="29"/>
  </w:num>
  <w:num w:numId="44" w16cid:durableId="253629392">
    <w:abstractNumId w:val="53"/>
  </w:num>
  <w:num w:numId="45" w16cid:durableId="125204857">
    <w:abstractNumId w:val="30"/>
  </w:num>
  <w:num w:numId="46" w16cid:durableId="1426339572">
    <w:abstractNumId w:val="37"/>
  </w:num>
  <w:num w:numId="47" w16cid:durableId="673729678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577978388">
    <w:abstractNumId w:val="19"/>
  </w:num>
  <w:num w:numId="49" w16cid:durableId="1016733486">
    <w:abstractNumId w:val="46"/>
  </w:num>
  <w:num w:numId="50" w16cid:durableId="1906138485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204562573">
    <w:abstractNumId w:val="36"/>
  </w:num>
  <w:num w:numId="52" w16cid:durableId="1812289226">
    <w:abstractNumId w:val="39"/>
  </w:num>
  <w:num w:numId="53" w16cid:durableId="1237976778">
    <w:abstractNumId w:val="25"/>
  </w:num>
  <w:num w:numId="54" w16cid:durableId="1339236655">
    <w:abstractNumId w:val="34"/>
  </w:num>
  <w:num w:numId="55" w16cid:durableId="2134592879">
    <w:abstractNumId w:val="44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C2"/>
    <w:rsid w:val="00000220"/>
    <w:rsid w:val="000002D5"/>
    <w:rsid w:val="0000050C"/>
    <w:rsid w:val="00000519"/>
    <w:rsid w:val="000005FD"/>
    <w:rsid w:val="0000072B"/>
    <w:rsid w:val="0000095D"/>
    <w:rsid w:val="00000D60"/>
    <w:rsid w:val="00000D88"/>
    <w:rsid w:val="00000DA9"/>
    <w:rsid w:val="00000E85"/>
    <w:rsid w:val="000010B0"/>
    <w:rsid w:val="0000111C"/>
    <w:rsid w:val="0000113A"/>
    <w:rsid w:val="00001335"/>
    <w:rsid w:val="000013E3"/>
    <w:rsid w:val="0000143B"/>
    <w:rsid w:val="0000144D"/>
    <w:rsid w:val="00001454"/>
    <w:rsid w:val="0000155D"/>
    <w:rsid w:val="000015FB"/>
    <w:rsid w:val="00001689"/>
    <w:rsid w:val="00001771"/>
    <w:rsid w:val="00001A22"/>
    <w:rsid w:val="00001F9D"/>
    <w:rsid w:val="00002198"/>
    <w:rsid w:val="00002240"/>
    <w:rsid w:val="000022B1"/>
    <w:rsid w:val="00002377"/>
    <w:rsid w:val="00002378"/>
    <w:rsid w:val="00002620"/>
    <w:rsid w:val="000027DB"/>
    <w:rsid w:val="0000291C"/>
    <w:rsid w:val="00002B1F"/>
    <w:rsid w:val="00002E24"/>
    <w:rsid w:val="00002F34"/>
    <w:rsid w:val="0000308E"/>
    <w:rsid w:val="000030BE"/>
    <w:rsid w:val="00003212"/>
    <w:rsid w:val="000033B7"/>
    <w:rsid w:val="000034C3"/>
    <w:rsid w:val="000036F9"/>
    <w:rsid w:val="00003903"/>
    <w:rsid w:val="000039A8"/>
    <w:rsid w:val="00003A43"/>
    <w:rsid w:val="00003A8F"/>
    <w:rsid w:val="00003BFC"/>
    <w:rsid w:val="00003C70"/>
    <w:rsid w:val="00003D90"/>
    <w:rsid w:val="00003FDD"/>
    <w:rsid w:val="000040F6"/>
    <w:rsid w:val="000042C5"/>
    <w:rsid w:val="00004570"/>
    <w:rsid w:val="0000460F"/>
    <w:rsid w:val="00004681"/>
    <w:rsid w:val="0000468B"/>
    <w:rsid w:val="00004CF2"/>
    <w:rsid w:val="00004F0C"/>
    <w:rsid w:val="00005193"/>
    <w:rsid w:val="00005444"/>
    <w:rsid w:val="00005497"/>
    <w:rsid w:val="000055B8"/>
    <w:rsid w:val="000056C3"/>
    <w:rsid w:val="00005B19"/>
    <w:rsid w:val="00005BE0"/>
    <w:rsid w:val="00005EA5"/>
    <w:rsid w:val="00005FD3"/>
    <w:rsid w:val="00005FF5"/>
    <w:rsid w:val="00006838"/>
    <w:rsid w:val="0000690E"/>
    <w:rsid w:val="000069FA"/>
    <w:rsid w:val="00006B43"/>
    <w:rsid w:val="00006BE7"/>
    <w:rsid w:val="00006BFA"/>
    <w:rsid w:val="00006C60"/>
    <w:rsid w:val="00006C91"/>
    <w:rsid w:val="00006DA1"/>
    <w:rsid w:val="00006E4F"/>
    <w:rsid w:val="00006F01"/>
    <w:rsid w:val="000070ED"/>
    <w:rsid w:val="0000721C"/>
    <w:rsid w:val="00007242"/>
    <w:rsid w:val="00007598"/>
    <w:rsid w:val="00007657"/>
    <w:rsid w:val="00007694"/>
    <w:rsid w:val="0000777D"/>
    <w:rsid w:val="000078C6"/>
    <w:rsid w:val="000079AB"/>
    <w:rsid w:val="00007A6F"/>
    <w:rsid w:val="00007BC8"/>
    <w:rsid w:val="00007C5E"/>
    <w:rsid w:val="00007EAA"/>
    <w:rsid w:val="00007F2C"/>
    <w:rsid w:val="0001004E"/>
    <w:rsid w:val="000101FF"/>
    <w:rsid w:val="0001035F"/>
    <w:rsid w:val="00010522"/>
    <w:rsid w:val="00010686"/>
    <w:rsid w:val="00010809"/>
    <w:rsid w:val="0001081A"/>
    <w:rsid w:val="0001083E"/>
    <w:rsid w:val="00010897"/>
    <w:rsid w:val="0001089D"/>
    <w:rsid w:val="000108FE"/>
    <w:rsid w:val="00010959"/>
    <w:rsid w:val="00010B65"/>
    <w:rsid w:val="00010E30"/>
    <w:rsid w:val="00010FA3"/>
    <w:rsid w:val="000110AC"/>
    <w:rsid w:val="00011134"/>
    <w:rsid w:val="000113BE"/>
    <w:rsid w:val="00011421"/>
    <w:rsid w:val="000114BE"/>
    <w:rsid w:val="00011526"/>
    <w:rsid w:val="00011546"/>
    <w:rsid w:val="00011572"/>
    <w:rsid w:val="000115BF"/>
    <w:rsid w:val="00011751"/>
    <w:rsid w:val="0001176F"/>
    <w:rsid w:val="00011A10"/>
    <w:rsid w:val="00011A4E"/>
    <w:rsid w:val="00011C53"/>
    <w:rsid w:val="00011E4B"/>
    <w:rsid w:val="00011F78"/>
    <w:rsid w:val="00011FE4"/>
    <w:rsid w:val="00011FFA"/>
    <w:rsid w:val="00012299"/>
    <w:rsid w:val="000125B8"/>
    <w:rsid w:val="0001260E"/>
    <w:rsid w:val="0001260F"/>
    <w:rsid w:val="0001268F"/>
    <w:rsid w:val="00012695"/>
    <w:rsid w:val="000126EA"/>
    <w:rsid w:val="00012C5A"/>
    <w:rsid w:val="00012F16"/>
    <w:rsid w:val="00012F48"/>
    <w:rsid w:val="0001306B"/>
    <w:rsid w:val="000131A8"/>
    <w:rsid w:val="00013278"/>
    <w:rsid w:val="000132ED"/>
    <w:rsid w:val="00013415"/>
    <w:rsid w:val="000134A8"/>
    <w:rsid w:val="00013516"/>
    <w:rsid w:val="00013792"/>
    <w:rsid w:val="00013883"/>
    <w:rsid w:val="00013B9E"/>
    <w:rsid w:val="00013BEE"/>
    <w:rsid w:val="00013C9D"/>
    <w:rsid w:val="00013D2E"/>
    <w:rsid w:val="0001419E"/>
    <w:rsid w:val="0001433C"/>
    <w:rsid w:val="000143D6"/>
    <w:rsid w:val="0001445F"/>
    <w:rsid w:val="00014601"/>
    <w:rsid w:val="0001462F"/>
    <w:rsid w:val="000146CB"/>
    <w:rsid w:val="00014733"/>
    <w:rsid w:val="00014937"/>
    <w:rsid w:val="00014B0F"/>
    <w:rsid w:val="00014BB5"/>
    <w:rsid w:val="00014CC0"/>
    <w:rsid w:val="00015022"/>
    <w:rsid w:val="0001508A"/>
    <w:rsid w:val="00015115"/>
    <w:rsid w:val="000152F6"/>
    <w:rsid w:val="00015351"/>
    <w:rsid w:val="0001535F"/>
    <w:rsid w:val="000153B8"/>
    <w:rsid w:val="0001574B"/>
    <w:rsid w:val="000157B7"/>
    <w:rsid w:val="000157D6"/>
    <w:rsid w:val="000157EE"/>
    <w:rsid w:val="0001587F"/>
    <w:rsid w:val="000159CD"/>
    <w:rsid w:val="00015A45"/>
    <w:rsid w:val="00015C25"/>
    <w:rsid w:val="00015E87"/>
    <w:rsid w:val="0001622C"/>
    <w:rsid w:val="0001630E"/>
    <w:rsid w:val="00016437"/>
    <w:rsid w:val="00016576"/>
    <w:rsid w:val="000167C2"/>
    <w:rsid w:val="00016856"/>
    <w:rsid w:val="00016CE0"/>
    <w:rsid w:val="00016D35"/>
    <w:rsid w:val="00016D82"/>
    <w:rsid w:val="00016EE7"/>
    <w:rsid w:val="00017105"/>
    <w:rsid w:val="00017361"/>
    <w:rsid w:val="00017399"/>
    <w:rsid w:val="000174CB"/>
    <w:rsid w:val="00017622"/>
    <w:rsid w:val="0001769A"/>
    <w:rsid w:val="000176C6"/>
    <w:rsid w:val="000176D0"/>
    <w:rsid w:val="00017AED"/>
    <w:rsid w:val="00017F57"/>
    <w:rsid w:val="00017FC4"/>
    <w:rsid w:val="000200D7"/>
    <w:rsid w:val="0002025E"/>
    <w:rsid w:val="00020346"/>
    <w:rsid w:val="0002044F"/>
    <w:rsid w:val="00020696"/>
    <w:rsid w:val="000207DE"/>
    <w:rsid w:val="000208BB"/>
    <w:rsid w:val="000208CF"/>
    <w:rsid w:val="00020BF1"/>
    <w:rsid w:val="00020D4A"/>
    <w:rsid w:val="000210E2"/>
    <w:rsid w:val="000210EB"/>
    <w:rsid w:val="000212EB"/>
    <w:rsid w:val="00021364"/>
    <w:rsid w:val="000214E7"/>
    <w:rsid w:val="000216E8"/>
    <w:rsid w:val="00021763"/>
    <w:rsid w:val="00021999"/>
    <w:rsid w:val="000219FD"/>
    <w:rsid w:val="00021B0B"/>
    <w:rsid w:val="00021D3B"/>
    <w:rsid w:val="00021F00"/>
    <w:rsid w:val="00021F18"/>
    <w:rsid w:val="00022155"/>
    <w:rsid w:val="000222DC"/>
    <w:rsid w:val="0002234D"/>
    <w:rsid w:val="000225D0"/>
    <w:rsid w:val="000225F3"/>
    <w:rsid w:val="0002263F"/>
    <w:rsid w:val="000226BF"/>
    <w:rsid w:val="000226E4"/>
    <w:rsid w:val="000227E9"/>
    <w:rsid w:val="000228E5"/>
    <w:rsid w:val="0002294B"/>
    <w:rsid w:val="00022A1A"/>
    <w:rsid w:val="00022B6D"/>
    <w:rsid w:val="00022BE3"/>
    <w:rsid w:val="00022CA1"/>
    <w:rsid w:val="00022DA5"/>
    <w:rsid w:val="0002316D"/>
    <w:rsid w:val="000233A3"/>
    <w:rsid w:val="000235ED"/>
    <w:rsid w:val="000237A3"/>
    <w:rsid w:val="00023855"/>
    <w:rsid w:val="0002389C"/>
    <w:rsid w:val="000238D0"/>
    <w:rsid w:val="000239AD"/>
    <w:rsid w:val="00023AA6"/>
    <w:rsid w:val="00023C68"/>
    <w:rsid w:val="00024242"/>
    <w:rsid w:val="0002435A"/>
    <w:rsid w:val="000244E0"/>
    <w:rsid w:val="000245AD"/>
    <w:rsid w:val="000247AE"/>
    <w:rsid w:val="00024AA2"/>
    <w:rsid w:val="00024B77"/>
    <w:rsid w:val="0002524D"/>
    <w:rsid w:val="0002528B"/>
    <w:rsid w:val="0002559B"/>
    <w:rsid w:val="000256B1"/>
    <w:rsid w:val="0002578B"/>
    <w:rsid w:val="0002579F"/>
    <w:rsid w:val="00025A41"/>
    <w:rsid w:val="00025AFC"/>
    <w:rsid w:val="00025B5E"/>
    <w:rsid w:val="00025B71"/>
    <w:rsid w:val="00025BD4"/>
    <w:rsid w:val="00025D4B"/>
    <w:rsid w:val="00025E9F"/>
    <w:rsid w:val="000261C6"/>
    <w:rsid w:val="00026206"/>
    <w:rsid w:val="0002623C"/>
    <w:rsid w:val="00026249"/>
    <w:rsid w:val="0002629D"/>
    <w:rsid w:val="000262E0"/>
    <w:rsid w:val="000263BA"/>
    <w:rsid w:val="000264D2"/>
    <w:rsid w:val="000267DC"/>
    <w:rsid w:val="0002694E"/>
    <w:rsid w:val="00026AF3"/>
    <w:rsid w:val="00026BA9"/>
    <w:rsid w:val="00026BEF"/>
    <w:rsid w:val="00026C38"/>
    <w:rsid w:val="00027008"/>
    <w:rsid w:val="00027217"/>
    <w:rsid w:val="00027305"/>
    <w:rsid w:val="00027407"/>
    <w:rsid w:val="000274F4"/>
    <w:rsid w:val="000275C7"/>
    <w:rsid w:val="00027607"/>
    <w:rsid w:val="0002788B"/>
    <w:rsid w:val="000279E0"/>
    <w:rsid w:val="00027A08"/>
    <w:rsid w:val="00027A7E"/>
    <w:rsid w:val="00027B07"/>
    <w:rsid w:val="00027C4A"/>
    <w:rsid w:val="00027DF9"/>
    <w:rsid w:val="00027EBF"/>
    <w:rsid w:val="00027F49"/>
    <w:rsid w:val="000300BB"/>
    <w:rsid w:val="000300D9"/>
    <w:rsid w:val="0003016A"/>
    <w:rsid w:val="00030199"/>
    <w:rsid w:val="000301CD"/>
    <w:rsid w:val="000302C1"/>
    <w:rsid w:val="00030443"/>
    <w:rsid w:val="0003047E"/>
    <w:rsid w:val="000304DD"/>
    <w:rsid w:val="00030548"/>
    <w:rsid w:val="0003063B"/>
    <w:rsid w:val="0003064E"/>
    <w:rsid w:val="00030661"/>
    <w:rsid w:val="000306FD"/>
    <w:rsid w:val="000307C9"/>
    <w:rsid w:val="00030ABC"/>
    <w:rsid w:val="00030D5A"/>
    <w:rsid w:val="00030D77"/>
    <w:rsid w:val="00030E00"/>
    <w:rsid w:val="00031270"/>
    <w:rsid w:val="000312F7"/>
    <w:rsid w:val="00031300"/>
    <w:rsid w:val="0003137A"/>
    <w:rsid w:val="000313B6"/>
    <w:rsid w:val="00031408"/>
    <w:rsid w:val="000314FA"/>
    <w:rsid w:val="000316F0"/>
    <w:rsid w:val="00031791"/>
    <w:rsid w:val="00031A0D"/>
    <w:rsid w:val="00031A1F"/>
    <w:rsid w:val="00031C46"/>
    <w:rsid w:val="00031CA9"/>
    <w:rsid w:val="00031CD2"/>
    <w:rsid w:val="00031E90"/>
    <w:rsid w:val="00032003"/>
    <w:rsid w:val="0003221E"/>
    <w:rsid w:val="0003241F"/>
    <w:rsid w:val="0003247B"/>
    <w:rsid w:val="000324CA"/>
    <w:rsid w:val="000324EF"/>
    <w:rsid w:val="00032588"/>
    <w:rsid w:val="000325DE"/>
    <w:rsid w:val="000326A9"/>
    <w:rsid w:val="000326C6"/>
    <w:rsid w:val="00032786"/>
    <w:rsid w:val="00032825"/>
    <w:rsid w:val="00032852"/>
    <w:rsid w:val="00032C93"/>
    <w:rsid w:val="00032CAC"/>
    <w:rsid w:val="000330D2"/>
    <w:rsid w:val="000330EB"/>
    <w:rsid w:val="00033183"/>
    <w:rsid w:val="00033211"/>
    <w:rsid w:val="0003331E"/>
    <w:rsid w:val="000335B5"/>
    <w:rsid w:val="0003363D"/>
    <w:rsid w:val="000338A5"/>
    <w:rsid w:val="0003392B"/>
    <w:rsid w:val="0003394B"/>
    <w:rsid w:val="00033A1F"/>
    <w:rsid w:val="00033B45"/>
    <w:rsid w:val="00033D66"/>
    <w:rsid w:val="00034195"/>
    <w:rsid w:val="00034428"/>
    <w:rsid w:val="00034675"/>
    <w:rsid w:val="0003476B"/>
    <w:rsid w:val="00034776"/>
    <w:rsid w:val="000348A0"/>
    <w:rsid w:val="000348CF"/>
    <w:rsid w:val="00034A2E"/>
    <w:rsid w:val="00034C01"/>
    <w:rsid w:val="00034C7C"/>
    <w:rsid w:val="00034DB1"/>
    <w:rsid w:val="00034F14"/>
    <w:rsid w:val="000351F3"/>
    <w:rsid w:val="0003541D"/>
    <w:rsid w:val="000354ED"/>
    <w:rsid w:val="000359B5"/>
    <w:rsid w:val="00036023"/>
    <w:rsid w:val="0003631F"/>
    <w:rsid w:val="00036333"/>
    <w:rsid w:val="000369DC"/>
    <w:rsid w:val="00036A39"/>
    <w:rsid w:val="00036C21"/>
    <w:rsid w:val="00036CA8"/>
    <w:rsid w:val="00036CBF"/>
    <w:rsid w:val="00037095"/>
    <w:rsid w:val="000370C0"/>
    <w:rsid w:val="000370DF"/>
    <w:rsid w:val="00037171"/>
    <w:rsid w:val="0003723C"/>
    <w:rsid w:val="0003724C"/>
    <w:rsid w:val="00037303"/>
    <w:rsid w:val="000375C6"/>
    <w:rsid w:val="00037665"/>
    <w:rsid w:val="00037861"/>
    <w:rsid w:val="000379FF"/>
    <w:rsid w:val="00037A46"/>
    <w:rsid w:val="00037A91"/>
    <w:rsid w:val="00037AB6"/>
    <w:rsid w:val="00037B93"/>
    <w:rsid w:val="00037C92"/>
    <w:rsid w:val="00037D3B"/>
    <w:rsid w:val="00037FFB"/>
    <w:rsid w:val="000401B2"/>
    <w:rsid w:val="00040379"/>
    <w:rsid w:val="000404D2"/>
    <w:rsid w:val="000409DC"/>
    <w:rsid w:val="00040B06"/>
    <w:rsid w:val="00040B37"/>
    <w:rsid w:val="00040C52"/>
    <w:rsid w:val="00040C5A"/>
    <w:rsid w:val="00040DB4"/>
    <w:rsid w:val="00041068"/>
    <w:rsid w:val="0004108C"/>
    <w:rsid w:val="0004111B"/>
    <w:rsid w:val="00041431"/>
    <w:rsid w:val="00041482"/>
    <w:rsid w:val="000415EC"/>
    <w:rsid w:val="00041636"/>
    <w:rsid w:val="0004180A"/>
    <w:rsid w:val="0004185A"/>
    <w:rsid w:val="000418C0"/>
    <w:rsid w:val="00041939"/>
    <w:rsid w:val="000419E6"/>
    <w:rsid w:val="00041D33"/>
    <w:rsid w:val="00041E6F"/>
    <w:rsid w:val="00041ED0"/>
    <w:rsid w:val="00042070"/>
    <w:rsid w:val="00042162"/>
    <w:rsid w:val="00042447"/>
    <w:rsid w:val="00042511"/>
    <w:rsid w:val="0004262B"/>
    <w:rsid w:val="0004266B"/>
    <w:rsid w:val="00042674"/>
    <w:rsid w:val="00042709"/>
    <w:rsid w:val="00042863"/>
    <w:rsid w:val="00042884"/>
    <w:rsid w:val="00042A22"/>
    <w:rsid w:val="00042A66"/>
    <w:rsid w:val="00042AD2"/>
    <w:rsid w:val="00042B68"/>
    <w:rsid w:val="00042DE0"/>
    <w:rsid w:val="00042E4B"/>
    <w:rsid w:val="00043034"/>
    <w:rsid w:val="00043058"/>
    <w:rsid w:val="000431AE"/>
    <w:rsid w:val="00043499"/>
    <w:rsid w:val="000434FE"/>
    <w:rsid w:val="00043598"/>
    <w:rsid w:val="000436D1"/>
    <w:rsid w:val="00043804"/>
    <w:rsid w:val="000438E8"/>
    <w:rsid w:val="00043982"/>
    <w:rsid w:val="00043A44"/>
    <w:rsid w:val="00043CAB"/>
    <w:rsid w:val="00043CB9"/>
    <w:rsid w:val="00043ED8"/>
    <w:rsid w:val="00043FFE"/>
    <w:rsid w:val="0004400F"/>
    <w:rsid w:val="0004404F"/>
    <w:rsid w:val="00044137"/>
    <w:rsid w:val="00044269"/>
    <w:rsid w:val="0004435F"/>
    <w:rsid w:val="0004442F"/>
    <w:rsid w:val="0004476F"/>
    <w:rsid w:val="000447B7"/>
    <w:rsid w:val="000447E8"/>
    <w:rsid w:val="00044817"/>
    <w:rsid w:val="0004481C"/>
    <w:rsid w:val="00044868"/>
    <w:rsid w:val="00044937"/>
    <w:rsid w:val="000449F5"/>
    <w:rsid w:val="00044A31"/>
    <w:rsid w:val="00044CBA"/>
    <w:rsid w:val="00044F70"/>
    <w:rsid w:val="00045091"/>
    <w:rsid w:val="00045178"/>
    <w:rsid w:val="000452BC"/>
    <w:rsid w:val="000454C9"/>
    <w:rsid w:val="00045543"/>
    <w:rsid w:val="00045556"/>
    <w:rsid w:val="00045722"/>
    <w:rsid w:val="00045783"/>
    <w:rsid w:val="000458EE"/>
    <w:rsid w:val="00045E3F"/>
    <w:rsid w:val="00045ECF"/>
    <w:rsid w:val="000460B9"/>
    <w:rsid w:val="00046369"/>
    <w:rsid w:val="000467AE"/>
    <w:rsid w:val="000467C8"/>
    <w:rsid w:val="000469D4"/>
    <w:rsid w:val="00046AE8"/>
    <w:rsid w:val="00046D35"/>
    <w:rsid w:val="00046D85"/>
    <w:rsid w:val="00046E6B"/>
    <w:rsid w:val="00046F0D"/>
    <w:rsid w:val="00046F93"/>
    <w:rsid w:val="00046FBD"/>
    <w:rsid w:val="000470B1"/>
    <w:rsid w:val="0004733E"/>
    <w:rsid w:val="00047543"/>
    <w:rsid w:val="000477E5"/>
    <w:rsid w:val="00047A35"/>
    <w:rsid w:val="00047A85"/>
    <w:rsid w:val="00047B2A"/>
    <w:rsid w:val="00047C69"/>
    <w:rsid w:val="00047DE4"/>
    <w:rsid w:val="00047DF2"/>
    <w:rsid w:val="00047F4E"/>
    <w:rsid w:val="00047F60"/>
    <w:rsid w:val="0005043C"/>
    <w:rsid w:val="00050592"/>
    <w:rsid w:val="0005075E"/>
    <w:rsid w:val="0005088E"/>
    <w:rsid w:val="00050DC6"/>
    <w:rsid w:val="00050DD4"/>
    <w:rsid w:val="000510B4"/>
    <w:rsid w:val="00051206"/>
    <w:rsid w:val="0005136E"/>
    <w:rsid w:val="000513E5"/>
    <w:rsid w:val="000514C7"/>
    <w:rsid w:val="00051727"/>
    <w:rsid w:val="00051782"/>
    <w:rsid w:val="00051816"/>
    <w:rsid w:val="0005182E"/>
    <w:rsid w:val="000518DA"/>
    <w:rsid w:val="00051920"/>
    <w:rsid w:val="0005196C"/>
    <w:rsid w:val="00051994"/>
    <w:rsid w:val="00051A41"/>
    <w:rsid w:val="00051A50"/>
    <w:rsid w:val="00051BC0"/>
    <w:rsid w:val="00051BCD"/>
    <w:rsid w:val="00051BDE"/>
    <w:rsid w:val="00051DCA"/>
    <w:rsid w:val="000521E9"/>
    <w:rsid w:val="000522AF"/>
    <w:rsid w:val="000523F8"/>
    <w:rsid w:val="00052416"/>
    <w:rsid w:val="00052547"/>
    <w:rsid w:val="00052C9F"/>
    <w:rsid w:val="00052E75"/>
    <w:rsid w:val="00052F4F"/>
    <w:rsid w:val="00053079"/>
    <w:rsid w:val="000530A6"/>
    <w:rsid w:val="000530F4"/>
    <w:rsid w:val="000530F8"/>
    <w:rsid w:val="00053485"/>
    <w:rsid w:val="000534BE"/>
    <w:rsid w:val="00053892"/>
    <w:rsid w:val="000538FC"/>
    <w:rsid w:val="00053938"/>
    <w:rsid w:val="000539A7"/>
    <w:rsid w:val="000539F9"/>
    <w:rsid w:val="00053A33"/>
    <w:rsid w:val="00053AB1"/>
    <w:rsid w:val="00053D9E"/>
    <w:rsid w:val="00054102"/>
    <w:rsid w:val="0005449C"/>
    <w:rsid w:val="0005457E"/>
    <w:rsid w:val="00054691"/>
    <w:rsid w:val="00054896"/>
    <w:rsid w:val="000548BD"/>
    <w:rsid w:val="00054B6D"/>
    <w:rsid w:val="00054C08"/>
    <w:rsid w:val="00054CF1"/>
    <w:rsid w:val="00054D73"/>
    <w:rsid w:val="000552C1"/>
    <w:rsid w:val="000554B1"/>
    <w:rsid w:val="000556E7"/>
    <w:rsid w:val="000556FF"/>
    <w:rsid w:val="0005574E"/>
    <w:rsid w:val="00055B7A"/>
    <w:rsid w:val="00055BAB"/>
    <w:rsid w:val="00055C40"/>
    <w:rsid w:val="00055CC3"/>
    <w:rsid w:val="00055EBA"/>
    <w:rsid w:val="000560BA"/>
    <w:rsid w:val="0005650E"/>
    <w:rsid w:val="00056831"/>
    <w:rsid w:val="000569D6"/>
    <w:rsid w:val="00056B99"/>
    <w:rsid w:val="00056BF6"/>
    <w:rsid w:val="00056C79"/>
    <w:rsid w:val="00056CFF"/>
    <w:rsid w:val="00056DBF"/>
    <w:rsid w:val="00056FF4"/>
    <w:rsid w:val="00057179"/>
    <w:rsid w:val="000572B9"/>
    <w:rsid w:val="0005746E"/>
    <w:rsid w:val="000575A5"/>
    <w:rsid w:val="000575C9"/>
    <w:rsid w:val="00057604"/>
    <w:rsid w:val="0005765D"/>
    <w:rsid w:val="0005774C"/>
    <w:rsid w:val="000577F5"/>
    <w:rsid w:val="00057B71"/>
    <w:rsid w:val="00057C88"/>
    <w:rsid w:val="0006009D"/>
    <w:rsid w:val="000600D5"/>
    <w:rsid w:val="0006026A"/>
    <w:rsid w:val="0006026D"/>
    <w:rsid w:val="0006048E"/>
    <w:rsid w:val="00060696"/>
    <w:rsid w:val="000606AF"/>
    <w:rsid w:val="000606CB"/>
    <w:rsid w:val="000609DE"/>
    <w:rsid w:val="00060AC3"/>
    <w:rsid w:val="00060F41"/>
    <w:rsid w:val="000610F9"/>
    <w:rsid w:val="00061355"/>
    <w:rsid w:val="0006142D"/>
    <w:rsid w:val="0006158D"/>
    <w:rsid w:val="0006180C"/>
    <w:rsid w:val="000618C7"/>
    <w:rsid w:val="0006192F"/>
    <w:rsid w:val="00061B8F"/>
    <w:rsid w:val="00061CBB"/>
    <w:rsid w:val="00061DF6"/>
    <w:rsid w:val="00061E63"/>
    <w:rsid w:val="00062009"/>
    <w:rsid w:val="000621FA"/>
    <w:rsid w:val="000621FD"/>
    <w:rsid w:val="00062202"/>
    <w:rsid w:val="00062455"/>
    <w:rsid w:val="000624ED"/>
    <w:rsid w:val="00062794"/>
    <w:rsid w:val="0006282E"/>
    <w:rsid w:val="000628D2"/>
    <w:rsid w:val="00062ADC"/>
    <w:rsid w:val="00062B9A"/>
    <w:rsid w:val="00062D5F"/>
    <w:rsid w:val="00062F23"/>
    <w:rsid w:val="00062FDA"/>
    <w:rsid w:val="000630AE"/>
    <w:rsid w:val="00063164"/>
    <w:rsid w:val="0006335F"/>
    <w:rsid w:val="000633B0"/>
    <w:rsid w:val="0006367C"/>
    <w:rsid w:val="00063750"/>
    <w:rsid w:val="000637A9"/>
    <w:rsid w:val="00063A4E"/>
    <w:rsid w:val="00063A61"/>
    <w:rsid w:val="00063BD8"/>
    <w:rsid w:val="00063F43"/>
    <w:rsid w:val="0006432D"/>
    <w:rsid w:val="00064391"/>
    <w:rsid w:val="0006448C"/>
    <w:rsid w:val="00064632"/>
    <w:rsid w:val="000647C0"/>
    <w:rsid w:val="00064971"/>
    <w:rsid w:val="00064A0B"/>
    <w:rsid w:val="00064A31"/>
    <w:rsid w:val="00064B27"/>
    <w:rsid w:val="00064C0D"/>
    <w:rsid w:val="00064F19"/>
    <w:rsid w:val="00064FAB"/>
    <w:rsid w:val="00064FED"/>
    <w:rsid w:val="0006508B"/>
    <w:rsid w:val="0006511B"/>
    <w:rsid w:val="000652DA"/>
    <w:rsid w:val="00065307"/>
    <w:rsid w:val="0006543F"/>
    <w:rsid w:val="00065508"/>
    <w:rsid w:val="0006557D"/>
    <w:rsid w:val="000655C4"/>
    <w:rsid w:val="00065637"/>
    <w:rsid w:val="00065841"/>
    <w:rsid w:val="000658B0"/>
    <w:rsid w:val="000659A9"/>
    <w:rsid w:val="00065C59"/>
    <w:rsid w:val="00065C67"/>
    <w:rsid w:val="00065CF3"/>
    <w:rsid w:val="00065F11"/>
    <w:rsid w:val="00065FAD"/>
    <w:rsid w:val="00066130"/>
    <w:rsid w:val="00066147"/>
    <w:rsid w:val="000665BF"/>
    <w:rsid w:val="00066607"/>
    <w:rsid w:val="00066636"/>
    <w:rsid w:val="000666E2"/>
    <w:rsid w:val="000668FF"/>
    <w:rsid w:val="00066C32"/>
    <w:rsid w:val="00066D22"/>
    <w:rsid w:val="00066ECE"/>
    <w:rsid w:val="00066FC3"/>
    <w:rsid w:val="000670A2"/>
    <w:rsid w:val="000670F6"/>
    <w:rsid w:val="00067752"/>
    <w:rsid w:val="0006781F"/>
    <w:rsid w:val="00067942"/>
    <w:rsid w:val="0006794E"/>
    <w:rsid w:val="00067CAD"/>
    <w:rsid w:val="00067D44"/>
    <w:rsid w:val="00067D8E"/>
    <w:rsid w:val="00067DE5"/>
    <w:rsid w:val="00067E7E"/>
    <w:rsid w:val="00067ED2"/>
    <w:rsid w:val="00067F1A"/>
    <w:rsid w:val="00067F25"/>
    <w:rsid w:val="0007005E"/>
    <w:rsid w:val="000701DE"/>
    <w:rsid w:val="000701F0"/>
    <w:rsid w:val="00070235"/>
    <w:rsid w:val="000702C9"/>
    <w:rsid w:val="000702D3"/>
    <w:rsid w:val="00070773"/>
    <w:rsid w:val="000708C1"/>
    <w:rsid w:val="00070A79"/>
    <w:rsid w:val="00070E1E"/>
    <w:rsid w:val="0007104E"/>
    <w:rsid w:val="000714E2"/>
    <w:rsid w:val="00071553"/>
    <w:rsid w:val="000716E4"/>
    <w:rsid w:val="00071775"/>
    <w:rsid w:val="00071904"/>
    <w:rsid w:val="0007199D"/>
    <w:rsid w:val="00071A30"/>
    <w:rsid w:val="00071E21"/>
    <w:rsid w:val="00072162"/>
    <w:rsid w:val="0007217C"/>
    <w:rsid w:val="00072261"/>
    <w:rsid w:val="00072310"/>
    <w:rsid w:val="00072311"/>
    <w:rsid w:val="00072490"/>
    <w:rsid w:val="000726C1"/>
    <w:rsid w:val="000728DA"/>
    <w:rsid w:val="000728E7"/>
    <w:rsid w:val="00072983"/>
    <w:rsid w:val="000729E3"/>
    <w:rsid w:val="00072C16"/>
    <w:rsid w:val="00072C70"/>
    <w:rsid w:val="00072D9D"/>
    <w:rsid w:val="00072FDB"/>
    <w:rsid w:val="0007310B"/>
    <w:rsid w:val="00073165"/>
    <w:rsid w:val="00073353"/>
    <w:rsid w:val="000733C7"/>
    <w:rsid w:val="00073597"/>
    <w:rsid w:val="000736F9"/>
    <w:rsid w:val="0007370E"/>
    <w:rsid w:val="000738E6"/>
    <w:rsid w:val="00073A0F"/>
    <w:rsid w:val="00073A8E"/>
    <w:rsid w:val="00073BB5"/>
    <w:rsid w:val="00073C53"/>
    <w:rsid w:val="00073D91"/>
    <w:rsid w:val="00073FE1"/>
    <w:rsid w:val="00074018"/>
    <w:rsid w:val="00074247"/>
    <w:rsid w:val="00074264"/>
    <w:rsid w:val="0007432E"/>
    <w:rsid w:val="0007438C"/>
    <w:rsid w:val="000743C3"/>
    <w:rsid w:val="00074552"/>
    <w:rsid w:val="000746A1"/>
    <w:rsid w:val="0007477B"/>
    <w:rsid w:val="000747AA"/>
    <w:rsid w:val="00074AF0"/>
    <w:rsid w:val="00074B91"/>
    <w:rsid w:val="00074BDE"/>
    <w:rsid w:val="00074C0D"/>
    <w:rsid w:val="00074D9C"/>
    <w:rsid w:val="0007504C"/>
    <w:rsid w:val="00075084"/>
    <w:rsid w:val="00075523"/>
    <w:rsid w:val="0007560D"/>
    <w:rsid w:val="000756BA"/>
    <w:rsid w:val="0007592F"/>
    <w:rsid w:val="00075976"/>
    <w:rsid w:val="00075981"/>
    <w:rsid w:val="00075A46"/>
    <w:rsid w:val="00075C00"/>
    <w:rsid w:val="000761A3"/>
    <w:rsid w:val="000761DA"/>
    <w:rsid w:val="0007637D"/>
    <w:rsid w:val="00076524"/>
    <w:rsid w:val="0007685B"/>
    <w:rsid w:val="000768D2"/>
    <w:rsid w:val="0007697F"/>
    <w:rsid w:val="000769EC"/>
    <w:rsid w:val="00076A80"/>
    <w:rsid w:val="00076AAB"/>
    <w:rsid w:val="00076B9B"/>
    <w:rsid w:val="00076BEB"/>
    <w:rsid w:val="00076F29"/>
    <w:rsid w:val="0007703A"/>
    <w:rsid w:val="00077132"/>
    <w:rsid w:val="000771E5"/>
    <w:rsid w:val="0007721C"/>
    <w:rsid w:val="000772D4"/>
    <w:rsid w:val="000775BF"/>
    <w:rsid w:val="000779B4"/>
    <w:rsid w:val="00077A44"/>
    <w:rsid w:val="00077ADF"/>
    <w:rsid w:val="00077B8E"/>
    <w:rsid w:val="00077C7D"/>
    <w:rsid w:val="00077CC7"/>
    <w:rsid w:val="00077FB5"/>
    <w:rsid w:val="000800C8"/>
    <w:rsid w:val="00080165"/>
    <w:rsid w:val="000802E6"/>
    <w:rsid w:val="0008040B"/>
    <w:rsid w:val="00080420"/>
    <w:rsid w:val="000804E9"/>
    <w:rsid w:val="000804FA"/>
    <w:rsid w:val="000807D0"/>
    <w:rsid w:val="000808DA"/>
    <w:rsid w:val="00080904"/>
    <w:rsid w:val="00080C0A"/>
    <w:rsid w:val="00080E88"/>
    <w:rsid w:val="00080F30"/>
    <w:rsid w:val="00081212"/>
    <w:rsid w:val="000812A3"/>
    <w:rsid w:val="000812BF"/>
    <w:rsid w:val="000817C9"/>
    <w:rsid w:val="000817D7"/>
    <w:rsid w:val="00081898"/>
    <w:rsid w:val="00081942"/>
    <w:rsid w:val="00081A10"/>
    <w:rsid w:val="00081B55"/>
    <w:rsid w:val="00081BBB"/>
    <w:rsid w:val="00081C49"/>
    <w:rsid w:val="00081CC7"/>
    <w:rsid w:val="00081D3F"/>
    <w:rsid w:val="00081F86"/>
    <w:rsid w:val="0008214C"/>
    <w:rsid w:val="00082307"/>
    <w:rsid w:val="0008238D"/>
    <w:rsid w:val="0008241A"/>
    <w:rsid w:val="00082562"/>
    <w:rsid w:val="000825EF"/>
    <w:rsid w:val="0008283A"/>
    <w:rsid w:val="00082A47"/>
    <w:rsid w:val="00082ABB"/>
    <w:rsid w:val="00082B53"/>
    <w:rsid w:val="00082C94"/>
    <w:rsid w:val="00082D5D"/>
    <w:rsid w:val="00082DC9"/>
    <w:rsid w:val="00082E17"/>
    <w:rsid w:val="00082FBE"/>
    <w:rsid w:val="00083049"/>
    <w:rsid w:val="00083313"/>
    <w:rsid w:val="00083408"/>
    <w:rsid w:val="00083489"/>
    <w:rsid w:val="00083532"/>
    <w:rsid w:val="0008356C"/>
    <w:rsid w:val="000836D3"/>
    <w:rsid w:val="000837A8"/>
    <w:rsid w:val="00083988"/>
    <w:rsid w:val="00083B42"/>
    <w:rsid w:val="00083B65"/>
    <w:rsid w:val="00083CC4"/>
    <w:rsid w:val="00083DDB"/>
    <w:rsid w:val="00083DF7"/>
    <w:rsid w:val="0008412A"/>
    <w:rsid w:val="00084434"/>
    <w:rsid w:val="0008455B"/>
    <w:rsid w:val="00084866"/>
    <w:rsid w:val="00084A7D"/>
    <w:rsid w:val="00084CFB"/>
    <w:rsid w:val="00084D0B"/>
    <w:rsid w:val="00084ED8"/>
    <w:rsid w:val="00084F84"/>
    <w:rsid w:val="0008520B"/>
    <w:rsid w:val="000853C5"/>
    <w:rsid w:val="00085A22"/>
    <w:rsid w:val="00085B99"/>
    <w:rsid w:val="00085C9C"/>
    <w:rsid w:val="00085E28"/>
    <w:rsid w:val="00085E61"/>
    <w:rsid w:val="000861E5"/>
    <w:rsid w:val="0008657B"/>
    <w:rsid w:val="00086678"/>
    <w:rsid w:val="0008671F"/>
    <w:rsid w:val="00086792"/>
    <w:rsid w:val="00086840"/>
    <w:rsid w:val="000868ED"/>
    <w:rsid w:val="00086A4B"/>
    <w:rsid w:val="00086AB5"/>
    <w:rsid w:val="00086D91"/>
    <w:rsid w:val="00086E8C"/>
    <w:rsid w:val="0008706D"/>
    <w:rsid w:val="000870D6"/>
    <w:rsid w:val="00087196"/>
    <w:rsid w:val="0008721D"/>
    <w:rsid w:val="00087449"/>
    <w:rsid w:val="0008760C"/>
    <w:rsid w:val="0008792E"/>
    <w:rsid w:val="00087AA5"/>
    <w:rsid w:val="00087B8A"/>
    <w:rsid w:val="00087B9C"/>
    <w:rsid w:val="00087CFD"/>
    <w:rsid w:val="00087D3E"/>
    <w:rsid w:val="00087F6A"/>
    <w:rsid w:val="00090136"/>
    <w:rsid w:val="000901F2"/>
    <w:rsid w:val="0009032A"/>
    <w:rsid w:val="0009036C"/>
    <w:rsid w:val="000904CB"/>
    <w:rsid w:val="0009077F"/>
    <w:rsid w:val="0009079D"/>
    <w:rsid w:val="00090916"/>
    <w:rsid w:val="000909FC"/>
    <w:rsid w:val="00090AC3"/>
    <w:rsid w:val="00090FDB"/>
    <w:rsid w:val="00091052"/>
    <w:rsid w:val="000911E1"/>
    <w:rsid w:val="0009128E"/>
    <w:rsid w:val="000912CF"/>
    <w:rsid w:val="0009140D"/>
    <w:rsid w:val="00091495"/>
    <w:rsid w:val="00091619"/>
    <w:rsid w:val="00091751"/>
    <w:rsid w:val="000917E2"/>
    <w:rsid w:val="0009185E"/>
    <w:rsid w:val="00091879"/>
    <w:rsid w:val="000919FC"/>
    <w:rsid w:val="00091AE1"/>
    <w:rsid w:val="00091C78"/>
    <w:rsid w:val="00091D1A"/>
    <w:rsid w:val="00092553"/>
    <w:rsid w:val="0009260C"/>
    <w:rsid w:val="0009267B"/>
    <w:rsid w:val="000926A0"/>
    <w:rsid w:val="00092730"/>
    <w:rsid w:val="000927A7"/>
    <w:rsid w:val="000929F8"/>
    <w:rsid w:val="00092BA3"/>
    <w:rsid w:val="00092CF9"/>
    <w:rsid w:val="00092DDC"/>
    <w:rsid w:val="00092E1B"/>
    <w:rsid w:val="00092FFE"/>
    <w:rsid w:val="00093021"/>
    <w:rsid w:val="0009318F"/>
    <w:rsid w:val="00093274"/>
    <w:rsid w:val="000932C3"/>
    <w:rsid w:val="000933BA"/>
    <w:rsid w:val="000933DA"/>
    <w:rsid w:val="00093537"/>
    <w:rsid w:val="0009353E"/>
    <w:rsid w:val="00093609"/>
    <w:rsid w:val="00093651"/>
    <w:rsid w:val="00093655"/>
    <w:rsid w:val="000936A8"/>
    <w:rsid w:val="00093844"/>
    <w:rsid w:val="000938FB"/>
    <w:rsid w:val="00093912"/>
    <w:rsid w:val="000939F5"/>
    <w:rsid w:val="00093A3B"/>
    <w:rsid w:val="00093DDA"/>
    <w:rsid w:val="00093EB6"/>
    <w:rsid w:val="00093F3E"/>
    <w:rsid w:val="00093FDA"/>
    <w:rsid w:val="000943EA"/>
    <w:rsid w:val="000943F3"/>
    <w:rsid w:val="000944E9"/>
    <w:rsid w:val="00094502"/>
    <w:rsid w:val="00094772"/>
    <w:rsid w:val="0009478E"/>
    <w:rsid w:val="000948B7"/>
    <w:rsid w:val="00094B90"/>
    <w:rsid w:val="00094B99"/>
    <w:rsid w:val="00094BCB"/>
    <w:rsid w:val="000950AD"/>
    <w:rsid w:val="00095238"/>
    <w:rsid w:val="00095354"/>
    <w:rsid w:val="00095444"/>
    <w:rsid w:val="0009546C"/>
    <w:rsid w:val="000954F7"/>
    <w:rsid w:val="00095510"/>
    <w:rsid w:val="0009569B"/>
    <w:rsid w:val="00095B11"/>
    <w:rsid w:val="00095C3D"/>
    <w:rsid w:val="00095CBA"/>
    <w:rsid w:val="00095CC4"/>
    <w:rsid w:val="00095CD4"/>
    <w:rsid w:val="00095CDA"/>
    <w:rsid w:val="00095F2F"/>
    <w:rsid w:val="00096015"/>
    <w:rsid w:val="00096028"/>
    <w:rsid w:val="000964EC"/>
    <w:rsid w:val="0009652B"/>
    <w:rsid w:val="00096575"/>
    <w:rsid w:val="000965EA"/>
    <w:rsid w:val="00096630"/>
    <w:rsid w:val="000967BD"/>
    <w:rsid w:val="000968BA"/>
    <w:rsid w:val="00096A47"/>
    <w:rsid w:val="00096A5E"/>
    <w:rsid w:val="00096AF7"/>
    <w:rsid w:val="00096C9E"/>
    <w:rsid w:val="00096DED"/>
    <w:rsid w:val="0009734D"/>
    <w:rsid w:val="00097413"/>
    <w:rsid w:val="00097552"/>
    <w:rsid w:val="0009760D"/>
    <w:rsid w:val="000976FF"/>
    <w:rsid w:val="0009789D"/>
    <w:rsid w:val="000979F9"/>
    <w:rsid w:val="00097A83"/>
    <w:rsid w:val="00097B31"/>
    <w:rsid w:val="00097CFD"/>
    <w:rsid w:val="00097DAE"/>
    <w:rsid w:val="00097E01"/>
    <w:rsid w:val="00097E2C"/>
    <w:rsid w:val="00097FEF"/>
    <w:rsid w:val="000A0432"/>
    <w:rsid w:val="000A06B0"/>
    <w:rsid w:val="000A08BF"/>
    <w:rsid w:val="000A0A40"/>
    <w:rsid w:val="000A0A90"/>
    <w:rsid w:val="000A0BBA"/>
    <w:rsid w:val="000A0D40"/>
    <w:rsid w:val="000A0E77"/>
    <w:rsid w:val="000A0F4D"/>
    <w:rsid w:val="000A117F"/>
    <w:rsid w:val="000A11A9"/>
    <w:rsid w:val="000A1486"/>
    <w:rsid w:val="000A163E"/>
    <w:rsid w:val="000A16AB"/>
    <w:rsid w:val="000A18A1"/>
    <w:rsid w:val="000A19F3"/>
    <w:rsid w:val="000A1BA6"/>
    <w:rsid w:val="000A1E55"/>
    <w:rsid w:val="000A2141"/>
    <w:rsid w:val="000A22B8"/>
    <w:rsid w:val="000A2516"/>
    <w:rsid w:val="000A256C"/>
    <w:rsid w:val="000A2605"/>
    <w:rsid w:val="000A2637"/>
    <w:rsid w:val="000A2640"/>
    <w:rsid w:val="000A2683"/>
    <w:rsid w:val="000A2696"/>
    <w:rsid w:val="000A2885"/>
    <w:rsid w:val="000A28BD"/>
    <w:rsid w:val="000A2A21"/>
    <w:rsid w:val="000A2AC4"/>
    <w:rsid w:val="000A2B1D"/>
    <w:rsid w:val="000A2C1E"/>
    <w:rsid w:val="000A2C8E"/>
    <w:rsid w:val="000A2CAE"/>
    <w:rsid w:val="000A2F4E"/>
    <w:rsid w:val="000A2F64"/>
    <w:rsid w:val="000A3065"/>
    <w:rsid w:val="000A3104"/>
    <w:rsid w:val="000A31D7"/>
    <w:rsid w:val="000A3220"/>
    <w:rsid w:val="000A3407"/>
    <w:rsid w:val="000A36C3"/>
    <w:rsid w:val="000A36C7"/>
    <w:rsid w:val="000A3970"/>
    <w:rsid w:val="000A3C04"/>
    <w:rsid w:val="000A3D1F"/>
    <w:rsid w:val="000A3D75"/>
    <w:rsid w:val="000A3D90"/>
    <w:rsid w:val="000A409E"/>
    <w:rsid w:val="000A416E"/>
    <w:rsid w:val="000A41B1"/>
    <w:rsid w:val="000A44BB"/>
    <w:rsid w:val="000A44D6"/>
    <w:rsid w:val="000A45EB"/>
    <w:rsid w:val="000A4668"/>
    <w:rsid w:val="000A46FC"/>
    <w:rsid w:val="000A47A5"/>
    <w:rsid w:val="000A4968"/>
    <w:rsid w:val="000A4A91"/>
    <w:rsid w:val="000A4B20"/>
    <w:rsid w:val="000A4C1F"/>
    <w:rsid w:val="000A4C67"/>
    <w:rsid w:val="000A4DBC"/>
    <w:rsid w:val="000A4EF9"/>
    <w:rsid w:val="000A4FC7"/>
    <w:rsid w:val="000A504E"/>
    <w:rsid w:val="000A50D6"/>
    <w:rsid w:val="000A5277"/>
    <w:rsid w:val="000A527F"/>
    <w:rsid w:val="000A532E"/>
    <w:rsid w:val="000A5409"/>
    <w:rsid w:val="000A542A"/>
    <w:rsid w:val="000A55BB"/>
    <w:rsid w:val="000A55FD"/>
    <w:rsid w:val="000A5734"/>
    <w:rsid w:val="000A574D"/>
    <w:rsid w:val="000A599A"/>
    <w:rsid w:val="000A5C7B"/>
    <w:rsid w:val="000A5D30"/>
    <w:rsid w:val="000A5FF6"/>
    <w:rsid w:val="000A6127"/>
    <w:rsid w:val="000A6216"/>
    <w:rsid w:val="000A6270"/>
    <w:rsid w:val="000A6396"/>
    <w:rsid w:val="000A657B"/>
    <w:rsid w:val="000A665A"/>
    <w:rsid w:val="000A66BC"/>
    <w:rsid w:val="000A681F"/>
    <w:rsid w:val="000A683F"/>
    <w:rsid w:val="000A6913"/>
    <w:rsid w:val="000A6D49"/>
    <w:rsid w:val="000A6E37"/>
    <w:rsid w:val="000A711B"/>
    <w:rsid w:val="000A727C"/>
    <w:rsid w:val="000A727E"/>
    <w:rsid w:val="000A7365"/>
    <w:rsid w:val="000A761E"/>
    <w:rsid w:val="000A7961"/>
    <w:rsid w:val="000A79D8"/>
    <w:rsid w:val="000A7C66"/>
    <w:rsid w:val="000A7C7D"/>
    <w:rsid w:val="000A7D6E"/>
    <w:rsid w:val="000A7E5A"/>
    <w:rsid w:val="000A7E90"/>
    <w:rsid w:val="000A7F7A"/>
    <w:rsid w:val="000A7F7F"/>
    <w:rsid w:val="000A7FBA"/>
    <w:rsid w:val="000B00E6"/>
    <w:rsid w:val="000B03AC"/>
    <w:rsid w:val="000B0706"/>
    <w:rsid w:val="000B07E0"/>
    <w:rsid w:val="000B0820"/>
    <w:rsid w:val="000B0A2B"/>
    <w:rsid w:val="000B0AB6"/>
    <w:rsid w:val="000B0B6E"/>
    <w:rsid w:val="000B10E5"/>
    <w:rsid w:val="000B1116"/>
    <w:rsid w:val="000B1463"/>
    <w:rsid w:val="000B161F"/>
    <w:rsid w:val="000B16A4"/>
    <w:rsid w:val="000B171F"/>
    <w:rsid w:val="000B177F"/>
    <w:rsid w:val="000B17D3"/>
    <w:rsid w:val="000B1928"/>
    <w:rsid w:val="000B1BC3"/>
    <w:rsid w:val="000B1C92"/>
    <w:rsid w:val="000B1E0A"/>
    <w:rsid w:val="000B1EF8"/>
    <w:rsid w:val="000B20C4"/>
    <w:rsid w:val="000B2396"/>
    <w:rsid w:val="000B2444"/>
    <w:rsid w:val="000B25AE"/>
    <w:rsid w:val="000B2A3D"/>
    <w:rsid w:val="000B2A77"/>
    <w:rsid w:val="000B2AB6"/>
    <w:rsid w:val="000B2ABA"/>
    <w:rsid w:val="000B30AE"/>
    <w:rsid w:val="000B30DC"/>
    <w:rsid w:val="000B32BA"/>
    <w:rsid w:val="000B34A9"/>
    <w:rsid w:val="000B3653"/>
    <w:rsid w:val="000B3869"/>
    <w:rsid w:val="000B39B6"/>
    <w:rsid w:val="000B3ABB"/>
    <w:rsid w:val="000B3CFB"/>
    <w:rsid w:val="000B3D7A"/>
    <w:rsid w:val="000B3F90"/>
    <w:rsid w:val="000B4031"/>
    <w:rsid w:val="000B4141"/>
    <w:rsid w:val="000B4171"/>
    <w:rsid w:val="000B4237"/>
    <w:rsid w:val="000B4410"/>
    <w:rsid w:val="000B4821"/>
    <w:rsid w:val="000B49DA"/>
    <w:rsid w:val="000B4B19"/>
    <w:rsid w:val="000B4D7C"/>
    <w:rsid w:val="000B4F3F"/>
    <w:rsid w:val="000B507D"/>
    <w:rsid w:val="000B50E9"/>
    <w:rsid w:val="000B53DE"/>
    <w:rsid w:val="000B54B4"/>
    <w:rsid w:val="000B54E1"/>
    <w:rsid w:val="000B5540"/>
    <w:rsid w:val="000B56C5"/>
    <w:rsid w:val="000B580E"/>
    <w:rsid w:val="000B5955"/>
    <w:rsid w:val="000B5A72"/>
    <w:rsid w:val="000B5AE7"/>
    <w:rsid w:val="000B5B72"/>
    <w:rsid w:val="000B5BEB"/>
    <w:rsid w:val="000B5BEC"/>
    <w:rsid w:val="000B5D80"/>
    <w:rsid w:val="000B5DE5"/>
    <w:rsid w:val="000B5F4A"/>
    <w:rsid w:val="000B5F86"/>
    <w:rsid w:val="000B60B5"/>
    <w:rsid w:val="000B64BB"/>
    <w:rsid w:val="000B65DC"/>
    <w:rsid w:val="000B67CE"/>
    <w:rsid w:val="000B67D1"/>
    <w:rsid w:val="000B681B"/>
    <w:rsid w:val="000B68B2"/>
    <w:rsid w:val="000B6B51"/>
    <w:rsid w:val="000B6C5A"/>
    <w:rsid w:val="000B6C8E"/>
    <w:rsid w:val="000B6E36"/>
    <w:rsid w:val="000B6EE9"/>
    <w:rsid w:val="000B7131"/>
    <w:rsid w:val="000B74C5"/>
    <w:rsid w:val="000B76DB"/>
    <w:rsid w:val="000B771B"/>
    <w:rsid w:val="000B7854"/>
    <w:rsid w:val="000B7869"/>
    <w:rsid w:val="000B78AA"/>
    <w:rsid w:val="000B79BF"/>
    <w:rsid w:val="000B7CFC"/>
    <w:rsid w:val="000C005E"/>
    <w:rsid w:val="000C023C"/>
    <w:rsid w:val="000C024F"/>
    <w:rsid w:val="000C025A"/>
    <w:rsid w:val="000C04CE"/>
    <w:rsid w:val="000C0541"/>
    <w:rsid w:val="000C06FD"/>
    <w:rsid w:val="000C09B2"/>
    <w:rsid w:val="000C0A6B"/>
    <w:rsid w:val="000C0A74"/>
    <w:rsid w:val="000C0B99"/>
    <w:rsid w:val="000C0BC1"/>
    <w:rsid w:val="000C0BE3"/>
    <w:rsid w:val="000C0EFF"/>
    <w:rsid w:val="000C1015"/>
    <w:rsid w:val="000C10CD"/>
    <w:rsid w:val="000C115B"/>
    <w:rsid w:val="000C12A9"/>
    <w:rsid w:val="000C1302"/>
    <w:rsid w:val="000C14D3"/>
    <w:rsid w:val="000C1959"/>
    <w:rsid w:val="000C19F3"/>
    <w:rsid w:val="000C1C51"/>
    <w:rsid w:val="000C1CF8"/>
    <w:rsid w:val="000C1D28"/>
    <w:rsid w:val="000C1D94"/>
    <w:rsid w:val="000C21C9"/>
    <w:rsid w:val="000C24F0"/>
    <w:rsid w:val="000C259D"/>
    <w:rsid w:val="000C25C8"/>
    <w:rsid w:val="000C2603"/>
    <w:rsid w:val="000C26D8"/>
    <w:rsid w:val="000C2723"/>
    <w:rsid w:val="000C2839"/>
    <w:rsid w:val="000C298E"/>
    <w:rsid w:val="000C2A19"/>
    <w:rsid w:val="000C2F60"/>
    <w:rsid w:val="000C317E"/>
    <w:rsid w:val="000C3889"/>
    <w:rsid w:val="000C3917"/>
    <w:rsid w:val="000C39B3"/>
    <w:rsid w:val="000C3A48"/>
    <w:rsid w:val="000C3AD4"/>
    <w:rsid w:val="000C3B31"/>
    <w:rsid w:val="000C3BA8"/>
    <w:rsid w:val="000C40F9"/>
    <w:rsid w:val="000C416B"/>
    <w:rsid w:val="000C4194"/>
    <w:rsid w:val="000C43CD"/>
    <w:rsid w:val="000C4414"/>
    <w:rsid w:val="000C4428"/>
    <w:rsid w:val="000C44C2"/>
    <w:rsid w:val="000C4506"/>
    <w:rsid w:val="000C47F8"/>
    <w:rsid w:val="000C4BEF"/>
    <w:rsid w:val="000C4DFC"/>
    <w:rsid w:val="000C4E44"/>
    <w:rsid w:val="000C527E"/>
    <w:rsid w:val="000C5287"/>
    <w:rsid w:val="000C550E"/>
    <w:rsid w:val="000C55AB"/>
    <w:rsid w:val="000C58A4"/>
    <w:rsid w:val="000C5A7F"/>
    <w:rsid w:val="000C5EF3"/>
    <w:rsid w:val="000C5F7B"/>
    <w:rsid w:val="000C6099"/>
    <w:rsid w:val="000C61BC"/>
    <w:rsid w:val="000C6377"/>
    <w:rsid w:val="000C63F0"/>
    <w:rsid w:val="000C64C2"/>
    <w:rsid w:val="000C64C9"/>
    <w:rsid w:val="000C655B"/>
    <w:rsid w:val="000C6786"/>
    <w:rsid w:val="000C69F2"/>
    <w:rsid w:val="000C6CEA"/>
    <w:rsid w:val="000C6D23"/>
    <w:rsid w:val="000C6DDF"/>
    <w:rsid w:val="000C6DE9"/>
    <w:rsid w:val="000C6E70"/>
    <w:rsid w:val="000C6F6E"/>
    <w:rsid w:val="000C6FE9"/>
    <w:rsid w:val="000C724F"/>
    <w:rsid w:val="000C76FE"/>
    <w:rsid w:val="000C77EB"/>
    <w:rsid w:val="000C794F"/>
    <w:rsid w:val="000C7A74"/>
    <w:rsid w:val="000C7B47"/>
    <w:rsid w:val="000C7CFF"/>
    <w:rsid w:val="000C7DC2"/>
    <w:rsid w:val="000D0245"/>
    <w:rsid w:val="000D0466"/>
    <w:rsid w:val="000D04C7"/>
    <w:rsid w:val="000D05A9"/>
    <w:rsid w:val="000D06A0"/>
    <w:rsid w:val="000D06C9"/>
    <w:rsid w:val="000D075B"/>
    <w:rsid w:val="000D07A5"/>
    <w:rsid w:val="000D0A81"/>
    <w:rsid w:val="000D0B19"/>
    <w:rsid w:val="000D0B35"/>
    <w:rsid w:val="000D0C5C"/>
    <w:rsid w:val="000D0CB7"/>
    <w:rsid w:val="000D0DA2"/>
    <w:rsid w:val="000D10EC"/>
    <w:rsid w:val="000D1363"/>
    <w:rsid w:val="000D14B5"/>
    <w:rsid w:val="000D1546"/>
    <w:rsid w:val="000D18D7"/>
    <w:rsid w:val="000D198F"/>
    <w:rsid w:val="000D1C3D"/>
    <w:rsid w:val="000D1C4D"/>
    <w:rsid w:val="000D1CCF"/>
    <w:rsid w:val="000D1E86"/>
    <w:rsid w:val="000D2162"/>
    <w:rsid w:val="000D2190"/>
    <w:rsid w:val="000D21B9"/>
    <w:rsid w:val="000D2389"/>
    <w:rsid w:val="000D23A5"/>
    <w:rsid w:val="000D23DB"/>
    <w:rsid w:val="000D2434"/>
    <w:rsid w:val="000D2462"/>
    <w:rsid w:val="000D24FB"/>
    <w:rsid w:val="000D2751"/>
    <w:rsid w:val="000D2773"/>
    <w:rsid w:val="000D27CB"/>
    <w:rsid w:val="000D29E4"/>
    <w:rsid w:val="000D2A07"/>
    <w:rsid w:val="000D2BB1"/>
    <w:rsid w:val="000D2C3E"/>
    <w:rsid w:val="000D2CD8"/>
    <w:rsid w:val="000D2D5F"/>
    <w:rsid w:val="000D2E4F"/>
    <w:rsid w:val="000D2EB0"/>
    <w:rsid w:val="000D2F6E"/>
    <w:rsid w:val="000D2FC6"/>
    <w:rsid w:val="000D303F"/>
    <w:rsid w:val="000D304D"/>
    <w:rsid w:val="000D3163"/>
    <w:rsid w:val="000D3175"/>
    <w:rsid w:val="000D3240"/>
    <w:rsid w:val="000D3393"/>
    <w:rsid w:val="000D33CC"/>
    <w:rsid w:val="000D340E"/>
    <w:rsid w:val="000D3580"/>
    <w:rsid w:val="000D36FB"/>
    <w:rsid w:val="000D3706"/>
    <w:rsid w:val="000D382B"/>
    <w:rsid w:val="000D3919"/>
    <w:rsid w:val="000D3A65"/>
    <w:rsid w:val="000D3CE6"/>
    <w:rsid w:val="000D407C"/>
    <w:rsid w:val="000D4190"/>
    <w:rsid w:val="000D428B"/>
    <w:rsid w:val="000D43C2"/>
    <w:rsid w:val="000D44CE"/>
    <w:rsid w:val="000D484A"/>
    <w:rsid w:val="000D48A0"/>
    <w:rsid w:val="000D4AAC"/>
    <w:rsid w:val="000D4D69"/>
    <w:rsid w:val="000D4EE9"/>
    <w:rsid w:val="000D4F15"/>
    <w:rsid w:val="000D55C4"/>
    <w:rsid w:val="000D561E"/>
    <w:rsid w:val="000D56D8"/>
    <w:rsid w:val="000D580D"/>
    <w:rsid w:val="000D5910"/>
    <w:rsid w:val="000D596B"/>
    <w:rsid w:val="000D5A35"/>
    <w:rsid w:val="000D5AC3"/>
    <w:rsid w:val="000D5ADB"/>
    <w:rsid w:val="000D5B58"/>
    <w:rsid w:val="000D5C72"/>
    <w:rsid w:val="000D5D2D"/>
    <w:rsid w:val="000D5EF6"/>
    <w:rsid w:val="000D5FDD"/>
    <w:rsid w:val="000D605F"/>
    <w:rsid w:val="000D62E4"/>
    <w:rsid w:val="000D62FF"/>
    <w:rsid w:val="000D6426"/>
    <w:rsid w:val="000D645B"/>
    <w:rsid w:val="000D64A0"/>
    <w:rsid w:val="000D65F2"/>
    <w:rsid w:val="000D6636"/>
    <w:rsid w:val="000D6ABB"/>
    <w:rsid w:val="000D6BB0"/>
    <w:rsid w:val="000D6C63"/>
    <w:rsid w:val="000D6DFD"/>
    <w:rsid w:val="000D6F7D"/>
    <w:rsid w:val="000D7002"/>
    <w:rsid w:val="000D7361"/>
    <w:rsid w:val="000D7378"/>
    <w:rsid w:val="000D7484"/>
    <w:rsid w:val="000D769C"/>
    <w:rsid w:val="000D7BFE"/>
    <w:rsid w:val="000D7C4F"/>
    <w:rsid w:val="000D7C80"/>
    <w:rsid w:val="000D7D09"/>
    <w:rsid w:val="000D7FD2"/>
    <w:rsid w:val="000E00E0"/>
    <w:rsid w:val="000E01EF"/>
    <w:rsid w:val="000E01F8"/>
    <w:rsid w:val="000E03F3"/>
    <w:rsid w:val="000E0555"/>
    <w:rsid w:val="000E079A"/>
    <w:rsid w:val="000E0807"/>
    <w:rsid w:val="000E082B"/>
    <w:rsid w:val="000E0AE5"/>
    <w:rsid w:val="000E0DE6"/>
    <w:rsid w:val="000E0E22"/>
    <w:rsid w:val="000E0E46"/>
    <w:rsid w:val="000E0FCF"/>
    <w:rsid w:val="000E10C5"/>
    <w:rsid w:val="000E1159"/>
    <w:rsid w:val="000E131E"/>
    <w:rsid w:val="000E16A8"/>
    <w:rsid w:val="000E1BDF"/>
    <w:rsid w:val="000E1C67"/>
    <w:rsid w:val="000E1D13"/>
    <w:rsid w:val="000E1E18"/>
    <w:rsid w:val="000E26EE"/>
    <w:rsid w:val="000E2904"/>
    <w:rsid w:val="000E2A02"/>
    <w:rsid w:val="000E2A3B"/>
    <w:rsid w:val="000E2B23"/>
    <w:rsid w:val="000E2B2A"/>
    <w:rsid w:val="000E2E17"/>
    <w:rsid w:val="000E2E82"/>
    <w:rsid w:val="000E307C"/>
    <w:rsid w:val="000E32C2"/>
    <w:rsid w:val="000E352B"/>
    <w:rsid w:val="000E3569"/>
    <w:rsid w:val="000E3592"/>
    <w:rsid w:val="000E3691"/>
    <w:rsid w:val="000E3770"/>
    <w:rsid w:val="000E37CA"/>
    <w:rsid w:val="000E387B"/>
    <w:rsid w:val="000E3E14"/>
    <w:rsid w:val="000E4058"/>
    <w:rsid w:val="000E40C7"/>
    <w:rsid w:val="000E4137"/>
    <w:rsid w:val="000E415C"/>
    <w:rsid w:val="000E432E"/>
    <w:rsid w:val="000E435C"/>
    <w:rsid w:val="000E43A0"/>
    <w:rsid w:val="000E43BB"/>
    <w:rsid w:val="000E4512"/>
    <w:rsid w:val="000E4581"/>
    <w:rsid w:val="000E4847"/>
    <w:rsid w:val="000E48CD"/>
    <w:rsid w:val="000E4999"/>
    <w:rsid w:val="000E4DBE"/>
    <w:rsid w:val="000E4E0B"/>
    <w:rsid w:val="000E4F05"/>
    <w:rsid w:val="000E5158"/>
    <w:rsid w:val="000E5399"/>
    <w:rsid w:val="000E558D"/>
    <w:rsid w:val="000E5648"/>
    <w:rsid w:val="000E564C"/>
    <w:rsid w:val="000E58DB"/>
    <w:rsid w:val="000E5942"/>
    <w:rsid w:val="000E5A9C"/>
    <w:rsid w:val="000E5C43"/>
    <w:rsid w:val="000E5D67"/>
    <w:rsid w:val="000E5E39"/>
    <w:rsid w:val="000E5EEC"/>
    <w:rsid w:val="000E6186"/>
    <w:rsid w:val="000E626A"/>
    <w:rsid w:val="000E626B"/>
    <w:rsid w:val="000E6305"/>
    <w:rsid w:val="000E6337"/>
    <w:rsid w:val="000E66A9"/>
    <w:rsid w:val="000E671D"/>
    <w:rsid w:val="000E682E"/>
    <w:rsid w:val="000E6862"/>
    <w:rsid w:val="000E6909"/>
    <w:rsid w:val="000E6E2C"/>
    <w:rsid w:val="000E6F12"/>
    <w:rsid w:val="000E6FF4"/>
    <w:rsid w:val="000E7218"/>
    <w:rsid w:val="000E7219"/>
    <w:rsid w:val="000E73C3"/>
    <w:rsid w:val="000E7420"/>
    <w:rsid w:val="000E76A7"/>
    <w:rsid w:val="000E7AD9"/>
    <w:rsid w:val="000E7B40"/>
    <w:rsid w:val="000E7BF5"/>
    <w:rsid w:val="000E7CDF"/>
    <w:rsid w:val="000E7D89"/>
    <w:rsid w:val="000F0021"/>
    <w:rsid w:val="000F0095"/>
    <w:rsid w:val="000F0154"/>
    <w:rsid w:val="000F0273"/>
    <w:rsid w:val="000F05E9"/>
    <w:rsid w:val="000F066A"/>
    <w:rsid w:val="000F0684"/>
    <w:rsid w:val="000F06B0"/>
    <w:rsid w:val="000F06C7"/>
    <w:rsid w:val="000F0C14"/>
    <w:rsid w:val="000F0FD2"/>
    <w:rsid w:val="000F1208"/>
    <w:rsid w:val="000F12BE"/>
    <w:rsid w:val="000F1325"/>
    <w:rsid w:val="000F1342"/>
    <w:rsid w:val="000F152A"/>
    <w:rsid w:val="000F1630"/>
    <w:rsid w:val="000F16C4"/>
    <w:rsid w:val="000F16D0"/>
    <w:rsid w:val="000F1774"/>
    <w:rsid w:val="000F19F9"/>
    <w:rsid w:val="000F1A4E"/>
    <w:rsid w:val="000F1C0A"/>
    <w:rsid w:val="000F1F5D"/>
    <w:rsid w:val="000F2320"/>
    <w:rsid w:val="000F24BC"/>
    <w:rsid w:val="000F253C"/>
    <w:rsid w:val="000F25CD"/>
    <w:rsid w:val="000F26F4"/>
    <w:rsid w:val="000F28EB"/>
    <w:rsid w:val="000F29E1"/>
    <w:rsid w:val="000F2E48"/>
    <w:rsid w:val="000F2EC5"/>
    <w:rsid w:val="000F2F2E"/>
    <w:rsid w:val="000F2FCE"/>
    <w:rsid w:val="000F3200"/>
    <w:rsid w:val="000F327B"/>
    <w:rsid w:val="000F353A"/>
    <w:rsid w:val="000F35C5"/>
    <w:rsid w:val="000F35C9"/>
    <w:rsid w:val="000F35CB"/>
    <w:rsid w:val="000F35F1"/>
    <w:rsid w:val="000F371B"/>
    <w:rsid w:val="000F37CA"/>
    <w:rsid w:val="000F3A8A"/>
    <w:rsid w:val="000F3B00"/>
    <w:rsid w:val="000F3CA3"/>
    <w:rsid w:val="000F3E09"/>
    <w:rsid w:val="000F4153"/>
    <w:rsid w:val="000F4174"/>
    <w:rsid w:val="000F4179"/>
    <w:rsid w:val="000F4448"/>
    <w:rsid w:val="000F4510"/>
    <w:rsid w:val="000F461D"/>
    <w:rsid w:val="000F4B4F"/>
    <w:rsid w:val="000F4C0E"/>
    <w:rsid w:val="000F4DAF"/>
    <w:rsid w:val="000F4ED4"/>
    <w:rsid w:val="000F5127"/>
    <w:rsid w:val="000F5155"/>
    <w:rsid w:val="000F522B"/>
    <w:rsid w:val="000F526A"/>
    <w:rsid w:val="000F5282"/>
    <w:rsid w:val="000F5626"/>
    <w:rsid w:val="000F5759"/>
    <w:rsid w:val="000F58B4"/>
    <w:rsid w:val="000F5D4C"/>
    <w:rsid w:val="000F5E2D"/>
    <w:rsid w:val="000F5F75"/>
    <w:rsid w:val="000F605C"/>
    <w:rsid w:val="000F60D5"/>
    <w:rsid w:val="000F62D5"/>
    <w:rsid w:val="000F630C"/>
    <w:rsid w:val="000F63E2"/>
    <w:rsid w:val="000F6430"/>
    <w:rsid w:val="000F644E"/>
    <w:rsid w:val="000F6616"/>
    <w:rsid w:val="000F6776"/>
    <w:rsid w:val="000F680B"/>
    <w:rsid w:val="000F6BD9"/>
    <w:rsid w:val="000F6C4A"/>
    <w:rsid w:val="000F6F35"/>
    <w:rsid w:val="000F6FAE"/>
    <w:rsid w:val="000F74DE"/>
    <w:rsid w:val="000F75D4"/>
    <w:rsid w:val="000F7B3D"/>
    <w:rsid w:val="000F7DA0"/>
    <w:rsid w:val="000F7F4A"/>
    <w:rsid w:val="000F7FE2"/>
    <w:rsid w:val="00100100"/>
    <w:rsid w:val="001001C3"/>
    <w:rsid w:val="001004BD"/>
    <w:rsid w:val="001005A7"/>
    <w:rsid w:val="00100804"/>
    <w:rsid w:val="00100866"/>
    <w:rsid w:val="00100A72"/>
    <w:rsid w:val="00100DC3"/>
    <w:rsid w:val="00101003"/>
    <w:rsid w:val="001010D5"/>
    <w:rsid w:val="001011DB"/>
    <w:rsid w:val="001012E0"/>
    <w:rsid w:val="0010140E"/>
    <w:rsid w:val="001014A1"/>
    <w:rsid w:val="00101513"/>
    <w:rsid w:val="00101539"/>
    <w:rsid w:val="0010154A"/>
    <w:rsid w:val="001015DD"/>
    <w:rsid w:val="00101739"/>
    <w:rsid w:val="00101C17"/>
    <w:rsid w:val="00101DB0"/>
    <w:rsid w:val="00101F54"/>
    <w:rsid w:val="0010204A"/>
    <w:rsid w:val="001021CD"/>
    <w:rsid w:val="001021DB"/>
    <w:rsid w:val="0010243D"/>
    <w:rsid w:val="001026BE"/>
    <w:rsid w:val="0010280E"/>
    <w:rsid w:val="001028B3"/>
    <w:rsid w:val="00102BE6"/>
    <w:rsid w:val="00103466"/>
    <w:rsid w:val="00103548"/>
    <w:rsid w:val="001036EF"/>
    <w:rsid w:val="00103739"/>
    <w:rsid w:val="00103954"/>
    <w:rsid w:val="00103C3B"/>
    <w:rsid w:val="00103D0D"/>
    <w:rsid w:val="00103D70"/>
    <w:rsid w:val="00103DB7"/>
    <w:rsid w:val="0010412B"/>
    <w:rsid w:val="0010426F"/>
    <w:rsid w:val="001042B5"/>
    <w:rsid w:val="0010437D"/>
    <w:rsid w:val="00104435"/>
    <w:rsid w:val="0010445E"/>
    <w:rsid w:val="00104A69"/>
    <w:rsid w:val="00104D13"/>
    <w:rsid w:val="00104D5E"/>
    <w:rsid w:val="00104D62"/>
    <w:rsid w:val="00104D74"/>
    <w:rsid w:val="00104E62"/>
    <w:rsid w:val="00104F47"/>
    <w:rsid w:val="00104F93"/>
    <w:rsid w:val="00104FD4"/>
    <w:rsid w:val="00105004"/>
    <w:rsid w:val="001050C3"/>
    <w:rsid w:val="001051C9"/>
    <w:rsid w:val="0010531C"/>
    <w:rsid w:val="001054F2"/>
    <w:rsid w:val="00105653"/>
    <w:rsid w:val="00105680"/>
    <w:rsid w:val="001056B4"/>
    <w:rsid w:val="00105705"/>
    <w:rsid w:val="001057F9"/>
    <w:rsid w:val="0010587F"/>
    <w:rsid w:val="00105BB0"/>
    <w:rsid w:val="00105C5A"/>
    <w:rsid w:val="00105E19"/>
    <w:rsid w:val="00105E54"/>
    <w:rsid w:val="00106554"/>
    <w:rsid w:val="00106615"/>
    <w:rsid w:val="0010675B"/>
    <w:rsid w:val="001067D7"/>
    <w:rsid w:val="00106847"/>
    <w:rsid w:val="001068E6"/>
    <w:rsid w:val="00106AAE"/>
    <w:rsid w:val="00106C37"/>
    <w:rsid w:val="00106C38"/>
    <w:rsid w:val="00106C86"/>
    <w:rsid w:val="00106CF8"/>
    <w:rsid w:val="00106F0E"/>
    <w:rsid w:val="00106F3E"/>
    <w:rsid w:val="001071CC"/>
    <w:rsid w:val="00107211"/>
    <w:rsid w:val="0010723E"/>
    <w:rsid w:val="00107286"/>
    <w:rsid w:val="00107300"/>
    <w:rsid w:val="00107341"/>
    <w:rsid w:val="001073FD"/>
    <w:rsid w:val="0010741E"/>
    <w:rsid w:val="0010750E"/>
    <w:rsid w:val="001075BD"/>
    <w:rsid w:val="00107774"/>
    <w:rsid w:val="001078F4"/>
    <w:rsid w:val="00107999"/>
    <w:rsid w:val="00107AEB"/>
    <w:rsid w:val="00107B48"/>
    <w:rsid w:val="00107B61"/>
    <w:rsid w:val="00107EF3"/>
    <w:rsid w:val="00107FC8"/>
    <w:rsid w:val="00110013"/>
    <w:rsid w:val="001102E4"/>
    <w:rsid w:val="00110357"/>
    <w:rsid w:val="0011042C"/>
    <w:rsid w:val="0011071B"/>
    <w:rsid w:val="0011079A"/>
    <w:rsid w:val="00110868"/>
    <w:rsid w:val="00110B51"/>
    <w:rsid w:val="00110BEA"/>
    <w:rsid w:val="00110CE7"/>
    <w:rsid w:val="00110D42"/>
    <w:rsid w:val="00110DF5"/>
    <w:rsid w:val="001110AD"/>
    <w:rsid w:val="001110ED"/>
    <w:rsid w:val="00111159"/>
    <w:rsid w:val="001113D1"/>
    <w:rsid w:val="001114B4"/>
    <w:rsid w:val="00111532"/>
    <w:rsid w:val="0011156B"/>
    <w:rsid w:val="001115B9"/>
    <w:rsid w:val="0011163A"/>
    <w:rsid w:val="001117F0"/>
    <w:rsid w:val="00111814"/>
    <w:rsid w:val="001118F6"/>
    <w:rsid w:val="00111983"/>
    <w:rsid w:val="00111C13"/>
    <w:rsid w:val="00111C4C"/>
    <w:rsid w:val="00111CA6"/>
    <w:rsid w:val="00111DAB"/>
    <w:rsid w:val="00111E0A"/>
    <w:rsid w:val="00112039"/>
    <w:rsid w:val="001122B3"/>
    <w:rsid w:val="001123C4"/>
    <w:rsid w:val="00112751"/>
    <w:rsid w:val="00112802"/>
    <w:rsid w:val="00112A0D"/>
    <w:rsid w:val="00112A49"/>
    <w:rsid w:val="00112B86"/>
    <w:rsid w:val="00112E68"/>
    <w:rsid w:val="00112F62"/>
    <w:rsid w:val="00112FFF"/>
    <w:rsid w:val="0011315E"/>
    <w:rsid w:val="0011318B"/>
    <w:rsid w:val="001131F1"/>
    <w:rsid w:val="001133A1"/>
    <w:rsid w:val="00113524"/>
    <w:rsid w:val="00113691"/>
    <w:rsid w:val="001136D5"/>
    <w:rsid w:val="001137F8"/>
    <w:rsid w:val="00113B64"/>
    <w:rsid w:val="00113D8B"/>
    <w:rsid w:val="00113F4B"/>
    <w:rsid w:val="00113FF8"/>
    <w:rsid w:val="00114004"/>
    <w:rsid w:val="001142D8"/>
    <w:rsid w:val="0011445A"/>
    <w:rsid w:val="0011447D"/>
    <w:rsid w:val="001144A8"/>
    <w:rsid w:val="001144BF"/>
    <w:rsid w:val="00114A32"/>
    <w:rsid w:val="00114C93"/>
    <w:rsid w:val="00114CF3"/>
    <w:rsid w:val="00114FC0"/>
    <w:rsid w:val="00115162"/>
    <w:rsid w:val="001151A4"/>
    <w:rsid w:val="001151B0"/>
    <w:rsid w:val="00115384"/>
    <w:rsid w:val="0011547B"/>
    <w:rsid w:val="00115759"/>
    <w:rsid w:val="00115817"/>
    <w:rsid w:val="00115990"/>
    <w:rsid w:val="00115A91"/>
    <w:rsid w:val="00115D12"/>
    <w:rsid w:val="00115D8E"/>
    <w:rsid w:val="00115E3D"/>
    <w:rsid w:val="00116202"/>
    <w:rsid w:val="0011640E"/>
    <w:rsid w:val="00116475"/>
    <w:rsid w:val="00116583"/>
    <w:rsid w:val="001167C7"/>
    <w:rsid w:val="00116838"/>
    <w:rsid w:val="00116A17"/>
    <w:rsid w:val="00116A1C"/>
    <w:rsid w:val="00116BFD"/>
    <w:rsid w:val="00116EED"/>
    <w:rsid w:val="00116F01"/>
    <w:rsid w:val="00116F8D"/>
    <w:rsid w:val="00116FDC"/>
    <w:rsid w:val="001170FC"/>
    <w:rsid w:val="001171F4"/>
    <w:rsid w:val="00117205"/>
    <w:rsid w:val="00117260"/>
    <w:rsid w:val="00117290"/>
    <w:rsid w:val="001172E8"/>
    <w:rsid w:val="001174EA"/>
    <w:rsid w:val="001175C6"/>
    <w:rsid w:val="0011762C"/>
    <w:rsid w:val="00117716"/>
    <w:rsid w:val="00117776"/>
    <w:rsid w:val="00117797"/>
    <w:rsid w:val="001177A4"/>
    <w:rsid w:val="00117AE7"/>
    <w:rsid w:val="00117AEE"/>
    <w:rsid w:val="00117B8B"/>
    <w:rsid w:val="00117D16"/>
    <w:rsid w:val="00117D98"/>
    <w:rsid w:val="00117DF1"/>
    <w:rsid w:val="0012004C"/>
    <w:rsid w:val="00120083"/>
    <w:rsid w:val="00120158"/>
    <w:rsid w:val="001202A2"/>
    <w:rsid w:val="001203CA"/>
    <w:rsid w:val="001203DF"/>
    <w:rsid w:val="0012040D"/>
    <w:rsid w:val="00120423"/>
    <w:rsid w:val="00120434"/>
    <w:rsid w:val="00120ABB"/>
    <w:rsid w:val="00120CF4"/>
    <w:rsid w:val="00120D8A"/>
    <w:rsid w:val="00120E21"/>
    <w:rsid w:val="00120FF3"/>
    <w:rsid w:val="0012107D"/>
    <w:rsid w:val="001210DD"/>
    <w:rsid w:val="001210F6"/>
    <w:rsid w:val="001211E9"/>
    <w:rsid w:val="001214BC"/>
    <w:rsid w:val="001217BA"/>
    <w:rsid w:val="00121986"/>
    <w:rsid w:val="001219AA"/>
    <w:rsid w:val="001219D7"/>
    <w:rsid w:val="00121EFE"/>
    <w:rsid w:val="00121F95"/>
    <w:rsid w:val="00121FB8"/>
    <w:rsid w:val="001221E7"/>
    <w:rsid w:val="00122731"/>
    <w:rsid w:val="00122952"/>
    <w:rsid w:val="0012298A"/>
    <w:rsid w:val="001229B2"/>
    <w:rsid w:val="00122BF7"/>
    <w:rsid w:val="00122C0A"/>
    <w:rsid w:val="00122C21"/>
    <w:rsid w:val="00122C55"/>
    <w:rsid w:val="00122D60"/>
    <w:rsid w:val="00122F49"/>
    <w:rsid w:val="00122FCE"/>
    <w:rsid w:val="00123046"/>
    <w:rsid w:val="00123080"/>
    <w:rsid w:val="0012315E"/>
    <w:rsid w:val="00123264"/>
    <w:rsid w:val="00123577"/>
    <w:rsid w:val="00123613"/>
    <w:rsid w:val="001236A2"/>
    <w:rsid w:val="0012386C"/>
    <w:rsid w:val="00123996"/>
    <w:rsid w:val="00123B0A"/>
    <w:rsid w:val="00123B93"/>
    <w:rsid w:val="00123BF7"/>
    <w:rsid w:val="00123DFA"/>
    <w:rsid w:val="00123E86"/>
    <w:rsid w:val="00123F38"/>
    <w:rsid w:val="00123FA0"/>
    <w:rsid w:val="0012404C"/>
    <w:rsid w:val="00124222"/>
    <w:rsid w:val="0012423F"/>
    <w:rsid w:val="00124260"/>
    <w:rsid w:val="00124309"/>
    <w:rsid w:val="001244D4"/>
    <w:rsid w:val="00124517"/>
    <w:rsid w:val="001246C7"/>
    <w:rsid w:val="001246F6"/>
    <w:rsid w:val="001246FB"/>
    <w:rsid w:val="00124740"/>
    <w:rsid w:val="001249FE"/>
    <w:rsid w:val="00124E5E"/>
    <w:rsid w:val="00124E81"/>
    <w:rsid w:val="00125263"/>
    <w:rsid w:val="0012532E"/>
    <w:rsid w:val="00125355"/>
    <w:rsid w:val="00125487"/>
    <w:rsid w:val="00125908"/>
    <w:rsid w:val="00125963"/>
    <w:rsid w:val="00125B9F"/>
    <w:rsid w:val="00125BA5"/>
    <w:rsid w:val="00125BC2"/>
    <w:rsid w:val="00125CE4"/>
    <w:rsid w:val="00125F8A"/>
    <w:rsid w:val="00125FEE"/>
    <w:rsid w:val="001260C3"/>
    <w:rsid w:val="00126190"/>
    <w:rsid w:val="00126413"/>
    <w:rsid w:val="0012674B"/>
    <w:rsid w:val="00126860"/>
    <w:rsid w:val="00126B0C"/>
    <w:rsid w:val="00126C38"/>
    <w:rsid w:val="00126C5C"/>
    <w:rsid w:val="00126C96"/>
    <w:rsid w:val="00126D98"/>
    <w:rsid w:val="00126E6B"/>
    <w:rsid w:val="0012729C"/>
    <w:rsid w:val="001272CE"/>
    <w:rsid w:val="00127607"/>
    <w:rsid w:val="0012774C"/>
    <w:rsid w:val="0012790B"/>
    <w:rsid w:val="0012790F"/>
    <w:rsid w:val="00127975"/>
    <w:rsid w:val="00127B2C"/>
    <w:rsid w:val="0013000F"/>
    <w:rsid w:val="0013004A"/>
    <w:rsid w:val="00130207"/>
    <w:rsid w:val="00130241"/>
    <w:rsid w:val="0013031B"/>
    <w:rsid w:val="0013034C"/>
    <w:rsid w:val="00130360"/>
    <w:rsid w:val="00130890"/>
    <w:rsid w:val="001308AC"/>
    <w:rsid w:val="0013096C"/>
    <w:rsid w:val="00130975"/>
    <w:rsid w:val="001309B4"/>
    <w:rsid w:val="00130CDA"/>
    <w:rsid w:val="00130D97"/>
    <w:rsid w:val="001310ED"/>
    <w:rsid w:val="00131239"/>
    <w:rsid w:val="001312B5"/>
    <w:rsid w:val="0013160A"/>
    <w:rsid w:val="001316C2"/>
    <w:rsid w:val="0013175C"/>
    <w:rsid w:val="001318AB"/>
    <w:rsid w:val="00131AA4"/>
    <w:rsid w:val="00131EFD"/>
    <w:rsid w:val="00132040"/>
    <w:rsid w:val="001322EF"/>
    <w:rsid w:val="00132427"/>
    <w:rsid w:val="001324B3"/>
    <w:rsid w:val="0013260C"/>
    <w:rsid w:val="0013284A"/>
    <w:rsid w:val="0013292F"/>
    <w:rsid w:val="0013293B"/>
    <w:rsid w:val="00132A52"/>
    <w:rsid w:val="00132E4A"/>
    <w:rsid w:val="00132E9B"/>
    <w:rsid w:val="0013311E"/>
    <w:rsid w:val="001331D2"/>
    <w:rsid w:val="001332BE"/>
    <w:rsid w:val="0013358D"/>
    <w:rsid w:val="00133721"/>
    <w:rsid w:val="00133748"/>
    <w:rsid w:val="00133850"/>
    <w:rsid w:val="001339FC"/>
    <w:rsid w:val="00133A9C"/>
    <w:rsid w:val="00133C46"/>
    <w:rsid w:val="00133C48"/>
    <w:rsid w:val="00133C66"/>
    <w:rsid w:val="00133CE7"/>
    <w:rsid w:val="00133E67"/>
    <w:rsid w:val="00133ED6"/>
    <w:rsid w:val="001341E4"/>
    <w:rsid w:val="00134273"/>
    <w:rsid w:val="001342CB"/>
    <w:rsid w:val="001343EB"/>
    <w:rsid w:val="0013464F"/>
    <w:rsid w:val="001349A6"/>
    <w:rsid w:val="00134A28"/>
    <w:rsid w:val="00134DCE"/>
    <w:rsid w:val="0013518D"/>
    <w:rsid w:val="001352AD"/>
    <w:rsid w:val="001352C2"/>
    <w:rsid w:val="00135950"/>
    <w:rsid w:val="00135AC9"/>
    <w:rsid w:val="00135C3C"/>
    <w:rsid w:val="0013608B"/>
    <w:rsid w:val="00136150"/>
    <w:rsid w:val="0013624F"/>
    <w:rsid w:val="00136269"/>
    <w:rsid w:val="001365F0"/>
    <w:rsid w:val="00136624"/>
    <w:rsid w:val="0013667B"/>
    <w:rsid w:val="00136998"/>
    <w:rsid w:val="00136A5D"/>
    <w:rsid w:val="00136B7F"/>
    <w:rsid w:val="00136C59"/>
    <w:rsid w:val="00136DC2"/>
    <w:rsid w:val="00136E09"/>
    <w:rsid w:val="00136E1E"/>
    <w:rsid w:val="00136EED"/>
    <w:rsid w:val="00136F73"/>
    <w:rsid w:val="00137276"/>
    <w:rsid w:val="001372BE"/>
    <w:rsid w:val="00137605"/>
    <w:rsid w:val="001377D7"/>
    <w:rsid w:val="001378D3"/>
    <w:rsid w:val="001379A3"/>
    <w:rsid w:val="00137B74"/>
    <w:rsid w:val="00137D30"/>
    <w:rsid w:val="00137DB1"/>
    <w:rsid w:val="00140077"/>
    <w:rsid w:val="001401D4"/>
    <w:rsid w:val="001401E6"/>
    <w:rsid w:val="001403D1"/>
    <w:rsid w:val="0014040D"/>
    <w:rsid w:val="0014058C"/>
    <w:rsid w:val="001405DF"/>
    <w:rsid w:val="001405E4"/>
    <w:rsid w:val="00140670"/>
    <w:rsid w:val="0014069A"/>
    <w:rsid w:val="001407B8"/>
    <w:rsid w:val="00140BF0"/>
    <w:rsid w:val="00140D56"/>
    <w:rsid w:val="00140E89"/>
    <w:rsid w:val="00140F4C"/>
    <w:rsid w:val="00140FCA"/>
    <w:rsid w:val="00141184"/>
    <w:rsid w:val="00141215"/>
    <w:rsid w:val="001412F0"/>
    <w:rsid w:val="001413B0"/>
    <w:rsid w:val="0014148C"/>
    <w:rsid w:val="00141583"/>
    <w:rsid w:val="00141626"/>
    <w:rsid w:val="00141954"/>
    <w:rsid w:val="00141AA7"/>
    <w:rsid w:val="00141BC6"/>
    <w:rsid w:val="00141CD5"/>
    <w:rsid w:val="00141CEB"/>
    <w:rsid w:val="00141F9E"/>
    <w:rsid w:val="00141FB5"/>
    <w:rsid w:val="00141FE0"/>
    <w:rsid w:val="0014226C"/>
    <w:rsid w:val="00142348"/>
    <w:rsid w:val="00142B70"/>
    <w:rsid w:val="00142D55"/>
    <w:rsid w:val="00142E76"/>
    <w:rsid w:val="001431ED"/>
    <w:rsid w:val="001431F0"/>
    <w:rsid w:val="001434B9"/>
    <w:rsid w:val="00143563"/>
    <w:rsid w:val="00143638"/>
    <w:rsid w:val="001437A2"/>
    <w:rsid w:val="001437E2"/>
    <w:rsid w:val="001437E8"/>
    <w:rsid w:val="001437F6"/>
    <w:rsid w:val="00143866"/>
    <w:rsid w:val="0014398B"/>
    <w:rsid w:val="00143A19"/>
    <w:rsid w:val="00143B08"/>
    <w:rsid w:val="00143B5D"/>
    <w:rsid w:val="00143D8D"/>
    <w:rsid w:val="00143E5E"/>
    <w:rsid w:val="00144137"/>
    <w:rsid w:val="0014419E"/>
    <w:rsid w:val="0014429B"/>
    <w:rsid w:val="001442EB"/>
    <w:rsid w:val="00144413"/>
    <w:rsid w:val="001444C1"/>
    <w:rsid w:val="0014464A"/>
    <w:rsid w:val="00144AB0"/>
    <w:rsid w:val="00144BB8"/>
    <w:rsid w:val="00144BE2"/>
    <w:rsid w:val="00144CE0"/>
    <w:rsid w:val="00144D9D"/>
    <w:rsid w:val="00144DE0"/>
    <w:rsid w:val="00144E77"/>
    <w:rsid w:val="00144F3C"/>
    <w:rsid w:val="00145062"/>
    <w:rsid w:val="0014509A"/>
    <w:rsid w:val="0014564F"/>
    <w:rsid w:val="001457EB"/>
    <w:rsid w:val="00145A89"/>
    <w:rsid w:val="00145AAC"/>
    <w:rsid w:val="00145B14"/>
    <w:rsid w:val="00145B81"/>
    <w:rsid w:val="00145BB9"/>
    <w:rsid w:val="00145D8C"/>
    <w:rsid w:val="00145E14"/>
    <w:rsid w:val="00145E40"/>
    <w:rsid w:val="00145E52"/>
    <w:rsid w:val="0014630F"/>
    <w:rsid w:val="00146387"/>
    <w:rsid w:val="001466CB"/>
    <w:rsid w:val="00146775"/>
    <w:rsid w:val="00146938"/>
    <w:rsid w:val="00146BC1"/>
    <w:rsid w:val="00146C2B"/>
    <w:rsid w:val="00146CFB"/>
    <w:rsid w:val="00146D3C"/>
    <w:rsid w:val="00146EFF"/>
    <w:rsid w:val="00146F37"/>
    <w:rsid w:val="0014707D"/>
    <w:rsid w:val="001474B1"/>
    <w:rsid w:val="00147506"/>
    <w:rsid w:val="00147671"/>
    <w:rsid w:val="00147681"/>
    <w:rsid w:val="0014776C"/>
    <w:rsid w:val="001477AD"/>
    <w:rsid w:val="00147858"/>
    <w:rsid w:val="00147AF2"/>
    <w:rsid w:val="00147C7B"/>
    <w:rsid w:val="00147C86"/>
    <w:rsid w:val="00147D08"/>
    <w:rsid w:val="00147EED"/>
    <w:rsid w:val="00150102"/>
    <w:rsid w:val="00150589"/>
    <w:rsid w:val="001506B9"/>
    <w:rsid w:val="001509EE"/>
    <w:rsid w:val="00150B37"/>
    <w:rsid w:val="00150B6C"/>
    <w:rsid w:val="00150C62"/>
    <w:rsid w:val="00150CED"/>
    <w:rsid w:val="00150D96"/>
    <w:rsid w:val="00150D9B"/>
    <w:rsid w:val="00150DCA"/>
    <w:rsid w:val="001511D6"/>
    <w:rsid w:val="00151258"/>
    <w:rsid w:val="00151312"/>
    <w:rsid w:val="0015174A"/>
    <w:rsid w:val="00151758"/>
    <w:rsid w:val="001517DF"/>
    <w:rsid w:val="001517EB"/>
    <w:rsid w:val="0015186F"/>
    <w:rsid w:val="00151A18"/>
    <w:rsid w:val="00151A5F"/>
    <w:rsid w:val="00151A6D"/>
    <w:rsid w:val="00151BF1"/>
    <w:rsid w:val="00151D3C"/>
    <w:rsid w:val="00151E4C"/>
    <w:rsid w:val="001521A1"/>
    <w:rsid w:val="00152455"/>
    <w:rsid w:val="0015247A"/>
    <w:rsid w:val="00152528"/>
    <w:rsid w:val="00152545"/>
    <w:rsid w:val="00152831"/>
    <w:rsid w:val="00152B5D"/>
    <w:rsid w:val="00152B90"/>
    <w:rsid w:val="00152D57"/>
    <w:rsid w:val="00152EED"/>
    <w:rsid w:val="00153013"/>
    <w:rsid w:val="00153156"/>
    <w:rsid w:val="00153402"/>
    <w:rsid w:val="00153553"/>
    <w:rsid w:val="0015358B"/>
    <w:rsid w:val="001535D4"/>
    <w:rsid w:val="00153639"/>
    <w:rsid w:val="00153650"/>
    <w:rsid w:val="0015377A"/>
    <w:rsid w:val="00153830"/>
    <w:rsid w:val="00153A79"/>
    <w:rsid w:val="00153BFE"/>
    <w:rsid w:val="00153C82"/>
    <w:rsid w:val="00153D1F"/>
    <w:rsid w:val="00153DB6"/>
    <w:rsid w:val="00154021"/>
    <w:rsid w:val="001540AA"/>
    <w:rsid w:val="0015422A"/>
    <w:rsid w:val="0015428D"/>
    <w:rsid w:val="001544E1"/>
    <w:rsid w:val="00154549"/>
    <w:rsid w:val="001545A9"/>
    <w:rsid w:val="00154978"/>
    <w:rsid w:val="001549AB"/>
    <w:rsid w:val="00154A9E"/>
    <w:rsid w:val="00154BDB"/>
    <w:rsid w:val="00154D47"/>
    <w:rsid w:val="00154F21"/>
    <w:rsid w:val="00154F49"/>
    <w:rsid w:val="0015501A"/>
    <w:rsid w:val="001552AF"/>
    <w:rsid w:val="001552DC"/>
    <w:rsid w:val="00155302"/>
    <w:rsid w:val="00155554"/>
    <w:rsid w:val="0015584D"/>
    <w:rsid w:val="00155906"/>
    <w:rsid w:val="001559A7"/>
    <w:rsid w:val="00155A52"/>
    <w:rsid w:val="00155ACB"/>
    <w:rsid w:val="00155AD9"/>
    <w:rsid w:val="00155C46"/>
    <w:rsid w:val="00155C9B"/>
    <w:rsid w:val="00155D0A"/>
    <w:rsid w:val="00155E23"/>
    <w:rsid w:val="00155E41"/>
    <w:rsid w:val="00155F25"/>
    <w:rsid w:val="0015600F"/>
    <w:rsid w:val="00156017"/>
    <w:rsid w:val="00156162"/>
    <w:rsid w:val="00156323"/>
    <w:rsid w:val="00156428"/>
    <w:rsid w:val="00156477"/>
    <w:rsid w:val="001565E1"/>
    <w:rsid w:val="00156746"/>
    <w:rsid w:val="0015691B"/>
    <w:rsid w:val="0015692E"/>
    <w:rsid w:val="00156C48"/>
    <w:rsid w:val="00156C82"/>
    <w:rsid w:val="00156D0F"/>
    <w:rsid w:val="00156E71"/>
    <w:rsid w:val="00156E80"/>
    <w:rsid w:val="00156F20"/>
    <w:rsid w:val="00156F97"/>
    <w:rsid w:val="00157044"/>
    <w:rsid w:val="0015783A"/>
    <w:rsid w:val="0015785B"/>
    <w:rsid w:val="00157897"/>
    <w:rsid w:val="001579DB"/>
    <w:rsid w:val="00157A82"/>
    <w:rsid w:val="00157D3A"/>
    <w:rsid w:val="00157E38"/>
    <w:rsid w:val="00157EB3"/>
    <w:rsid w:val="00157EF3"/>
    <w:rsid w:val="00160058"/>
    <w:rsid w:val="001600F2"/>
    <w:rsid w:val="0016027D"/>
    <w:rsid w:val="001603F3"/>
    <w:rsid w:val="001604AB"/>
    <w:rsid w:val="001607F8"/>
    <w:rsid w:val="00160835"/>
    <w:rsid w:val="00160A62"/>
    <w:rsid w:val="00160A78"/>
    <w:rsid w:val="00160BD0"/>
    <w:rsid w:val="00160C90"/>
    <w:rsid w:val="00160CBB"/>
    <w:rsid w:val="00160E3A"/>
    <w:rsid w:val="00160EF1"/>
    <w:rsid w:val="00160F08"/>
    <w:rsid w:val="001611A0"/>
    <w:rsid w:val="001612F6"/>
    <w:rsid w:val="00161304"/>
    <w:rsid w:val="00161415"/>
    <w:rsid w:val="00161439"/>
    <w:rsid w:val="001614B9"/>
    <w:rsid w:val="0016168B"/>
    <w:rsid w:val="001618A0"/>
    <w:rsid w:val="001618C0"/>
    <w:rsid w:val="0016196B"/>
    <w:rsid w:val="00161BCB"/>
    <w:rsid w:val="00161C39"/>
    <w:rsid w:val="00161C51"/>
    <w:rsid w:val="00161D31"/>
    <w:rsid w:val="00161EEF"/>
    <w:rsid w:val="00161FED"/>
    <w:rsid w:val="001621B9"/>
    <w:rsid w:val="001621D7"/>
    <w:rsid w:val="00162514"/>
    <w:rsid w:val="00162728"/>
    <w:rsid w:val="00162790"/>
    <w:rsid w:val="00162B9C"/>
    <w:rsid w:val="00162BC2"/>
    <w:rsid w:val="00162CA4"/>
    <w:rsid w:val="00162D58"/>
    <w:rsid w:val="00162DB4"/>
    <w:rsid w:val="00162DBC"/>
    <w:rsid w:val="00162F49"/>
    <w:rsid w:val="00162F82"/>
    <w:rsid w:val="00162FC5"/>
    <w:rsid w:val="00162FDA"/>
    <w:rsid w:val="00163196"/>
    <w:rsid w:val="00163200"/>
    <w:rsid w:val="00163235"/>
    <w:rsid w:val="001632FE"/>
    <w:rsid w:val="00163519"/>
    <w:rsid w:val="0016360F"/>
    <w:rsid w:val="00163735"/>
    <w:rsid w:val="001637C0"/>
    <w:rsid w:val="00163811"/>
    <w:rsid w:val="00163960"/>
    <w:rsid w:val="00163A37"/>
    <w:rsid w:val="00163AA6"/>
    <w:rsid w:val="00163AF7"/>
    <w:rsid w:val="00163BB2"/>
    <w:rsid w:val="00163D55"/>
    <w:rsid w:val="00163FF3"/>
    <w:rsid w:val="001640AE"/>
    <w:rsid w:val="001640C4"/>
    <w:rsid w:val="00164237"/>
    <w:rsid w:val="001642F4"/>
    <w:rsid w:val="001642F8"/>
    <w:rsid w:val="001643A5"/>
    <w:rsid w:val="00164500"/>
    <w:rsid w:val="00164740"/>
    <w:rsid w:val="001647FC"/>
    <w:rsid w:val="00164899"/>
    <w:rsid w:val="00164A0A"/>
    <w:rsid w:val="00164A5E"/>
    <w:rsid w:val="00164A66"/>
    <w:rsid w:val="00164D13"/>
    <w:rsid w:val="00164D16"/>
    <w:rsid w:val="00164E37"/>
    <w:rsid w:val="00164E55"/>
    <w:rsid w:val="00164E59"/>
    <w:rsid w:val="00164EA7"/>
    <w:rsid w:val="00165330"/>
    <w:rsid w:val="00165745"/>
    <w:rsid w:val="001657F4"/>
    <w:rsid w:val="0016597B"/>
    <w:rsid w:val="001659BB"/>
    <w:rsid w:val="00165A70"/>
    <w:rsid w:val="00165AFE"/>
    <w:rsid w:val="00165BFD"/>
    <w:rsid w:val="00165C0D"/>
    <w:rsid w:val="00165C5D"/>
    <w:rsid w:val="00165E02"/>
    <w:rsid w:val="00165EAD"/>
    <w:rsid w:val="0016607F"/>
    <w:rsid w:val="0016610F"/>
    <w:rsid w:val="0016611B"/>
    <w:rsid w:val="0016629B"/>
    <w:rsid w:val="001664CE"/>
    <w:rsid w:val="00166559"/>
    <w:rsid w:val="00166567"/>
    <w:rsid w:val="0016656E"/>
    <w:rsid w:val="001668F8"/>
    <w:rsid w:val="00166CA9"/>
    <w:rsid w:val="00166F45"/>
    <w:rsid w:val="00167072"/>
    <w:rsid w:val="001671E0"/>
    <w:rsid w:val="001673B4"/>
    <w:rsid w:val="001673D2"/>
    <w:rsid w:val="00167499"/>
    <w:rsid w:val="00167649"/>
    <w:rsid w:val="00167A50"/>
    <w:rsid w:val="00167C2B"/>
    <w:rsid w:val="00167CF1"/>
    <w:rsid w:val="00167EEC"/>
    <w:rsid w:val="00167F05"/>
    <w:rsid w:val="001701ED"/>
    <w:rsid w:val="001702CF"/>
    <w:rsid w:val="001702F3"/>
    <w:rsid w:val="001706BB"/>
    <w:rsid w:val="00170772"/>
    <w:rsid w:val="00170802"/>
    <w:rsid w:val="00170A9C"/>
    <w:rsid w:val="00170B23"/>
    <w:rsid w:val="00170C90"/>
    <w:rsid w:val="00170CB8"/>
    <w:rsid w:val="00170D6A"/>
    <w:rsid w:val="00170F8A"/>
    <w:rsid w:val="00171095"/>
    <w:rsid w:val="00171218"/>
    <w:rsid w:val="00171351"/>
    <w:rsid w:val="0017135F"/>
    <w:rsid w:val="0017160C"/>
    <w:rsid w:val="0017161A"/>
    <w:rsid w:val="001716DD"/>
    <w:rsid w:val="00171765"/>
    <w:rsid w:val="0017199F"/>
    <w:rsid w:val="00171A06"/>
    <w:rsid w:val="00171AAB"/>
    <w:rsid w:val="00171AF4"/>
    <w:rsid w:val="00171D30"/>
    <w:rsid w:val="00171D9E"/>
    <w:rsid w:val="00171EC4"/>
    <w:rsid w:val="00171EF9"/>
    <w:rsid w:val="00171F8C"/>
    <w:rsid w:val="00172030"/>
    <w:rsid w:val="00172067"/>
    <w:rsid w:val="001721C5"/>
    <w:rsid w:val="001723F1"/>
    <w:rsid w:val="00172544"/>
    <w:rsid w:val="001727C0"/>
    <w:rsid w:val="001729EC"/>
    <w:rsid w:val="00172AC3"/>
    <w:rsid w:val="00172CC3"/>
    <w:rsid w:val="00172CC6"/>
    <w:rsid w:val="00172DDF"/>
    <w:rsid w:val="00172EFB"/>
    <w:rsid w:val="00173358"/>
    <w:rsid w:val="001733BD"/>
    <w:rsid w:val="00173518"/>
    <w:rsid w:val="00173696"/>
    <w:rsid w:val="001736DD"/>
    <w:rsid w:val="00173750"/>
    <w:rsid w:val="0017376B"/>
    <w:rsid w:val="0017389C"/>
    <w:rsid w:val="00173B5C"/>
    <w:rsid w:val="00173CAA"/>
    <w:rsid w:val="00173D66"/>
    <w:rsid w:val="00174085"/>
    <w:rsid w:val="001740D1"/>
    <w:rsid w:val="00174137"/>
    <w:rsid w:val="00174146"/>
    <w:rsid w:val="001742C4"/>
    <w:rsid w:val="001742C6"/>
    <w:rsid w:val="00174497"/>
    <w:rsid w:val="001744CD"/>
    <w:rsid w:val="00174701"/>
    <w:rsid w:val="00174726"/>
    <w:rsid w:val="0017490B"/>
    <w:rsid w:val="0017495D"/>
    <w:rsid w:val="00174A73"/>
    <w:rsid w:val="00174C43"/>
    <w:rsid w:val="00174D69"/>
    <w:rsid w:val="00174E41"/>
    <w:rsid w:val="0017543B"/>
    <w:rsid w:val="00175464"/>
    <w:rsid w:val="0017550C"/>
    <w:rsid w:val="0017581D"/>
    <w:rsid w:val="0017595C"/>
    <w:rsid w:val="00175A42"/>
    <w:rsid w:val="00175A54"/>
    <w:rsid w:val="00175F78"/>
    <w:rsid w:val="001760FB"/>
    <w:rsid w:val="00176149"/>
    <w:rsid w:val="001763C2"/>
    <w:rsid w:val="001765A6"/>
    <w:rsid w:val="0017668B"/>
    <w:rsid w:val="00176978"/>
    <w:rsid w:val="001769F1"/>
    <w:rsid w:val="00176A76"/>
    <w:rsid w:val="00176B82"/>
    <w:rsid w:val="00176CFE"/>
    <w:rsid w:val="00176D1B"/>
    <w:rsid w:val="00176D8F"/>
    <w:rsid w:val="00176DB6"/>
    <w:rsid w:val="00176E9C"/>
    <w:rsid w:val="00176EA7"/>
    <w:rsid w:val="00177167"/>
    <w:rsid w:val="0017724C"/>
    <w:rsid w:val="001772DF"/>
    <w:rsid w:val="00177383"/>
    <w:rsid w:val="00177636"/>
    <w:rsid w:val="0017768B"/>
    <w:rsid w:val="001776CC"/>
    <w:rsid w:val="0017788F"/>
    <w:rsid w:val="00177981"/>
    <w:rsid w:val="001779AD"/>
    <w:rsid w:val="00177A58"/>
    <w:rsid w:val="00177AD1"/>
    <w:rsid w:val="00177AFD"/>
    <w:rsid w:val="00177C02"/>
    <w:rsid w:val="00177CE4"/>
    <w:rsid w:val="00177DBE"/>
    <w:rsid w:val="00177DF2"/>
    <w:rsid w:val="00177E1E"/>
    <w:rsid w:val="00180024"/>
    <w:rsid w:val="001801E2"/>
    <w:rsid w:val="0018020D"/>
    <w:rsid w:val="001803BC"/>
    <w:rsid w:val="00180583"/>
    <w:rsid w:val="0018087B"/>
    <w:rsid w:val="001808DA"/>
    <w:rsid w:val="0018095E"/>
    <w:rsid w:val="001809DD"/>
    <w:rsid w:val="00180DFE"/>
    <w:rsid w:val="00180E93"/>
    <w:rsid w:val="00180FD8"/>
    <w:rsid w:val="001810B2"/>
    <w:rsid w:val="00181107"/>
    <w:rsid w:val="00181192"/>
    <w:rsid w:val="00181348"/>
    <w:rsid w:val="001813DE"/>
    <w:rsid w:val="00181454"/>
    <w:rsid w:val="001815BA"/>
    <w:rsid w:val="00181604"/>
    <w:rsid w:val="0018176D"/>
    <w:rsid w:val="00181964"/>
    <w:rsid w:val="00181C77"/>
    <w:rsid w:val="00181E5A"/>
    <w:rsid w:val="00182057"/>
    <w:rsid w:val="001820D1"/>
    <w:rsid w:val="001821BB"/>
    <w:rsid w:val="0018223A"/>
    <w:rsid w:val="001823F9"/>
    <w:rsid w:val="00182473"/>
    <w:rsid w:val="00182587"/>
    <w:rsid w:val="001825AE"/>
    <w:rsid w:val="001825D4"/>
    <w:rsid w:val="001825DB"/>
    <w:rsid w:val="00182697"/>
    <w:rsid w:val="00182710"/>
    <w:rsid w:val="00182766"/>
    <w:rsid w:val="00182CBF"/>
    <w:rsid w:val="00182E3A"/>
    <w:rsid w:val="00182ED3"/>
    <w:rsid w:val="00182F2A"/>
    <w:rsid w:val="00182FA5"/>
    <w:rsid w:val="001830EB"/>
    <w:rsid w:val="0018312F"/>
    <w:rsid w:val="001831B4"/>
    <w:rsid w:val="00183634"/>
    <w:rsid w:val="001838B5"/>
    <w:rsid w:val="001839AA"/>
    <w:rsid w:val="00183A3D"/>
    <w:rsid w:val="00183A44"/>
    <w:rsid w:val="00183AB4"/>
    <w:rsid w:val="00183DB0"/>
    <w:rsid w:val="00183DC0"/>
    <w:rsid w:val="00184086"/>
    <w:rsid w:val="001841EB"/>
    <w:rsid w:val="00184307"/>
    <w:rsid w:val="001843DD"/>
    <w:rsid w:val="00184444"/>
    <w:rsid w:val="00184485"/>
    <w:rsid w:val="001845DE"/>
    <w:rsid w:val="001847A0"/>
    <w:rsid w:val="00184AC3"/>
    <w:rsid w:val="00184D50"/>
    <w:rsid w:val="00184DF8"/>
    <w:rsid w:val="00184ECC"/>
    <w:rsid w:val="00184F8D"/>
    <w:rsid w:val="00185397"/>
    <w:rsid w:val="001854CE"/>
    <w:rsid w:val="00185576"/>
    <w:rsid w:val="00185871"/>
    <w:rsid w:val="0018588C"/>
    <w:rsid w:val="00185902"/>
    <w:rsid w:val="00185C16"/>
    <w:rsid w:val="00185C8A"/>
    <w:rsid w:val="00185D50"/>
    <w:rsid w:val="00185DCB"/>
    <w:rsid w:val="00185DFD"/>
    <w:rsid w:val="00186042"/>
    <w:rsid w:val="001860D5"/>
    <w:rsid w:val="001863F6"/>
    <w:rsid w:val="001866F1"/>
    <w:rsid w:val="00186744"/>
    <w:rsid w:val="001867B6"/>
    <w:rsid w:val="00186B8B"/>
    <w:rsid w:val="00186C47"/>
    <w:rsid w:val="00186C98"/>
    <w:rsid w:val="00186D42"/>
    <w:rsid w:val="00186EC7"/>
    <w:rsid w:val="00186EFF"/>
    <w:rsid w:val="00187056"/>
    <w:rsid w:val="00187167"/>
    <w:rsid w:val="00187307"/>
    <w:rsid w:val="00187387"/>
    <w:rsid w:val="001873D4"/>
    <w:rsid w:val="001875A7"/>
    <w:rsid w:val="00187B10"/>
    <w:rsid w:val="00187B83"/>
    <w:rsid w:val="00187E54"/>
    <w:rsid w:val="00190182"/>
    <w:rsid w:val="001903F0"/>
    <w:rsid w:val="00190783"/>
    <w:rsid w:val="001907F0"/>
    <w:rsid w:val="00190888"/>
    <w:rsid w:val="00190E97"/>
    <w:rsid w:val="00191004"/>
    <w:rsid w:val="001911D6"/>
    <w:rsid w:val="00191321"/>
    <w:rsid w:val="0019132F"/>
    <w:rsid w:val="001915E4"/>
    <w:rsid w:val="0019161A"/>
    <w:rsid w:val="00191661"/>
    <w:rsid w:val="00191692"/>
    <w:rsid w:val="00191C63"/>
    <w:rsid w:val="00191C8E"/>
    <w:rsid w:val="00191D93"/>
    <w:rsid w:val="00191F31"/>
    <w:rsid w:val="0019211E"/>
    <w:rsid w:val="001921A0"/>
    <w:rsid w:val="00192259"/>
    <w:rsid w:val="00192316"/>
    <w:rsid w:val="0019240C"/>
    <w:rsid w:val="00192548"/>
    <w:rsid w:val="00192559"/>
    <w:rsid w:val="00192578"/>
    <w:rsid w:val="001927E0"/>
    <w:rsid w:val="001929D8"/>
    <w:rsid w:val="00192D1C"/>
    <w:rsid w:val="00192EB0"/>
    <w:rsid w:val="00192F3A"/>
    <w:rsid w:val="00192F42"/>
    <w:rsid w:val="0019300C"/>
    <w:rsid w:val="00193420"/>
    <w:rsid w:val="00193537"/>
    <w:rsid w:val="00193656"/>
    <w:rsid w:val="00193A50"/>
    <w:rsid w:val="00193AA3"/>
    <w:rsid w:val="00193B14"/>
    <w:rsid w:val="00193C7B"/>
    <w:rsid w:val="00193DA7"/>
    <w:rsid w:val="00193E9B"/>
    <w:rsid w:val="00193F97"/>
    <w:rsid w:val="00193FA8"/>
    <w:rsid w:val="00194102"/>
    <w:rsid w:val="001945C9"/>
    <w:rsid w:val="001947FC"/>
    <w:rsid w:val="00194845"/>
    <w:rsid w:val="0019489D"/>
    <w:rsid w:val="00194DBC"/>
    <w:rsid w:val="00194E69"/>
    <w:rsid w:val="0019503D"/>
    <w:rsid w:val="00195513"/>
    <w:rsid w:val="001958EF"/>
    <w:rsid w:val="00195A31"/>
    <w:rsid w:val="00195B76"/>
    <w:rsid w:val="00195CDD"/>
    <w:rsid w:val="00195E66"/>
    <w:rsid w:val="00195E78"/>
    <w:rsid w:val="00195F31"/>
    <w:rsid w:val="00196012"/>
    <w:rsid w:val="00196124"/>
    <w:rsid w:val="00196645"/>
    <w:rsid w:val="001969EA"/>
    <w:rsid w:val="00196AAD"/>
    <w:rsid w:val="00196AC6"/>
    <w:rsid w:val="00196BE8"/>
    <w:rsid w:val="00196D0B"/>
    <w:rsid w:val="00196DF5"/>
    <w:rsid w:val="00197083"/>
    <w:rsid w:val="0019714D"/>
    <w:rsid w:val="00197489"/>
    <w:rsid w:val="0019760D"/>
    <w:rsid w:val="00197671"/>
    <w:rsid w:val="001976D2"/>
    <w:rsid w:val="001976E7"/>
    <w:rsid w:val="001977F1"/>
    <w:rsid w:val="001977FF"/>
    <w:rsid w:val="00197858"/>
    <w:rsid w:val="0019787D"/>
    <w:rsid w:val="00197979"/>
    <w:rsid w:val="0019798B"/>
    <w:rsid w:val="001979A0"/>
    <w:rsid w:val="00197A5C"/>
    <w:rsid w:val="00197DFA"/>
    <w:rsid w:val="00197EAF"/>
    <w:rsid w:val="00197F6B"/>
    <w:rsid w:val="00197FC2"/>
    <w:rsid w:val="001A0164"/>
    <w:rsid w:val="001A021D"/>
    <w:rsid w:val="001A0245"/>
    <w:rsid w:val="001A02AC"/>
    <w:rsid w:val="001A03BB"/>
    <w:rsid w:val="001A0532"/>
    <w:rsid w:val="001A057B"/>
    <w:rsid w:val="001A0599"/>
    <w:rsid w:val="001A05FE"/>
    <w:rsid w:val="001A062B"/>
    <w:rsid w:val="001A0700"/>
    <w:rsid w:val="001A0754"/>
    <w:rsid w:val="001A07E9"/>
    <w:rsid w:val="001A07EC"/>
    <w:rsid w:val="001A0B2A"/>
    <w:rsid w:val="001A0D8F"/>
    <w:rsid w:val="001A0E1C"/>
    <w:rsid w:val="001A0F1B"/>
    <w:rsid w:val="001A10CC"/>
    <w:rsid w:val="001A111B"/>
    <w:rsid w:val="001A11D9"/>
    <w:rsid w:val="001A1262"/>
    <w:rsid w:val="001A1311"/>
    <w:rsid w:val="001A1BB1"/>
    <w:rsid w:val="001A1D41"/>
    <w:rsid w:val="001A1E87"/>
    <w:rsid w:val="001A226A"/>
    <w:rsid w:val="001A2271"/>
    <w:rsid w:val="001A2291"/>
    <w:rsid w:val="001A24B0"/>
    <w:rsid w:val="001A258C"/>
    <w:rsid w:val="001A25DC"/>
    <w:rsid w:val="001A26C1"/>
    <w:rsid w:val="001A29D4"/>
    <w:rsid w:val="001A2A5C"/>
    <w:rsid w:val="001A2C88"/>
    <w:rsid w:val="001A2D85"/>
    <w:rsid w:val="001A324A"/>
    <w:rsid w:val="001A3265"/>
    <w:rsid w:val="001A3398"/>
    <w:rsid w:val="001A33EB"/>
    <w:rsid w:val="001A3491"/>
    <w:rsid w:val="001A3549"/>
    <w:rsid w:val="001A3692"/>
    <w:rsid w:val="001A36D3"/>
    <w:rsid w:val="001A3880"/>
    <w:rsid w:val="001A38F6"/>
    <w:rsid w:val="001A3975"/>
    <w:rsid w:val="001A39A0"/>
    <w:rsid w:val="001A3BEE"/>
    <w:rsid w:val="001A4036"/>
    <w:rsid w:val="001A406E"/>
    <w:rsid w:val="001A40B2"/>
    <w:rsid w:val="001A455B"/>
    <w:rsid w:val="001A4693"/>
    <w:rsid w:val="001A4A3D"/>
    <w:rsid w:val="001A4ACF"/>
    <w:rsid w:val="001A4B59"/>
    <w:rsid w:val="001A4BD8"/>
    <w:rsid w:val="001A4C5B"/>
    <w:rsid w:val="001A4D06"/>
    <w:rsid w:val="001A4DC4"/>
    <w:rsid w:val="001A4DEF"/>
    <w:rsid w:val="001A50AE"/>
    <w:rsid w:val="001A5109"/>
    <w:rsid w:val="001A5213"/>
    <w:rsid w:val="001A5331"/>
    <w:rsid w:val="001A5430"/>
    <w:rsid w:val="001A549B"/>
    <w:rsid w:val="001A549F"/>
    <w:rsid w:val="001A568D"/>
    <w:rsid w:val="001A56E7"/>
    <w:rsid w:val="001A57CB"/>
    <w:rsid w:val="001A592E"/>
    <w:rsid w:val="001A598B"/>
    <w:rsid w:val="001A5A47"/>
    <w:rsid w:val="001A5B84"/>
    <w:rsid w:val="001A5DBC"/>
    <w:rsid w:val="001A5E9A"/>
    <w:rsid w:val="001A6039"/>
    <w:rsid w:val="001A6090"/>
    <w:rsid w:val="001A613A"/>
    <w:rsid w:val="001A61E4"/>
    <w:rsid w:val="001A626A"/>
    <w:rsid w:val="001A62ED"/>
    <w:rsid w:val="001A647E"/>
    <w:rsid w:val="001A64A8"/>
    <w:rsid w:val="001A65F0"/>
    <w:rsid w:val="001A6697"/>
    <w:rsid w:val="001A66D8"/>
    <w:rsid w:val="001A66E7"/>
    <w:rsid w:val="001A66F6"/>
    <w:rsid w:val="001A6869"/>
    <w:rsid w:val="001A69FD"/>
    <w:rsid w:val="001A6A43"/>
    <w:rsid w:val="001A6BEE"/>
    <w:rsid w:val="001A6CEC"/>
    <w:rsid w:val="001A6D47"/>
    <w:rsid w:val="001A6E05"/>
    <w:rsid w:val="001A6E8F"/>
    <w:rsid w:val="001A6FC1"/>
    <w:rsid w:val="001A6FCA"/>
    <w:rsid w:val="001A7468"/>
    <w:rsid w:val="001A7510"/>
    <w:rsid w:val="001A7576"/>
    <w:rsid w:val="001A76CE"/>
    <w:rsid w:val="001A76FC"/>
    <w:rsid w:val="001A79E5"/>
    <w:rsid w:val="001A7D31"/>
    <w:rsid w:val="001A7D4D"/>
    <w:rsid w:val="001A7D84"/>
    <w:rsid w:val="001A7D98"/>
    <w:rsid w:val="001A7DAB"/>
    <w:rsid w:val="001A7FCE"/>
    <w:rsid w:val="001B00ED"/>
    <w:rsid w:val="001B0347"/>
    <w:rsid w:val="001B03ED"/>
    <w:rsid w:val="001B0491"/>
    <w:rsid w:val="001B0716"/>
    <w:rsid w:val="001B08FF"/>
    <w:rsid w:val="001B0974"/>
    <w:rsid w:val="001B097C"/>
    <w:rsid w:val="001B1087"/>
    <w:rsid w:val="001B10A2"/>
    <w:rsid w:val="001B11FC"/>
    <w:rsid w:val="001B155D"/>
    <w:rsid w:val="001B17CB"/>
    <w:rsid w:val="001B192D"/>
    <w:rsid w:val="001B19C2"/>
    <w:rsid w:val="001B1E01"/>
    <w:rsid w:val="001B1F6B"/>
    <w:rsid w:val="001B1FCF"/>
    <w:rsid w:val="001B1FF4"/>
    <w:rsid w:val="001B1FF7"/>
    <w:rsid w:val="001B20F9"/>
    <w:rsid w:val="001B2448"/>
    <w:rsid w:val="001B27AD"/>
    <w:rsid w:val="001B27E4"/>
    <w:rsid w:val="001B283A"/>
    <w:rsid w:val="001B2955"/>
    <w:rsid w:val="001B2E69"/>
    <w:rsid w:val="001B2FD6"/>
    <w:rsid w:val="001B308F"/>
    <w:rsid w:val="001B313F"/>
    <w:rsid w:val="001B338A"/>
    <w:rsid w:val="001B33C9"/>
    <w:rsid w:val="001B3925"/>
    <w:rsid w:val="001B3C8B"/>
    <w:rsid w:val="001B4044"/>
    <w:rsid w:val="001B441C"/>
    <w:rsid w:val="001B451C"/>
    <w:rsid w:val="001B4605"/>
    <w:rsid w:val="001B4624"/>
    <w:rsid w:val="001B465F"/>
    <w:rsid w:val="001B47A2"/>
    <w:rsid w:val="001B4814"/>
    <w:rsid w:val="001B487C"/>
    <w:rsid w:val="001B491A"/>
    <w:rsid w:val="001B4B32"/>
    <w:rsid w:val="001B4B9E"/>
    <w:rsid w:val="001B4C26"/>
    <w:rsid w:val="001B4CB2"/>
    <w:rsid w:val="001B4CF2"/>
    <w:rsid w:val="001B4D07"/>
    <w:rsid w:val="001B4FEC"/>
    <w:rsid w:val="001B5022"/>
    <w:rsid w:val="001B51E8"/>
    <w:rsid w:val="001B529F"/>
    <w:rsid w:val="001B5323"/>
    <w:rsid w:val="001B5591"/>
    <w:rsid w:val="001B55E4"/>
    <w:rsid w:val="001B568B"/>
    <w:rsid w:val="001B56F9"/>
    <w:rsid w:val="001B5752"/>
    <w:rsid w:val="001B59A6"/>
    <w:rsid w:val="001B59C0"/>
    <w:rsid w:val="001B5CAC"/>
    <w:rsid w:val="001B5D78"/>
    <w:rsid w:val="001B6170"/>
    <w:rsid w:val="001B6200"/>
    <w:rsid w:val="001B62A3"/>
    <w:rsid w:val="001B64A9"/>
    <w:rsid w:val="001B6542"/>
    <w:rsid w:val="001B6695"/>
    <w:rsid w:val="001B67E5"/>
    <w:rsid w:val="001B6837"/>
    <w:rsid w:val="001B687C"/>
    <w:rsid w:val="001B6D4A"/>
    <w:rsid w:val="001B6E1E"/>
    <w:rsid w:val="001B6F2E"/>
    <w:rsid w:val="001B6FBC"/>
    <w:rsid w:val="001B70D2"/>
    <w:rsid w:val="001B732B"/>
    <w:rsid w:val="001B797F"/>
    <w:rsid w:val="001B7A8D"/>
    <w:rsid w:val="001B7B8B"/>
    <w:rsid w:val="001B7CF7"/>
    <w:rsid w:val="001C0094"/>
    <w:rsid w:val="001C00C0"/>
    <w:rsid w:val="001C02CF"/>
    <w:rsid w:val="001C0484"/>
    <w:rsid w:val="001C05CC"/>
    <w:rsid w:val="001C083A"/>
    <w:rsid w:val="001C0872"/>
    <w:rsid w:val="001C0A2E"/>
    <w:rsid w:val="001C0A4A"/>
    <w:rsid w:val="001C0A8E"/>
    <w:rsid w:val="001C0B36"/>
    <w:rsid w:val="001C0BB4"/>
    <w:rsid w:val="001C0BDB"/>
    <w:rsid w:val="001C0D86"/>
    <w:rsid w:val="001C0F69"/>
    <w:rsid w:val="001C116D"/>
    <w:rsid w:val="001C12E3"/>
    <w:rsid w:val="001C1514"/>
    <w:rsid w:val="001C160F"/>
    <w:rsid w:val="001C1A27"/>
    <w:rsid w:val="001C1A28"/>
    <w:rsid w:val="001C1E51"/>
    <w:rsid w:val="001C1F46"/>
    <w:rsid w:val="001C1F52"/>
    <w:rsid w:val="001C2174"/>
    <w:rsid w:val="001C224B"/>
    <w:rsid w:val="001C2306"/>
    <w:rsid w:val="001C2359"/>
    <w:rsid w:val="001C23E4"/>
    <w:rsid w:val="001C2431"/>
    <w:rsid w:val="001C24C8"/>
    <w:rsid w:val="001C2541"/>
    <w:rsid w:val="001C255F"/>
    <w:rsid w:val="001C258D"/>
    <w:rsid w:val="001C2A69"/>
    <w:rsid w:val="001C2C34"/>
    <w:rsid w:val="001C2CDF"/>
    <w:rsid w:val="001C2E2D"/>
    <w:rsid w:val="001C2E49"/>
    <w:rsid w:val="001C2FDD"/>
    <w:rsid w:val="001C2FEB"/>
    <w:rsid w:val="001C30D3"/>
    <w:rsid w:val="001C32BE"/>
    <w:rsid w:val="001C34F9"/>
    <w:rsid w:val="001C37EF"/>
    <w:rsid w:val="001C38AB"/>
    <w:rsid w:val="001C38C4"/>
    <w:rsid w:val="001C3AD9"/>
    <w:rsid w:val="001C3B54"/>
    <w:rsid w:val="001C3C42"/>
    <w:rsid w:val="001C3CF4"/>
    <w:rsid w:val="001C3D07"/>
    <w:rsid w:val="001C3D50"/>
    <w:rsid w:val="001C3DE6"/>
    <w:rsid w:val="001C3F11"/>
    <w:rsid w:val="001C40BD"/>
    <w:rsid w:val="001C41C3"/>
    <w:rsid w:val="001C43AB"/>
    <w:rsid w:val="001C4647"/>
    <w:rsid w:val="001C48C6"/>
    <w:rsid w:val="001C48ED"/>
    <w:rsid w:val="001C4990"/>
    <w:rsid w:val="001C4C2D"/>
    <w:rsid w:val="001C4C7D"/>
    <w:rsid w:val="001C5324"/>
    <w:rsid w:val="001C55C0"/>
    <w:rsid w:val="001C59D7"/>
    <w:rsid w:val="001C5E30"/>
    <w:rsid w:val="001C5EFB"/>
    <w:rsid w:val="001C5FBE"/>
    <w:rsid w:val="001C63EC"/>
    <w:rsid w:val="001C6451"/>
    <w:rsid w:val="001C6504"/>
    <w:rsid w:val="001C6A29"/>
    <w:rsid w:val="001C6AE4"/>
    <w:rsid w:val="001C6B04"/>
    <w:rsid w:val="001C6B5A"/>
    <w:rsid w:val="001C6B63"/>
    <w:rsid w:val="001C6C21"/>
    <w:rsid w:val="001C6C55"/>
    <w:rsid w:val="001C6D65"/>
    <w:rsid w:val="001C6FFD"/>
    <w:rsid w:val="001C71F2"/>
    <w:rsid w:val="001C7436"/>
    <w:rsid w:val="001C77F9"/>
    <w:rsid w:val="001C7804"/>
    <w:rsid w:val="001C780F"/>
    <w:rsid w:val="001C7825"/>
    <w:rsid w:val="001C7950"/>
    <w:rsid w:val="001C79B9"/>
    <w:rsid w:val="001C7B38"/>
    <w:rsid w:val="001C7D4B"/>
    <w:rsid w:val="001C7D7E"/>
    <w:rsid w:val="001C7D99"/>
    <w:rsid w:val="001C7F3D"/>
    <w:rsid w:val="001C7FE6"/>
    <w:rsid w:val="001D0146"/>
    <w:rsid w:val="001D01F3"/>
    <w:rsid w:val="001D0227"/>
    <w:rsid w:val="001D063B"/>
    <w:rsid w:val="001D0842"/>
    <w:rsid w:val="001D08FD"/>
    <w:rsid w:val="001D0918"/>
    <w:rsid w:val="001D0A8F"/>
    <w:rsid w:val="001D0B77"/>
    <w:rsid w:val="001D0EFE"/>
    <w:rsid w:val="001D10F3"/>
    <w:rsid w:val="001D1102"/>
    <w:rsid w:val="001D11D1"/>
    <w:rsid w:val="001D12FC"/>
    <w:rsid w:val="001D150C"/>
    <w:rsid w:val="001D1609"/>
    <w:rsid w:val="001D1711"/>
    <w:rsid w:val="001D18C2"/>
    <w:rsid w:val="001D1995"/>
    <w:rsid w:val="001D1A07"/>
    <w:rsid w:val="001D1BB0"/>
    <w:rsid w:val="001D1BD8"/>
    <w:rsid w:val="001D1E13"/>
    <w:rsid w:val="001D1FB6"/>
    <w:rsid w:val="001D2003"/>
    <w:rsid w:val="001D201C"/>
    <w:rsid w:val="001D2061"/>
    <w:rsid w:val="001D220A"/>
    <w:rsid w:val="001D2213"/>
    <w:rsid w:val="001D28B7"/>
    <w:rsid w:val="001D28CD"/>
    <w:rsid w:val="001D2A44"/>
    <w:rsid w:val="001D2D65"/>
    <w:rsid w:val="001D2D6D"/>
    <w:rsid w:val="001D3145"/>
    <w:rsid w:val="001D334D"/>
    <w:rsid w:val="001D3425"/>
    <w:rsid w:val="001D34D6"/>
    <w:rsid w:val="001D3504"/>
    <w:rsid w:val="001D37F8"/>
    <w:rsid w:val="001D3808"/>
    <w:rsid w:val="001D384E"/>
    <w:rsid w:val="001D38B2"/>
    <w:rsid w:val="001D40A9"/>
    <w:rsid w:val="001D4357"/>
    <w:rsid w:val="001D4468"/>
    <w:rsid w:val="001D4470"/>
    <w:rsid w:val="001D475D"/>
    <w:rsid w:val="001D49A2"/>
    <w:rsid w:val="001D4C8D"/>
    <w:rsid w:val="001D4DE5"/>
    <w:rsid w:val="001D5002"/>
    <w:rsid w:val="001D517D"/>
    <w:rsid w:val="001D544A"/>
    <w:rsid w:val="001D5683"/>
    <w:rsid w:val="001D5AFF"/>
    <w:rsid w:val="001D5BD1"/>
    <w:rsid w:val="001D5C15"/>
    <w:rsid w:val="001D5CBD"/>
    <w:rsid w:val="001D5E9E"/>
    <w:rsid w:val="001D5EAF"/>
    <w:rsid w:val="001D5F1F"/>
    <w:rsid w:val="001D6022"/>
    <w:rsid w:val="001D639B"/>
    <w:rsid w:val="001D66B2"/>
    <w:rsid w:val="001D6724"/>
    <w:rsid w:val="001D67A7"/>
    <w:rsid w:val="001D6814"/>
    <w:rsid w:val="001D68A6"/>
    <w:rsid w:val="001D69B1"/>
    <w:rsid w:val="001D6A98"/>
    <w:rsid w:val="001D6D6F"/>
    <w:rsid w:val="001D6D75"/>
    <w:rsid w:val="001D721F"/>
    <w:rsid w:val="001D72DE"/>
    <w:rsid w:val="001D7354"/>
    <w:rsid w:val="001D7454"/>
    <w:rsid w:val="001D7598"/>
    <w:rsid w:val="001D7716"/>
    <w:rsid w:val="001D7892"/>
    <w:rsid w:val="001D78D8"/>
    <w:rsid w:val="001D7B14"/>
    <w:rsid w:val="001D7D9E"/>
    <w:rsid w:val="001D7DD9"/>
    <w:rsid w:val="001E00E6"/>
    <w:rsid w:val="001E0285"/>
    <w:rsid w:val="001E02EF"/>
    <w:rsid w:val="001E0466"/>
    <w:rsid w:val="001E05A7"/>
    <w:rsid w:val="001E0675"/>
    <w:rsid w:val="001E0744"/>
    <w:rsid w:val="001E09C4"/>
    <w:rsid w:val="001E0A58"/>
    <w:rsid w:val="001E0A98"/>
    <w:rsid w:val="001E0BCC"/>
    <w:rsid w:val="001E0BD5"/>
    <w:rsid w:val="001E0C6F"/>
    <w:rsid w:val="001E0CA3"/>
    <w:rsid w:val="001E0D78"/>
    <w:rsid w:val="001E0FFB"/>
    <w:rsid w:val="001E10FC"/>
    <w:rsid w:val="001E11A9"/>
    <w:rsid w:val="001E124F"/>
    <w:rsid w:val="001E13E0"/>
    <w:rsid w:val="001E14AB"/>
    <w:rsid w:val="001E16E7"/>
    <w:rsid w:val="001E1706"/>
    <w:rsid w:val="001E1770"/>
    <w:rsid w:val="001E187A"/>
    <w:rsid w:val="001E18EA"/>
    <w:rsid w:val="001E19A1"/>
    <w:rsid w:val="001E19CE"/>
    <w:rsid w:val="001E1A5D"/>
    <w:rsid w:val="001E1AEC"/>
    <w:rsid w:val="001E1BD4"/>
    <w:rsid w:val="001E1C96"/>
    <w:rsid w:val="001E1E02"/>
    <w:rsid w:val="001E202C"/>
    <w:rsid w:val="001E2319"/>
    <w:rsid w:val="001E24A4"/>
    <w:rsid w:val="001E261D"/>
    <w:rsid w:val="001E2635"/>
    <w:rsid w:val="001E279C"/>
    <w:rsid w:val="001E2867"/>
    <w:rsid w:val="001E2B06"/>
    <w:rsid w:val="001E2CF0"/>
    <w:rsid w:val="001E2DBE"/>
    <w:rsid w:val="001E2F97"/>
    <w:rsid w:val="001E3231"/>
    <w:rsid w:val="001E33FE"/>
    <w:rsid w:val="001E367A"/>
    <w:rsid w:val="001E3842"/>
    <w:rsid w:val="001E3A29"/>
    <w:rsid w:val="001E3CCE"/>
    <w:rsid w:val="001E3D14"/>
    <w:rsid w:val="001E3EE6"/>
    <w:rsid w:val="001E3F13"/>
    <w:rsid w:val="001E41C5"/>
    <w:rsid w:val="001E422F"/>
    <w:rsid w:val="001E445C"/>
    <w:rsid w:val="001E4674"/>
    <w:rsid w:val="001E46F4"/>
    <w:rsid w:val="001E4737"/>
    <w:rsid w:val="001E484C"/>
    <w:rsid w:val="001E4B4F"/>
    <w:rsid w:val="001E4B62"/>
    <w:rsid w:val="001E4DFF"/>
    <w:rsid w:val="001E4EAF"/>
    <w:rsid w:val="001E4EEC"/>
    <w:rsid w:val="001E4F1C"/>
    <w:rsid w:val="001E506F"/>
    <w:rsid w:val="001E51DE"/>
    <w:rsid w:val="001E5345"/>
    <w:rsid w:val="001E538C"/>
    <w:rsid w:val="001E5568"/>
    <w:rsid w:val="001E59DC"/>
    <w:rsid w:val="001E59EB"/>
    <w:rsid w:val="001E5BAE"/>
    <w:rsid w:val="001E5BDA"/>
    <w:rsid w:val="001E5D47"/>
    <w:rsid w:val="001E5D9B"/>
    <w:rsid w:val="001E61CB"/>
    <w:rsid w:val="001E68B2"/>
    <w:rsid w:val="001E6D94"/>
    <w:rsid w:val="001E6E00"/>
    <w:rsid w:val="001E6EAC"/>
    <w:rsid w:val="001E6EC0"/>
    <w:rsid w:val="001E7089"/>
    <w:rsid w:val="001E7279"/>
    <w:rsid w:val="001E731C"/>
    <w:rsid w:val="001E74C5"/>
    <w:rsid w:val="001E753C"/>
    <w:rsid w:val="001E75D3"/>
    <w:rsid w:val="001E76AB"/>
    <w:rsid w:val="001E773F"/>
    <w:rsid w:val="001E7833"/>
    <w:rsid w:val="001E7956"/>
    <w:rsid w:val="001E795E"/>
    <w:rsid w:val="001E7986"/>
    <w:rsid w:val="001E79C7"/>
    <w:rsid w:val="001E7A1B"/>
    <w:rsid w:val="001E7E41"/>
    <w:rsid w:val="001E7F43"/>
    <w:rsid w:val="001F00B5"/>
    <w:rsid w:val="001F015D"/>
    <w:rsid w:val="001F0162"/>
    <w:rsid w:val="001F0240"/>
    <w:rsid w:val="001F0536"/>
    <w:rsid w:val="001F0553"/>
    <w:rsid w:val="001F05A7"/>
    <w:rsid w:val="001F063A"/>
    <w:rsid w:val="001F06BF"/>
    <w:rsid w:val="001F07D0"/>
    <w:rsid w:val="001F0AF2"/>
    <w:rsid w:val="001F0B4A"/>
    <w:rsid w:val="001F0BD7"/>
    <w:rsid w:val="001F0CA5"/>
    <w:rsid w:val="001F0DB6"/>
    <w:rsid w:val="001F0EB6"/>
    <w:rsid w:val="001F115C"/>
    <w:rsid w:val="001F1366"/>
    <w:rsid w:val="001F148D"/>
    <w:rsid w:val="001F1508"/>
    <w:rsid w:val="001F1616"/>
    <w:rsid w:val="001F188A"/>
    <w:rsid w:val="001F191B"/>
    <w:rsid w:val="001F1AD5"/>
    <w:rsid w:val="001F1C42"/>
    <w:rsid w:val="001F1C4A"/>
    <w:rsid w:val="001F1E37"/>
    <w:rsid w:val="001F1E80"/>
    <w:rsid w:val="001F1E89"/>
    <w:rsid w:val="001F204B"/>
    <w:rsid w:val="001F20FE"/>
    <w:rsid w:val="001F23C9"/>
    <w:rsid w:val="001F24CE"/>
    <w:rsid w:val="001F24D6"/>
    <w:rsid w:val="001F2577"/>
    <w:rsid w:val="001F269F"/>
    <w:rsid w:val="001F2743"/>
    <w:rsid w:val="001F2864"/>
    <w:rsid w:val="001F287A"/>
    <w:rsid w:val="001F28C5"/>
    <w:rsid w:val="001F2A28"/>
    <w:rsid w:val="001F2B36"/>
    <w:rsid w:val="001F2F27"/>
    <w:rsid w:val="001F31D7"/>
    <w:rsid w:val="001F3229"/>
    <w:rsid w:val="001F32CE"/>
    <w:rsid w:val="001F3370"/>
    <w:rsid w:val="001F3372"/>
    <w:rsid w:val="001F3466"/>
    <w:rsid w:val="001F3498"/>
    <w:rsid w:val="001F34F4"/>
    <w:rsid w:val="001F3565"/>
    <w:rsid w:val="001F35F3"/>
    <w:rsid w:val="001F379F"/>
    <w:rsid w:val="001F38DB"/>
    <w:rsid w:val="001F3CA4"/>
    <w:rsid w:val="001F3E02"/>
    <w:rsid w:val="001F3FA7"/>
    <w:rsid w:val="001F40FA"/>
    <w:rsid w:val="001F4243"/>
    <w:rsid w:val="001F42B8"/>
    <w:rsid w:val="001F44A1"/>
    <w:rsid w:val="001F4584"/>
    <w:rsid w:val="001F46F1"/>
    <w:rsid w:val="001F48C3"/>
    <w:rsid w:val="001F4C34"/>
    <w:rsid w:val="001F4DD0"/>
    <w:rsid w:val="001F4E8F"/>
    <w:rsid w:val="001F50E7"/>
    <w:rsid w:val="001F5148"/>
    <w:rsid w:val="001F545A"/>
    <w:rsid w:val="001F571A"/>
    <w:rsid w:val="001F57FF"/>
    <w:rsid w:val="001F5859"/>
    <w:rsid w:val="001F592C"/>
    <w:rsid w:val="001F5A67"/>
    <w:rsid w:val="001F5B13"/>
    <w:rsid w:val="001F5BF5"/>
    <w:rsid w:val="001F5D01"/>
    <w:rsid w:val="001F5E0C"/>
    <w:rsid w:val="001F5FDD"/>
    <w:rsid w:val="001F6225"/>
    <w:rsid w:val="001F6284"/>
    <w:rsid w:val="001F63AB"/>
    <w:rsid w:val="001F6511"/>
    <w:rsid w:val="001F65C8"/>
    <w:rsid w:val="001F65E5"/>
    <w:rsid w:val="001F6699"/>
    <w:rsid w:val="001F6966"/>
    <w:rsid w:val="001F69CD"/>
    <w:rsid w:val="001F6B9D"/>
    <w:rsid w:val="001F6BD6"/>
    <w:rsid w:val="001F6D38"/>
    <w:rsid w:val="001F7126"/>
    <w:rsid w:val="001F73D5"/>
    <w:rsid w:val="001F766D"/>
    <w:rsid w:val="001F76BC"/>
    <w:rsid w:val="001F78CE"/>
    <w:rsid w:val="001F7949"/>
    <w:rsid w:val="001F7AE5"/>
    <w:rsid w:val="001F7C5E"/>
    <w:rsid w:val="001F7D44"/>
    <w:rsid w:val="00200173"/>
    <w:rsid w:val="00200537"/>
    <w:rsid w:val="00200603"/>
    <w:rsid w:val="0020082C"/>
    <w:rsid w:val="00200B90"/>
    <w:rsid w:val="00200FA4"/>
    <w:rsid w:val="00201220"/>
    <w:rsid w:val="002012A1"/>
    <w:rsid w:val="002013A1"/>
    <w:rsid w:val="002014CA"/>
    <w:rsid w:val="00201976"/>
    <w:rsid w:val="0020197B"/>
    <w:rsid w:val="0020199F"/>
    <w:rsid w:val="00201BD7"/>
    <w:rsid w:val="00201DE3"/>
    <w:rsid w:val="00201E33"/>
    <w:rsid w:val="00201E60"/>
    <w:rsid w:val="00201F86"/>
    <w:rsid w:val="00201F96"/>
    <w:rsid w:val="002020B5"/>
    <w:rsid w:val="00202101"/>
    <w:rsid w:val="00202357"/>
    <w:rsid w:val="002024B1"/>
    <w:rsid w:val="00202602"/>
    <w:rsid w:val="0020266B"/>
    <w:rsid w:val="00202BB3"/>
    <w:rsid w:val="0020302C"/>
    <w:rsid w:val="002030C1"/>
    <w:rsid w:val="00203176"/>
    <w:rsid w:val="002032D0"/>
    <w:rsid w:val="0020331B"/>
    <w:rsid w:val="00203429"/>
    <w:rsid w:val="0020360F"/>
    <w:rsid w:val="0020372D"/>
    <w:rsid w:val="0020373D"/>
    <w:rsid w:val="00203B70"/>
    <w:rsid w:val="00204284"/>
    <w:rsid w:val="00204366"/>
    <w:rsid w:val="002046B0"/>
    <w:rsid w:val="00204804"/>
    <w:rsid w:val="00204914"/>
    <w:rsid w:val="00204B48"/>
    <w:rsid w:val="00204C43"/>
    <w:rsid w:val="00204C7B"/>
    <w:rsid w:val="00204E57"/>
    <w:rsid w:val="00205051"/>
    <w:rsid w:val="002050FA"/>
    <w:rsid w:val="002054AB"/>
    <w:rsid w:val="002054D9"/>
    <w:rsid w:val="00205637"/>
    <w:rsid w:val="00205763"/>
    <w:rsid w:val="002058D9"/>
    <w:rsid w:val="002058DE"/>
    <w:rsid w:val="0020599C"/>
    <w:rsid w:val="00205B13"/>
    <w:rsid w:val="00205D72"/>
    <w:rsid w:val="00206048"/>
    <w:rsid w:val="00206270"/>
    <w:rsid w:val="002062E3"/>
    <w:rsid w:val="002063EF"/>
    <w:rsid w:val="002064F5"/>
    <w:rsid w:val="0020669B"/>
    <w:rsid w:val="002066D8"/>
    <w:rsid w:val="00206750"/>
    <w:rsid w:val="0020685C"/>
    <w:rsid w:val="00206926"/>
    <w:rsid w:val="0020696D"/>
    <w:rsid w:val="00206A08"/>
    <w:rsid w:val="00206DCE"/>
    <w:rsid w:val="00206F55"/>
    <w:rsid w:val="00206FB3"/>
    <w:rsid w:val="00206FC1"/>
    <w:rsid w:val="0020705D"/>
    <w:rsid w:val="002070A4"/>
    <w:rsid w:val="00207105"/>
    <w:rsid w:val="00207108"/>
    <w:rsid w:val="00207175"/>
    <w:rsid w:val="00207187"/>
    <w:rsid w:val="002073BD"/>
    <w:rsid w:val="002073BE"/>
    <w:rsid w:val="002077A3"/>
    <w:rsid w:val="00207D75"/>
    <w:rsid w:val="00210026"/>
    <w:rsid w:val="002101E6"/>
    <w:rsid w:val="00210229"/>
    <w:rsid w:val="00210396"/>
    <w:rsid w:val="002103E6"/>
    <w:rsid w:val="00210495"/>
    <w:rsid w:val="002104A3"/>
    <w:rsid w:val="00210534"/>
    <w:rsid w:val="002105D2"/>
    <w:rsid w:val="00210A96"/>
    <w:rsid w:val="00210AB4"/>
    <w:rsid w:val="00210B08"/>
    <w:rsid w:val="00210CD3"/>
    <w:rsid w:val="002111D1"/>
    <w:rsid w:val="002113AE"/>
    <w:rsid w:val="00211500"/>
    <w:rsid w:val="0021158B"/>
    <w:rsid w:val="002117D6"/>
    <w:rsid w:val="00211939"/>
    <w:rsid w:val="00211A68"/>
    <w:rsid w:val="00211AC0"/>
    <w:rsid w:val="00211AC7"/>
    <w:rsid w:val="00211B52"/>
    <w:rsid w:val="00211BF0"/>
    <w:rsid w:val="00211C3A"/>
    <w:rsid w:val="00211CD1"/>
    <w:rsid w:val="00211E9E"/>
    <w:rsid w:val="00211EED"/>
    <w:rsid w:val="00211F56"/>
    <w:rsid w:val="0021210B"/>
    <w:rsid w:val="0021211B"/>
    <w:rsid w:val="00212590"/>
    <w:rsid w:val="002125C8"/>
    <w:rsid w:val="00212606"/>
    <w:rsid w:val="002129A2"/>
    <w:rsid w:val="00212A76"/>
    <w:rsid w:val="0021301D"/>
    <w:rsid w:val="00213188"/>
    <w:rsid w:val="0021333C"/>
    <w:rsid w:val="002133CA"/>
    <w:rsid w:val="00213649"/>
    <w:rsid w:val="0021387D"/>
    <w:rsid w:val="0021388A"/>
    <w:rsid w:val="002139B2"/>
    <w:rsid w:val="00213DDC"/>
    <w:rsid w:val="00213DFB"/>
    <w:rsid w:val="00213E81"/>
    <w:rsid w:val="0021417A"/>
    <w:rsid w:val="002141AF"/>
    <w:rsid w:val="00214203"/>
    <w:rsid w:val="0021425A"/>
    <w:rsid w:val="0021432B"/>
    <w:rsid w:val="0021454A"/>
    <w:rsid w:val="00214665"/>
    <w:rsid w:val="0021479E"/>
    <w:rsid w:val="00214A3A"/>
    <w:rsid w:val="00214A8A"/>
    <w:rsid w:val="00214B3A"/>
    <w:rsid w:val="00214FD5"/>
    <w:rsid w:val="002150FF"/>
    <w:rsid w:val="0021515B"/>
    <w:rsid w:val="002151D6"/>
    <w:rsid w:val="00215567"/>
    <w:rsid w:val="002157EB"/>
    <w:rsid w:val="00215AD7"/>
    <w:rsid w:val="00215ADE"/>
    <w:rsid w:val="00215C29"/>
    <w:rsid w:val="00215DF7"/>
    <w:rsid w:val="002160F7"/>
    <w:rsid w:val="00216258"/>
    <w:rsid w:val="0021629B"/>
    <w:rsid w:val="002164D2"/>
    <w:rsid w:val="0021657E"/>
    <w:rsid w:val="00216598"/>
    <w:rsid w:val="00216622"/>
    <w:rsid w:val="002166C0"/>
    <w:rsid w:val="00216773"/>
    <w:rsid w:val="00216802"/>
    <w:rsid w:val="00216BDE"/>
    <w:rsid w:val="00216CC9"/>
    <w:rsid w:val="00216EA2"/>
    <w:rsid w:val="00216EC6"/>
    <w:rsid w:val="00216FB2"/>
    <w:rsid w:val="00217034"/>
    <w:rsid w:val="0021704F"/>
    <w:rsid w:val="00217057"/>
    <w:rsid w:val="0021708D"/>
    <w:rsid w:val="002171C9"/>
    <w:rsid w:val="0021720A"/>
    <w:rsid w:val="00217385"/>
    <w:rsid w:val="00217453"/>
    <w:rsid w:val="002176E2"/>
    <w:rsid w:val="002177D4"/>
    <w:rsid w:val="00217C08"/>
    <w:rsid w:val="00217DFD"/>
    <w:rsid w:val="00217E94"/>
    <w:rsid w:val="00220079"/>
    <w:rsid w:val="0022009C"/>
    <w:rsid w:val="002200BC"/>
    <w:rsid w:val="002205E5"/>
    <w:rsid w:val="0022070E"/>
    <w:rsid w:val="002207BF"/>
    <w:rsid w:val="002209C7"/>
    <w:rsid w:val="002209DD"/>
    <w:rsid w:val="00220AAB"/>
    <w:rsid w:val="00220DEF"/>
    <w:rsid w:val="00220ED1"/>
    <w:rsid w:val="00220F11"/>
    <w:rsid w:val="0022101F"/>
    <w:rsid w:val="002212F4"/>
    <w:rsid w:val="002213D3"/>
    <w:rsid w:val="002213DD"/>
    <w:rsid w:val="00221784"/>
    <w:rsid w:val="0022190A"/>
    <w:rsid w:val="0022194A"/>
    <w:rsid w:val="00221C89"/>
    <w:rsid w:val="00221C97"/>
    <w:rsid w:val="00221CD6"/>
    <w:rsid w:val="00221DF0"/>
    <w:rsid w:val="00221F2D"/>
    <w:rsid w:val="002220FC"/>
    <w:rsid w:val="002220FE"/>
    <w:rsid w:val="00222113"/>
    <w:rsid w:val="00222140"/>
    <w:rsid w:val="00222154"/>
    <w:rsid w:val="00222236"/>
    <w:rsid w:val="00222544"/>
    <w:rsid w:val="00222792"/>
    <w:rsid w:val="00222976"/>
    <w:rsid w:val="00222A69"/>
    <w:rsid w:val="00222AEC"/>
    <w:rsid w:val="00222BDD"/>
    <w:rsid w:val="00222CE3"/>
    <w:rsid w:val="00222D03"/>
    <w:rsid w:val="0022327E"/>
    <w:rsid w:val="002232C9"/>
    <w:rsid w:val="0022343D"/>
    <w:rsid w:val="0022348A"/>
    <w:rsid w:val="00223721"/>
    <w:rsid w:val="00223995"/>
    <w:rsid w:val="00223BE0"/>
    <w:rsid w:val="00223CE6"/>
    <w:rsid w:val="00223DBF"/>
    <w:rsid w:val="00223F02"/>
    <w:rsid w:val="00223F08"/>
    <w:rsid w:val="00223F6A"/>
    <w:rsid w:val="0022407F"/>
    <w:rsid w:val="0022416A"/>
    <w:rsid w:val="002241B4"/>
    <w:rsid w:val="00224232"/>
    <w:rsid w:val="00224448"/>
    <w:rsid w:val="00224567"/>
    <w:rsid w:val="0022458C"/>
    <w:rsid w:val="0022476A"/>
    <w:rsid w:val="00224939"/>
    <w:rsid w:val="00224B94"/>
    <w:rsid w:val="00224BA4"/>
    <w:rsid w:val="00224BB5"/>
    <w:rsid w:val="00224CB1"/>
    <w:rsid w:val="00224CFC"/>
    <w:rsid w:val="00224D75"/>
    <w:rsid w:val="00224DEC"/>
    <w:rsid w:val="00224FA4"/>
    <w:rsid w:val="00225280"/>
    <w:rsid w:val="002252A0"/>
    <w:rsid w:val="0022538C"/>
    <w:rsid w:val="002255F7"/>
    <w:rsid w:val="00225744"/>
    <w:rsid w:val="002257B0"/>
    <w:rsid w:val="002257F9"/>
    <w:rsid w:val="00225B7E"/>
    <w:rsid w:val="00225DB2"/>
    <w:rsid w:val="00225E9A"/>
    <w:rsid w:val="00225EEC"/>
    <w:rsid w:val="002262DC"/>
    <w:rsid w:val="00226384"/>
    <w:rsid w:val="002263A8"/>
    <w:rsid w:val="002263F6"/>
    <w:rsid w:val="0022647F"/>
    <w:rsid w:val="0022656E"/>
    <w:rsid w:val="00226637"/>
    <w:rsid w:val="002266FB"/>
    <w:rsid w:val="002267A8"/>
    <w:rsid w:val="002267F6"/>
    <w:rsid w:val="00226A3C"/>
    <w:rsid w:val="00226B70"/>
    <w:rsid w:val="00226BDA"/>
    <w:rsid w:val="00226F80"/>
    <w:rsid w:val="00226F98"/>
    <w:rsid w:val="002271C5"/>
    <w:rsid w:val="00227201"/>
    <w:rsid w:val="00227342"/>
    <w:rsid w:val="0022736E"/>
    <w:rsid w:val="002276E2"/>
    <w:rsid w:val="002276EB"/>
    <w:rsid w:val="002278B1"/>
    <w:rsid w:val="00227D01"/>
    <w:rsid w:val="00227D3B"/>
    <w:rsid w:val="00227D5C"/>
    <w:rsid w:val="00227DBA"/>
    <w:rsid w:val="00227E03"/>
    <w:rsid w:val="00227EF9"/>
    <w:rsid w:val="00227F69"/>
    <w:rsid w:val="002303A6"/>
    <w:rsid w:val="00230544"/>
    <w:rsid w:val="002305EC"/>
    <w:rsid w:val="00230802"/>
    <w:rsid w:val="002309DE"/>
    <w:rsid w:val="00230AA3"/>
    <w:rsid w:val="00230BA0"/>
    <w:rsid w:val="00230C7F"/>
    <w:rsid w:val="00230F2E"/>
    <w:rsid w:val="00230F67"/>
    <w:rsid w:val="00231060"/>
    <w:rsid w:val="0023148E"/>
    <w:rsid w:val="002317FB"/>
    <w:rsid w:val="002317FE"/>
    <w:rsid w:val="002318D9"/>
    <w:rsid w:val="00231919"/>
    <w:rsid w:val="00231A48"/>
    <w:rsid w:val="00231B41"/>
    <w:rsid w:val="00231CC7"/>
    <w:rsid w:val="00231DD4"/>
    <w:rsid w:val="00231DDB"/>
    <w:rsid w:val="00231DE6"/>
    <w:rsid w:val="00231F31"/>
    <w:rsid w:val="00231F90"/>
    <w:rsid w:val="00231FC0"/>
    <w:rsid w:val="00232065"/>
    <w:rsid w:val="00232089"/>
    <w:rsid w:val="0023218C"/>
    <w:rsid w:val="00232345"/>
    <w:rsid w:val="00232346"/>
    <w:rsid w:val="00232732"/>
    <w:rsid w:val="002327B5"/>
    <w:rsid w:val="0023280F"/>
    <w:rsid w:val="0023281F"/>
    <w:rsid w:val="00232863"/>
    <w:rsid w:val="0023299F"/>
    <w:rsid w:val="00232CB0"/>
    <w:rsid w:val="00232E63"/>
    <w:rsid w:val="00232EF9"/>
    <w:rsid w:val="0023320D"/>
    <w:rsid w:val="00233228"/>
    <w:rsid w:val="00233289"/>
    <w:rsid w:val="002335B1"/>
    <w:rsid w:val="002335FE"/>
    <w:rsid w:val="00233664"/>
    <w:rsid w:val="0023367B"/>
    <w:rsid w:val="002337C3"/>
    <w:rsid w:val="00233806"/>
    <w:rsid w:val="00233831"/>
    <w:rsid w:val="002338AC"/>
    <w:rsid w:val="002339F3"/>
    <w:rsid w:val="00233B76"/>
    <w:rsid w:val="00233BD4"/>
    <w:rsid w:val="00233C9E"/>
    <w:rsid w:val="00233CA6"/>
    <w:rsid w:val="00233CFB"/>
    <w:rsid w:val="00233D65"/>
    <w:rsid w:val="00233E71"/>
    <w:rsid w:val="0023434D"/>
    <w:rsid w:val="00234353"/>
    <w:rsid w:val="00234429"/>
    <w:rsid w:val="00234466"/>
    <w:rsid w:val="0023489F"/>
    <w:rsid w:val="0023495C"/>
    <w:rsid w:val="00234A7A"/>
    <w:rsid w:val="00234B79"/>
    <w:rsid w:val="00234CB7"/>
    <w:rsid w:val="00234F47"/>
    <w:rsid w:val="00235093"/>
    <w:rsid w:val="002353EC"/>
    <w:rsid w:val="00235492"/>
    <w:rsid w:val="00235525"/>
    <w:rsid w:val="00235582"/>
    <w:rsid w:val="00235686"/>
    <w:rsid w:val="00235770"/>
    <w:rsid w:val="00235840"/>
    <w:rsid w:val="00235A78"/>
    <w:rsid w:val="00235AF6"/>
    <w:rsid w:val="00235B65"/>
    <w:rsid w:val="00235C3E"/>
    <w:rsid w:val="00235C4B"/>
    <w:rsid w:val="00235E92"/>
    <w:rsid w:val="00235F36"/>
    <w:rsid w:val="00235F43"/>
    <w:rsid w:val="0023610A"/>
    <w:rsid w:val="00236284"/>
    <w:rsid w:val="0023636D"/>
    <w:rsid w:val="00236442"/>
    <w:rsid w:val="00236528"/>
    <w:rsid w:val="002366A9"/>
    <w:rsid w:val="0023677E"/>
    <w:rsid w:val="00236794"/>
    <w:rsid w:val="00236832"/>
    <w:rsid w:val="00236834"/>
    <w:rsid w:val="0023697B"/>
    <w:rsid w:val="002369C8"/>
    <w:rsid w:val="00236B9A"/>
    <w:rsid w:val="00236F1A"/>
    <w:rsid w:val="00237057"/>
    <w:rsid w:val="002371B2"/>
    <w:rsid w:val="0023721F"/>
    <w:rsid w:val="002374CB"/>
    <w:rsid w:val="002374F4"/>
    <w:rsid w:val="002375DD"/>
    <w:rsid w:val="00237620"/>
    <w:rsid w:val="00237B6C"/>
    <w:rsid w:val="00237B8D"/>
    <w:rsid w:val="00237CE9"/>
    <w:rsid w:val="00237E65"/>
    <w:rsid w:val="002400F0"/>
    <w:rsid w:val="00240179"/>
    <w:rsid w:val="002401B0"/>
    <w:rsid w:val="002401D2"/>
    <w:rsid w:val="002402C1"/>
    <w:rsid w:val="002402F1"/>
    <w:rsid w:val="0024034B"/>
    <w:rsid w:val="00240370"/>
    <w:rsid w:val="002405F1"/>
    <w:rsid w:val="00240628"/>
    <w:rsid w:val="002406BE"/>
    <w:rsid w:val="00240739"/>
    <w:rsid w:val="00240783"/>
    <w:rsid w:val="00240D72"/>
    <w:rsid w:val="00240DB9"/>
    <w:rsid w:val="00240E7A"/>
    <w:rsid w:val="00240F84"/>
    <w:rsid w:val="002410B0"/>
    <w:rsid w:val="002411BC"/>
    <w:rsid w:val="002415F8"/>
    <w:rsid w:val="00241625"/>
    <w:rsid w:val="00241681"/>
    <w:rsid w:val="002417C5"/>
    <w:rsid w:val="00241862"/>
    <w:rsid w:val="002419A4"/>
    <w:rsid w:val="00241ABD"/>
    <w:rsid w:val="00241B22"/>
    <w:rsid w:val="00241D66"/>
    <w:rsid w:val="00241FB5"/>
    <w:rsid w:val="002420F4"/>
    <w:rsid w:val="00242149"/>
    <w:rsid w:val="00242226"/>
    <w:rsid w:val="0024223C"/>
    <w:rsid w:val="0024228E"/>
    <w:rsid w:val="00242598"/>
    <w:rsid w:val="002426E0"/>
    <w:rsid w:val="002427C6"/>
    <w:rsid w:val="0024288E"/>
    <w:rsid w:val="00242C5A"/>
    <w:rsid w:val="00242D47"/>
    <w:rsid w:val="00242F6C"/>
    <w:rsid w:val="00243089"/>
    <w:rsid w:val="00243203"/>
    <w:rsid w:val="002434BB"/>
    <w:rsid w:val="002437A0"/>
    <w:rsid w:val="0024390E"/>
    <w:rsid w:val="00243959"/>
    <w:rsid w:val="00243E02"/>
    <w:rsid w:val="00243E79"/>
    <w:rsid w:val="00243E96"/>
    <w:rsid w:val="00244117"/>
    <w:rsid w:val="00244291"/>
    <w:rsid w:val="002446B7"/>
    <w:rsid w:val="00244868"/>
    <w:rsid w:val="0024491F"/>
    <w:rsid w:val="00244A4C"/>
    <w:rsid w:val="00244C09"/>
    <w:rsid w:val="00244C3C"/>
    <w:rsid w:val="00244D04"/>
    <w:rsid w:val="00244D1B"/>
    <w:rsid w:val="00244EF0"/>
    <w:rsid w:val="00245099"/>
    <w:rsid w:val="002453AC"/>
    <w:rsid w:val="002455E9"/>
    <w:rsid w:val="00245743"/>
    <w:rsid w:val="0024577A"/>
    <w:rsid w:val="00245840"/>
    <w:rsid w:val="00245995"/>
    <w:rsid w:val="002459B1"/>
    <w:rsid w:val="00245CF8"/>
    <w:rsid w:val="00245DC2"/>
    <w:rsid w:val="00245F6D"/>
    <w:rsid w:val="00246195"/>
    <w:rsid w:val="002462CB"/>
    <w:rsid w:val="00246426"/>
    <w:rsid w:val="002464A3"/>
    <w:rsid w:val="00246C60"/>
    <w:rsid w:val="00246FBB"/>
    <w:rsid w:val="00247271"/>
    <w:rsid w:val="002472CF"/>
    <w:rsid w:val="002473B7"/>
    <w:rsid w:val="0024756B"/>
    <w:rsid w:val="002476DD"/>
    <w:rsid w:val="002479AF"/>
    <w:rsid w:val="00247AB0"/>
    <w:rsid w:val="00247B11"/>
    <w:rsid w:val="00247BCC"/>
    <w:rsid w:val="00247D2C"/>
    <w:rsid w:val="00247E7D"/>
    <w:rsid w:val="00247F2D"/>
    <w:rsid w:val="00247F9E"/>
    <w:rsid w:val="00247FD4"/>
    <w:rsid w:val="00247FE0"/>
    <w:rsid w:val="0025000F"/>
    <w:rsid w:val="0025024B"/>
    <w:rsid w:val="0025036C"/>
    <w:rsid w:val="002503DE"/>
    <w:rsid w:val="002503F7"/>
    <w:rsid w:val="0025088C"/>
    <w:rsid w:val="002508D5"/>
    <w:rsid w:val="00250AF2"/>
    <w:rsid w:val="00250C75"/>
    <w:rsid w:val="00250DDF"/>
    <w:rsid w:val="00250E30"/>
    <w:rsid w:val="00250FE3"/>
    <w:rsid w:val="002510F6"/>
    <w:rsid w:val="002511FB"/>
    <w:rsid w:val="00251241"/>
    <w:rsid w:val="0025133F"/>
    <w:rsid w:val="00251444"/>
    <w:rsid w:val="00251615"/>
    <w:rsid w:val="00251657"/>
    <w:rsid w:val="0025165D"/>
    <w:rsid w:val="00251901"/>
    <w:rsid w:val="00251916"/>
    <w:rsid w:val="00251CA4"/>
    <w:rsid w:val="00251CD0"/>
    <w:rsid w:val="00251D50"/>
    <w:rsid w:val="00251D9B"/>
    <w:rsid w:val="00251F6C"/>
    <w:rsid w:val="00252102"/>
    <w:rsid w:val="00252405"/>
    <w:rsid w:val="00252625"/>
    <w:rsid w:val="0025262D"/>
    <w:rsid w:val="002526AF"/>
    <w:rsid w:val="002526B2"/>
    <w:rsid w:val="002526BD"/>
    <w:rsid w:val="002526D9"/>
    <w:rsid w:val="00252738"/>
    <w:rsid w:val="002527C3"/>
    <w:rsid w:val="00252851"/>
    <w:rsid w:val="00252856"/>
    <w:rsid w:val="002528DD"/>
    <w:rsid w:val="002528DF"/>
    <w:rsid w:val="00252A4B"/>
    <w:rsid w:val="00252AF1"/>
    <w:rsid w:val="00252CE0"/>
    <w:rsid w:val="0025313C"/>
    <w:rsid w:val="00253180"/>
    <w:rsid w:val="00253238"/>
    <w:rsid w:val="00253677"/>
    <w:rsid w:val="00253761"/>
    <w:rsid w:val="002538F5"/>
    <w:rsid w:val="0025393E"/>
    <w:rsid w:val="00253B32"/>
    <w:rsid w:val="00253BA5"/>
    <w:rsid w:val="00253BB7"/>
    <w:rsid w:val="00253C14"/>
    <w:rsid w:val="00253E38"/>
    <w:rsid w:val="00253EB9"/>
    <w:rsid w:val="00254026"/>
    <w:rsid w:val="002541F2"/>
    <w:rsid w:val="002545F5"/>
    <w:rsid w:val="00254669"/>
    <w:rsid w:val="00254785"/>
    <w:rsid w:val="002547FA"/>
    <w:rsid w:val="00254DE5"/>
    <w:rsid w:val="002552A2"/>
    <w:rsid w:val="002552FB"/>
    <w:rsid w:val="00255375"/>
    <w:rsid w:val="002555F0"/>
    <w:rsid w:val="00255605"/>
    <w:rsid w:val="0025598F"/>
    <w:rsid w:val="002559ED"/>
    <w:rsid w:val="002559EE"/>
    <w:rsid w:val="00255B60"/>
    <w:rsid w:val="00255B68"/>
    <w:rsid w:val="00255D7E"/>
    <w:rsid w:val="00255F13"/>
    <w:rsid w:val="00255F15"/>
    <w:rsid w:val="00255F69"/>
    <w:rsid w:val="00255FCB"/>
    <w:rsid w:val="00256442"/>
    <w:rsid w:val="002565AF"/>
    <w:rsid w:val="002565F8"/>
    <w:rsid w:val="00256646"/>
    <w:rsid w:val="00256865"/>
    <w:rsid w:val="002568BC"/>
    <w:rsid w:val="002568C6"/>
    <w:rsid w:val="00256A60"/>
    <w:rsid w:val="00256B02"/>
    <w:rsid w:val="00256DE1"/>
    <w:rsid w:val="002571A3"/>
    <w:rsid w:val="002571D8"/>
    <w:rsid w:val="00257236"/>
    <w:rsid w:val="0025730C"/>
    <w:rsid w:val="002574EB"/>
    <w:rsid w:val="00257545"/>
    <w:rsid w:val="002575D3"/>
    <w:rsid w:val="00257629"/>
    <w:rsid w:val="00257654"/>
    <w:rsid w:val="0025767D"/>
    <w:rsid w:val="0025787B"/>
    <w:rsid w:val="0025792D"/>
    <w:rsid w:val="0026001A"/>
    <w:rsid w:val="0026015C"/>
    <w:rsid w:val="0026020D"/>
    <w:rsid w:val="0026038F"/>
    <w:rsid w:val="00260526"/>
    <w:rsid w:val="002609A8"/>
    <w:rsid w:val="00260CA9"/>
    <w:rsid w:val="00260F99"/>
    <w:rsid w:val="00260FBA"/>
    <w:rsid w:val="0026109F"/>
    <w:rsid w:val="00261256"/>
    <w:rsid w:val="00261326"/>
    <w:rsid w:val="00261349"/>
    <w:rsid w:val="002615EC"/>
    <w:rsid w:val="00261817"/>
    <w:rsid w:val="0026186A"/>
    <w:rsid w:val="00261A0A"/>
    <w:rsid w:val="00261EC9"/>
    <w:rsid w:val="0026218C"/>
    <w:rsid w:val="002622D8"/>
    <w:rsid w:val="002623DB"/>
    <w:rsid w:val="002627A1"/>
    <w:rsid w:val="00262A58"/>
    <w:rsid w:val="00262C06"/>
    <w:rsid w:val="002633C8"/>
    <w:rsid w:val="0026350B"/>
    <w:rsid w:val="00263586"/>
    <w:rsid w:val="00263671"/>
    <w:rsid w:val="00263699"/>
    <w:rsid w:val="002636E0"/>
    <w:rsid w:val="00263C1E"/>
    <w:rsid w:val="00263D37"/>
    <w:rsid w:val="00263E29"/>
    <w:rsid w:val="00263EA3"/>
    <w:rsid w:val="00263F65"/>
    <w:rsid w:val="00263F95"/>
    <w:rsid w:val="0026411C"/>
    <w:rsid w:val="00264297"/>
    <w:rsid w:val="002644DC"/>
    <w:rsid w:val="002645A2"/>
    <w:rsid w:val="00264701"/>
    <w:rsid w:val="00264A04"/>
    <w:rsid w:val="00264A4B"/>
    <w:rsid w:val="00264B45"/>
    <w:rsid w:val="00264CF9"/>
    <w:rsid w:val="00264D75"/>
    <w:rsid w:val="00264DA4"/>
    <w:rsid w:val="00265012"/>
    <w:rsid w:val="00265044"/>
    <w:rsid w:val="00265096"/>
    <w:rsid w:val="00265121"/>
    <w:rsid w:val="002651F2"/>
    <w:rsid w:val="002654D9"/>
    <w:rsid w:val="002657AA"/>
    <w:rsid w:val="002657EF"/>
    <w:rsid w:val="00265A56"/>
    <w:rsid w:val="00265F1E"/>
    <w:rsid w:val="00265FFB"/>
    <w:rsid w:val="00266066"/>
    <w:rsid w:val="0026610D"/>
    <w:rsid w:val="0026618F"/>
    <w:rsid w:val="00266299"/>
    <w:rsid w:val="0026630F"/>
    <w:rsid w:val="002663A0"/>
    <w:rsid w:val="002667DE"/>
    <w:rsid w:val="00266844"/>
    <w:rsid w:val="002668F7"/>
    <w:rsid w:val="00266A78"/>
    <w:rsid w:val="00266A8D"/>
    <w:rsid w:val="00266B08"/>
    <w:rsid w:val="00266CC8"/>
    <w:rsid w:val="00266D37"/>
    <w:rsid w:val="00266D72"/>
    <w:rsid w:val="00266E17"/>
    <w:rsid w:val="00267197"/>
    <w:rsid w:val="002671AC"/>
    <w:rsid w:val="002671B8"/>
    <w:rsid w:val="00267338"/>
    <w:rsid w:val="002673FD"/>
    <w:rsid w:val="00267416"/>
    <w:rsid w:val="0026741A"/>
    <w:rsid w:val="002675E2"/>
    <w:rsid w:val="002677EC"/>
    <w:rsid w:val="00267960"/>
    <w:rsid w:val="002679C4"/>
    <w:rsid w:val="00267A01"/>
    <w:rsid w:val="00267BE3"/>
    <w:rsid w:val="00267C55"/>
    <w:rsid w:val="00267DFA"/>
    <w:rsid w:val="00267F95"/>
    <w:rsid w:val="00270301"/>
    <w:rsid w:val="00270418"/>
    <w:rsid w:val="00270454"/>
    <w:rsid w:val="00270663"/>
    <w:rsid w:val="00270781"/>
    <w:rsid w:val="00270820"/>
    <w:rsid w:val="002709A7"/>
    <w:rsid w:val="00270C81"/>
    <w:rsid w:val="00270CA7"/>
    <w:rsid w:val="00270EB7"/>
    <w:rsid w:val="00270F05"/>
    <w:rsid w:val="002710F7"/>
    <w:rsid w:val="0027113F"/>
    <w:rsid w:val="002712FF"/>
    <w:rsid w:val="002715F0"/>
    <w:rsid w:val="002717A4"/>
    <w:rsid w:val="002718B3"/>
    <w:rsid w:val="00271948"/>
    <w:rsid w:val="002719AF"/>
    <w:rsid w:val="00271A16"/>
    <w:rsid w:val="0027212B"/>
    <w:rsid w:val="0027221B"/>
    <w:rsid w:val="00272431"/>
    <w:rsid w:val="002724DF"/>
    <w:rsid w:val="002726E5"/>
    <w:rsid w:val="00272A86"/>
    <w:rsid w:val="00272EB5"/>
    <w:rsid w:val="00272F02"/>
    <w:rsid w:val="002730CA"/>
    <w:rsid w:val="002730DE"/>
    <w:rsid w:val="002731D7"/>
    <w:rsid w:val="0027344C"/>
    <w:rsid w:val="00273691"/>
    <w:rsid w:val="002736DB"/>
    <w:rsid w:val="002738A9"/>
    <w:rsid w:val="00273B58"/>
    <w:rsid w:val="00273D90"/>
    <w:rsid w:val="00273E1A"/>
    <w:rsid w:val="00273EE9"/>
    <w:rsid w:val="00273F92"/>
    <w:rsid w:val="00273FCA"/>
    <w:rsid w:val="00274097"/>
    <w:rsid w:val="0027413B"/>
    <w:rsid w:val="002743E2"/>
    <w:rsid w:val="00274797"/>
    <w:rsid w:val="0027479D"/>
    <w:rsid w:val="0027483A"/>
    <w:rsid w:val="00274928"/>
    <w:rsid w:val="00274A55"/>
    <w:rsid w:val="00274CAD"/>
    <w:rsid w:val="00274D60"/>
    <w:rsid w:val="00274F3B"/>
    <w:rsid w:val="00275221"/>
    <w:rsid w:val="00275258"/>
    <w:rsid w:val="00275290"/>
    <w:rsid w:val="002753B9"/>
    <w:rsid w:val="002753FE"/>
    <w:rsid w:val="00275527"/>
    <w:rsid w:val="002755B0"/>
    <w:rsid w:val="002756A8"/>
    <w:rsid w:val="002757BB"/>
    <w:rsid w:val="002758E5"/>
    <w:rsid w:val="00275B33"/>
    <w:rsid w:val="00275E4D"/>
    <w:rsid w:val="00275E75"/>
    <w:rsid w:val="00275F1C"/>
    <w:rsid w:val="00275F40"/>
    <w:rsid w:val="00276049"/>
    <w:rsid w:val="002765CD"/>
    <w:rsid w:val="00276613"/>
    <w:rsid w:val="002767E6"/>
    <w:rsid w:val="002768B0"/>
    <w:rsid w:val="00276919"/>
    <w:rsid w:val="00276A7C"/>
    <w:rsid w:val="00276AFC"/>
    <w:rsid w:val="00276CB1"/>
    <w:rsid w:val="00276DAA"/>
    <w:rsid w:val="00276DE6"/>
    <w:rsid w:val="0027704B"/>
    <w:rsid w:val="00277431"/>
    <w:rsid w:val="00277672"/>
    <w:rsid w:val="0027778B"/>
    <w:rsid w:val="00277AAD"/>
    <w:rsid w:val="00277C76"/>
    <w:rsid w:val="00277C8A"/>
    <w:rsid w:val="00277DA7"/>
    <w:rsid w:val="00277E3C"/>
    <w:rsid w:val="00277F65"/>
    <w:rsid w:val="002805BF"/>
    <w:rsid w:val="00280676"/>
    <w:rsid w:val="0028082E"/>
    <w:rsid w:val="002808E9"/>
    <w:rsid w:val="00280F69"/>
    <w:rsid w:val="002810A5"/>
    <w:rsid w:val="0028119D"/>
    <w:rsid w:val="002812AB"/>
    <w:rsid w:val="00281326"/>
    <w:rsid w:val="0028185C"/>
    <w:rsid w:val="002818A7"/>
    <w:rsid w:val="002818FE"/>
    <w:rsid w:val="00281978"/>
    <w:rsid w:val="0028198E"/>
    <w:rsid w:val="00281A09"/>
    <w:rsid w:val="00281AF4"/>
    <w:rsid w:val="00281F24"/>
    <w:rsid w:val="00281FFC"/>
    <w:rsid w:val="002820B3"/>
    <w:rsid w:val="0028221C"/>
    <w:rsid w:val="0028225E"/>
    <w:rsid w:val="0028240D"/>
    <w:rsid w:val="0028243C"/>
    <w:rsid w:val="002824A7"/>
    <w:rsid w:val="002827AE"/>
    <w:rsid w:val="002827DB"/>
    <w:rsid w:val="00282925"/>
    <w:rsid w:val="00282BD6"/>
    <w:rsid w:val="00282BF5"/>
    <w:rsid w:val="00282C02"/>
    <w:rsid w:val="00282D74"/>
    <w:rsid w:val="00282EB2"/>
    <w:rsid w:val="00282FEA"/>
    <w:rsid w:val="002832A0"/>
    <w:rsid w:val="002834CA"/>
    <w:rsid w:val="0028353A"/>
    <w:rsid w:val="00283688"/>
    <w:rsid w:val="0028386B"/>
    <w:rsid w:val="00283B84"/>
    <w:rsid w:val="00283BF2"/>
    <w:rsid w:val="00283CA9"/>
    <w:rsid w:val="00283D49"/>
    <w:rsid w:val="00283D6A"/>
    <w:rsid w:val="00283DA4"/>
    <w:rsid w:val="00283DF1"/>
    <w:rsid w:val="00284099"/>
    <w:rsid w:val="0028435B"/>
    <w:rsid w:val="002847D0"/>
    <w:rsid w:val="00284B27"/>
    <w:rsid w:val="00284DBC"/>
    <w:rsid w:val="00285138"/>
    <w:rsid w:val="0028522D"/>
    <w:rsid w:val="002852B0"/>
    <w:rsid w:val="002852EC"/>
    <w:rsid w:val="0028554F"/>
    <w:rsid w:val="002856C4"/>
    <w:rsid w:val="00285719"/>
    <w:rsid w:val="002859D0"/>
    <w:rsid w:val="00285A30"/>
    <w:rsid w:val="00285A5C"/>
    <w:rsid w:val="00285DA0"/>
    <w:rsid w:val="00285E2C"/>
    <w:rsid w:val="00285E84"/>
    <w:rsid w:val="00285F36"/>
    <w:rsid w:val="00285F63"/>
    <w:rsid w:val="002860DA"/>
    <w:rsid w:val="002860F4"/>
    <w:rsid w:val="0028616F"/>
    <w:rsid w:val="0028626F"/>
    <w:rsid w:val="00286368"/>
    <w:rsid w:val="00286698"/>
    <w:rsid w:val="002866DC"/>
    <w:rsid w:val="00286996"/>
    <w:rsid w:val="00286A6B"/>
    <w:rsid w:val="00286F2A"/>
    <w:rsid w:val="00286F5D"/>
    <w:rsid w:val="00286FFB"/>
    <w:rsid w:val="00287028"/>
    <w:rsid w:val="0028722D"/>
    <w:rsid w:val="00287288"/>
    <w:rsid w:val="002873C5"/>
    <w:rsid w:val="00287507"/>
    <w:rsid w:val="00287667"/>
    <w:rsid w:val="00287790"/>
    <w:rsid w:val="0028780B"/>
    <w:rsid w:val="002878AE"/>
    <w:rsid w:val="002878D4"/>
    <w:rsid w:val="002878E1"/>
    <w:rsid w:val="002879BC"/>
    <w:rsid w:val="00287B81"/>
    <w:rsid w:val="00287BB1"/>
    <w:rsid w:val="00287CFE"/>
    <w:rsid w:val="00287D64"/>
    <w:rsid w:val="002900B7"/>
    <w:rsid w:val="00290269"/>
    <w:rsid w:val="002906E3"/>
    <w:rsid w:val="0029073C"/>
    <w:rsid w:val="002907BE"/>
    <w:rsid w:val="002908D5"/>
    <w:rsid w:val="002908EF"/>
    <w:rsid w:val="00290C76"/>
    <w:rsid w:val="00290CAA"/>
    <w:rsid w:val="00290D15"/>
    <w:rsid w:val="00290DD9"/>
    <w:rsid w:val="00290E73"/>
    <w:rsid w:val="00290EBD"/>
    <w:rsid w:val="00291238"/>
    <w:rsid w:val="00291337"/>
    <w:rsid w:val="002914DE"/>
    <w:rsid w:val="0029155A"/>
    <w:rsid w:val="002915E0"/>
    <w:rsid w:val="002916A5"/>
    <w:rsid w:val="00291894"/>
    <w:rsid w:val="00291968"/>
    <w:rsid w:val="00291D01"/>
    <w:rsid w:val="00291F3B"/>
    <w:rsid w:val="00291FF4"/>
    <w:rsid w:val="00291FFA"/>
    <w:rsid w:val="00292064"/>
    <w:rsid w:val="00292232"/>
    <w:rsid w:val="00292289"/>
    <w:rsid w:val="002923C0"/>
    <w:rsid w:val="00292460"/>
    <w:rsid w:val="002924DE"/>
    <w:rsid w:val="002926C0"/>
    <w:rsid w:val="00292745"/>
    <w:rsid w:val="0029274E"/>
    <w:rsid w:val="002928C5"/>
    <w:rsid w:val="002929AD"/>
    <w:rsid w:val="00292B20"/>
    <w:rsid w:val="00292B52"/>
    <w:rsid w:val="00292BDD"/>
    <w:rsid w:val="00292C22"/>
    <w:rsid w:val="00292C4E"/>
    <w:rsid w:val="00292EDC"/>
    <w:rsid w:val="0029323A"/>
    <w:rsid w:val="00293356"/>
    <w:rsid w:val="002934D1"/>
    <w:rsid w:val="002934E0"/>
    <w:rsid w:val="0029361D"/>
    <w:rsid w:val="00293701"/>
    <w:rsid w:val="0029391B"/>
    <w:rsid w:val="00293961"/>
    <w:rsid w:val="002939B1"/>
    <w:rsid w:val="00293A22"/>
    <w:rsid w:val="00293D68"/>
    <w:rsid w:val="00293DDA"/>
    <w:rsid w:val="00293F9F"/>
    <w:rsid w:val="00294018"/>
    <w:rsid w:val="0029414D"/>
    <w:rsid w:val="00294496"/>
    <w:rsid w:val="00294498"/>
    <w:rsid w:val="00294582"/>
    <w:rsid w:val="0029459B"/>
    <w:rsid w:val="00294C31"/>
    <w:rsid w:val="00294EB0"/>
    <w:rsid w:val="00294F1C"/>
    <w:rsid w:val="00294F71"/>
    <w:rsid w:val="002952CF"/>
    <w:rsid w:val="0029549E"/>
    <w:rsid w:val="0029549F"/>
    <w:rsid w:val="00295555"/>
    <w:rsid w:val="0029560F"/>
    <w:rsid w:val="002959B5"/>
    <w:rsid w:val="00295ACD"/>
    <w:rsid w:val="00295AD1"/>
    <w:rsid w:val="00295CF0"/>
    <w:rsid w:val="00295F89"/>
    <w:rsid w:val="00296144"/>
    <w:rsid w:val="002961ED"/>
    <w:rsid w:val="002962F4"/>
    <w:rsid w:val="002964E5"/>
    <w:rsid w:val="0029654D"/>
    <w:rsid w:val="00296B2D"/>
    <w:rsid w:val="00296CAE"/>
    <w:rsid w:val="00296D2A"/>
    <w:rsid w:val="00296EFB"/>
    <w:rsid w:val="00296F59"/>
    <w:rsid w:val="0029714E"/>
    <w:rsid w:val="00297356"/>
    <w:rsid w:val="00297483"/>
    <w:rsid w:val="002974CA"/>
    <w:rsid w:val="00297796"/>
    <w:rsid w:val="002978B3"/>
    <w:rsid w:val="002979A7"/>
    <w:rsid w:val="00297A25"/>
    <w:rsid w:val="00297A81"/>
    <w:rsid w:val="00297B32"/>
    <w:rsid w:val="00297E63"/>
    <w:rsid w:val="00297EA2"/>
    <w:rsid w:val="00297F45"/>
    <w:rsid w:val="002A0040"/>
    <w:rsid w:val="002A01A3"/>
    <w:rsid w:val="002A030F"/>
    <w:rsid w:val="002A0336"/>
    <w:rsid w:val="002A04C2"/>
    <w:rsid w:val="002A0530"/>
    <w:rsid w:val="002A0627"/>
    <w:rsid w:val="002A0754"/>
    <w:rsid w:val="002A0928"/>
    <w:rsid w:val="002A0D71"/>
    <w:rsid w:val="002A0E90"/>
    <w:rsid w:val="002A111D"/>
    <w:rsid w:val="002A1135"/>
    <w:rsid w:val="002A11F9"/>
    <w:rsid w:val="002A1249"/>
    <w:rsid w:val="002A135C"/>
    <w:rsid w:val="002A16B7"/>
    <w:rsid w:val="002A18C3"/>
    <w:rsid w:val="002A18EE"/>
    <w:rsid w:val="002A190B"/>
    <w:rsid w:val="002A1A59"/>
    <w:rsid w:val="002A1B5D"/>
    <w:rsid w:val="002A1C89"/>
    <w:rsid w:val="002A2172"/>
    <w:rsid w:val="002A249B"/>
    <w:rsid w:val="002A24DC"/>
    <w:rsid w:val="002A25CC"/>
    <w:rsid w:val="002A2729"/>
    <w:rsid w:val="002A2967"/>
    <w:rsid w:val="002A2C5A"/>
    <w:rsid w:val="002A2DA1"/>
    <w:rsid w:val="002A2FAF"/>
    <w:rsid w:val="002A30E8"/>
    <w:rsid w:val="002A32F9"/>
    <w:rsid w:val="002A33A1"/>
    <w:rsid w:val="002A342E"/>
    <w:rsid w:val="002A346D"/>
    <w:rsid w:val="002A3673"/>
    <w:rsid w:val="002A36A5"/>
    <w:rsid w:val="002A3799"/>
    <w:rsid w:val="002A384B"/>
    <w:rsid w:val="002A38B9"/>
    <w:rsid w:val="002A38C9"/>
    <w:rsid w:val="002A391D"/>
    <w:rsid w:val="002A3B27"/>
    <w:rsid w:val="002A424B"/>
    <w:rsid w:val="002A4400"/>
    <w:rsid w:val="002A444E"/>
    <w:rsid w:val="002A4510"/>
    <w:rsid w:val="002A45D5"/>
    <w:rsid w:val="002A49C6"/>
    <w:rsid w:val="002A4A92"/>
    <w:rsid w:val="002A4AB4"/>
    <w:rsid w:val="002A4B37"/>
    <w:rsid w:val="002A4ED6"/>
    <w:rsid w:val="002A5046"/>
    <w:rsid w:val="002A50C4"/>
    <w:rsid w:val="002A5145"/>
    <w:rsid w:val="002A5221"/>
    <w:rsid w:val="002A5294"/>
    <w:rsid w:val="002A5365"/>
    <w:rsid w:val="002A5536"/>
    <w:rsid w:val="002A58CA"/>
    <w:rsid w:val="002A5A4B"/>
    <w:rsid w:val="002A5B56"/>
    <w:rsid w:val="002A5BA3"/>
    <w:rsid w:val="002A5C3E"/>
    <w:rsid w:val="002A5EFE"/>
    <w:rsid w:val="002A5F0B"/>
    <w:rsid w:val="002A637F"/>
    <w:rsid w:val="002A6581"/>
    <w:rsid w:val="002A6C19"/>
    <w:rsid w:val="002A6CBB"/>
    <w:rsid w:val="002A6DE7"/>
    <w:rsid w:val="002A70E5"/>
    <w:rsid w:val="002A7189"/>
    <w:rsid w:val="002A726E"/>
    <w:rsid w:val="002A72F3"/>
    <w:rsid w:val="002A73C1"/>
    <w:rsid w:val="002A7403"/>
    <w:rsid w:val="002A743C"/>
    <w:rsid w:val="002A75BD"/>
    <w:rsid w:val="002A763C"/>
    <w:rsid w:val="002A7828"/>
    <w:rsid w:val="002A7974"/>
    <w:rsid w:val="002A7DF9"/>
    <w:rsid w:val="002B0006"/>
    <w:rsid w:val="002B0127"/>
    <w:rsid w:val="002B029F"/>
    <w:rsid w:val="002B0506"/>
    <w:rsid w:val="002B05B2"/>
    <w:rsid w:val="002B090A"/>
    <w:rsid w:val="002B09D8"/>
    <w:rsid w:val="002B0C69"/>
    <w:rsid w:val="002B0CCB"/>
    <w:rsid w:val="002B0E46"/>
    <w:rsid w:val="002B0E7A"/>
    <w:rsid w:val="002B0EC9"/>
    <w:rsid w:val="002B1013"/>
    <w:rsid w:val="002B1284"/>
    <w:rsid w:val="002B155B"/>
    <w:rsid w:val="002B1585"/>
    <w:rsid w:val="002B1659"/>
    <w:rsid w:val="002B17C2"/>
    <w:rsid w:val="002B1812"/>
    <w:rsid w:val="002B18CA"/>
    <w:rsid w:val="002B19D2"/>
    <w:rsid w:val="002B1C79"/>
    <w:rsid w:val="002B1D98"/>
    <w:rsid w:val="002B1F5E"/>
    <w:rsid w:val="002B1FC7"/>
    <w:rsid w:val="002B2023"/>
    <w:rsid w:val="002B213B"/>
    <w:rsid w:val="002B23D1"/>
    <w:rsid w:val="002B23E4"/>
    <w:rsid w:val="002B2488"/>
    <w:rsid w:val="002B24DB"/>
    <w:rsid w:val="002B2761"/>
    <w:rsid w:val="002B295D"/>
    <w:rsid w:val="002B29E8"/>
    <w:rsid w:val="002B2A4B"/>
    <w:rsid w:val="002B2B2A"/>
    <w:rsid w:val="002B2B30"/>
    <w:rsid w:val="002B2E0E"/>
    <w:rsid w:val="002B30B9"/>
    <w:rsid w:val="002B3138"/>
    <w:rsid w:val="002B31F8"/>
    <w:rsid w:val="002B321B"/>
    <w:rsid w:val="002B33B7"/>
    <w:rsid w:val="002B359A"/>
    <w:rsid w:val="002B3784"/>
    <w:rsid w:val="002B3818"/>
    <w:rsid w:val="002B38BE"/>
    <w:rsid w:val="002B397F"/>
    <w:rsid w:val="002B3C54"/>
    <w:rsid w:val="002B3FF5"/>
    <w:rsid w:val="002B44EB"/>
    <w:rsid w:val="002B4587"/>
    <w:rsid w:val="002B468B"/>
    <w:rsid w:val="002B4797"/>
    <w:rsid w:val="002B483B"/>
    <w:rsid w:val="002B487E"/>
    <w:rsid w:val="002B4941"/>
    <w:rsid w:val="002B4AB5"/>
    <w:rsid w:val="002B4ABA"/>
    <w:rsid w:val="002B4BB5"/>
    <w:rsid w:val="002B4C7B"/>
    <w:rsid w:val="002B4DF6"/>
    <w:rsid w:val="002B5003"/>
    <w:rsid w:val="002B5146"/>
    <w:rsid w:val="002B5186"/>
    <w:rsid w:val="002B526B"/>
    <w:rsid w:val="002B55ED"/>
    <w:rsid w:val="002B5A69"/>
    <w:rsid w:val="002B5AF3"/>
    <w:rsid w:val="002B5B8F"/>
    <w:rsid w:val="002B5D2D"/>
    <w:rsid w:val="002B5E80"/>
    <w:rsid w:val="002B615B"/>
    <w:rsid w:val="002B6450"/>
    <w:rsid w:val="002B64EC"/>
    <w:rsid w:val="002B68FA"/>
    <w:rsid w:val="002B6A0B"/>
    <w:rsid w:val="002B6A2B"/>
    <w:rsid w:val="002B6EB8"/>
    <w:rsid w:val="002B6F17"/>
    <w:rsid w:val="002B6FAD"/>
    <w:rsid w:val="002B737E"/>
    <w:rsid w:val="002B7803"/>
    <w:rsid w:val="002B780A"/>
    <w:rsid w:val="002B798B"/>
    <w:rsid w:val="002B7B7D"/>
    <w:rsid w:val="002B7DD0"/>
    <w:rsid w:val="002B7E40"/>
    <w:rsid w:val="002B7E5E"/>
    <w:rsid w:val="002B7E72"/>
    <w:rsid w:val="002B7FA5"/>
    <w:rsid w:val="002B7FDF"/>
    <w:rsid w:val="002C019A"/>
    <w:rsid w:val="002C0218"/>
    <w:rsid w:val="002C0243"/>
    <w:rsid w:val="002C035E"/>
    <w:rsid w:val="002C051C"/>
    <w:rsid w:val="002C0520"/>
    <w:rsid w:val="002C0738"/>
    <w:rsid w:val="002C080B"/>
    <w:rsid w:val="002C0860"/>
    <w:rsid w:val="002C0B87"/>
    <w:rsid w:val="002C0C0C"/>
    <w:rsid w:val="002C10AA"/>
    <w:rsid w:val="002C1131"/>
    <w:rsid w:val="002C1259"/>
    <w:rsid w:val="002C129B"/>
    <w:rsid w:val="002C1585"/>
    <w:rsid w:val="002C17D3"/>
    <w:rsid w:val="002C18F3"/>
    <w:rsid w:val="002C18FB"/>
    <w:rsid w:val="002C1977"/>
    <w:rsid w:val="002C1A0F"/>
    <w:rsid w:val="002C1A1F"/>
    <w:rsid w:val="002C1A74"/>
    <w:rsid w:val="002C1B21"/>
    <w:rsid w:val="002C1B97"/>
    <w:rsid w:val="002C222A"/>
    <w:rsid w:val="002C233B"/>
    <w:rsid w:val="002C2355"/>
    <w:rsid w:val="002C252F"/>
    <w:rsid w:val="002C2652"/>
    <w:rsid w:val="002C275A"/>
    <w:rsid w:val="002C298E"/>
    <w:rsid w:val="002C2993"/>
    <w:rsid w:val="002C299E"/>
    <w:rsid w:val="002C2B0E"/>
    <w:rsid w:val="002C2BFF"/>
    <w:rsid w:val="002C2D81"/>
    <w:rsid w:val="002C31A9"/>
    <w:rsid w:val="002C320F"/>
    <w:rsid w:val="002C3246"/>
    <w:rsid w:val="002C32FD"/>
    <w:rsid w:val="002C3400"/>
    <w:rsid w:val="002C340D"/>
    <w:rsid w:val="002C34D5"/>
    <w:rsid w:val="002C3534"/>
    <w:rsid w:val="002C3594"/>
    <w:rsid w:val="002C37E3"/>
    <w:rsid w:val="002C38A4"/>
    <w:rsid w:val="002C3A00"/>
    <w:rsid w:val="002C3AA8"/>
    <w:rsid w:val="002C3CAC"/>
    <w:rsid w:val="002C3CDC"/>
    <w:rsid w:val="002C3DC5"/>
    <w:rsid w:val="002C3EC5"/>
    <w:rsid w:val="002C3F43"/>
    <w:rsid w:val="002C41DD"/>
    <w:rsid w:val="002C4252"/>
    <w:rsid w:val="002C4446"/>
    <w:rsid w:val="002C47DA"/>
    <w:rsid w:val="002C4939"/>
    <w:rsid w:val="002C49AF"/>
    <w:rsid w:val="002C4F2F"/>
    <w:rsid w:val="002C51DF"/>
    <w:rsid w:val="002C5224"/>
    <w:rsid w:val="002C5476"/>
    <w:rsid w:val="002C54D2"/>
    <w:rsid w:val="002C54F6"/>
    <w:rsid w:val="002C5555"/>
    <w:rsid w:val="002C55DA"/>
    <w:rsid w:val="002C5612"/>
    <w:rsid w:val="002C59C4"/>
    <w:rsid w:val="002C5A97"/>
    <w:rsid w:val="002C5AEB"/>
    <w:rsid w:val="002C5BC1"/>
    <w:rsid w:val="002C5BC3"/>
    <w:rsid w:val="002C5F8E"/>
    <w:rsid w:val="002C6424"/>
    <w:rsid w:val="002C648C"/>
    <w:rsid w:val="002C64C4"/>
    <w:rsid w:val="002C6578"/>
    <w:rsid w:val="002C65BC"/>
    <w:rsid w:val="002C6737"/>
    <w:rsid w:val="002C68AF"/>
    <w:rsid w:val="002C691D"/>
    <w:rsid w:val="002C6946"/>
    <w:rsid w:val="002C6A93"/>
    <w:rsid w:val="002C6BB1"/>
    <w:rsid w:val="002C6C3B"/>
    <w:rsid w:val="002C6CCF"/>
    <w:rsid w:val="002C6CD8"/>
    <w:rsid w:val="002C6CFB"/>
    <w:rsid w:val="002C6FC9"/>
    <w:rsid w:val="002C7165"/>
    <w:rsid w:val="002C722B"/>
    <w:rsid w:val="002C72CE"/>
    <w:rsid w:val="002C738D"/>
    <w:rsid w:val="002C759B"/>
    <w:rsid w:val="002C7999"/>
    <w:rsid w:val="002C7B09"/>
    <w:rsid w:val="002C7B77"/>
    <w:rsid w:val="002C7C20"/>
    <w:rsid w:val="002C7DAC"/>
    <w:rsid w:val="002C7DF7"/>
    <w:rsid w:val="002C7E3D"/>
    <w:rsid w:val="002D022E"/>
    <w:rsid w:val="002D0520"/>
    <w:rsid w:val="002D06B5"/>
    <w:rsid w:val="002D07D5"/>
    <w:rsid w:val="002D07DE"/>
    <w:rsid w:val="002D0819"/>
    <w:rsid w:val="002D08D5"/>
    <w:rsid w:val="002D094E"/>
    <w:rsid w:val="002D0A02"/>
    <w:rsid w:val="002D0C28"/>
    <w:rsid w:val="002D0DCF"/>
    <w:rsid w:val="002D106A"/>
    <w:rsid w:val="002D11EF"/>
    <w:rsid w:val="002D11F3"/>
    <w:rsid w:val="002D14C7"/>
    <w:rsid w:val="002D1590"/>
    <w:rsid w:val="002D16F1"/>
    <w:rsid w:val="002D1E85"/>
    <w:rsid w:val="002D1FEB"/>
    <w:rsid w:val="002D2218"/>
    <w:rsid w:val="002D2414"/>
    <w:rsid w:val="002D2932"/>
    <w:rsid w:val="002D2975"/>
    <w:rsid w:val="002D2A92"/>
    <w:rsid w:val="002D2C1E"/>
    <w:rsid w:val="002D2CD1"/>
    <w:rsid w:val="002D2E24"/>
    <w:rsid w:val="002D2F2D"/>
    <w:rsid w:val="002D2F9D"/>
    <w:rsid w:val="002D2FEF"/>
    <w:rsid w:val="002D30AB"/>
    <w:rsid w:val="002D3136"/>
    <w:rsid w:val="002D32FA"/>
    <w:rsid w:val="002D3301"/>
    <w:rsid w:val="002D332D"/>
    <w:rsid w:val="002D3633"/>
    <w:rsid w:val="002D3711"/>
    <w:rsid w:val="002D3A4D"/>
    <w:rsid w:val="002D3C95"/>
    <w:rsid w:val="002D3CF6"/>
    <w:rsid w:val="002D3EA4"/>
    <w:rsid w:val="002D3F54"/>
    <w:rsid w:val="002D3F6F"/>
    <w:rsid w:val="002D3FEC"/>
    <w:rsid w:val="002D40FC"/>
    <w:rsid w:val="002D4107"/>
    <w:rsid w:val="002D4120"/>
    <w:rsid w:val="002D4171"/>
    <w:rsid w:val="002D4307"/>
    <w:rsid w:val="002D4361"/>
    <w:rsid w:val="002D4374"/>
    <w:rsid w:val="002D4450"/>
    <w:rsid w:val="002D450D"/>
    <w:rsid w:val="002D4554"/>
    <w:rsid w:val="002D46AA"/>
    <w:rsid w:val="002D4733"/>
    <w:rsid w:val="002D4758"/>
    <w:rsid w:val="002D47BA"/>
    <w:rsid w:val="002D494A"/>
    <w:rsid w:val="002D4C0A"/>
    <w:rsid w:val="002D4D36"/>
    <w:rsid w:val="002D507E"/>
    <w:rsid w:val="002D50DC"/>
    <w:rsid w:val="002D5325"/>
    <w:rsid w:val="002D533D"/>
    <w:rsid w:val="002D5402"/>
    <w:rsid w:val="002D552B"/>
    <w:rsid w:val="002D55E9"/>
    <w:rsid w:val="002D55ED"/>
    <w:rsid w:val="002D5635"/>
    <w:rsid w:val="002D5843"/>
    <w:rsid w:val="002D5AB5"/>
    <w:rsid w:val="002D5B46"/>
    <w:rsid w:val="002D5D70"/>
    <w:rsid w:val="002D5F34"/>
    <w:rsid w:val="002D62EB"/>
    <w:rsid w:val="002D6396"/>
    <w:rsid w:val="002D6847"/>
    <w:rsid w:val="002D6883"/>
    <w:rsid w:val="002D6958"/>
    <w:rsid w:val="002D6BA6"/>
    <w:rsid w:val="002D6C76"/>
    <w:rsid w:val="002D7405"/>
    <w:rsid w:val="002D74F5"/>
    <w:rsid w:val="002D75CE"/>
    <w:rsid w:val="002D76F1"/>
    <w:rsid w:val="002D77ED"/>
    <w:rsid w:val="002D7B97"/>
    <w:rsid w:val="002D7CA2"/>
    <w:rsid w:val="002D7CE5"/>
    <w:rsid w:val="002D7D64"/>
    <w:rsid w:val="002D7DBB"/>
    <w:rsid w:val="002D7E53"/>
    <w:rsid w:val="002D7EEE"/>
    <w:rsid w:val="002D7FE6"/>
    <w:rsid w:val="002E00DA"/>
    <w:rsid w:val="002E0145"/>
    <w:rsid w:val="002E0436"/>
    <w:rsid w:val="002E0697"/>
    <w:rsid w:val="002E08F6"/>
    <w:rsid w:val="002E0C96"/>
    <w:rsid w:val="002E0D4C"/>
    <w:rsid w:val="002E0DDE"/>
    <w:rsid w:val="002E1016"/>
    <w:rsid w:val="002E1184"/>
    <w:rsid w:val="002E1695"/>
    <w:rsid w:val="002E16C9"/>
    <w:rsid w:val="002E1767"/>
    <w:rsid w:val="002E1CCB"/>
    <w:rsid w:val="002E1D37"/>
    <w:rsid w:val="002E1FA1"/>
    <w:rsid w:val="002E2233"/>
    <w:rsid w:val="002E24E3"/>
    <w:rsid w:val="002E2692"/>
    <w:rsid w:val="002E27C5"/>
    <w:rsid w:val="002E2840"/>
    <w:rsid w:val="002E28B9"/>
    <w:rsid w:val="002E2A44"/>
    <w:rsid w:val="002E2A77"/>
    <w:rsid w:val="002E2B01"/>
    <w:rsid w:val="002E2B37"/>
    <w:rsid w:val="002E2BD7"/>
    <w:rsid w:val="002E2E13"/>
    <w:rsid w:val="002E2E77"/>
    <w:rsid w:val="002E3149"/>
    <w:rsid w:val="002E3499"/>
    <w:rsid w:val="002E34F1"/>
    <w:rsid w:val="002E3511"/>
    <w:rsid w:val="002E3696"/>
    <w:rsid w:val="002E36BE"/>
    <w:rsid w:val="002E39C8"/>
    <w:rsid w:val="002E39FC"/>
    <w:rsid w:val="002E3AE6"/>
    <w:rsid w:val="002E3AFC"/>
    <w:rsid w:val="002E3C43"/>
    <w:rsid w:val="002E3CE0"/>
    <w:rsid w:val="002E3CF0"/>
    <w:rsid w:val="002E3F8C"/>
    <w:rsid w:val="002E4167"/>
    <w:rsid w:val="002E4276"/>
    <w:rsid w:val="002E42E3"/>
    <w:rsid w:val="002E42EB"/>
    <w:rsid w:val="002E42F3"/>
    <w:rsid w:val="002E4355"/>
    <w:rsid w:val="002E43D4"/>
    <w:rsid w:val="002E43E6"/>
    <w:rsid w:val="002E4434"/>
    <w:rsid w:val="002E45B3"/>
    <w:rsid w:val="002E48F1"/>
    <w:rsid w:val="002E49DC"/>
    <w:rsid w:val="002E4B1D"/>
    <w:rsid w:val="002E4C05"/>
    <w:rsid w:val="002E4EF2"/>
    <w:rsid w:val="002E4FC8"/>
    <w:rsid w:val="002E5166"/>
    <w:rsid w:val="002E5524"/>
    <w:rsid w:val="002E557D"/>
    <w:rsid w:val="002E55CD"/>
    <w:rsid w:val="002E5680"/>
    <w:rsid w:val="002E5714"/>
    <w:rsid w:val="002E5726"/>
    <w:rsid w:val="002E584B"/>
    <w:rsid w:val="002E5937"/>
    <w:rsid w:val="002E595D"/>
    <w:rsid w:val="002E5B75"/>
    <w:rsid w:val="002E5C8F"/>
    <w:rsid w:val="002E5D02"/>
    <w:rsid w:val="002E5E6C"/>
    <w:rsid w:val="002E5E98"/>
    <w:rsid w:val="002E6057"/>
    <w:rsid w:val="002E6121"/>
    <w:rsid w:val="002E631A"/>
    <w:rsid w:val="002E644F"/>
    <w:rsid w:val="002E6526"/>
    <w:rsid w:val="002E688F"/>
    <w:rsid w:val="002E696D"/>
    <w:rsid w:val="002E6CF9"/>
    <w:rsid w:val="002E6EC1"/>
    <w:rsid w:val="002E6FE2"/>
    <w:rsid w:val="002E7664"/>
    <w:rsid w:val="002E7759"/>
    <w:rsid w:val="002E788A"/>
    <w:rsid w:val="002E7CE1"/>
    <w:rsid w:val="002E7D83"/>
    <w:rsid w:val="002E7F7E"/>
    <w:rsid w:val="002F0026"/>
    <w:rsid w:val="002F008F"/>
    <w:rsid w:val="002F0203"/>
    <w:rsid w:val="002F04D7"/>
    <w:rsid w:val="002F04FC"/>
    <w:rsid w:val="002F055E"/>
    <w:rsid w:val="002F07A1"/>
    <w:rsid w:val="002F08B5"/>
    <w:rsid w:val="002F0AA8"/>
    <w:rsid w:val="002F0BA9"/>
    <w:rsid w:val="002F0E49"/>
    <w:rsid w:val="002F0F12"/>
    <w:rsid w:val="002F0F7F"/>
    <w:rsid w:val="002F1113"/>
    <w:rsid w:val="002F11D8"/>
    <w:rsid w:val="002F1235"/>
    <w:rsid w:val="002F124B"/>
    <w:rsid w:val="002F1278"/>
    <w:rsid w:val="002F1339"/>
    <w:rsid w:val="002F1370"/>
    <w:rsid w:val="002F13FE"/>
    <w:rsid w:val="002F1889"/>
    <w:rsid w:val="002F18AA"/>
    <w:rsid w:val="002F1DAF"/>
    <w:rsid w:val="002F1DE7"/>
    <w:rsid w:val="002F1E1D"/>
    <w:rsid w:val="002F1F60"/>
    <w:rsid w:val="002F211E"/>
    <w:rsid w:val="002F217E"/>
    <w:rsid w:val="002F248E"/>
    <w:rsid w:val="002F24FA"/>
    <w:rsid w:val="002F264F"/>
    <w:rsid w:val="002F26B8"/>
    <w:rsid w:val="002F277A"/>
    <w:rsid w:val="002F2AAA"/>
    <w:rsid w:val="002F2B66"/>
    <w:rsid w:val="002F2CFB"/>
    <w:rsid w:val="002F3017"/>
    <w:rsid w:val="002F3033"/>
    <w:rsid w:val="002F3187"/>
    <w:rsid w:val="002F31E2"/>
    <w:rsid w:val="002F32A9"/>
    <w:rsid w:val="002F3317"/>
    <w:rsid w:val="002F3625"/>
    <w:rsid w:val="002F3724"/>
    <w:rsid w:val="002F37AE"/>
    <w:rsid w:val="002F381C"/>
    <w:rsid w:val="002F391A"/>
    <w:rsid w:val="002F394D"/>
    <w:rsid w:val="002F3B07"/>
    <w:rsid w:val="002F3B81"/>
    <w:rsid w:val="002F3CAD"/>
    <w:rsid w:val="002F3CEF"/>
    <w:rsid w:val="002F3D71"/>
    <w:rsid w:val="002F3D84"/>
    <w:rsid w:val="002F3F2E"/>
    <w:rsid w:val="002F405F"/>
    <w:rsid w:val="002F416D"/>
    <w:rsid w:val="002F4420"/>
    <w:rsid w:val="002F449C"/>
    <w:rsid w:val="002F4625"/>
    <w:rsid w:val="002F4786"/>
    <w:rsid w:val="002F4814"/>
    <w:rsid w:val="002F497A"/>
    <w:rsid w:val="002F4B7E"/>
    <w:rsid w:val="002F4BA2"/>
    <w:rsid w:val="002F4DAB"/>
    <w:rsid w:val="002F4FD6"/>
    <w:rsid w:val="002F5354"/>
    <w:rsid w:val="002F5AAA"/>
    <w:rsid w:val="002F5ADF"/>
    <w:rsid w:val="002F5B95"/>
    <w:rsid w:val="002F5C6A"/>
    <w:rsid w:val="002F5D1E"/>
    <w:rsid w:val="002F5EBE"/>
    <w:rsid w:val="002F5F3B"/>
    <w:rsid w:val="002F5F4E"/>
    <w:rsid w:val="002F60A5"/>
    <w:rsid w:val="002F624F"/>
    <w:rsid w:val="002F62A2"/>
    <w:rsid w:val="002F62DA"/>
    <w:rsid w:val="002F64D1"/>
    <w:rsid w:val="002F66E7"/>
    <w:rsid w:val="002F686C"/>
    <w:rsid w:val="002F6919"/>
    <w:rsid w:val="002F6B2C"/>
    <w:rsid w:val="002F6B9A"/>
    <w:rsid w:val="002F6CAF"/>
    <w:rsid w:val="002F6E41"/>
    <w:rsid w:val="002F6EB4"/>
    <w:rsid w:val="002F6EBD"/>
    <w:rsid w:val="002F6FB0"/>
    <w:rsid w:val="002F759F"/>
    <w:rsid w:val="002F75D4"/>
    <w:rsid w:val="002F7B98"/>
    <w:rsid w:val="002F7DB9"/>
    <w:rsid w:val="002F7E00"/>
    <w:rsid w:val="002F7F09"/>
    <w:rsid w:val="003000D2"/>
    <w:rsid w:val="00300112"/>
    <w:rsid w:val="00300183"/>
    <w:rsid w:val="00300295"/>
    <w:rsid w:val="00300362"/>
    <w:rsid w:val="00300451"/>
    <w:rsid w:val="00300478"/>
    <w:rsid w:val="003005C3"/>
    <w:rsid w:val="00300630"/>
    <w:rsid w:val="003006BD"/>
    <w:rsid w:val="00300D39"/>
    <w:rsid w:val="00300F20"/>
    <w:rsid w:val="00301071"/>
    <w:rsid w:val="00301210"/>
    <w:rsid w:val="0030172E"/>
    <w:rsid w:val="003017B5"/>
    <w:rsid w:val="003017D0"/>
    <w:rsid w:val="00301B58"/>
    <w:rsid w:val="00301CCC"/>
    <w:rsid w:val="00301CF9"/>
    <w:rsid w:val="00301E35"/>
    <w:rsid w:val="00302124"/>
    <w:rsid w:val="0030254C"/>
    <w:rsid w:val="00302649"/>
    <w:rsid w:val="003026E3"/>
    <w:rsid w:val="00302767"/>
    <w:rsid w:val="00302A28"/>
    <w:rsid w:val="00302B69"/>
    <w:rsid w:val="00302C22"/>
    <w:rsid w:val="00302CEE"/>
    <w:rsid w:val="00302D67"/>
    <w:rsid w:val="00302EE5"/>
    <w:rsid w:val="00302F7D"/>
    <w:rsid w:val="003032A7"/>
    <w:rsid w:val="0030342C"/>
    <w:rsid w:val="00303463"/>
    <w:rsid w:val="0030369E"/>
    <w:rsid w:val="0030386D"/>
    <w:rsid w:val="003039F5"/>
    <w:rsid w:val="00303D96"/>
    <w:rsid w:val="00303DD5"/>
    <w:rsid w:val="003043DF"/>
    <w:rsid w:val="00304481"/>
    <w:rsid w:val="00304652"/>
    <w:rsid w:val="00304678"/>
    <w:rsid w:val="00304740"/>
    <w:rsid w:val="00304772"/>
    <w:rsid w:val="003047BD"/>
    <w:rsid w:val="003047E6"/>
    <w:rsid w:val="00304873"/>
    <w:rsid w:val="00304987"/>
    <w:rsid w:val="003049B8"/>
    <w:rsid w:val="003049E5"/>
    <w:rsid w:val="00304ADE"/>
    <w:rsid w:val="00304AE8"/>
    <w:rsid w:val="00304C60"/>
    <w:rsid w:val="00304D8F"/>
    <w:rsid w:val="00304E04"/>
    <w:rsid w:val="0030501B"/>
    <w:rsid w:val="003050A9"/>
    <w:rsid w:val="003051EC"/>
    <w:rsid w:val="00305315"/>
    <w:rsid w:val="00305387"/>
    <w:rsid w:val="003053D2"/>
    <w:rsid w:val="0030541B"/>
    <w:rsid w:val="00305558"/>
    <w:rsid w:val="00305B85"/>
    <w:rsid w:val="00305B8F"/>
    <w:rsid w:val="00305D5F"/>
    <w:rsid w:val="00305DB4"/>
    <w:rsid w:val="00305E6D"/>
    <w:rsid w:val="00306063"/>
    <w:rsid w:val="00306066"/>
    <w:rsid w:val="003061E9"/>
    <w:rsid w:val="00306272"/>
    <w:rsid w:val="003064AB"/>
    <w:rsid w:val="00306915"/>
    <w:rsid w:val="00306BC5"/>
    <w:rsid w:val="00306CE8"/>
    <w:rsid w:val="00307028"/>
    <w:rsid w:val="003070E8"/>
    <w:rsid w:val="003072A5"/>
    <w:rsid w:val="0030737B"/>
    <w:rsid w:val="00307474"/>
    <w:rsid w:val="0030765C"/>
    <w:rsid w:val="00307882"/>
    <w:rsid w:val="00307965"/>
    <w:rsid w:val="00307CCE"/>
    <w:rsid w:val="00307DA4"/>
    <w:rsid w:val="00307E7B"/>
    <w:rsid w:val="00307ED5"/>
    <w:rsid w:val="00310313"/>
    <w:rsid w:val="003105E5"/>
    <w:rsid w:val="0031062B"/>
    <w:rsid w:val="00310685"/>
    <w:rsid w:val="00310795"/>
    <w:rsid w:val="0031083E"/>
    <w:rsid w:val="0031089E"/>
    <w:rsid w:val="0031097B"/>
    <w:rsid w:val="00310BED"/>
    <w:rsid w:val="00310D1D"/>
    <w:rsid w:val="00310DBE"/>
    <w:rsid w:val="00310ECD"/>
    <w:rsid w:val="00310EE4"/>
    <w:rsid w:val="0031115B"/>
    <w:rsid w:val="003111CA"/>
    <w:rsid w:val="0031161B"/>
    <w:rsid w:val="00311808"/>
    <w:rsid w:val="003118FA"/>
    <w:rsid w:val="00311B0D"/>
    <w:rsid w:val="00311DCA"/>
    <w:rsid w:val="00311F67"/>
    <w:rsid w:val="003120AE"/>
    <w:rsid w:val="00312284"/>
    <w:rsid w:val="00312486"/>
    <w:rsid w:val="003125F4"/>
    <w:rsid w:val="003125FB"/>
    <w:rsid w:val="00312630"/>
    <w:rsid w:val="003128F5"/>
    <w:rsid w:val="00312B93"/>
    <w:rsid w:val="00312BC4"/>
    <w:rsid w:val="00312D03"/>
    <w:rsid w:val="00313139"/>
    <w:rsid w:val="003131E8"/>
    <w:rsid w:val="003133AD"/>
    <w:rsid w:val="00313525"/>
    <w:rsid w:val="00313621"/>
    <w:rsid w:val="003136E7"/>
    <w:rsid w:val="00313742"/>
    <w:rsid w:val="00313763"/>
    <w:rsid w:val="00313822"/>
    <w:rsid w:val="003138FA"/>
    <w:rsid w:val="0031396A"/>
    <w:rsid w:val="00313AB6"/>
    <w:rsid w:val="00313BF6"/>
    <w:rsid w:val="00313CDC"/>
    <w:rsid w:val="00313EA9"/>
    <w:rsid w:val="00313F64"/>
    <w:rsid w:val="0031418D"/>
    <w:rsid w:val="003144E0"/>
    <w:rsid w:val="00314542"/>
    <w:rsid w:val="0031469C"/>
    <w:rsid w:val="003147C0"/>
    <w:rsid w:val="0031483C"/>
    <w:rsid w:val="00314910"/>
    <w:rsid w:val="00314B66"/>
    <w:rsid w:val="00314D73"/>
    <w:rsid w:val="00314E0A"/>
    <w:rsid w:val="0031509D"/>
    <w:rsid w:val="0031540F"/>
    <w:rsid w:val="00315474"/>
    <w:rsid w:val="0031547D"/>
    <w:rsid w:val="003154F8"/>
    <w:rsid w:val="00315534"/>
    <w:rsid w:val="003155DC"/>
    <w:rsid w:val="00315607"/>
    <w:rsid w:val="003159FC"/>
    <w:rsid w:val="00315C55"/>
    <w:rsid w:val="00315C62"/>
    <w:rsid w:val="00315D0E"/>
    <w:rsid w:val="00315D63"/>
    <w:rsid w:val="00316093"/>
    <w:rsid w:val="00316126"/>
    <w:rsid w:val="0031619D"/>
    <w:rsid w:val="0031620E"/>
    <w:rsid w:val="0031624A"/>
    <w:rsid w:val="00316272"/>
    <w:rsid w:val="00316396"/>
    <w:rsid w:val="003167C4"/>
    <w:rsid w:val="003168A9"/>
    <w:rsid w:val="00316903"/>
    <w:rsid w:val="00316A42"/>
    <w:rsid w:val="00316D99"/>
    <w:rsid w:val="00316FE3"/>
    <w:rsid w:val="00317024"/>
    <w:rsid w:val="00317110"/>
    <w:rsid w:val="00317197"/>
    <w:rsid w:val="003172F8"/>
    <w:rsid w:val="003173F6"/>
    <w:rsid w:val="00317478"/>
    <w:rsid w:val="003174A1"/>
    <w:rsid w:val="003174D5"/>
    <w:rsid w:val="003175DD"/>
    <w:rsid w:val="00317656"/>
    <w:rsid w:val="003176BE"/>
    <w:rsid w:val="00317946"/>
    <w:rsid w:val="00317980"/>
    <w:rsid w:val="003179B2"/>
    <w:rsid w:val="00317AFA"/>
    <w:rsid w:val="00317B1F"/>
    <w:rsid w:val="00317BED"/>
    <w:rsid w:val="00317F00"/>
    <w:rsid w:val="00317F09"/>
    <w:rsid w:val="00320189"/>
    <w:rsid w:val="00320448"/>
    <w:rsid w:val="0032050F"/>
    <w:rsid w:val="003207B2"/>
    <w:rsid w:val="00320DCF"/>
    <w:rsid w:val="00320F19"/>
    <w:rsid w:val="0032100D"/>
    <w:rsid w:val="003212AD"/>
    <w:rsid w:val="003212C4"/>
    <w:rsid w:val="003215EF"/>
    <w:rsid w:val="003215FD"/>
    <w:rsid w:val="0032188E"/>
    <w:rsid w:val="0032194D"/>
    <w:rsid w:val="00321A64"/>
    <w:rsid w:val="00321B57"/>
    <w:rsid w:val="00321BEF"/>
    <w:rsid w:val="00321C3C"/>
    <w:rsid w:val="00321E71"/>
    <w:rsid w:val="00322008"/>
    <w:rsid w:val="003221CD"/>
    <w:rsid w:val="003224E8"/>
    <w:rsid w:val="0032252C"/>
    <w:rsid w:val="00322588"/>
    <w:rsid w:val="00322984"/>
    <w:rsid w:val="00322A81"/>
    <w:rsid w:val="00322AA1"/>
    <w:rsid w:val="00322C18"/>
    <w:rsid w:val="00322C22"/>
    <w:rsid w:val="00322CDF"/>
    <w:rsid w:val="00322D48"/>
    <w:rsid w:val="00322FAD"/>
    <w:rsid w:val="00323325"/>
    <w:rsid w:val="00323335"/>
    <w:rsid w:val="00323357"/>
    <w:rsid w:val="00323430"/>
    <w:rsid w:val="00323451"/>
    <w:rsid w:val="00323616"/>
    <w:rsid w:val="00323672"/>
    <w:rsid w:val="00323741"/>
    <w:rsid w:val="003237F5"/>
    <w:rsid w:val="0032385D"/>
    <w:rsid w:val="003238D5"/>
    <w:rsid w:val="0032398E"/>
    <w:rsid w:val="00323A66"/>
    <w:rsid w:val="00323ACD"/>
    <w:rsid w:val="00323B84"/>
    <w:rsid w:val="00323B94"/>
    <w:rsid w:val="00323CB2"/>
    <w:rsid w:val="00323E24"/>
    <w:rsid w:val="00323F30"/>
    <w:rsid w:val="003240B8"/>
    <w:rsid w:val="00324130"/>
    <w:rsid w:val="00324262"/>
    <w:rsid w:val="00324371"/>
    <w:rsid w:val="00324397"/>
    <w:rsid w:val="00324423"/>
    <w:rsid w:val="0032457C"/>
    <w:rsid w:val="003246B6"/>
    <w:rsid w:val="00324A16"/>
    <w:rsid w:val="00324A9D"/>
    <w:rsid w:val="00324AD9"/>
    <w:rsid w:val="00324B10"/>
    <w:rsid w:val="00324BC0"/>
    <w:rsid w:val="00324C75"/>
    <w:rsid w:val="00324EB3"/>
    <w:rsid w:val="00324FF8"/>
    <w:rsid w:val="00324FFE"/>
    <w:rsid w:val="00325024"/>
    <w:rsid w:val="0032541D"/>
    <w:rsid w:val="003255DF"/>
    <w:rsid w:val="00325725"/>
    <w:rsid w:val="00325A78"/>
    <w:rsid w:val="00325BB9"/>
    <w:rsid w:val="00325C26"/>
    <w:rsid w:val="00325ED1"/>
    <w:rsid w:val="0032600C"/>
    <w:rsid w:val="003261D0"/>
    <w:rsid w:val="00326293"/>
    <w:rsid w:val="00326365"/>
    <w:rsid w:val="003263B6"/>
    <w:rsid w:val="003264C2"/>
    <w:rsid w:val="003264C5"/>
    <w:rsid w:val="00326500"/>
    <w:rsid w:val="00326588"/>
    <w:rsid w:val="0032659D"/>
    <w:rsid w:val="00326642"/>
    <w:rsid w:val="00326656"/>
    <w:rsid w:val="00326823"/>
    <w:rsid w:val="00326968"/>
    <w:rsid w:val="00326B02"/>
    <w:rsid w:val="00326C67"/>
    <w:rsid w:val="00326C6C"/>
    <w:rsid w:val="00326EE5"/>
    <w:rsid w:val="00326FB7"/>
    <w:rsid w:val="00326FDC"/>
    <w:rsid w:val="00327002"/>
    <w:rsid w:val="00327035"/>
    <w:rsid w:val="00327081"/>
    <w:rsid w:val="0032711E"/>
    <w:rsid w:val="003271E8"/>
    <w:rsid w:val="00327396"/>
    <w:rsid w:val="00327478"/>
    <w:rsid w:val="00327724"/>
    <w:rsid w:val="003277CA"/>
    <w:rsid w:val="00327985"/>
    <w:rsid w:val="00327A89"/>
    <w:rsid w:val="00327B87"/>
    <w:rsid w:val="00327F28"/>
    <w:rsid w:val="00327FDE"/>
    <w:rsid w:val="00330097"/>
    <w:rsid w:val="003302A2"/>
    <w:rsid w:val="00330407"/>
    <w:rsid w:val="003304E7"/>
    <w:rsid w:val="0033097F"/>
    <w:rsid w:val="00330CF2"/>
    <w:rsid w:val="00330DB3"/>
    <w:rsid w:val="00330E82"/>
    <w:rsid w:val="00331292"/>
    <w:rsid w:val="003312B3"/>
    <w:rsid w:val="003314EE"/>
    <w:rsid w:val="0033162B"/>
    <w:rsid w:val="00331686"/>
    <w:rsid w:val="0033187E"/>
    <w:rsid w:val="00331B2E"/>
    <w:rsid w:val="00331E29"/>
    <w:rsid w:val="00331FC8"/>
    <w:rsid w:val="00332011"/>
    <w:rsid w:val="00332063"/>
    <w:rsid w:val="00332543"/>
    <w:rsid w:val="0033265B"/>
    <w:rsid w:val="0033279F"/>
    <w:rsid w:val="00332B58"/>
    <w:rsid w:val="00332B7E"/>
    <w:rsid w:val="00332CD8"/>
    <w:rsid w:val="00332D1B"/>
    <w:rsid w:val="00332D44"/>
    <w:rsid w:val="00332D8C"/>
    <w:rsid w:val="00332EE3"/>
    <w:rsid w:val="00332FBD"/>
    <w:rsid w:val="00333020"/>
    <w:rsid w:val="0033328F"/>
    <w:rsid w:val="0033329A"/>
    <w:rsid w:val="003332B3"/>
    <w:rsid w:val="003332F7"/>
    <w:rsid w:val="0033337B"/>
    <w:rsid w:val="003333C1"/>
    <w:rsid w:val="0033343A"/>
    <w:rsid w:val="0033353A"/>
    <w:rsid w:val="00333601"/>
    <w:rsid w:val="00333607"/>
    <w:rsid w:val="00333714"/>
    <w:rsid w:val="00333A1D"/>
    <w:rsid w:val="00333AB1"/>
    <w:rsid w:val="00333B1F"/>
    <w:rsid w:val="00333CEB"/>
    <w:rsid w:val="00333DF6"/>
    <w:rsid w:val="003341A8"/>
    <w:rsid w:val="00334259"/>
    <w:rsid w:val="0033436E"/>
    <w:rsid w:val="0033445D"/>
    <w:rsid w:val="00334793"/>
    <w:rsid w:val="00334848"/>
    <w:rsid w:val="0033484C"/>
    <w:rsid w:val="003348C0"/>
    <w:rsid w:val="003348D5"/>
    <w:rsid w:val="00334931"/>
    <w:rsid w:val="00334D1C"/>
    <w:rsid w:val="00334F1F"/>
    <w:rsid w:val="00334F9E"/>
    <w:rsid w:val="00335314"/>
    <w:rsid w:val="003353DF"/>
    <w:rsid w:val="0033578D"/>
    <w:rsid w:val="003358B4"/>
    <w:rsid w:val="00335AD1"/>
    <w:rsid w:val="00335C45"/>
    <w:rsid w:val="00335CD3"/>
    <w:rsid w:val="00335CF7"/>
    <w:rsid w:val="00335D05"/>
    <w:rsid w:val="00335EE0"/>
    <w:rsid w:val="00335FB6"/>
    <w:rsid w:val="00336283"/>
    <w:rsid w:val="00336420"/>
    <w:rsid w:val="00336439"/>
    <w:rsid w:val="0033644F"/>
    <w:rsid w:val="003364E8"/>
    <w:rsid w:val="003365B4"/>
    <w:rsid w:val="00336702"/>
    <w:rsid w:val="00336A4A"/>
    <w:rsid w:val="00336ED7"/>
    <w:rsid w:val="00336EDF"/>
    <w:rsid w:val="00336EE5"/>
    <w:rsid w:val="00336F55"/>
    <w:rsid w:val="0033718F"/>
    <w:rsid w:val="003372D8"/>
    <w:rsid w:val="003375D0"/>
    <w:rsid w:val="003375D6"/>
    <w:rsid w:val="003375E6"/>
    <w:rsid w:val="003376A1"/>
    <w:rsid w:val="003378E8"/>
    <w:rsid w:val="003378F6"/>
    <w:rsid w:val="00337934"/>
    <w:rsid w:val="00337AB4"/>
    <w:rsid w:val="00337C09"/>
    <w:rsid w:val="00337F4C"/>
    <w:rsid w:val="003402C9"/>
    <w:rsid w:val="0034041A"/>
    <w:rsid w:val="003405BC"/>
    <w:rsid w:val="003407EA"/>
    <w:rsid w:val="0034085B"/>
    <w:rsid w:val="00340987"/>
    <w:rsid w:val="003409A1"/>
    <w:rsid w:val="00340C07"/>
    <w:rsid w:val="00340C8D"/>
    <w:rsid w:val="00340EAF"/>
    <w:rsid w:val="0034100C"/>
    <w:rsid w:val="0034101D"/>
    <w:rsid w:val="00341058"/>
    <w:rsid w:val="003410FB"/>
    <w:rsid w:val="00341190"/>
    <w:rsid w:val="003411C0"/>
    <w:rsid w:val="00341286"/>
    <w:rsid w:val="0034131F"/>
    <w:rsid w:val="0034133D"/>
    <w:rsid w:val="00341366"/>
    <w:rsid w:val="00341401"/>
    <w:rsid w:val="00341991"/>
    <w:rsid w:val="00341BC8"/>
    <w:rsid w:val="00341F48"/>
    <w:rsid w:val="003425AB"/>
    <w:rsid w:val="003425E0"/>
    <w:rsid w:val="00342627"/>
    <w:rsid w:val="0034268B"/>
    <w:rsid w:val="003427EC"/>
    <w:rsid w:val="0034288C"/>
    <w:rsid w:val="003428E6"/>
    <w:rsid w:val="003429BD"/>
    <w:rsid w:val="00342B0C"/>
    <w:rsid w:val="00342B12"/>
    <w:rsid w:val="00342BCD"/>
    <w:rsid w:val="00342EDB"/>
    <w:rsid w:val="00342F4A"/>
    <w:rsid w:val="00343156"/>
    <w:rsid w:val="0034321E"/>
    <w:rsid w:val="0034332E"/>
    <w:rsid w:val="003433EB"/>
    <w:rsid w:val="003434F9"/>
    <w:rsid w:val="003437B0"/>
    <w:rsid w:val="003438BA"/>
    <w:rsid w:val="00343972"/>
    <w:rsid w:val="00343AA0"/>
    <w:rsid w:val="00343B04"/>
    <w:rsid w:val="00343CCB"/>
    <w:rsid w:val="00343D36"/>
    <w:rsid w:val="00343D4F"/>
    <w:rsid w:val="00343DEC"/>
    <w:rsid w:val="00343E5B"/>
    <w:rsid w:val="00343F85"/>
    <w:rsid w:val="0034403F"/>
    <w:rsid w:val="003445E9"/>
    <w:rsid w:val="00344689"/>
    <w:rsid w:val="00344712"/>
    <w:rsid w:val="003447E3"/>
    <w:rsid w:val="003449E5"/>
    <w:rsid w:val="00344C5B"/>
    <w:rsid w:val="00344E0D"/>
    <w:rsid w:val="00344E54"/>
    <w:rsid w:val="00344F8B"/>
    <w:rsid w:val="00345022"/>
    <w:rsid w:val="00345055"/>
    <w:rsid w:val="00345265"/>
    <w:rsid w:val="003452B9"/>
    <w:rsid w:val="003456B9"/>
    <w:rsid w:val="00345717"/>
    <w:rsid w:val="00345811"/>
    <w:rsid w:val="00345909"/>
    <w:rsid w:val="00345915"/>
    <w:rsid w:val="00345939"/>
    <w:rsid w:val="003459B8"/>
    <w:rsid w:val="00345A12"/>
    <w:rsid w:val="00345A88"/>
    <w:rsid w:val="00345C6B"/>
    <w:rsid w:val="00345D81"/>
    <w:rsid w:val="00346081"/>
    <w:rsid w:val="003460AE"/>
    <w:rsid w:val="00346124"/>
    <w:rsid w:val="0034626B"/>
    <w:rsid w:val="00346505"/>
    <w:rsid w:val="0034652E"/>
    <w:rsid w:val="003466DD"/>
    <w:rsid w:val="00346724"/>
    <w:rsid w:val="003467EE"/>
    <w:rsid w:val="00346863"/>
    <w:rsid w:val="003469FC"/>
    <w:rsid w:val="00346AD2"/>
    <w:rsid w:val="00346BF3"/>
    <w:rsid w:val="00346D15"/>
    <w:rsid w:val="00346D92"/>
    <w:rsid w:val="00346EA2"/>
    <w:rsid w:val="0034705C"/>
    <w:rsid w:val="00347273"/>
    <w:rsid w:val="0034729D"/>
    <w:rsid w:val="0034733B"/>
    <w:rsid w:val="003473B6"/>
    <w:rsid w:val="0034747F"/>
    <w:rsid w:val="00347484"/>
    <w:rsid w:val="00347491"/>
    <w:rsid w:val="00347558"/>
    <w:rsid w:val="003475DC"/>
    <w:rsid w:val="003477C1"/>
    <w:rsid w:val="003477F6"/>
    <w:rsid w:val="003478C8"/>
    <w:rsid w:val="00347917"/>
    <w:rsid w:val="00347A14"/>
    <w:rsid w:val="00347AFD"/>
    <w:rsid w:val="00347CE9"/>
    <w:rsid w:val="00347D51"/>
    <w:rsid w:val="00347E91"/>
    <w:rsid w:val="00347F34"/>
    <w:rsid w:val="00350058"/>
    <w:rsid w:val="00350310"/>
    <w:rsid w:val="0035049C"/>
    <w:rsid w:val="003505BE"/>
    <w:rsid w:val="00350BEC"/>
    <w:rsid w:val="00350CB3"/>
    <w:rsid w:val="00350D5E"/>
    <w:rsid w:val="00350E27"/>
    <w:rsid w:val="00350F80"/>
    <w:rsid w:val="00350F83"/>
    <w:rsid w:val="003510A5"/>
    <w:rsid w:val="003510AC"/>
    <w:rsid w:val="003510E7"/>
    <w:rsid w:val="003511B6"/>
    <w:rsid w:val="00351371"/>
    <w:rsid w:val="003514FE"/>
    <w:rsid w:val="00351653"/>
    <w:rsid w:val="00351770"/>
    <w:rsid w:val="003519D7"/>
    <w:rsid w:val="00351A19"/>
    <w:rsid w:val="00351A4B"/>
    <w:rsid w:val="00351BFF"/>
    <w:rsid w:val="00351C50"/>
    <w:rsid w:val="00351FF3"/>
    <w:rsid w:val="0035205A"/>
    <w:rsid w:val="003520E5"/>
    <w:rsid w:val="00352251"/>
    <w:rsid w:val="003523DB"/>
    <w:rsid w:val="00352506"/>
    <w:rsid w:val="003526B4"/>
    <w:rsid w:val="003527BA"/>
    <w:rsid w:val="003527BF"/>
    <w:rsid w:val="00352848"/>
    <w:rsid w:val="00352888"/>
    <w:rsid w:val="0035289B"/>
    <w:rsid w:val="003528AE"/>
    <w:rsid w:val="003529EE"/>
    <w:rsid w:val="00352C10"/>
    <w:rsid w:val="00352CC4"/>
    <w:rsid w:val="00352D17"/>
    <w:rsid w:val="00353198"/>
    <w:rsid w:val="0035330B"/>
    <w:rsid w:val="003535A0"/>
    <w:rsid w:val="00353640"/>
    <w:rsid w:val="003536C2"/>
    <w:rsid w:val="00353780"/>
    <w:rsid w:val="00353782"/>
    <w:rsid w:val="0035379B"/>
    <w:rsid w:val="0035384C"/>
    <w:rsid w:val="003538FD"/>
    <w:rsid w:val="0035391B"/>
    <w:rsid w:val="00353A52"/>
    <w:rsid w:val="0035402A"/>
    <w:rsid w:val="00354097"/>
    <w:rsid w:val="003541C0"/>
    <w:rsid w:val="00354220"/>
    <w:rsid w:val="0035433F"/>
    <w:rsid w:val="00354407"/>
    <w:rsid w:val="003544F1"/>
    <w:rsid w:val="00354579"/>
    <w:rsid w:val="003547D2"/>
    <w:rsid w:val="00354A4B"/>
    <w:rsid w:val="00354B61"/>
    <w:rsid w:val="00354FAD"/>
    <w:rsid w:val="003551D0"/>
    <w:rsid w:val="00355583"/>
    <w:rsid w:val="00355637"/>
    <w:rsid w:val="003556E4"/>
    <w:rsid w:val="00355771"/>
    <w:rsid w:val="003557DC"/>
    <w:rsid w:val="00355820"/>
    <w:rsid w:val="0035593B"/>
    <w:rsid w:val="00355A62"/>
    <w:rsid w:val="00355A85"/>
    <w:rsid w:val="00355AC3"/>
    <w:rsid w:val="00355BC0"/>
    <w:rsid w:val="00355C36"/>
    <w:rsid w:val="00355CFC"/>
    <w:rsid w:val="00355D66"/>
    <w:rsid w:val="00355D71"/>
    <w:rsid w:val="00355DED"/>
    <w:rsid w:val="00355DF8"/>
    <w:rsid w:val="00355EA2"/>
    <w:rsid w:val="00355F56"/>
    <w:rsid w:val="00355F62"/>
    <w:rsid w:val="00356000"/>
    <w:rsid w:val="003561D8"/>
    <w:rsid w:val="00356252"/>
    <w:rsid w:val="003562D3"/>
    <w:rsid w:val="00356488"/>
    <w:rsid w:val="003565C7"/>
    <w:rsid w:val="00356821"/>
    <w:rsid w:val="003568B6"/>
    <w:rsid w:val="00356A25"/>
    <w:rsid w:val="00356A2F"/>
    <w:rsid w:val="00356BB0"/>
    <w:rsid w:val="00356BF8"/>
    <w:rsid w:val="00356F6E"/>
    <w:rsid w:val="003570FB"/>
    <w:rsid w:val="003574CF"/>
    <w:rsid w:val="003577A2"/>
    <w:rsid w:val="003577D0"/>
    <w:rsid w:val="00357AB1"/>
    <w:rsid w:val="00357BFA"/>
    <w:rsid w:val="00357DB7"/>
    <w:rsid w:val="00357F46"/>
    <w:rsid w:val="00360434"/>
    <w:rsid w:val="0036059D"/>
    <w:rsid w:val="003605D9"/>
    <w:rsid w:val="0036075B"/>
    <w:rsid w:val="003607A9"/>
    <w:rsid w:val="003607AA"/>
    <w:rsid w:val="00360829"/>
    <w:rsid w:val="003608BA"/>
    <w:rsid w:val="00360BB2"/>
    <w:rsid w:val="00360BE3"/>
    <w:rsid w:val="00360C7B"/>
    <w:rsid w:val="00360F76"/>
    <w:rsid w:val="00360FDB"/>
    <w:rsid w:val="00361011"/>
    <w:rsid w:val="00361372"/>
    <w:rsid w:val="00361478"/>
    <w:rsid w:val="00361591"/>
    <w:rsid w:val="003617B1"/>
    <w:rsid w:val="00361818"/>
    <w:rsid w:val="003618D9"/>
    <w:rsid w:val="003618E5"/>
    <w:rsid w:val="00361A20"/>
    <w:rsid w:val="00361A63"/>
    <w:rsid w:val="00361AB8"/>
    <w:rsid w:val="00361C26"/>
    <w:rsid w:val="00361CC7"/>
    <w:rsid w:val="00361D1C"/>
    <w:rsid w:val="00361D41"/>
    <w:rsid w:val="00361DCD"/>
    <w:rsid w:val="00361E60"/>
    <w:rsid w:val="00361ECB"/>
    <w:rsid w:val="00361FC8"/>
    <w:rsid w:val="0036201F"/>
    <w:rsid w:val="0036202F"/>
    <w:rsid w:val="003623DD"/>
    <w:rsid w:val="00362404"/>
    <w:rsid w:val="00362411"/>
    <w:rsid w:val="003625B1"/>
    <w:rsid w:val="00362614"/>
    <w:rsid w:val="00362683"/>
    <w:rsid w:val="0036273F"/>
    <w:rsid w:val="0036279F"/>
    <w:rsid w:val="00362890"/>
    <w:rsid w:val="003629A9"/>
    <w:rsid w:val="00362DD8"/>
    <w:rsid w:val="003630A6"/>
    <w:rsid w:val="0036313E"/>
    <w:rsid w:val="003633ED"/>
    <w:rsid w:val="00363518"/>
    <w:rsid w:val="00363535"/>
    <w:rsid w:val="00363537"/>
    <w:rsid w:val="00363C8E"/>
    <w:rsid w:val="00363D32"/>
    <w:rsid w:val="00363D7D"/>
    <w:rsid w:val="00363DCD"/>
    <w:rsid w:val="00363EF2"/>
    <w:rsid w:val="0036410B"/>
    <w:rsid w:val="003641B1"/>
    <w:rsid w:val="00364215"/>
    <w:rsid w:val="00364348"/>
    <w:rsid w:val="00364621"/>
    <w:rsid w:val="0036492B"/>
    <w:rsid w:val="00364942"/>
    <w:rsid w:val="003649B1"/>
    <w:rsid w:val="003649D6"/>
    <w:rsid w:val="00364A74"/>
    <w:rsid w:val="00364E51"/>
    <w:rsid w:val="003650E4"/>
    <w:rsid w:val="00365231"/>
    <w:rsid w:val="003652F8"/>
    <w:rsid w:val="00365311"/>
    <w:rsid w:val="0036531D"/>
    <w:rsid w:val="003655FB"/>
    <w:rsid w:val="00365869"/>
    <w:rsid w:val="00365A8B"/>
    <w:rsid w:val="00365C8A"/>
    <w:rsid w:val="00365FA7"/>
    <w:rsid w:val="00365FED"/>
    <w:rsid w:val="00366096"/>
    <w:rsid w:val="003660EC"/>
    <w:rsid w:val="0036619B"/>
    <w:rsid w:val="003661D8"/>
    <w:rsid w:val="00366388"/>
    <w:rsid w:val="00366389"/>
    <w:rsid w:val="003663A1"/>
    <w:rsid w:val="003665FD"/>
    <w:rsid w:val="003666C2"/>
    <w:rsid w:val="003666F0"/>
    <w:rsid w:val="00366935"/>
    <w:rsid w:val="0036695A"/>
    <w:rsid w:val="003669E4"/>
    <w:rsid w:val="00366A2C"/>
    <w:rsid w:val="00366C19"/>
    <w:rsid w:val="00366C25"/>
    <w:rsid w:val="00366D41"/>
    <w:rsid w:val="00366D4A"/>
    <w:rsid w:val="00366DA4"/>
    <w:rsid w:val="00366ECA"/>
    <w:rsid w:val="003671C5"/>
    <w:rsid w:val="0036739E"/>
    <w:rsid w:val="00367979"/>
    <w:rsid w:val="00367AA5"/>
    <w:rsid w:val="00367BF6"/>
    <w:rsid w:val="00367C09"/>
    <w:rsid w:val="00367EDA"/>
    <w:rsid w:val="00367EDF"/>
    <w:rsid w:val="00370182"/>
    <w:rsid w:val="0037019B"/>
    <w:rsid w:val="003701C5"/>
    <w:rsid w:val="003703FB"/>
    <w:rsid w:val="00370561"/>
    <w:rsid w:val="0037064E"/>
    <w:rsid w:val="0037077B"/>
    <w:rsid w:val="00370857"/>
    <w:rsid w:val="00370A8E"/>
    <w:rsid w:val="00370B2A"/>
    <w:rsid w:val="00370BF2"/>
    <w:rsid w:val="00370C79"/>
    <w:rsid w:val="00370CED"/>
    <w:rsid w:val="00370D20"/>
    <w:rsid w:val="00370D4C"/>
    <w:rsid w:val="00370E9A"/>
    <w:rsid w:val="00370EBF"/>
    <w:rsid w:val="00370F3D"/>
    <w:rsid w:val="003712C1"/>
    <w:rsid w:val="003712DA"/>
    <w:rsid w:val="00371357"/>
    <w:rsid w:val="003715D6"/>
    <w:rsid w:val="00371735"/>
    <w:rsid w:val="00371800"/>
    <w:rsid w:val="0037191D"/>
    <w:rsid w:val="003719EE"/>
    <w:rsid w:val="00371AF3"/>
    <w:rsid w:val="00371CE2"/>
    <w:rsid w:val="00372002"/>
    <w:rsid w:val="0037215C"/>
    <w:rsid w:val="00372189"/>
    <w:rsid w:val="0037234A"/>
    <w:rsid w:val="003723D0"/>
    <w:rsid w:val="003723E5"/>
    <w:rsid w:val="00372574"/>
    <w:rsid w:val="0037258B"/>
    <w:rsid w:val="00372684"/>
    <w:rsid w:val="00372944"/>
    <w:rsid w:val="003729F6"/>
    <w:rsid w:val="00372BF3"/>
    <w:rsid w:val="00372DCC"/>
    <w:rsid w:val="00373029"/>
    <w:rsid w:val="0037303B"/>
    <w:rsid w:val="00373064"/>
    <w:rsid w:val="003730F8"/>
    <w:rsid w:val="0037313F"/>
    <w:rsid w:val="0037340C"/>
    <w:rsid w:val="00373421"/>
    <w:rsid w:val="00373650"/>
    <w:rsid w:val="003736ED"/>
    <w:rsid w:val="00374327"/>
    <w:rsid w:val="003743EF"/>
    <w:rsid w:val="00374662"/>
    <w:rsid w:val="00374690"/>
    <w:rsid w:val="003746AC"/>
    <w:rsid w:val="0037476F"/>
    <w:rsid w:val="00374A8B"/>
    <w:rsid w:val="00374AB4"/>
    <w:rsid w:val="00374C11"/>
    <w:rsid w:val="00374C23"/>
    <w:rsid w:val="00374CAD"/>
    <w:rsid w:val="00374D16"/>
    <w:rsid w:val="00374F2B"/>
    <w:rsid w:val="00374FA1"/>
    <w:rsid w:val="00375249"/>
    <w:rsid w:val="003752F5"/>
    <w:rsid w:val="00375414"/>
    <w:rsid w:val="00375463"/>
    <w:rsid w:val="0037564C"/>
    <w:rsid w:val="0037569F"/>
    <w:rsid w:val="0037585C"/>
    <w:rsid w:val="003758B7"/>
    <w:rsid w:val="003758E5"/>
    <w:rsid w:val="00375A52"/>
    <w:rsid w:val="00375CD2"/>
    <w:rsid w:val="00375D34"/>
    <w:rsid w:val="00375F37"/>
    <w:rsid w:val="00375FA8"/>
    <w:rsid w:val="003761C0"/>
    <w:rsid w:val="00376257"/>
    <w:rsid w:val="003762DC"/>
    <w:rsid w:val="00376502"/>
    <w:rsid w:val="003765E7"/>
    <w:rsid w:val="0037661F"/>
    <w:rsid w:val="003767F1"/>
    <w:rsid w:val="003768F8"/>
    <w:rsid w:val="00376A9B"/>
    <w:rsid w:val="00376DA0"/>
    <w:rsid w:val="00377153"/>
    <w:rsid w:val="003772DD"/>
    <w:rsid w:val="00377556"/>
    <w:rsid w:val="00377570"/>
    <w:rsid w:val="0037773A"/>
    <w:rsid w:val="00377A11"/>
    <w:rsid w:val="00377A35"/>
    <w:rsid w:val="00377B15"/>
    <w:rsid w:val="00377C73"/>
    <w:rsid w:val="00377DDA"/>
    <w:rsid w:val="00377F43"/>
    <w:rsid w:val="00377F75"/>
    <w:rsid w:val="00377FBC"/>
    <w:rsid w:val="00380232"/>
    <w:rsid w:val="00380242"/>
    <w:rsid w:val="00380339"/>
    <w:rsid w:val="003804E8"/>
    <w:rsid w:val="00380538"/>
    <w:rsid w:val="003805E9"/>
    <w:rsid w:val="003806C8"/>
    <w:rsid w:val="00380902"/>
    <w:rsid w:val="00380E9E"/>
    <w:rsid w:val="00380F06"/>
    <w:rsid w:val="00380F8E"/>
    <w:rsid w:val="00381019"/>
    <w:rsid w:val="0038105E"/>
    <w:rsid w:val="00381100"/>
    <w:rsid w:val="00381350"/>
    <w:rsid w:val="00381385"/>
    <w:rsid w:val="0038141B"/>
    <w:rsid w:val="003816A6"/>
    <w:rsid w:val="00381834"/>
    <w:rsid w:val="003819B3"/>
    <w:rsid w:val="00381C7F"/>
    <w:rsid w:val="00381CB7"/>
    <w:rsid w:val="00381DA4"/>
    <w:rsid w:val="00381F82"/>
    <w:rsid w:val="00381FB1"/>
    <w:rsid w:val="00381FE9"/>
    <w:rsid w:val="0038201E"/>
    <w:rsid w:val="00382082"/>
    <w:rsid w:val="00382097"/>
    <w:rsid w:val="00382116"/>
    <w:rsid w:val="00382165"/>
    <w:rsid w:val="0038250D"/>
    <w:rsid w:val="003826B4"/>
    <w:rsid w:val="003826DA"/>
    <w:rsid w:val="0038277D"/>
    <w:rsid w:val="00382AD8"/>
    <w:rsid w:val="00382D5C"/>
    <w:rsid w:val="00382DD9"/>
    <w:rsid w:val="00383087"/>
    <w:rsid w:val="0038322B"/>
    <w:rsid w:val="00383268"/>
    <w:rsid w:val="00383428"/>
    <w:rsid w:val="003838B7"/>
    <w:rsid w:val="00383A0D"/>
    <w:rsid w:val="00383AFA"/>
    <w:rsid w:val="00383D5A"/>
    <w:rsid w:val="00383EDC"/>
    <w:rsid w:val="00383F50"/>
    <w:rsid w:val="00383FDF"/>
    <w:rsid w:val="00384002"/>
    <w:rsid w:val="0038405A"/>
    <w:rsid w:val="0038407E"/>
    <w:rsid w:val="0038409D"/>
    <w:rsid w:val="003840A9"/>
    <w:rsid w:val="00384100"/>
    <w:rsid w:val="00384129"/>
    <w:rsid w:val="0038430D"/>
    <w:rsid w:val="0038491B"/>
    <w:rsid w:val="00384949"/>
    <w:rsid w:val="00384A92"/>
    <w:rsid w:val="00384C0A"/>
    <w:rsid w:val="00384C10"/>
    <w:rsid w:val="00384D85"/>
    <w:rsid w:val="00384E71"/>
    <w:rsid w:val="00384F64"/>
    <w:rsid w:val="0038501F"/>
    <w:rsid w:val="003852EF"/>
    <w:rsid w:val="00385432"/>
    <w:rsid w:val="00385669"/>
    <w:rsid w:val="00385806"/>
    <w:rsid w:val="00385959"/>
    <w:rsid w:val="00385A98"/>
    <w:rsid w:val="00385BAA"/>
    <w:rsid w:val="00385C4D"/>
    <w:rsid w:val="00386033"/>
    <w:rsid w:val="003860CE"/>
    <w:rsid w:val="00386238"/>
    <w:rsid w:val="003862C7"/>
    <w:rsid w:val="00386359"/>
    <w:rsid w:val="003864A4"/>
    <w:rsid w:val="00386613"/>
    <w:rsid w:val="003869AB"/>
    <w:rsid w:val="00386B84"/>
    <w:rsid w:val="00386BBE"/>
    <w:rsid w:val="00386CCC"/>
    <w:rsid w:val="00386DF4"/>
    <w:rsid w:val="00386DF6"/>
    <w:rsid w:val="00386E9C"/>
    <w:rsid w:val="003870CB"/>
    <w:rsid w:val="003871DF"/>
    <w:rsid w:val="003877B2"/>
    <w:rsid w:val="00387819"/>
    <w:rsid w:val="00387855"/>
    <w:rsid w:val="00387985"/>
    <w:rsid w:val="00387B1E"/>
    <w:rsid w:val="00387CFA"/>
    <w:rsid w:val="00387FB7"/>
    <w:rsid w:val="00390237"/>
    <w:rsid w:val="003903B4"/>
    <w:rsid w:val="00390474"/>
    <w:rsid w:val="003904C2"/>
    <w:rsid w:val="00390613"/>
    <w:rsid w:val="0039065C"/>
    <w:rsid w:val="00390B78"/>
    <w:rsid w:val="00390D75"/>
    <w:rsid w:val="00390E87"/>
    <w:rsid w:val="00390FDA"/>
    <w:rsid w:val="003912A3"/>
    <w:rsid w:val="00391301"/>
    <w:rsid w:val="003913B1"/>
    <w:rsid w:val="0039141D"/>
    <w:rsid w:val="003914C5"/>
    <w:rsid w:val="00391515"/>
    <w:rsid w:val="003917E6"/>
    <w:rsid w:val="00391DBD"/>
    <w:rsid w:val="00391EE1"/>
    <w:rsid w:val="00391FA4"/>
    <w:rsid w:val="003920FF"/>
    <w:rsid w:val="003925C1"/>
    <w:rsid w:val="00392631"/>
    <w:rsid w:val="003927C0"/>
    <w:rsid w:val="00392A3F"/>
    <w:rsid w:val="00392A52"/>
    <w:rsid w:val="00392B37"/>
    <w:rsid w:val="00392D12"/>
    <w:rsid w:val="00392E9D"/>
    <w:rsid w:val="00392F58"/>
    <w:rsid w:val="00392F5F"/>
    <w:rsid w:val="0039318E"/>
    <w:rsid w:val="0039332E"/>
    <w:rsid w:val="00393379"/>
    <w:rsid w:val="0039343F"/>
    <w:rsid w:val="003934CA"/>
    <w:rsid w:val="00393609"/>
    <w:rsid w:val="00393844"/>
    <w:rsid w:val="00393880"/>
    <w:rsid w:val="003938AD"/>
    <w:rsid w:val="003939BF"/>
    <w:rsid w:val="00393C6F"/>
    <w:rsid w:val="00393E4F"/>
    <w:rsid w:val="00394285"/>
    <w:rsid w:val="003948EE"/>
    <w:rsid w:val="0039498B"/>
    <w:rsid w:val="00394A58"/>
    <w:rsid w:val="00394B4B"/>
    <w:rsid w:val="00394BA0"/>
    <w:rsid w:val="00394E83"/>
    <w:rsid w:val="00394EE6"/>
    <w:rsid w:val="0039510E"/>
    <w:rsid w:val="00395265"/>
    <w:rsid w:val="003952F7"/>
    <w:rsid w:val="003954AD"/>
    <w:rsid w:val="00395602"/>
    <w:rsid w:val="00395715"/>
    <w:rsid w:val="00395AEF"/>
    <w:rsid w:val="00395C05"/>
    <w:rsid w:val="00395C43"/>
    <w:rsid w:val="003960BE"/>
    <w:rsid w:val="0039675B"/>
    <w:rsid w:val="003968CD"/>
    <w:rsid w:val="003968F9"/>
    <w:rsid w:val="00396A85"/>
    <w:rsid w:val="00396C69"/>
    <w:rsid w:val="00396C97"/>
    <w:rsid w:val="00396EC5"/>
    <w:rsid w:val="00397012"/>
    <w:rsid w:val="00397247"/>
    <w:rsid w:val="003973DF"/>
    <w:rsid w:val="00397496"/>
    <w:rsid w:val="003976A6"/>
    <w:rsid w:val="003976D1"/>
    <w:rsid w:val="003977E9"/>
    <w:rsid w:val="0039795F"/>
    <w:rsid w:val="00397A31"/>
    <w:rsid w:val="00397B64"/>
    <w:rsid w:val="00397D1D"/>
    <w:rsid w:val="00397F32"/>
    <w:rsid w:val="00397FA2"/>
    <w:rsid w:val="003A031B"/>
    <w:rsid w:val="003A0383"/>
    <w:rsid w:val="003A0430"/>
    <w:rsid w:val="003A0450"/>
    <w:rsid w:val="003A0474"/>
    <w:rsid w:val="003A05CC"/>
    <w:rsid w:val="003A0662"/>
    <w:rsid w:val="003A085B"/>
    <w:rsid w:val="003A0883"/>
    <w:rsid w:val="003A0985"/>
    <w:rsid w:val="003A0AB1"/>
    <w:rsid w:val="003A0BA4"/>
    <w:rsid w:val="003A0E13"/>
    <w:rsid w:val="003A0E6B"/>
    <w:rsid w:val="003A1289"/>
    <w:rsid w:val="003A1596"/>
    <w:rsid w:val="003A16B3"/>
    <w:rsid w:val="003A1BEE"/>
    <w:rsid w:val="003A1C55"/>
    <w:rsid w:val="003A1C59"/>
    <w:rsid w:val="003A1EE2"/>
    <w:rsid w:val="003A1F32"/>
    <w:rsid w:val="003A219B"/>
    <w:rsid w:val="003A2388"/>
    <w:rsid w:val="003A245A"/>
    <w:rsid w:val="003A2461"/>
    <w:rsid w:val="003A252C"/>
    <w:rsid w:val="003A26EE"/>
    <w:rsid w:val="003A2B2F"/>
    <w:rsid w:val="003A2BAA"/>
    <w:rsid w:val="003A2C9A"/>
    <w:rsid w:val="003A2E9C"/>
    <w:rsid w:val="003A3066"/>
    <w:rsid w:val="003A30BF"/>
    <w:rsid w:val="003A30D2"/>
    <w:rsid w:val="003A3120"/>
    <w:rsid w:val="003A33D9"/>
    <w:rsid w:val="003A3682"/>
    <w:rsid w:val="003A374A"/>
    <w:rsid w:val="003A3C37"/>
    <w:rsid w:val="003A3EE6"/>
    <w:rsid w:val="003A41B1"/>
    <w:rsid w:val="003A426B"/>
    <w:rsid w:val="003A43B1"/>
    <w:rsid w:val="003A458B"/>
    <w:rsid w:val="003A4686"/>
    <w:rsid w:val="003A4749"/>
    <w:rsid w:val="003A4953"/>
    <w:rsid w:val="003A4975"/>
    <w:rsid w:val="003A49C6"/>
    <w:rsid w:val="003A49FC"/>
    <w:rsid w:val="003A4B25"/>
    <w:rsid w:val="003A4E51"/>
    <w:rsid w:val="003A4ECC"/>
    <w:rsid w:val="003A4FB8"/>
    <w:rsid w:val="003A5119"/>
    <w:rsid w:val="003A517B"/>
    <w:rsid w:val="003A51B8"/>
    <w:rsid w:val="003A52DF"/>
    <w:rsid w:val="003A5542"/>
    <w:rsid w:val="003A5553"/>
    <w:rsid w:val="003A55CD"/>
    <w:rsid w:val="003A563E"/>
    <w:rsid w:val="003A5653"/>
    <w:rsid w:val="003A5803"/>
    <w:rsid w:val="003A5998"/>
    <w:rsid w:val="003A5AFA"/>
    <w:rsid w:val="003A5B94"/>
    <w:rsid w:val="003A5BF6"/>
    <w:rsid w:val="003A5C46"/>
    <w:rsid w:val="003A5CD5"/>
    <w:rsid w:val="003A5EE0"/>
    <w:rsid w:val="003A601A"/>
    <w:rsid w:val="003A610C"/>
    <w:rsid w:val="003A61C2"/>
    <w:rsid w:val="003A62CE"/>
    <w:rsid w:val="003A62D9"/>
    <w:rsid w:val="003A6626"/>
    <w:rsid w:val="003A66C1"/>
    <w:rsid w:val="003A6D0F"/>
    <w:rsid w:val="003A6E1D"/>
    <w:rsid w:val="003A7544"/>
    <w:rsid w:val="003A75C6"/>
    <w:rsid w:val="003A76D6"/>
    <w:rsid w:val="003A7770"/>
    <w:rsid w:val="003A77D5"/>
    <w:rsid w:val="003A7855"/>
    <w:rsid w:val="003A7994"/>
    <w:rsid w:val="003A7D9F"/>
    <w:rsid w:val="003A7E0D"/>
    <w:rsid w:val="003A7E9E"/>
    <w:rsid w:val="003B0118"/>
    <w:rsid w:val="003B017D"/>
    <w:rsid w:val="003B04E3"/>
    <w:rsid w:val="003B0527"/>
    <w:rsid w:val="003B0568"/>
    <w:rsid w:val="003B0627"/>
    <w:rsid w:val="003B0A60"/>
    <w:rsid w:val="003B0B01"/>
    <w:rsid w:val="003B0B96"/>
    <w:rsid w:val="003B0BC6"/>
    <w:rsid w:val="003B0CFB"/>
    <w:rsid w:val="003B0D44"/>
    <w:rsid w:val="003B0DC3"/>
    <w:rsid w:val="003B0EB7"/>
    <w:rsid w:val="003B0F2C"/>
    <w:rsid w:val="003B0F52"/>
    <w:rsid w:val="003B100C"/>
    <w:rsid w:val="003B1087"/>
    <w:rsid w:val="003B12BE"/>
    <w:rsid w:val="003B1311"/>
    <w:rsid w:val="003B132C"/>
    <w:rsid w:val="003B154D"/>
    <w:rsid w:val="003B162C"/>
    <w:rsid w:val="003B1726"/>
    <w:rsid w:val="003B17AA"/>
    <w:rsid w:val="003B17BD"/>
    <w:rsid w:val="003B192A"/>
    <w:rsid w:val="003B197E"/>
    <w:rsid w:val="003B1A8B"/>
    <w:rsid w:val="003B1CFF"/>
    <w:rsid w:val="003B1E53"/>
    <w:rsid w:val="003B2093"/>
    <w:rsid w:val="003B21EA"/>
    <w:rsid w:val="003B22F2"/>
    <w:rsid w:val="003B23A9"/>
    <w:rsid w:val="003B26BE"/>
    <w:rsid w:val="003B2790"/>
    <w:rsid w:val="003B28DB"/>
    <w:rsid w:val="003B2B8B"/>
    <w:rsid w:val="003B2CB5"/>
    <w:rsid w:val="003B2D9D"/>
    <w:rsid w:val="003B2E28"/>
    <w:rsid w:val="003B2E3D"/>
    <w:rsid w:val="003B318C"/>
    <w:rsid w:val="003B332E"/>
    <w:rsid w:val="003B3337"/>
    <w:rsid w:val="003B379A"/>
    <w:rsid w:val="003B3808"/>
    <w:rsid w:val="003B38B6"/>
    <w:rsid w:val="003B3969"/>
    <w:rsid w:val="003B3A45"/>
    <w:rsid w:val="003B3B8D"/>
    <w:rsid w:val="003B3BB5"/>
    <w:rsid w:val="003B3F91"/>
    <w:rsid w:val="003B4062"/>
    <w:rsid w:val="003B40A3"/>
    <w:rsid w:val="003B4124"/>
    <w:rsid w:val="003B4190"/>
    <w:rsid w:val="003B427D"/>
    <w:rsid w:val="003B43DA"/>
    <w:rsid w:val="003B4663"/>
    <w:rsid w:val="003B47AD"/>
    <w:rsid w:val="003B494E"/>
    <w:rsid w:val="003B4A77"/>
    <w:rsid w:val="003B4AE7"/>
    <w:rsid w:val="003B4BAD"/>
    <w:rsid w:val="003B4D1A"/>
    <w:rsid w:val="003B4D74"/>
    <w:rsid w:val="003B4FB7"/>
    <w:rsid w:val="003B50BA"/>
    <w:rsid w:val="003B51E6"/>
    <w:rsid w:val="003B54C7"/>
    <w:rsid w:val="003B55D7"/>
    <w:rsid w:val="003B55DA"/>
    <w:rsid w:val="003B564F"/>
    <w:rsid w:val="003B569B"/>
    <w:rsid w:val="003B5884"/>
    <w:rsid w:val="003B5A88"/>
    <w:rsid w:val="003B5B10"/>
    <w:rsid w:val="003B5B42"/>
    <w:rsid w:val="003B5E10"/>
    <w:rsid w:val="003B5E45"/>
    <w:rsid w:val="003B5F22"/>
    <w:rsid w:val="003B5F90"/>
    <w:rsid w:val="003B600C"/>
    <w:rsid w:val="003B6134"/>
    <w:rsid w:val="003B644E"/>
    <w:rsid w:val="003B6716"/>
    <w:rsid w:val="003B6729"/>
    <w:rsid w:val="003B67F7"/>
    <w:rsid w:val="003B6873"/>
    <w:rsid w:val="003B68C9"/>
    <w:rsid w:val="003B6966"/>
    <w:rsid w:val="003B6CAF"/>
    <w:rsid w:val="003B7184"/>
    <w:rsid w:val="003B7238"/>
    <w:rsid w:val="003B7289"/>
    <w:rsid w:val="003B7327"/>
    <w:rsid w:val="003B7469"/>
    <w:rsid w:val="003B7539"/>
    <w:rsid w:val="003B7775"/>
    <w:rsid w:val="003B778F"/>
    <w:rsid w:val="003B77B5"/>
    <w:rsid w:val="003B78DA"/>
    <w:rsid w:val="003B79E0"/>
    <w:rsid w:val="003B7DAD"/>
    <w:rsid w:val="003C0034"/>
    <w:rsid w:val="003C00F8"/>
    <w:rsid w:val="003C0128"/>
    <w:rsid w:val="003C02D7"/>
    <w:rsid w:val="003C0492"/>
    <w:rsid w:val="003C073B"/>
    <w:rsid w:val="003C0794"/>
    <w:rsid w:val="003C0961"/>
    <w:rsid w:val="003C0AF6"/>
    <w:rsid w:val="003C0C17"/>
    <w:rsid w:val="003C0CE1"/>
    <w:rsid w:val="003C0DCB"/>
    <w:rsid w:val="003C10DF"/>
    <w:rsid w:val="003C1155"/>
    <w:rsid w:val="003C11A0"/>
    <w:rsid w:val="003C11FE"/>
    <w:rsid w:val="003C128B"/>
    <w:rsid w:val="003C13FB"/>
    <w:rsid w:val="003C14C3"/>
    <w:rsid w:val="003C14EF"/>
    <w:rsid w:val="003C15D1"/>
    <w:rsid w:val="003C15D8"/>
    <w:rsid w:val="003C18C6"/>
    <w:rsid w:val="003C1909"/>
    <w:rsid w:val="003C19D1"/>
    <w:rsid w:val="003C1AF1"/>
    <w:rsid w:val="003C1AFF"/>
    <w:rsid w:val="003C1BA0"/>
    <w:rsid w:val="003C1EBA"/>
    <w:rsid w:val="003C1F57"/>
    <w:rsid w:val="003C1F9F"/>
    <w:rsid w:val="003C22DE"/>
    <w:rsid w:val="003C242A"/>
    <w:rsid w:val="003C242C"/>
    <w:rsid w:val="003C244A"/>
    <w:rsid w:val="003C245F"/>
    <w:rsid w:val="003C26BD"/>
    <w:rsid w:val="003C26F0"/>
    <w:rsid w:val="003C2A66"/>
    <w:rsid w:val="003C2AB8"/>
    <w:rsid w:val="003C2BD5"/>
    <w:rsid w:val="003C2BE8"/>
    <w:rsid w:val="003C2CAF"/>
    <w:rsid w:val="003C2D1C"/>
    <w:rsid w:val="003C2DBD"/>
    <w:rsid w:val="003C307C"/>
    <w:rsid w:val="003C31C2"/>
    <w:rsid w:val="003C3378"/>
    <w:rsid w:val="003C3507"/>
    <w:rsid w:val="003C3525"/>
    <w:rsid w:val="003C35D1"/>
    <w:rsid w:val="003C3791"/>
    <w:rsid w:val="003C37ED"/>
    <w:rsid w:val="003C3920"/>
    <w:rsid w:val="003C3981"/>
    <w:rsid w:val="003C3B50"/>
    <w:rsid w:val="003C3C0C"/>
    <w:rsid w:val="003C3CA4"/>
    <w:rsid w:val="003C3CCA"/>
    <w:rsid w:val="003C3E93"/>
    <w:rsid w:val="003C4267"/>
    <w:rsid w:val="003C4386"/>
    <w:rsid w:val="003C441B"/>
    <w:rsid w:val="003C458D"/>
    <w:rsid w:val="003C45CB"/>
    <w:rsid w:val="003C4711"/>
    <w:rsid w:val="003C482D"/>
    <w:rsid w:val="003C49D6"/>
    <w:rsid w:val="003C49FA"/>
    <w:rsid w:val="003C4A54"/>
    <w:rsid w:val="003C4B79"/>
    <w:rsid w:val="003C4E7E"/>
    <w:rsid w:val="003C4F7D"/>
    <w:rsid w:val="003C5132"/>
    <w:rsid w:val="003C54DE"/>
    <w:rsid w:val="003C5797"/>
    <w:rsid w:val="003C59CB"/>
    <w:rsid w:val="003C5C4B"/>
    <w:rsid w:val="003C5C62"/>
    <w:rsid w:val="003C5DE7"/>
    <w:rsid w:val="003C5E29"/>
    <w:rsid w:val="003C5F41"/>
    <w:rsid w:val="003C6178"/>
    <w:rsid w:val="003C6267"/>
    <w:rsid w:val="003C630D"/>
    <w:rsid w:val="003C64E3"/>
    <w:rsid w:val="003C6509"/>
    <w:rsid w:val="003C652C"/>
    <w:rsid w:val="003C65AF"/>
    <w:rsid w:val="003C6673"/>
    <w:rsid w:val="003C69E5"/>
    <w:rsid w:val="003C6B56"/>
    <w:rsid w:val="003C6F7B"/>
    <w:rsid w:val="003C7270"/>
    <w:rsid w:val="003C74DA"/>
    <w:rsid w:val="003C760F"/>
    <w:rsid w:val="003C7699"/>
    <w:rsid w:val="003C76F6"/>
    <w:rsid w:val="003C79D5"/>
    <w:rsid w:val="003C7C6B"/>
    <w:rsid w:val="003D01B9"/>
    <w:rsid w:val="003D01F8"/>
    <w:rsid w:val="003D0378"/>
    <w:rsid w:val="003D03CB"/>
    <w:rsid w:val="003D03EB"/>
    <w:rsid w:val="003D0539"/>
    <w:rsid w:val="003D05CE"/>
    <w:rsid w:val="003D05E3"/>
    <w:rsid w:val="003D0674"/>
    <w:rsid w:val="003D0689"/>
    <w:rsid w:val="003D0737"/>
    <w:rsid w:val="003D088A"/>
    <w:rsid w:val="003D0A06"/>
    <w:rsid w:val="003D0A1F"/>
    <w:rsid w:val="003D0A99"/>
    <w:rsid w:val="003D0B1B"/>
    <w:rsid w:val="003D0DA2"/>
    <w:rsid w:val="003D0FFE"/>
    <w:rsid w:val="003D10E6"/>
    <w:rsid w:val="003D1170"/>
    <w:rsid w:val="003D11F7"/>
    <w:rsid w:val="003D1214"/>
    <w:rsid w:val="003D131B"/>
    <w:rsid w:val="003D1498"/>
    <w:rsid w:val="003D1649"/>
    <w:rsid w:val="003D167C"/>
    <w:rsid w:val="003D17BA"/>
    <w:rsid w:val="003D17CC"/>
    <w:rsid w:val="003D18C7"/>
    <w:rsid w:val="003D190F"/>
    <w:rsid w:val="003D1914"/>
    <w:rsid w:val="003D1B3F"/>
    <w:rsid w:val="003D1C50"/>
    <w:rsid w:val="003D1CDC"/>
    <w:rsid w:val="003D1E54"/>
    <w:rsid w:val="003D1FE9"/>
    <w:rsid w:val="003D21AD"/>
    <w:rsid w:val="003D229A"/>
    <w:rsid w:val="003D2581"/>
    <w:rsid w:val="003D2650"/>
    <w:rsid w:val="003D26B6"/>
    <w:rsid w:val="003D2879"/>
    <w:rsid w:val="003D2938"/>
    <w:rsid w:val="003D2E29"/>
    <w:rsid w:val="003D2F28"/>
    <w:rsid w:val="003D2F59"/>
    <w:rsid w:val="003D3150"/>
    <w:rsid w:val="003D31F4"/>
    <w:rsid w:val="003D3350"/>
    <w:rsid w:val="003D34E9"/>
    <w:rsid w:val="003D365F"/>
    <w:rsid w:val="003D37F2"/>
    <w:rsid w:val="003D38F3"/>
    <w:rsid w:val="003D390E"/>
    <w:rsid w:val="003D3C06"/>
    <w:rsid w:val="003D3C68"/>
    <w:rsid w:val="003D3D07"/>
    <w:rsid w:val="003D3E9F"/>
    <w:rsid w:val="003D41F9"/>
    <w:rsid w:val="003D45DD"/>
    <w:rsid w:val="003D47F4"/>
    <w:rsid w:val="003D48EC"/>
    <w:rsid w:val="003D4BB6"/>
    <w:rsid w:val="003D4C4A"/>
    <w:rsid w:val="003D4CCD"/>
    <w:rsid w:val="003D4D1E"/>
    <w:rsid w:val="003D4D59"/>
    <w:rsid w:val="003D4E1F"/>
    <w:rsid w:val="003D50E5"/>
    <w:rsid w:val="003D5271"/>
    <w:rsid w:val="003D52E5"/>
    <w:rsid w:val="003D5323"/>
    <w:rsid w:val="003D5330"/>
    <w:rsid w:val="003D53C9"/>
    <w:rsid w:val="003D565A"/>
    <w:rsid w:val="003D583C"/>
    <w:rsid w:val="003D58E4"/>
    <w:rsid w:val="003D5972"/>
    <w:rsid w:val="003D5A59"/>
    <w:rsid w:val="003D5A65"/>
    <w:rsid w:val="003D5B88"/>
    <w:rsid w:val="003D5D02"/>
    <w:rsid w:val="003D5D3F"/>
    <w:rsid w:val="003D5D8A"/>
    <w:rsid w:val="003D5E18"/>
    <w:rsid w:val="003D5FAE"/>
    <w:rsid w:val="003D6377"/>
    <w:rsid w:val="003D685D"/>
    <w:rsid w:val="003D689B"/>
    <w:rsid w:val="003D68F7"/>
    <w:rsid w:val="003D690D"/>
    <w:rsid w:val="003D6942"/>
    <w:rsid w:val="003D6EF5"/>
    <w:rsid w:val="003D6F49"/>
    <w:rsid w:val="003D7090"/>
    <w:rsid w:val="003D7095"/>
    <w:rsid w:val="003D74A8"/>
    <w:rsid w:val="003D7BC9"/>
    <w:rsid w:val="003D7D18"/>
    <w:rsid w:val="003D7D9C"/>
    <w:rsid w:val="003D7D9F"/>
    <w:rsid w:val="003E00F1"/>
    <w:rsid w:val="003E011B"/>
    <w:rsid w:val="003E02D4"/>
    <w:rsid w:val="003E032D"/>
    <w:rsid w:val="003E0332"/>
    <w:rsid w:val="003E0335"/>
    <w:rsid w:val="003E03A0"/>
    <w:rsid w:val="003E07AF"/>
    <w:rsid w:val="003E09A1"/>
    <w:rsid w:val="003E0B89"/>
    <w:rsid w:val="003E0CE5"/>
    <w:rsid w:val="003E0E10"/>
    <w:rsid w:val="003E0F03"/>
    <w:rsid w:val="003E0F05"/>
    <w:rsid w:val="003E0F3F"/>
    <w:rsid w:val="003E102E"/>
    <w:rsid w:val="003E1060"/>
    <w:rsid w:val="003E11D1"/>
    <w:rsid w:val="003E128F"/>
    <w:rsid w:val="003E14C2"/>
    <w:rsid w:val="003E185B"/>
    <w:rsid w:val="003E18B7"/>
    <w:rsid w:val="003E1951"/>
    <w:rsid w:val="003E1A0B"/>
    <w:rsid w:val="003E1C97"/>
    <w:rsid w:val="003E1EF4"/>
    <w:rsid w:val="003E1EF8"/>
    <w:rsid w:val="003E2082"/>
    <w:rsid w:val="003E2153"/>
    <w:rsid w:val="003E217F"/>
    <w:rsid w:val="003E26E9"/>
    <w:rsid w:val="003E2857"/>
    <w:rsid w:val="003E28A3"/>
    <w:rsid w:val="003E2964"/>
    <w:rsid w:val="003E2ABA"/>
    <w:rsid w:val="003E2C27"/>
    <w:rsid w:val="003E2DE9"/>
    <w:rsid w:val="003E2E30"/>
    <w:rsid w:val="003E2EAD"/>
    <w:rsid w:val="003E2EDB"/>
    <w:rsid w:val="003E2FD6"/>
    <w:rsid w:val="003E31F3"/>
    <w:rsid w:val="003E323D"/>
    <w:rsid w:val="003E34CA"/>
    <w:rsid w:val="003E3530"/>
    <w:rsid w:val="003E3772"/>
    <w:rsid w:val="003E39DF"/>
    <w:rsid w:val="003E3A2A"/>
    <w:rsid w:val="003E3C7B"/>
    <w:rsid w:val="003E3CAE"/>
    <w:rsid w:val="003E3FA6"/>
    <w:rsid w:val="003E41D2"/>
    <w:rsid w:val="003E42FF"/>
    <w:rsid w:val="003E43A3"/>
    <w:rsid w:val="003E44EA"/>
    <w:rsid w:val="003E45B9"/>
    <w:rsid w:val="003E469E"/>
    <w:rsid w:val="003E469F"/>
    <w:rsid w:val="003E46C5"/>
    <w:rsid w:val="003E47FB"/>
    <w:rsid w:val="003E4891"/>
    <w:rsid w:val="003E499D"/>
    <w:rsid w:val="003E4B7A"/>
    <w:rsid w:val="003E4B9C"/>
    <w:rsid w:val="003E4BF0"/>
    <w:rsid w:val="003E4DBE"/>
    <w:rsid w:val="003E4DD2"/>
    <w:rsid w:val="003E4F2A"/>
    <w:rsid w:val="003E512D"/>
    <w:rsid w:val="003E515E"/>
    <w:rsid w:val="003E5268"/>
    <w:rsid w:val="003E535E"/>
    <w:rsid w:val="003E53E0"/>
    <w:rsid w:val="003E55AC"/>
    <w:rsid w:val="003E5696"/>
    <w:rsid w:val="003E575F"/>
    <w:rsid w:val="003E5842"/>
    <w:rsid w:val="003E585B"/>
    <w:rsid w:val="003E589F"/>
    <w:rsid w:val="003E5A64"/>
    <w:rsid w:val="003E5B9C"/>
    <w:rsid w:val="003E5C0D"/>
    <w:rsid w:val="003E5CA8"/>
    <w:rsid w:val="003E5CF2"/>
    <w:rsid w:val="003E60E0"/>
    <w:rsid w:val="003E627D"/>
    <w:rsid w:val="003E6417"/>
    <w:rsid w:val="003E6764"/>
    <w:rsid w:val="003E683B"/>
    <w:rsid w:val="003E6955"/>
    <w:rsid w:val="003E697F"/>
    <w:rsid w:val="003E69F5"/>
    <w:rsid w:val="003E6C8C"/>
    <w:rsid w:val="003E6CB8"/>
    <w:rsid w:val="003E6DFA"/>
    <w:rsid w:val="003E6E25"/>
    <w:rsid w:val="003E71DA"/>
    <w:rsid w:val="003E7253"/>
    <w:rsid w:val="003E727F"/>
    <w:rsid w:val="003E7386"/>
    <w:rsid w:val="003E75AE"/>
    <w:rsid w:val="003E77DE"/>
    <w:rsid w:val="003E782A"/>
    <w:rsid w:val="003E7AEA"/>
    <w:rsid w:val="003E7CB4"/>
    <w:rsid w:val="003E7D7F"/>
    <w:rsid w:val="003E7DC9"/>
    <w:rsid w:val="003F0016"/>
    <w:rsid w:val="003F0088"/>
    <w:rsid w:val="003F00BD"/>
    <w:rsid w:val="003F010B"/>
    <w:rsid w:val="003F01C7"/>
    <w:rsid w:val="003F027A"/>
    <w:rsid w:val="003F03DF"/>
    <w:rsid w:val="003F04A9"/>
    <w:rsid w:val="003F055C"/>
    <w:rsid w:val="003F06EA"/>
    <w:rsid w:val="003F0A0E"/>
    <w:rsid w:val="003F0A56"/>
    <w:rsid w:val="003F0AB7"/>
    <w:rsid w:val="003F0DBE"/>
    <w:rsid w:val="003F0ED6"/>
    <w:rsid w:val="003F0FE1"/>
    <w:rsid w:val="003F1243"/>
    <w:rsid w:val="003F124C"/>
    <w:rsid w:val="003F1319"/>
    <w:rsid w:val="003F133B"/>
    <w:rsid w:val="003F13A7"/>
    <w:rsid w:val="003F14C3"/>
    <w:rsid w:val="003F159D"/>
    <w:rsid w:val="003F1713"/>
    <w:rsid w:val="003F1AE8"/>
    <w:rsid w:val="003F1BA8"/>
    <w:rsid w:val="003F1D21"/>
    <w:rsid w:val="003F1F94"/>
    <w:rsid w:val="003F22CD"/>
    <w:rsid w:val="003F264D"/>
    <w:rsid w:val="003F27C8"/>
    <w:rsid w:val="003F29EB"/>
    <w:rsid w:val="003F2A86"/>
    <w:rsid w:val="003F2C55"/>
    <w:rsid w:val="003F2F2B"/>
    <w:rsid w:val="003F2FE8"/>
    <w:rsid w:val="003F319D"/>
    <w:rsid w:val="003F3205"/>
    <w:rsid w:val="003F3523"/>
    <w:rsid w:val="003F3648"/>
    <w:rsid w:val="003F3661"/>
    <w:rsid w:val="003F36EA"/>
    <w:rsid w:val="003F37E1"/>
    <w:rsid w:val="003F387B"/>
    <w:rsid w:val="003F3914"/>
    <w:rsid w:val="003F3A2E"/>
    <w:rsid w:val="003F3A3D"/>
    <w:rsid w:val="003F3DD2"/>
    <w:rsid w:val="003F403C"/>
    <w:rsid w:val="003F40CC"/>
    <w:rsid w:val="003F41CC"/>
    <w:rsid w:val="003F42C5"/>
    <w:rsid w:val="003F457C"/>
    <w:rsid w:val="003F46C2"/>
    <w:rsid w:val="003F479E"/>
    <w:rsid w:val="003F48DA"/>
    <w:rsid w:val="003F4A63"/>
    <w:rsid w:val="003F4A81"/>
    <w:rsid w:val="003F4C50"/>
    <w:rsid w:val="003F4D82"/>
    <w:rsid w:val="003F4D90"/>
    <w:rsid w:val="003F4E96"/>
    <w:rsid w:val="003F4EE6"/>
    <w:rsid w:val="003F4F48"/>
    <w:rsid w:val="003F5352"/>
    <w:rsid w:val="003F549E"/>
    <w:rsid w:val="003F550F"/>
    <w:rsid w:val="003F552F"/>
    <w:rsid w:val="003F5708"/>
    <w:rsid w:val="003F5960"/>
    <w:rsid w:val="003F5C51"/>
    <w:rsid w:val="003F5F69"/>
    <w:rsid w:val="003F6106"/>
    <w:rsid w:val="003F62B4"/>
    <w:rsid w:val="003F62EB"/>
    <w:rsid w:val="003F634A"/>
    <w:rsid w:val="003F647C"/>
    <w:rsid w:val="003F65E8"/>
    <w:rsid w:val="003F66DD"/>
    <w:rsid w:val="003F6857"/>
    <w:rsid w:val="003F6955"/>
    <w:rsid w:val="003F6B4C"/>
    <w:rsid w:val="003F6D92"/>
    <w:rsid w:val="003F6F81"/>
    <w:rsid w:val="003F70FF"/>
    <w:rsid w:val="003F734C"/>
    <w:rsid w:val="003F7416"/>
    <w:rsid w:val="003F7574"/>
    <w:rsid w:val="003F793A"/>
    <w:rsid w:val="003F7A19"/>
    <w:rsid w:val="003F7D2D"/>
    <w:rsid w:val="003F7D64"/>
    <w:rsid w:val="003F7EA4"/>
    <w:rsid w:val="003F7F4B"/>
    <w:rsid w:val="00400412"/>
    <w:rsid w:val="004004F4"/>
    <w:rsid w:val="0040072F"/>
    <w:rsid w:val="004008E7"/>
    <w:rsid w:val="00400AFE"/>
    <w:rsid w:val="00400B1C"/>
    <w:rsid w:val="00400B7B"/>
    <w:rsid w:val="00400ED8"/>
    <w:rsid w:val="00400FC0"/>
    <w:rsid w:val="0040121A"/>
    <w:rsid w:val="0040131C"/>
    <w:rsid w:val="0040139E"/>
    <w:rsid w:val="00401487"/>
    <w:rsid w:val="004016F3"/>
    <w:rsid w:val="00401753"/>
    <w:rsid w:val="004020B7"/>
    <w:rsid w:val="00402250"/>
    <w:rsid w:val="00402345"/>
    <w:rsid w:val="00402412"/>
    <w:rsid w:val="00402708"/>
    <w:rsid w:val="0040288B"/>
    <w:rsid w:val="00402D07"/>
    <w:rsid w:val="00402F1C"/>
    <w:rsid w:val="00403092"/>
    <w:rsid w:val="004030B3"/>
    <w:rsid w:val="00403139"/>
    <w:rsid w:val="00403158"/>
    <w:rsid w:val="00403465"/>
    <w:rsid w:val="0040381A"/>
    <w:rsid w:val="00403839"/>
    <w:rsid w:val="00403858"/>
    <w:rsid w:val="0040397B"/>
    <w:rsid w:val="00403A60"/>
    <w:rsid w:val="00403F83"/>
    <w:rsid w:val="00404069"/>
    <w:rsid w:val="004040B9"/>
    <w:rsid w:val="004040C9"/>
    <w:rsid w:val="00404167"/>
    <w:rsid w:val="004041EC"/>
    <w:rsid w:val="00404299"/>
    <w:rsid w:val="004042FC"/>
    <w:rsid w:val="004044D3"/>
    <w:rsid w:val="0040460E"/>
    <w:rsid w:val="004046E3"/>
    <w:rsid w:val="0040486E"/>
    <w:rsid w:val="00404A05"/>
    <w:rsid w:val="00404C43"/>
    <w:rsid w:val="00404D72"/>
    <w:rsid w:val="00404F60"/>
    <w:rsid w:val="00405057"/>
    <w:rsid w:val="00405059"/>
    <w:rsid w:val="0040523D"/>
    <w:rsid w:val="004052A8"/>
    <w:rsid w:val="004052D3"/>
    <w:rsid w:val="0040539F"/>
    <w:rsid w:val="00405462"/>
    <w:rsid w:val="00405513"/>
    <w:rsid w:val="004059B8"/>
    <w:rsid w:val="004059D4"/>
    <w:rsid w:val="00405F10"/>
    <w:rsid w:val="004061BE"/>
    <w:rsid w:val="004061DA"/>
    <w:rsid w:val="00406311"/>
    <w:rsid w:val="004063A1"/>
    <w:rsid w:val="004063A5"/>
    <w:rsid w:val="004065BA"/>
    <w:rsid w:val="0040671A"/>
    <w:rsid w:val="00406806"/>
    <w:rsid w:val="00406CC6"/>
    <w:rsid w:val="00406CD9"/>
    <w:rsid w:val="00406E31"/>
    <w:rsid w:val="00406FA7"/>
    <w:rsid w:val="00406FAA"/>
    <w:rsid w:val="004072D5"/>
    <w:rsid w:val="0040739A"/>
    <w:rsid w:val="00407513"/>
    <w:rsid w:val="0040755D"/>
    <w:rsid w:val="00407832"/>
    <w:rsid w:val="004078F8"/>
    <w:rsid w:val="00407C74"/>
    <w:rsid w:val="00407CD5"/>
    <w:rsid w:val="00407D16"/>
    <w:rsid w:val="00407E56"/>
    <w:rsid w:val="004100B4"/>
    <w:rsid w:val="00410158"/>
    <w:rsid w:val="004102BC"/>
    <w:rsid w:val="004103DC"/>
    <w:rsid w:val="00410853"/>
    <w:rsid w:val="004108BB"/>
    <w:rsid w:val="00410AC4"/>
    <w:rsid w:val="00410B11"/>
    <w:rsid w:val="00410BED"/>
    <w:rsid w:val="00410BF3"/>
    <w:rsid w:val="00410CE3"/>
    <w:rsid w:val="00411012"/>
    <w:rsid w:val="0041102D"/>
    <w:rsid w:val="00411095"/>
    <w:rsid w:val="0041109C"/>
    <w:rsid w:val="004110CD"/>
    <w:rsid w:val="00411245"/>
    <w:rsid w:val="004112A3"/>
    <w:rsid w:val="00411409"/>
    <w:rsid w:val="0041154B"/>
    <w:rsid w:val="00411661"/>
    <w:rsid w:val="0041167B"/>
    <w:rsid w:val="004116E9"/>
    <w:rsid w:val="0041178F"/>
    <w:rsid w:val="004119C4"/>
    <w:rsid w:val="00411ABA"/>
    <w:rsid w:val="00411AC1"/>
    <w:rsid w:val="00411B1D"/>
    <w:rsid w:val="00411C41"/>
    <w:rsid w:val="00411DC3"/>
    <w:rsid w:val="004120EF"/>
    <w:rsid w:val="00412274"/>
    <w:rsid w:val="004122A7"/>
    <w:rsid w:val="00412328"/>
    <w:rsid w:val="004124D5"/>
    <w:rsid w:val="004124E7"/>
    <w:rsid w:val="0041262A"/>
    <w:rsid w:val="004127E0"/>
    <w:rsid w:val="00412B18"/>
    <w:rsid w:val="00412B7C"/>
    <w:rsid w:val="00412E6D"/>
    <w:rsid w:val="00413098"/>
    <w:rsid w:val="0041377F"/>
    <w:rsid w:val="0041379D"/>
    <w:rsid w:val="004137E7"/>
    <w:rsid w:val="0041386B"/>
    <w:rsid w:val="004138D5"/>
    <w:rsid w:val="00413D36"/>
    <w:rsid w:val="00413D7D"/>
    <w:rsid w:val="004140BE"/>
    <w:rsid w:val="004145FA"/>
    <w:rsid w:val="004146BA"/>
    <w:rsid w:val="00414AE7"/>
    <w:rsid w:val="00414B30"/>
    <w:rsid w:val="00414F10"/>
    <w:rsid w:val="0041513D"/>
    <w:rsid w:val="0041526F"/>
    <w:rsid w:val="004152FA"/>
    <w:rsid w:val="00415356"/>
    <w:rsid w:val="00415454"/>
    <w:rsid w:val="00415698"/>
    <w:rsid w:val="0041598E"/>
    <w:rsid w:val="004159F6"/>
    <w:rsid w:val="00415BA1"/>
    <w:rsid w:val="00415C4C"/>
    <w:rsid w:val="00415CB6"/>
    <w:rsid w:val="00415D01"/>
    <w:rsid w:val="00415D98"/>
    <w:rsid w:val="00415E85"/>
    <w:rsid w:val="00415F6D"/>
    <w:rsid w:val="00416076"/>
    <w:rsid w:val="0041626A"/>
    <w:rsid w:val="0041634D"/>
    <w:rsid w:val="00416613"/>
    <w:rsid w:val="004166B6"/>
    <w:rsid w:val="00416890"/>
    <w:rsid w:val="00416A97"/>
    <w:rsid w:val="00416AE4"/>
    <w:rsid w:val="00416D0D"/>
    <w:rsid w:val="00416D58"/>
    <w:rsid w:val="00416DF3"/>
    <w:rsid w:val="00416DFA"/>
    <w:rsid w:val="00416EF7"/>
    <w:rsid w:val="00417411"/>
    <w:rsid w:val="0041742F"/>
    <w:rsid w:val="00417547"/>
    <w:rsid w:val="00417930"/>
    <w:rsid w:val="00417B88"/>
    <w:rsid w:val="00417E80"/>
    <w:rsid w:val="00417F26"/>
    <w:rsid w:val="00420058"/>
    <w:rsid w:val="00420594"/>
    <w:rsid w:val="00420F99"/>
    <w:rsid w:val="0042124F"/>
    <w:rsid w:val="00421720"/>
    <w:rsid w:val="004217E0"/>
    <w:rsid w:val="00421A3A"/>
    <w:rsid w:val="00421BC5"/>
    <w:rsid w:val="00421C12"/>
    <w:rsid w:val="00421C1F"/>
    <w:rsid w:val="00421DEC"/>
    <w:rsid w:val="00421E2B"/>
    <w:rsid w:val="00421F22"/>
    <w:rsid w:val="0042209B"/>
    <w:rsid w:val="00422381"/>
    <w:rsid w:val="00422594"/>
    <w:rsid w:val="004226D9"/>
    <w:rsid w:val="0042270E"/>
    <w:rsid w:val="004227A6"/>
    <w:rsid w:val="004228B0"/>
    <w:rsid w:val="00422B73"/>
    <w:rsid w:val="00422C18"/>
    <w:rsid w:val="00422CB0"/>
    <w:rsid w:val="00422D15"/>
    <w:rsid w:val="00422D17"/>
    <w:rsid w:val="00422F2F"/>
    <w:rsid w:val="0042314B"/>
    <w:rsid w:val="00423278"/>
    <w:rsid w:val="0042336B"/>
    <w:rsid w:val="004233AE"/>
    <w:rsid w:val="00423919"/>
    <w:rsid w:val="00423967"/>
    <w:rsid w:val="00423993"/>
    <w:rsid w:val="00423A99"/>
    <w:rsid w:val="00423BF9"/>
    <w:rsid w:val="00423D93"/>
    <w:rsid w:val="00423E9E"/>
    <w:rsid w:val="00423EEA"/>
    <w:rsid w:val="00424207"/>
    <w:rsid w:val="004242C7"/>
    <w:rsid w:val="0042439A"/>
    <w:rsid w:val="00424406"/>
    <w:rsid w:val="00424691"/>
    <w:rsid w:val="00424878"/>
    <w:rsid w:val="00424A10"/>
    <w:rsid w:val="00424C79"/>
    <w:rsid w:val="00424CE5"/>
    <w:rsid w:val="00424EE6"/>
    <w:rsid w:val="00424F8D"/>
    <w:rsid w:val="0042514E"/>
    <w:rsid w:val="004251A9"/>
    <w:rsid w:val="00425226"/>
    <w:rsid w:val="0042529D"/>
    <w:rsid w:val="004252BA"/>
    <w:rsid w:val="00425549"/>
    <w:rsid w:val="0042559A"/>
    <w:rsid w:val="00425963"/>
    <w:rsid w:val="00425A56"/>
    <w:rsid w:val="00425A62"/>
    <w:rsid w:val="00425ABD"/>
    <w:rsid w:val="00425B5A"/>
    <w:rsid w:val="00425BAB"/>
    <w:rsid w:val="00425D16"/>
    <w:rsid w:val="00425EAA"/>
    <w:rsid w:val="00425F1A"/>
    <w:rsid w:val="00426089"/>
    <w:rsid w:val="004260B3"/>
    <w:rsid w:val="00426107"/>
    <w:rsid w:val="00426280"/>
    <w:rsid w:val="004263A9"/>
    <w:rsid w:val="00426414"/>
    <w:rsid w:val="00426468"/>
    <w:rsid w:val="004264EA"/>
    <w:rsid w:val="0042677B"/>
    <w:rsid w:val="004267AF"/>
    <w:rsid w:val="0042684A"/>
    <w:rsid w:val="0042699C"/>
    <w:rsid w:val="00426B36"/>
    <w:rsid w:val="00426B90"/>
    <w:rsid w:val="00426C57"/>
    <w:rsid w:val="00426CE9"/>
    <w:rsid w:val="00426D08"/>
    <w:rsid w:val="00426DD0"/>
    <w:rsid w:val="00426E0A"/>
    <w:rsid w:val="00426E13"/>
    <w:rsid w:val="0042707C"/>
    <w:rsid w:val="00427128"/>
    <w:rsid w:val="0042725D"/>
    <w:rsid w:val="00427327"/>
    <w:rsid w:val="00427398"/>
    <w:rsid w:val="004273BB"/>
    <w:rsid w:val="00427407"/>
    <w:rsid w:val="004274BD"/>
    <w:rsid w:val="0042758D"/>
    <w:rsid w:val="00427806"/>
    <w:rsid w:val="004278D2"/>
    <w:rsid w:val="004279FC"/>
    <w:rsid w:val="00427B84"/>
    <w:rsid w:val="00427B8B"/>
    <w:rsid w:val="00427C10"/>
    <w:rsid w:val="00427D29"/>
    <w:rsid w:val="00427E05"/>
    <w:rsid w:val="00427F85"/>
    <w:rsid w:val="00427FA5"/>
    <w:rsid w:val="00430032"/>
    <w:rsid w:val="004300ED"/>
    <w:rsid w:val="0043013D"/>
    <w:rsid w:val="00430174"/>
    <w:rsid w:val="00430259"/>
    <w:rsid w:val="00430356"/>
    <w:rsid w:val="0043055F"/>
    <w:rsid w:val="00430711"/>
    <w:rsid w:val="0043082B"/>
    <w:rsid w:val="00430840"/>
    <w:rsid w:val="0043090E"/>
    <w:rsid w:val="00430BD6"/>
    <w:rsid w:val="00430C60"/>
    <w:rsid w:val="00430D0A"/>
    <w:rsid w:val="00430F5D"/>
    <w:rsid w:val="0043100B"/>
    <w:rsid w:val="0043102C"/>
    <w:rsid w:val="00431211"/>
    <w:rsid w:val="00431304"/>
    <w:rsid w:val="00431325"/>
    <w:rsid w:val="004313CF"/>
    <w:rsid w:val="00431812"/>
    <w:rsid w:val="004318A2"/>
    <w:rsid w:val="0043193D"/>
    <w:rsid w:val="00431A6C"/>
    <w:rsid w:val="00431F50"/>
    <w:rsid w:val="0043202B"/>
    <w:rsid w:val="00432460"/>
    <w:rsid w:val="0043256B"/>
    <w:rsid w:val="00432685"/>
    <w:rsid w:val="004327DB"/>
    <w:rsid w:val="00432975"/>
    <w:rsid w:val="00432AC9"/>
    <w:rsid w:val="00432C9B"/>
    <w:rsid w:val="00432DE0"/>
    <w:rsid w:val="00432FC4"/>
    <w:rsid w:val="00432FF9"/>
    <w:rsid w:val="004330BA"/>
    <w:rsid w:val="004330E7"/>
    <w:rsid w:val="00433423"/>
    <w:rsid w:val="00433573"/>
    <w:rsid w:val="004335CD"/>
    <w:rsid w:val="00433668"/>
    <w:rsid w:val="0043380D"/>
    <w:rsid w:val="004338AE"/>
    <w:rsid w:val="00433941"/>
    <w:rsid w:val="00433B5C"/>
    <w:rsid w:val="00433B98"/>
    <w:rsid w:val="00433DD5"/>
    <w:rsid w:val="00433DE6"/>
    <w:rsid w:val="00433E19"/>
    <w:rsid w:val="00433FB7"/>
    <w:rsid w:val="004340CD"/>
    <w:rsid w:val="00434439"/>
    <w:rsid w:val="0043452A"/>
    <w:rsid w:val="00434A38"/>
    <w:rsid w:val="00434B6C"/>
    <w:rsid w:val="00434B8A"/>
    <w:rsid w:val="00434D0C"/>
    <w:rsid w:val="00435103"/>
    <w:rsid w:val="00435295"/>
    <w:rsid w:val="00435454"/>
    <w:rsid w:val="0043549E"/>
    <w:rsid w:val="004354B7"/>
    <w:rsid w:val="00435505"/>
    <w:rsid w:val="0043559A"/>
    <w:rsid w:val="004355C1"/>
    <w:rsid w:val="00435A08"/>
    <w:rsid w:val="00435EAC"/>
    <w:rsid w:val="00435F5A"/>
    <w:rsid w:val="00436172"/>
    <w:rsid w:val="0043668F"/>
    <w:rsid w:val="00436C1A"/>
    <w:rsid w:val="00436D89"/>
    <w:rsid w:val="00436D90"/>
    <w:rsid w:val="00436E06"/>
    <w:rsid w:val="00436E1E"/>
    <w:rsid w:val="0043709E"/>
    <w:rsid w:val="004370E4"/>
    <w:rsid w:val="004371F5"/>
    <w:rsid w:val="004373D1"/>
    <w:rsid w:val="00437518"/>
    <w:rsid w:val="00437568"/>
    <w:rsid w:val="0043756B"/>
    <w:rsid w:val="0043762F"/>
    <w:rsid w:val="0043795D"/>
    <w:rsid w:val="004379E9"/>
    <w:rsid w:val="00437A1E"/>
    <w:rsid w:val="00437B93"/>
    <w:rsid w:val="00437D3E"/>
    <w:rsid w:val="00437E22"/>
    <w:rsid w:val="00440285"/>
    <w:rsid w:val="00440568"/>
    <w:rsid w:val="0044065B"/>
    <w:rsid w:val="00440864"/>
    <w:rsid w:val="00440990"/>
    <w:rsid w:val="004409CD"/>
    <w:rsid w:val="00440BBF"/>
    <w:rsid w:val="00440BE0"/>
    <w:rsid w:val="00440C09"/>
    <w:rsid w:val="00440C3B"/>
    <w:rsid w:val="00440C52"/>
    <w:rsid w:val="00440C6C"/>
    <w:rsid w:val="00440E9B"/>
    <w:rsid w:val="00440EFC"/>
    <w:rsid w:val="00440F0E"/>
    <w:rsid w:val="00440F8D"/>
    <w:rsid w:val="00441126"/>
    <w:rsid w:val="004411C4"/>
    <w:rsid w:val="004411C9"/>
    <w:rsid w:val="00441265"/>
    <w:rsid w:val="004412DA"/>
    <w:rsid w:val="00441571"/>
    <w:rsid w:val="004415AF"/>
    <w:rsid w:val="004415ED"/>
    <w:rsid w:val="004417B8"/>
    <w:rsid w:val="004419B7"/>
    <w:rsid w:val="00441AA6"/>
    <w:rsid w:val="00441B0C"/>
    <w:rsid w:val="00441BDF"/>
    <w:rsid w:val="00441D83"/>
    <w:rsid w:val="00441E66"/>
    <w:rsid w:val="00441E67"/>
    <w:rsid w:val="00441E70"/>
    <w:rsid w:val="00441F9C"/>
    <w:rsid w:val="00442079"/>
    <w:rsid w:val="0044207B"/>
    <w:rsid w:val="004420E1"/>
    <w:rsid w:val="00442156"/>
    <w:rsid w:val="00442172"/>
    <w:rsid w:val="0044220F"/>
    <w:rsid w:val="0044234D"/>
    <w:rsid w:val="0044246D"/>
    <w:rsid w:val="00442557"/>
    <w:rsid w:val="004425C4"/>
    <w:rsid w:val="00442A3B"/>
    <w:rsid w:val="00442A9E"/>
    <w:rsid w:val="00442AB6"/>
    <w:rsid w:val="00442ACB"/>
    <w:rsid w:val="00443331"/>
    <w:rsid w:val="00443530"/>
    <w:rsid w:val="00443863"/>
    <w:rsid w:val="00443BAE"/>
    <w:rsid w:val="00443BB5"/>
    <w:rsid w:val="00443C17"/>
    <w:rsid w:val="00443F79"/>
    <w:rsid w:val="00443FEE"/>
    <w:rsid w:val="00444306"/>
    <w:rsid w:val="00444468"/>
    <w:rsid w:val="0044455B"/>
    <w:rsid w:val="004445D7"/>
    <w:rsid w:val="004446A6"/>
    <w:rsid w:val="004446A7"/>
    <w:rsid w:val="00444D02"/>
    <w:rsid w:val="00444D6B"/>
    <w:rsid w:val="00444EE9"/>
    <w:rsid w:val="00444F0A"/>
    <w:rsid w:val="0044532D"/>
    <w:rsid w:val="00445459"/>
    <w:rsid w:val="00445602"/>
    <w:rsid w:val="004457BB"/>
    <w:rsid w:val="004457CA"/>
    <w:rsid w:val="004457D7"/>
    <w:rsid w:val="0044581A"/>
    <w:rsid w:val="00445A01"/>
    <w:rsid w:val="00445A3E"/>
    <w:rsid w:val="00445D0C"/>
    <w:rsid w:val="00445E7E"/>
    <w:rsid w:val="00446165"/>
    <w:rsid w:val="004463B4"/>
    <w:rsid w:val="0044641B"/>
    <w:rsid w:val="0044672B"/>
    <w:rsid w:val="004467F1"/>
    <w:rsid w:val="004469F5"/>
    <w:rsid w:val="00446CBC"/>
    <w:rsid w:val="00446CD5"/>
    <w:rsid w:val="00446D55"/>
    <w:rsid w:val="00446E19"/>
    <w:rsid w:val="00447007"/>
    <w:rsid w:val="00447051"/>
    <w:rsid w:val="004470E2"/>
    <w:rsid w:val="0044717A"/>
    <w:rsid w:val="0044718D"/>
    <w:rsid w:val="0044730B"/>
    <w:rsid w:val="00447388"/>
    <w:rsid w:val="0044747B"/>
    <w:rsid w:val="004474D7"/>
    <w:rsid w:val="00447612"/>
    <w:rsid w:val="00447843"/>
    <w:rsid w:val="0044796E"/>
    <w:rsid w:val="0044799E"/>
    <w:rsid w:val="00447B45"/>
    <w:rsid w:val="00447CA5"/>
    <w:rsid w:val="00447E08"/>
    <w:rsid w:val="004500FB"/>
    <w:rsid w:val="004500FC"/>
    <w:rsid w:val="00450261"/>
    <w:rsid w:val="004502AC"/>
    <w:rsid w:val="004503D9"/>
    <w:rsid w:val="0045042D"/>
    <w:rsid w:val="0045057B"/>
    <w:rsid w:val="0045099C"/>
    <w:rsid w:val="00450CCE"/>
    <w:rsid w:val="00450D0F"/>
    <w:rsid w:val="00450F54"/>
    <w:rsid w:val="00451021"/>
    <w:rsid w:val="0045108C"/>
    <w:rsid w:val="004511A8"/>
    <w:rsid w:val="004512CC"/>
    <w:rsid w:val="004512CF"/>
    <w:rsid w:val="00451582"/>
    <w:rsid w:val="004515CB"/>
    <w:rsid w:val="004518C0"/>
    <w:rsid w:val="00451CEC"/>
    <w:rsid w:val="00451D91"/>
    <w:rsid w:val="00451E31"/>
    <w:rsid w:val="00451E8F"/>
    <w:rsid w:val="004520A1"/>
    <w:rsid w:val="004520D6"/>
    <w:rsid w:val="00452167"/>
    <w:rsid w:val="00452362"/>
    <w:rsid w:val="004526BB"/>
    <w:rsid w:val="004526BF"/>
    <w:rsid w:val="00452734"/>
    <w:rsid w:val="004529F7"/>
    <w:rsid w:val="00452C4C"/>
    <w:rsid w:val="00452D15"/>
    <w:rsid w:val="00452E59"/>
    <w:rsid w:val="00452FB4"/>
    <w:rsid w:val="00453020"/>
    <w:rsid w:val="00453131"/>
    <w:rsid w:val="0045321B"/>
    <w:rsid w:val="004532C1"/>
    <w:rsid w:val="004532C6"/>
    <w:rsid w:val="00453589"/>
    <w:rsid w:val="00453B39"/>
    <w:rsid w:val="00453F19"/>
    <w:rsid w:val="00453F89"/>
    <w:rsid w:val="00454014"/>
    <w:rsid w:val="0045403A"/>
    <w:rsid w:val="00454107"/>
    <w:rsid w:val="0045421F"/>
    <w:rsid w:val="00454300"/>
    <w:rsid w:val="00454331"/>
    <w:rsid w:val="0045463C"/>
    <w:rsid w:val="00454847"/>
    <w:rsid w:val="00454A63"/>
    <w:rsid w:val="00454A74"/>
    <w:rsid w:val="00454BFE"/>
    <w:rsid w:val="00454E8D"/>
    <w:rsid w:val="004550D3"/>
    <w:rsid w:val="00455148"/>
    <w:rsid w:val="0045516D"/>
    <w:rsid w:val="004551DF"/>
    <w:rsid w:val="0045528B"/>
    <w:rsid w:val="00455421"/>
    <w:rsid w:val="00455451"/>
    <w:rsid w:val="00455554"/>
    <w:rsid w:val="004556AA"/>
    <w:rsid w:val="004557EA"/>
    <w:rsid w:val="004558CA"/>
    <w:rsid w:val="00455A40"/>
    <w:rsid w:val="00455A57"/>
    <w:rsid w:val="00455ACF"/>
    <w:rsid w:val="00455AE3"/>
    <w:rsid w:val="00455CE9"/>
    <w:rsid w:val="00455D0D"/>
    <w:rsid w:val="00455D7F"/>
    <w:rsid w:val="004562A2"/>
    <w:rsid w:val="00456422"/>
    <w:rsid w:val="0045652D"/>
    <w:rsid w:val="0045653F"/>
    <w:rsid w:val="004565B7"/>
    <w:rsid w:val="004568E2"/>
    <w:rsid w:val="00456F57"/>
    <w:rsid w:val="00457110"/>
    <w:rsid w:val="00457227"/>
    <w:rsid w:val="00457297"/>
    <w:rsid w:val="0045735B"/>
    <w:rsid w:val="00457586"/>
    <w:rsid w:val="0045759D"/>
    <w:rsid w:val="004575B0"/>
    <w:rsid w:val="004576F3"/>
    <w:rsid w:val="004577CB"/>
    <w:rsid w:val="00457AFC"/>
    <w:rsid w:val="00457BD3"/>
    <w:rsid w:val="00457C4A"/>
    <w:rsid w:val="00457E1C"/>
    <w:rsid w:val="00457EB3"/>
    <w:rsid w:val="00457ECC"/>
    <w:rsid w:val="00457FE8"/>
    <w:rsid w:val="00460034"/>
    <w:rsid w:val="00460049"/>
    <w:rsid w:val="004602BD"/>
    <w:rsid w:val="004604EC"/>
    <w:rsid w:val="0046054B"/>
    <w:rsid w:val="0046065D"/>
    <w:rsid w:val="00460841"/>
    <w:rsid w:val="004608A1"/>
    <w:rsid w:val="0046094C"/>
    <w:rsid w:val="004609B0"/>
    <w:rsid w:val="00460A37"/>
    <w:rsid w:val="00460CC8"/>
    <w:rsid w:val="00460D14"/>
    <w:rsid w:val="00460DDC"/>
    <w:rsid w:val="00460F66"/>
    <w:rsid w:val="004610A8"/>
    <w:rsid w:val="0046151D"/>
    <w:rsid w:val="00461743"/>
    <w:rsid w:val="00461870"/>
    <w:rsid w:val="0046191D"/>
    <w:rsid w:val="0046199F"/>
    <w:rsid w:val="004619E3"/>
    <w:rsid w:val="00461C89"/>
    <w:rsid w:val="00461CCB"/>
    <w:rsid w:val="00461D9B"/>
    <w:rsid w:val="00462128"/>
    <w:rsid w:val="00462245"/>
    <w:rsid w:val="00462470"/>
    <w:rsid w:val="00462472"/>
    <w:rsid w:val="004624C8"/>
    <w:rsid w:val="00462650"/>
    <w:rsid w:val="0046281B"/>
    <w:rsid w:val="0046296D"/>
    <w:rsid w:val="0046298F"/>
    <w:rsid w:val="00462A98"/>
    <w:rsid w:val="00462E13"/>
    <w:rsid w:val="00462E94"/>
    <w:rsid w:val="00462F90"/>
    <w:rsid w:val="00463038"/>
    <w:rsid w:val="00463209"/>
    <w:rsid w:val="00463223"/>
    <w:rsid w:val="00463335"/>
    <w:rsid w:val="0046351B"/>
    <w:rsid w:val="00463535"/>
    <w:rsid w:val="00463546"/>
    <w:rsid w:val="0046362C"/>
    <w:rsid w:val="00463636"/>
    <w:rsid w:val="00463952"/>
    <w:rsid w:val="0046398B"/>
    <w:rsid w:val="00463A33"/>
    <w:rsid w:val="00463B22"/>
    <w:rsid w:val="00463DC0"/>
    <w:rsid w:val="00463E77"/>
    <w:rsid w:val="00463F5C"/>
    <w:rsid w:val="00464A25"/>
    <w:rsid w:val="00464BC0"/>
    <w:rsid w:val="00464BF6"/>
    <w:rsid w:val="00464C36"/>
    <w:rsid w:val="00464DAB"/>
    <w:rsid w:val="00464EB4"/>
    <w:rsid w:val="00465440"/>
    <w:rsid w:val="0046553B"/>
    <w:rsid w:val="004659C9"/>
    <w:rsid w:val="004659E2"/>
    <w:rsid w:val="00465A6E"/>
    <w:rsid w:val="00465C50"/>
    <w:rsid w:val="00465C5F"/>
    <w:rsid w:val="00465CE1"/>
    <w:rsid w:val="00465EAC"/>
    <w:rsid w:val="00465F17"/>
    <w:rsid w:val="00465FF6"/>
    <w:rsid w:val="00466048"/>
    <w:rsid w:val="004660DC"/>
    <w:rsid w:val="004661E0"/>
    <w:rsid w:val="004662C0"/>
    <w:rsid w:val="004663A4"/>
    <w:rsid w:val="004663C1"/>
    <w:rsid w:val="00466978"/>
    <w:rsid w:val="004669A3"/>
    <w:rsid w:val="00466A29"/>
    <w:rsid w:val="00466AF6"/>
    <w:rsid w:val="00466B7F"/>
    <w:rsid w:val="00466BD2"/>
    <w:rsid w:val="00466CEF"/>
    <w:rsid w:val="00466D9D"/>
    <w:rsid w:val="00466DE7"/>
    <w:rsid w:val="00466E26"/>
    <w:rsid w:val="00466F12"/>
    <w:rsid w:val="00466F14"/>
    <w:rsid w:val="0046700D"/>
    <w:rsid w:val="00467029"/>
    <w:rsid w:val="0046738C"/>
    <w:rsid w:val="004673B6"/>
    <w:rsid w:val="004673E6"/>
    <w:rsid w:val="00467641"/>
    <w:rsid w:val="004676A6"/>
    <w:rsid w:val="00467AB7"/>
    <w:rsid w:val="00467D6F"/>
    <w:rsid w:val="00467D87"/>
    <w:rsid w:val="00467E0F"/>
    <w:rsid w:val="0047002A"/>
    <w:rsid w:val="004701A5"/>
    <w:rsid w:val="00470391"/>
    <w:rsid w:val="00470470"/>
    <w:rsid w:val="004704A1"/>
    <w:rsid w:val="00470585"/>
    <w:rsid w:val="00470637"/>
    <w:rsid w:val="00470699"/>
    <w:rsid w:val="004706F0"/>
    <w:rsid w:val="004708FA"/>
    <w:rsid w:val="0047098A"/>
    <w:rsid w:val="004709E1"/>
    <w:rsid w:val="00470A4F"/>
    <w:rsid w:val="00470B6B"/>
    <w:rsid w:val="00470E0A"/>
    <w:rsid w:val="00471061"/>
    <w:rsid w:val="0047113B"/>
    <w:rsid w:val="00471169"/>
    <w:rsid w:val="004711CB"/>
    <w:rsid w:val="004711D9"/>
    <w:rsid w:val="004712BE"/>
    <w:rsid w:val="0047142E"/>
    <w:rsid w:val="00471520"/>
    <w:rsid w:val="0047155C"/>
    <w:rsid w:val="004716BE"/>
    <w:rsid w:val="00471714"/>
    <w:rsid w:val="004717E3"/>
    <w:rsid w:val="00471864"/>
    <w:rsid w:val="00471F6E"/>
    <w:rsid w:val="00471FD3"/>
    <w:rsid w:val="00472392"/>
    <w:rsid w:val="004723E3"/>
    <w:rsid w:val="00472431"/>
    <w:rsid w:val="00472696"/>
    <w:rsid w:val="004726EF"/>
    <w:rsid w:val="00472776"/>
    <w:rsid w:val="004727C6"/>
    <w:rsid w:val="00472808"/>
    <w:rsid w:val="0047284B"/>
    <w:rsid w:val="00472946"/>
    <w:rsid w:val="00472A2B"/>
    <w:rsid w:val="00472A6C"/>
    <w:rsid w:val="00472E3C"/>
    <w:rsid w:val="0047309D"/>
    <w:rsid w:val="004730BE"/>
    <w:rsid w:val="004730D4"/>
    <w:rsid w:val="0047322D"/>
    <w:rsid w:val="004738F6"/>
    <w:rsid w:val="0047399B"/>
    <w:rsid w:val="00473D3D"/>
    <w:rsid w:val="00473E67"/>
    <w:rsid w:val="00473E7A"/>
    <w:rsid w:val="00474069"/>
    <w:rsid w:val="0047410D"/>
    <w:rsid w:val="0047416B"/>
    <w:rsid w:val="004744E6"/>
    <w:rsid w:val="004745C8"/>
    <w:rsid w:val="0047477B"/>
    <w:rsid w:val="0047485D"/>
    <w:rsid w:val="00474881"/>
    <w:rsid w:val="004748DA"/>
    <w:rsid w:val="00474A21"/>
    <w:rsid w:val="00474B5F"/>
    <w:rsid w:val="00474B89"/>
    <w:rsid w:val="00474D08"/>
    <w:rsid w:val="00474D21"/>
    <w:rsid w:val="00474DA8"/>
    <w:rsid w:val="00474F67"/>
    <w:rsid w:val="0047522B"/>
    <w:rsid w:val="004752A5"/>
    <w:rsid w:val="00475361"/>
    <w:rsid w:val="00475399"/>
    <w:rsid w:val="004755ED"/>
    <w:rsid w:val="004757C3"/>
    <w:rsid w:val="00475827"/>
    <w:rsid w:val="00475A4A"/>
    <w:rsid w:val="00475A51"/>
    <w:rsid w:val="00475B27"/>
    <w:rsid w:val="00475D73"/>
    <w:rsid w:val="00475DC4"/>
    <w:rsid w:val="00475DE7"/>
    <w:rsid w:val="0047608D"/>
    <w:rsid w:val="004760D0"/>
    <w:rsid w:val="00476398"/>
    <w:rsid w:val="00476423"/>
    <w:rsid w:val="00476716"/>
    <w:rsid w:val="00476A49"/>
    <w:rsid w:val="00476A60"/>
    <w:rsid w:val="00476B27"/>
    <w:rsid w:val="00476D31"/>
    <w:rsid w:val="00476E1C"/>
    <w:rsid w:val="00476E78"/>
    <w:rsid w:val="00476FA2"/>
    <w:rsid w:val="00477398"/>
    <w:rsid w:val="004775CC"/>
    <w:rsid w:val="00477616"/>
    <w:rsid w:val="00477693"/>
    <w:rsid w:val="004778D3"/>
    <w:rsid w:val="0047794B"/>
    <w:rsid w:val="0047796A"/>
    <w:rsid w:val="00477977"/>
    <w:rsid w:val="00477C1E"/>
    <w:rsid w:val="00477C2E"/>
    <w:rsid w:val="00477C6E"/>
    <w:rsid w:val="00477D7D"/>
    <w:rsid w:val="00477EF0"/>
    <w:rsid w:val="0048034E"/>
    <w:rsid w:val="004803CC"/>
    <w:rsid w:val="004804FA"/>
    <w:rsid w:val="004804FC"/>
    <w:rsid w:val="004807AA"/>
    <w:rsid w:val="00480890"/>
    <w:rsid w:val="004808E2"/>
    <w:rsid w:val="00480961"/>
    <w:rsid w:val="00480AB8"/>
    <w:rsid w:val="00480AE1"/>
    <w:rsid w:val="00480B2D"/>
    <w:rsid w:val="00480C37"/>
    <w:rsid w:val="00480CF5"/>
    <w:rsid w:val="00480DAD"/>
    <w:rsid w:val="00480E74"/>
    <w:rsid w:val="00480F3A"/>
    <w:rsid w:val="00480F53"/>
    <w:rsid w:val="00480FE7"/>
    <w:rsid w:val="004810A2"/>
    <w:rsid w:val="004810BB"/>
    <w:rsid w:val="00481234"/>
    <w:rsid w:val="00481250"/>
    <w:rsid w:val="00481274"/>
    <w:rsid w:val="00481375"/>
    <w:rsid w:val="004813B5"/>
    <w:rsid w:val="00481773"/>
    <w:rsid w:val="004819F3"/>
    <w:rsid w:val="00481B15"/>
    <w:rsid w:val="00481D22"/>
    <w:rsid w:val="00481FFB"/>
    <w:rsid w:val="00482008"/>
    <w:rsid w:val="004820E1"/>
    <w:rsid w:val="004825C5"/>
    <w:rsid w:val="00482638"/>
    <w:rsid w:val="00482929"/>
    <w:rsid w:val="00482942"/>
    <w:rsid w:val="00482A65"/>
    <w:rsid w:val="00482D18"/>
    <w:rsid w:val="00482E79"/>
    <w:rsid w:val="00482E96"/>
    <w:rsid w:val="00482F86"/>
    <w:rsid w:val="00483240"/>
    <w:rsid w:val="00483322"/>
    <w:rsid w:val="0048353F"/>
    <w:rsid w:val="0048378C"/>
    <w:rsid w:val="00483917"/>
    <w:rsid w:val="00483B76"/>
    <w:rsid w:val="00483CEA"/>
    <w:rsid w:val="00483F57"/>
    <w:rsid w:val="00484076"/>
    <w:rsid w:val="004840F8"/>
    <w:rsid w:val="0048423E"/>
    <w:rsid w:val="00484316"/>
    <w:rsid w:val="00484318"/>
    <w:rsid w:val="0048436E"/>
    <w:rsid w:val="0048451E"/>
    <w:rsid w:val="00484548"/>
    <w:rsid w:val="0048470D"/>
    <w:rsid w:val="0048473C"/>
    <w:rsid w:val="00484A02"/>
    <w:rsid w:val="00484A08"/>
    <w:rsid w:val="00484BA0"/>
    <w:rsid w:val="00484BBF"/>
    <w:rsid w:val="00484C2F"/>
    <w:rsid w:val="00484F15"/>
    <w:rsid w:val="00484F5B"/>
    <w:rsid w:val="00484F76"/>
    <w:rsid w:val="00484FD6"/>
    <w:rsid w:val="004851B9"/>
    <w:rsid w:val="004851CA"/>
    <w:rsid w:val="00485234"/>
    <w:rsid w:val="00485312"/>
    <w:rsid w:val="004853EE"/>
    <w:rsid w:val="004854A0"/>
    <w:rsid w:val="00485599"/>
    <w:rsid w:val="004855C9"/>
    <w:rsid w:val="0048568C"/>
    <w:rsid w:val="0048593D"/>
    <w:rsid w:val="004859A0"/>
    <w:rsid w:val="00485A1A"/>
    <w:rsid w:val="00485A90"/>
    <w:rsid w:val="00485F63"/>
    <w:rsid w:val="004860C0"/>
    <w:rsid w:val="004860E3"/>
    <w:rsid w:val="0048610C"/>
    <w:rsid w:val="004863A0"/>
    <w:rsid w:val="0048648C"/>
    <w:rsid w:val="0048652C"/>
    <w:rsid w:val="004866FF"/>
    <w:rsid w:val="00486747"/>
    <w:rsid w:val="004867F8"/>
    <w:rsid w:val="00486C3A"/>
    <w:rsid w:val="00486CEF"/>
    <w:rsid w:val="00486DAA"/>
    <w:rsid w:val="004870D9"/>
    <w:rsid w:val="00487362"/>
    <w:rsid w:val="0048752D"/>
    <w:rsid w:val="0048779E"/>
    <w:rsid w:val="004878DB"/>
    <w:rsid w:val="004879E8"/>
    <w:rsid w:val="00487A9D"/>
    <w:rsid w:val="00487ABC"/>
    <w:rsid w:val="00487B54"/>
    <w:rsid w:val="00487D4B"/>
    <w:rsid w:val="00487D94"/>
    <w:rsid w:val="00487F3C"/>
    <w:rsid w:val="004900D0"/>
    <w:rsid w:val="0049091F"/>
    <w:rsid w:val="00490CED"/>
    <w:rsid w:val="00490D7D"/>
    <w:rsid w:val="00491045"/>
    <w:rsid w:val="00491276"/>
    <w:rsid w:val="004913A4"/>
    <w:rsid w:val="004915E5"/>
    <w:rsid w:val="00491824"/>
    <w:rsid w:val="004918A2"/>
    <w:rsid w:val="004919EB"/>
    <w:rsid w:val="00491A7A"/>
    <w:rsid w:val="00491B3E"/>
    <w:rsid w:val="00491B74"/>
    <w:rsid w:val="00491B82"/>
    <w:rsid w:val="00491B8D"/>
    <w:rsid w:val="00491BE1"/>
    <w:rsid w:val="00491CEF"/>
    <w:rsid w:val="0049212D"/>
    <w:rsid w:val="0049217A"/>
    <w:rsid w:val="004921A0"/>
    <w:rsid w:val="00492247"/>
    <w:rsid w:val="00492280"/>
    <w:rsid w:val="004923FD"/>
    <w:rsid w:val="00492509"/>
    <w:rsid w:val="0049261D"/>
    <w:rsid w:val="004928AE"/>
    <w:rsid w:val="00492A08"/>
    <w:rsid w:val="00492A6C"/>
    <w:rsid w:val="00492C06"/>
    <w:rsid w:val="00492FE3"/>
    <w:rsid w:val="004930FF"/>
    <w:rsid w:val="004931EA"/>
    <w:rsid w:val="004932AC"/>
    <w:rsid w:val="00493521"/>
    <w:rsid w:val="00493626"/>
    <w:rsid w:val="00493707"/>
    <w:rsid w:val="004938E9"/>
    <w:rsid w:val="00493AA4"/>
    <w:rsid w:val="00493B4F"/>
    <w:rsid w:val="00493D22"/>
    <w:rsid w:val="0049411A"/>
    <w:rsid w:val="00494505"/>
    <w:rsid w:val="0049453D"/>
    <w:rsid w:val="00494A24"/>
    <w:rsid w:val="00494C88"/>
    <w:rsid w:val="00495131"/>
    <w:rsid w:val="004951B6"/>
    <w:rsid w:val="0049536C"/>
    <w:rsid w:val="00495455"/>
    <w:rsid w:val="004954B4"/>
    <w:rsid w:val="0049558A"/>
    <w:rsid w:val="00495625"/>
    <w:rsid w:val="0049598F"/>
    <w:rsid w:val="00495B19"/>
    <w:rsid w:val="00495D82"/>
    <w:rsid w:val="00495EE8"/>
    <w:rsid w:val="00495FEF"/>
    <w:rsid w:val="00496016"/>
    <w:rsid w:val="00496034"/>
    <w:rsid w:val="0049603A"/>
    <w:rsid w:val="00496068"/>
    <w:rsid w:val="00496117"/>
    <w:rsid w:val="0049629B"/>
    <w:rsid w:val="004963B9"/>
    <w:rsid w:val="00496433"/>
    <w:rsid w:val="0049644D"/>
    <w:rsid w:val="0049661A"/>
    <w:rsid w:val="0049668B"/>
    <w:rsid w:val="004967AD"/>
    <w:rsid w:val="004968A2"/>
    <w:rsid w:val="004968A9"/>
    <w:rsid w:val="00496AA8"/>
    <w:rsid w:val="00496B62"/>
    <w:rsid w:val="00496C7A"/>
    <w:rsid w:val="00496CB1"/>
    <w:rsid w:val="00496DCB"/>
    <w:rsid w:val="00496F11"/>
    <w:rsid w:val="004973B7"/>
    <w:rsid w:val="0049749E"/>
    <w:rsid w:val="00497591"/>
    <w:rsid w:val="004975F5"/>
    <w:rsid w:val="00497721"/>
    <w:rsid w:val="004978A3"/>
    <w:rsid w:val="004979F0"/>
    <w:rsid w:val="00497A97"/>
    <w:rsid w:val="00497BD5"/>
    <w:rsid w:val="00497D3F"/>
    <w:rsid w:val="00497DF4"/>
    <w:rsid w:val="00497EF1"/>
    <w:rsid w:val="00497F23"/>
    <w:rsid w:val="00497F6C"/>
    <w:rsid w:val="004A0021"/>
    <w:rsid w:val="004A0054"/>
    <w:rsid w:val="004A0110"/>
    <w:rsid w:val="004A0316"/>
    <w:rsid w:val="004A0372"/>
    <w:rsid w:val="004A0386"/>
    <w:rsid w:val="004A0413"/>
    <w:rsid w:val="004A0419"/>
    <w:rsid w:val="004A0734"/>
    <w:rsid w:val="004A07B6"/>
    <w:rsid w:val="004A0A2A"/>
    <w:rsid w:val="004A0B5A"/>
    <w:rsid w:val="004A0B86"/>
    <w:rsid w:val="004A0D3E"/>
    <w:rsid w:val="004A0EB9"/>
    <w:rsid w:val="004A1066"/>
    <w:rsid w:val="004A106E"/>
    <w:rsid w:val="004A10E6"/>
    <w:rsid w:val="004A1333"/>
    <w:rsid w:val="004A139A"/>
    <w:rsid w:val="004A13CC"/>
    <w:rsid w:val="004A14A8"/>
    <w:rsid w:val="004A161F"/>
    <w:rsid w:val="004A17BC"/>
    <w:rsid w:val="004A17C9"/>
    <w:rsid w:val="004A1A4B"/>
    <w:rsid w:val="004A1B1B"/>
    <w:rsid w:val="004A1B4E"/>
    <w:rsid w:val="004A1B60"/>
    <w:rsid w:val="004A2069"/>
    <w:rsid w:val="004A2163"/>
    <w:rsid w:val="004A2175"/>
    <w:rsid w:val="004A23A3"/>
    <w:rsid w:val="004A23A6"/>
    <w:rsid w:val="004A247D"/>
    <w:rsid w:val="004A2488"/>
    <w:rsid w:val="004A27B4"/>
    <w:rsid w:val="004A2819"/>
    <w:rsid w:val="004A2846"/>
    <w:rsid w:val="004A28E3"/>
    <w:rsid w:val="004A29DC"/>
    <w:rsid w:val="004A29F1"/>
    <w:rsid w:val="004A2B59"/>
    <w:rsid w:val="004A2C21"/>
    <w:rsid w:val="004A2DF6"/>
    <w:rsid w:val="004A2FDA"/>
    <w:rsid w:val="004A3028"/>
    <w:rsid w:val="004A3257"/>
    <w:rsid w:val="004A32B5"/>
    <w:rsid w:val="004A3325"/>
    <w:rsid w:val="004A338D"/>
    <w:rsid w:val="004A3432"/>
    <w:rsid w:val="004A3527"/>
    <w:rsid w:val="004A35FE"/>
    <w:rsid w:val="004A3895"/>
    <w:rsid w:val="004A3A26"/>
    <w:rsid w:val="004A3AB7"/>
    <w:rsid w:val="004A3AEB"/>
    <w:rsid w:val="004A3AF3"/>
    <w:rsid w:val="004A4046"/>
    <w:rsid w:val="004A4585"/>
    <w:rsid w:val="004A46C1"/>
    <w:rsid w:val="004A485D"/>
    <w:rsid w:val="004A48E8"/>
    <w:rsid w:val="004A4AB4"/>
    <w:rsid w:val="004A4D55"/>
    <w:rsid w:val="004A51B8"/>
    <w:rsid w:val="004A51E9"/>
    <w:rsid w:val="004A570B"/>
    <w:rsid w:val="004A57DF"/>
    <w:rsid w:val="004A589E"/>
    <w:rsid w:val="004A59C0"/>
    <w:rsid w:val="004A5A58"/>
    <w:rsid w:val="004A5AE5"/>
    <w:rsid w:val="004A5B5B"/>
    <w:rsid w:val="004A5BE9"/>
    <w:rsid w:val="004A5D35"/>
    <w:rsid w:val="004A5DDE"/>
    <w:rsid w:val="004A5F28"/>
    <w:rsid w:val="004A63A2"/>
    <w:rsid w:val="004A6425"/>
    <w:rsid w:val="004A64E8"/>
    <w:rsid w:val="004A6A14"/>
    <w:rsid w:val="004A6FB6"/>
    <w:rsid w:val="004A72D7"/>
    <w:rsid w:val="004A7437"/>
    <w:rsid w:val="004A75C7"/>
    <w:rsid w:val="004A78D3"/>
    <w:rsid w:val="004A790F"/>
    <w:rsid w:val="004A7984"/>
    <w:rsid w:val="004A7989"/>
    <w:rsid w:val="004A7A0B"/>
    <w:rsid w:val="004A7F13"/>
    <w:rsid w:val="004B0141"/>
    <w:rsid w:val="004B02B5"/>
    <w:rsid w:val="004B02D1"/>
    <w:rsid w:val="004B0308"/>
    <w:rsid w:val="004B036F"/>
    <w:rsid w:val="004B0459"/>
    <w:rsid w:val="004B0538"/>
    <w:rsid w:val="004B09D0"/>
    <w:rsid w:val="004B09F5"/>
    <w:rsid w:val="004B0CEA"/>
    <w:rsid w:val="004B0E66"/>
    <w:rsid w:val="004B0E68"/>
    <w:rsid w:val="004B118E"/>
    <w:rsid w:val="004B12D4"/>
    <w:rsid w:val="004B1318"/>
    <w:rsid w:val="004B1356"/>
    <w:rsid w:val="004B15D7"/>
    <w:rsid w:val="004B1773"/>
    <w:rsid w:val="004B1792"/>
    <w:rsid w:val="004B1916"/>
    <w:rsid w:val="004B1A3F"/>
    <w:rsid w:val="004B1B98"/>
    <w:rsid w:val="004B1D25"/>
    <w:rsid w:val="004B1F2E"/>
    <w:rsid w:val="004B20CA"/>
    <w:rsid w:val="004B22B7"/>
    <w:rsid w:val="004B2310"/>
    <w:rsid w:val="004B25C6"/>
    <w:rsid w:val="004B2657"/>
    <w:rsid w:val="004B28A0"/>
    <w:rsid w:val="004B2AC0"/>
    <w:rsid w:val="004B2B74"/>
    <w:rsid w:val="004B2C8C"/>
    <w:rsid w:val="004B2FBC"/>
    <w:rsid w:val="004B3197"/>
    <w:rsid w:val="004B3282"/>
    <w:rsid w:val="004B3403"/>
    <w:rsid w:val="004B3427"/>
    <w:rsid w:val="004B3662"/>
    <w:rsid w:val="004B3984"/>
    <w:rsid w:val="004B3A75"/>
    <w:rsid w:val="004B3AA4"/>
    <w:rsid w:val="004B3C0B"/>
    <w:rsid w:val="004B3DF9"/>
    <w:rsid w:val="004B3E82"/>
    <w:rsid w:val="004B4068"/>
    <w:rsid w:val="004B4428"/>
    <w:rsid w:val="004B4597"/>
    <w:rsid w:val="004B46C7"/>
    <w:rsid w:val="004B47DD"/>
    <w:rsid w:val="004B4869"/>
    <w:rsid w:val="004B4892"/>
    <w:rsid w:val="004B49A7"/>
    <w:rsid w:val="004B4A96"/>
    <w:rsid w:val="004B4D23"/>
    <w:rsid w:val="004B4F5E"/>
    <w:rsid w:val="004B508F"/>
    <w:rsid w:val="004B53A8"/>
    <w:rsid w:val="004B57D2"/>
    <w:rsid w:val="004B58AA"/>
    <w:rsid w:val="004B58AE"/>
    <w:rsid w:val="004B5A2F"/>
    <w:rsid w:val="004B5DF2"/>
    <w:rsid w:val="004B5F43"/>
    <w:rsid w:val="004B5F66"/>
    <w:rsid w:val="004B623B"/>
    <w:rsid w:val="004B6253"/>
    <w:rsid w:val="004B643C"/>
    <w:rsid w:val="004B64F3"/>
    <w:rsid w:val="004B64F9"/>
    <w:rsid w:val="004B66CF"/>
    <w:rsid w:val="004B695E"/>
    <w:rsid w:val="004B6B1A"/>
    <w:rsid w:val="004B6CF9"/>
    <w:rsid w:val="004B6D2A"/>
    <w:rsid w:val="004B7064"/>
    <w:rsid w:val="004B7199"/>
    <w:rsid w:val="004B71C1"/>
    <w:rsid w:val="004B7356"/>
    <w:rsid w:val="004B7484"/>
    <w:rsid w:val="004B753A"/>
    <w:rsid w:val="004B7582"/>
    <w:rsid w:val="004B7752"/>
    <w:rsid w:val="004B7840"/>
    <w:rsid w:val="004B7A1C"/>
    <w:rsid w:val="004B7B18"/>
    <w:rsid w:val="004B7B65"/>
    <w:rsid w:val="004B7BD5"/>
    <w:rsid w:val="004B7BD6"/>
    <w:rsid w:val="004B7BDE"/>
    <w:rsid w:val="004B7CD0"/>
    <w:rsid w:val="004B7D6F"/>
    <w:rsid w:val="004B7DB2"/>
    <w:rsid w:val="004B7E9F"/>
    <w:rsid w:val="004C00F5"/>
    <w:rsid w:val="004C0175"/>
    <w:rsid w:val="004C0242"/>
    <w:rsid w:val="004C0251"/>
    <w:rsid w:val="004C02F3"/>
    <w:rsid w:val="004C0638"/>
    <w:rsid w:val="004C07F6"/>
    <w:rsid w:val="004C089E"/>
    <w:rsid w:val="004C0990"/>
    <w:rsid w:val="004C09CE"/>
    <w:rsid w:val="004C0A65"/>
    <w:rsid w:val="004C0A6C"/>
    <w:rsid w:val="004C0CD8"/>
    <w:rsid w:val="004C12D2"/>
    <w:rsid w:val="004C13C1"/>
    <w:rsid w:val="004C1544"/>
    <w:rsid w:val="004C1973"/>
    <w:rsid w:val="004C1AC6"/>
    <w:rsid w:val="004C1AC9"/>
    <w:rsid w:val="004C1AFF"/>
    <w:rsid w:val="004C1B21"/>
    <w:rsid w:val="004C206A"/>
    <w:rsid w:val="004C218E"/>
    <w:rsid w:val="004C21A8"/>
    <w:rsid w:val="004C21F9"/>
    <w:rsid w:val="004C241E"/>
    <w:rsid w:val="004C2544"/>
    <w:rsid w:val="004C2556"/>
    <w:rsid w:val="004C268C"/>
    <w:rsid w:val="004C2736"/>
    <w:rsid w:val="004C27E7"/>
    <w:rsid w:val="004C28AA"/>
    <w:rsid w:val="004C2C11"/>
    <w:rsid w:val="004C2D4A"/>
    <w:rsid w:val="004C2DEC"/>
    <w:rsid w:val="004C2E0D"/>
    <w:rsid w:val="004C2EDF"/>
    <w:rsid w:val="004C3068"/>
    <w:rsid w:val="004C31F0"/>
    <w:rsid w:val="004C35C5"/>
    <w:rsid w:val="004C3947"/>
    <w:rsid w:val="004C3A24"/>
    <w:rsid w:val="004C3B9D"/>
    <w:rsid w:val="004C4038"/>
    <w:rsid w:val="004C4234"/>
    <w:rsid w:val="004C424D"/>
    <w:rsid w:val="004C4308"/>
    <w:rsid w:val="004C4357"/>
    <w:rsid w:val="004C45CC"/>
    <w:rsid w:val="004C4642"/>
    <w:rsid w:val="004C4806"/>
    <w:rsid w:val="004C4B1E"/>
    <w:rsid w:val="004C4B45"/>
    <w:rsid w:val="004C4D30"/>
    <w:rsid w:val="004C4E09"/>
    <w:rsid w:val="004C4E59"/>
    <w:rsid w:val="004C519E"/>
    <w:rsid w:val="004C529B"/>
    <w:rsid w:val="004C532C"/>
    <w:rsid w:val="004C54C0"/>
    <w:rsid w:val="004C559B"/>
    <w:rsid w:val="004C55A6"/>
    <w:rsid w:val="004C55EE"/>
    <w:rsid w:val="004C5659"/>
    <w:rsid w:val="004C568A"/>
    <w:rsid w:val="004C56EA"/>
    <w:rsid w:val="004C575D"/>
    <w:rsid w:val="004C5B1B"/>
    <w:rsid w:val="004C6135"/>
    <w:rsid w:val="004C652A"/>
    <w:rsid w:val="004C65AD"/>
    <w:rsid w:val="004C65BA"/>
    <w:rsid w:val="004C65C4"/>
    <w:rsid w:val="004C670F"/>
    <w:rsid w:val="004C6742"/>
    <w:rsid w:val="004C6755"/>
    <w:rsid w:val="004C6795"/>
    <w:rsid w:val="004C67B0"/>
    <w:rsid w:val="004C68B2"/>
    <w:rsid w:val="004C68C1"/>
    <w:rsid w:val="004C6CD4"/>
    <w:rsid w:val="004C6E78"/>
    <w:rsid w:val="004C71C1"/>
    <w:rsid w:val="004C747A"/>
    <w:rsid w:val="004C7508"/>
    <w:rsid w:val="004C77E9"/>
    <w:rsid w:val="004C78A4"/>
    <w:rsid w:val="004C7922"/>
    <w:rsid w:val="004C7BD4"/>
    <w:rsid w:val="004C7C2C"/>
    <w:rsid w:val="004C7C91"/>
    <w:rsid w:val="004C7E5F"/>
    <w:rsid w:val="004C7EF0"/>
    <w:rsid w:val="004D008D"/>
    <w:rsid w:val="004D00C3"/>
    <w:rsid w:val="004D04A7"/>
    <w:rsid w:val="004D04D1"/>
    <w:rsid w:val="004D04F7"/>
    <w:rsid w:val="004D0A84"/>
    <w:rsid w:val="004D0B55"/>
    <w:rsid w:val="004D0B56"/>
    <w:rsid w:val="004D0BA0"/>
    <w:rsid w:val="004D0E3A"/>
    <w:rsid w:val="004D0E81"/>
    <w:rsid w:val="004D0F18"/>
    <w:rsid w:val="004D1090"/>
    <w:rsid w:val="004D112E"/>
    <w:rsid w:val="004D11E5"/>
    <w:rsid w:val="004D128F"/>
    <w:rsid w:val="004D12C8"/>
    <w:rsid w:val="004D14BA"/>
    <w:rsid w:val="004D1824"/>
    <w:rsid w:val="004D1851"/>
    <w:rsid w:val="004D194C"/>
    <w:rsid w:val="004D1A01"/>
    <w:rsid w:val="004D1A6D"/>
    <w:rsid w:val="004D1B83"/>
    <w:rsid w:val="004D1C53"/>
    <w:rsid w:val="004D1CCD"/>
    <w:rsid w:val="004D1F2C"/>
    <w:rsid w:val="004D20AB"/>
    <w:rsid w:val="004D20C4"/>
    <w:rsid w:val="004D213F"/>
    <w:rsid w:val="004D2206"/>
    <w:rsid w:val="004D225C"/>
    <w:rsid w:val="004D22C8"/>
    <w:rsid w:val="004D238A"/>
    <w:rsid w:val="004D24AF"/>
    <w:rsid w:val="004D2582"/>
    <w:rsid w:val="004D25E9"/>
    <w:rsid w:val="004D2638"/>
    <w:rsid w:val="004D27E7"/>
    <w:rsid w:val="004D28C9"/>
    <w:rsid w:val="004D28FB"/>
    <w:rsid w:val="004D2A6C"/>
    <w:rsid w:val="004D2AA8"/>
    <w:rsid w:val="004D2E2D"/>
    <w:rsid w:val="004D2F0B"/>
    <w:rsid w:val="004D32A7"/>
    <w:rsid w:val="004D336C"/>
    <w:rsid w:val="004D33BB"/>
    <w:rsid w:val="004D39E5"/>
    <w:rsid w:val="004D3C23"/>
    <w:rsid w:val="004D4276"/>
    <w:rsid w:val="004D4308"/>
    <w:rsid w:val="004D4352"/>
    <w:rsid w:val="004D43F5"/>
    <w:rsid w:val="004D441F"/>
    <w:rsid w:val="004D44AC"/>
    <w:rsid w:val="004D44C0"/>
    <w:rsid w:val="004D44EA"/>
    <w:rsid w:val="004D4505"/>
    <w:rsid w:val="004D45B9"/>
    <w:rsid w:val="004D469A"/>
    <w:rsid w:val="004D47EC"/>
    <w:rsid w:val="004D4A54"/>
    <w:rsid w:val="004D4F1F"/>
    <w:rsid w:val="004D50EC"/>
    <w:rsid w:val="004D522E"/>
    <w:rsid w:val="004D567D"/>
    <w:rsid w:val="004D57BA"/>
    <w:rsid w:val="004D57F4"/>
    <w:rsid w:val="004D58D0"/>
    <w:rsid w:val="004D5D62"/>
    <w:rsid w:val="004D5DC2"/>
    <w:rsid w:val="004D5FED"/>
    <w:rsid w:val="004D6442"/>
    <w:rsid w:val="004D6528"/>
    <w:rsid w:val="004D66DB"/>
    <w:rsid w:val="004D684C"/>
    <w:rsid w:val="004D6850"/>
    <w:rsid w:val="004D68C3"/>
    <w:rsid w:val="004D6905"/>
    <w:rsid w:val="004D6ABB"/>
    <w:rsid w:val="004D6BC3"/>
    <w:rsid w:val="004D6C57"/>
    <w:rsid w:val="004D6D4E"/>
    <w:rsid w:val="004D6E94"/>
    <w:rsid w:val="004D70AD"/>
    <w:rsid w:val="004D713B"/>
    <w:rsid w:val="004D721D"/>
    <w:rsid w:val="004D7441"/>
    <w:rsid w:val="004D753D"/>
    <w:rsid w:val="004D7A53"/>
    <w:rsid w:val="004D7AAE"/>
    <w:rsid w:val="004D7CCA"/>
    <w:rsid w:val="004D7D7E"/>
    <w:rsid w:val="004D7EBF"/>
    <w:rsid w:val="004D7F98"/>
    <w:rsid w:val="004E0009"/>
    <w:rsid w:val="004E0082"/>
    <w:rsid w:val="004E01CD"/>
    <w:rsid w:val="004E026C"/>
    <w:rsid w:val="004E0495"/>
    <w:rsid w:val="004E05F5"/>
    <w:rsid w:val="004E086B"/>
    <w:rsid w:val="004E0A43"/>
    <w:rsid w:val="004E0AD5"/>
    <w:rsid w:val="004E0CE7"/>
    <w:rsid w:val="004E0F45"/>
    <w:rsid w:val="004E0FCC"/>
    <w:rsid w:val="004E0FF8"/>
    <w:rsid w:val="004E1188"/>
    <w:rsid w:val="004E14A3"/>
    <w:rsid w:val="004E154B"/>
    <w:rsid w:val="004E159F"/>
    <w:rsid w:val="004E163A"/>
    <w:rsid w:val="004E1862"/>
    <w:rsid w:val="004E1A3B"/>
    <w:rsid w:val="004E1C01"/>
    <w:rsid w:val="004E1C1C"/>
    <w:rsid w:val="004E1DFA"/>
    <w:rsid w:val="004E20D0"/>
    <w:rsid w:val="004E2100"/>
    <w:rsid w:val="004E23A0"/>
    <w:rsid w:val="004E2513"/>
    <w:rsid w:val="004E253C"/>
    <w:rsid w:val="004E2558"/>
    <w:rsid w:val="004E27DE"/>
    <w:rsid w:val="004E2941"/>
    <w:rsid w:val="004E29C6"/>
    <w:rsid w:val="004E2B27"/>
    <w:rsid w:val="004E2BF9"/>
    <w:rsid w:val="004E2D63"/>
    <w:rsid w:val="004E2DCB"/>
    <w:rsid w:val="004E2DF7"/>
    <w:rsid w:val="004E2F90"/>
    <w:rsid w:val="004E2F9C"/>
    <w:rsid w:val="004E319A"/>
    <w:rsid w:val="004E33D5"/>
    <w:rsid w:val="004E3580"/>
    <w:rsid w:val="004E362B"/>
    <w:rsid w:val="004E3983"/>
    <w:rsid w:val="004E3A20"/>
    <w:rsid w:val="004E3A91"/>
    <w:rsid w:val="004E3B3E"/>
    <w:rsid w:val="004E3C14"/>
    <w:rsid w:val="004E3F07"/>
    <w:rsid w:val="004E3FFB"/>
    <w:rsid w:val="004E400C"/>
    <w:rsid w:val="004E4051"/>
    <w:rsid w:val="004E423A"/>
    <w:rsid w:val="004E4257"/>
    <w:rsid w:val="004E42A4"/>
    <w:rsid w:val="004E4555"/>
    <w:rsid w:val="004E468D"/>
    <w:rsid w:val="004E4726"/>
    <w:rsid w:val="004E47BC"/>
    <w:rsid w:val="004E4952"/>
    <w:rsid w:val="004E499A"/>
    <w:rsid w:val="004E4A25"/>
    <w:rsid w:val="004E4A2A"/>
    <w:rsid w:val="004E4E26"/>
    <w:rsid w:val="004E4ECF"/>
    <w:rsid w:val="004E546E"/>
    <w:rsid w:val="004E556C"/>
    <w:rsid w:val="004E55EE"/>
    <w:rsid w:val="004E58D0"/>
    <w:rsid w:val="004E58EE"/>
    <w:rsid w:val="004E5959"/>
    <w:rsid w:val="004E59C0"/>
    <w:rsid w:val="004E5A7D"/>
    <w:rsid w:val="004E5BFC"/>
    <w:rsid w:val="004E5D6A"/>
    <w:rsid w:val="004E5DDB"/>
    <w:rsid w:val="004E5E8F"/>
    <w:rsid w:val="004E5ECE"/>
    <w:rsid w:val="004E5F3D"/>
    <w:rsid w:val="004E6201"/>
    <w:rsid w:val="004E62BF"/>
    <w:rsid w:val="004E62C6"/>
    <w:rsid w:val="004E63A8"/>
    <w:rsid w:val="004E6419"/>
    <w:rsid w:val="004E6720"/>
    <w:rsid w:val="004E6854"/>
    <w:rsid w:val="004E6877"/>
    <w:rsid w:val="004E6B4A"/>
    <w:rsid w:val="004E6D5A"/>
    <w:rsid w:val="004E6EC1"/>
    <w:rsid w:val="004E70B9"/>
    <w:rsid w:val="004E722A"/>
    <w:rsid w:val="004E72D8"/>
    <w:rsid w:val="004E7466"/>
    <w:rsid w:val="004E7505"/>
    <w:rsid w:val="004E7680"/>
    <w:rsid w:val="004E7810"/>
    <w:rsid w:val="004E798D"/>
    <w:rsid w:val="004E7BF4"/>
    <w:rsid w:val="004E7CFD"/>
    <w:rsid w:val="004E7D9E"/>
    <w:rsid w:val="004F001A"/>
    <w:rsid w:val="004F00CF"/>
    <w:rsid w:val="004F0141"/>
    <w:rsid w:val="004F0151"/>
    <w:rsid w:val="004F02A1"/>
    <w:rsid w:val="004F039F"/>
    <w:rsid w:val="004F04BB"/>
    <w:rsid w:val="004F04C2"/>
    <w:rsid w:val="004F0513"/>
    <w:rsid w:val="004F06D8"/>
    <w:rsid w:val="004F0976"/>
    <w:rsid w:val="004F0AA5"/>
    <w:rsid w:val="004F0AD2"/>
    <w:rsid w:val="004F0DEA"/>
    <w:rsid w:val="004F0E22"/>
    <w:rsid w:val="004F0E69"/>
    <w:rsid w:val="004F1090"/>
    <w:rsid w:val="004F12D6"/>
    <w:rsid w:val="004F1534"/>
    <w:rsid w:val="004F1551"/>
    <w:rsid w:val="004F162B"/>
    <w:rsid w:val="004F1846"/>
    <w:rsid w:val="004F1A2B"/>
    <w:rsid w:val="004F1AC0"/>
    <w:rsid w:val="004F1B55"/>
    <w:rsid w:val="004F1D64"/>
    <w:rsid w:val="004F1E27"/>
    <w:rsid w:val="004F2186"/>
    <w:rsid w:val="004F2233"/>
    <w:rsid w:val="004F23B0"/>
    <w:rsid w:val="004F2426"/>
    <w:rsid w:val="004F24B5"/>
    <w:rsid w:val="004F24D7"/>
    <w:rsid w:val="004F2500"/>
    <w:rsid w:val="004F256C"/>
    <w:rsid w:val="004F2897"/>
    <w:rsid w:val="004F2958"/>
    <w:rsid w:val="004F2BA6"/>
    <w:rsid w:val="004F2C83"/>
    <w:rsid w:val="004F2EDB"/>
    <w:rsid w:val="004F35AC"/>
    <w:rsid w:val="004F39A9"/>
    <w:rsid w:val="004F39F8"/>
    <w:rsid w:val="004F3A04"/>
    <w:rsid w:val="004F3A2A"/>
    <w:rsid w:val="004F3A54"/>
    <w:rsid w:val="004F3DA0"/>
    <w:rsid w:val="004F44DC"/>
    <w:rsid w:val="004F4569"/>
    <w:rsid w:val="004F45CA"/>
    <w:rsid w:val="004F46D1"/>
    <w:rsid w:val="004F473F"/>
    <w:rsid w:val="004F4913"/>
    <w:rsid w:val="004F4B59"/>
    <w:rsid w:val="004F4B6E"/>
    <w:rsid w:val="004F4BC6"/>
    <w:rsid w:val="004F4C65"/>
    <w:rsid w:val="004F4F2D"/>
    <w:rsid w:val="004F503A"/>
    <w:rsid w:val="004F51DD"/>
    <w:rsid w:val="004F5215"/>
    <w:rsid w:val="004F5216"/>
    <w:rsid w:val="004F526F"/>
    <w:rsid w:val="004F5433"/>
    <w:rsid w:val="004F5500"/>
    <w:rsid w:val="004F55E4"/>
    <w:rsid w:val="004F563B"/>
    <w:rsid w:val="004F5C4F"/>
    <w:rsid w:val="004F5C61"/>
    <w:rsid w:val="004F5CA4"/>
    <w:rsid w:val="004F5CEE"/>
    <w:rsid w:val="004F5D2F"/>
    <w:rsid w:val="004F5D96"/>
    <w:rsid w:val="004F5DDD"/>
    <w:rsid w:val="004F617E"/>
    <w:rsid w:val="004F61EC"/>
    <w:rsid w:val="004F63E4"/>
    <w:rsid w:val="004F6562"/>
    <w:rsid w:val="004F658B"/>
    <w:rsid w:val="004F6633"/>
    <w:rsid w:val="004F6646"/>
    <w:rsid w:val="004F66CD"/>
    <w:rsid w:val="004F67E9"/>
    <w:rsid w:val="004F6A62"/>
    <w:rsid w:val="004F6BC3"/>
    <w:rsid w:val="004F6BFC"/>
    <w:rsid w:val="004F6E0F"/>
    <w:rsid w:val="004F6F5E"/>
    <w:rsid w:val="004F716C"/>
    <w:rsid w:val="004F7170"/>
    <w:rsid w:val="004F736C"/>
    <w:rsid w:val="004F73F9"/>
    <w:rsid w:val="004F756C"/>
    <w:rsid w:val="004F7792"/>
    <w:rsid w:val="004F783C"/>
    <w:rsid w:val="004F7928"/>
    <w:rsid w:val="004F79BA"/>
    <w:rsid w:val="004F79F5"/>
    <w:rsid w:val="004F7B5C"/>
    <w:rsid w:val="004F7BFD"/>
    <w:rsid w:val="004F7C94"/>
    <w:rsid w:val="004F7FAB"/>
    <w:rsid w:val="005000AB"/>
    <w:rsid w:val="00500175"/>
    <w:rsid w:val="00500247"/>
    <w:rsid w:val="005002B9"/>
    <w:rsid w:val="0050032E"/>
    <w:rsid w:val="0050037E"/>
    <w:rsid w:val="0050045D"/>
    <w:rsid w:val="005004FE"/>
    <w:rsid w:val="00500565"/>
    <w:rsid w:val="00500A41"/>
    <w:rsid w:val="00500C42"/>
    <w:rsid w:val="00500E55"/>
    <w:rsid w:val="00500EAE"/>
    <w:rsid w:val="00500F04"/>
    <w:rsid w:val="005011D5"/>
    <w:rsid w:val="005011E3"/>
    <w:rsid w:val="005018F6"/>
    <w:rsid w:val="0050197A"/>
    <w:rsid w:val="00501BDC"/>
    <w:rsid w:val="00501D3A"/>
    <w:rsid w:val="00501DF5"/>
    <w:rsid w:val="00501E23"/>
    <w:rsid w:val="00501E7B"/>
    <w:rsid w:val="005024AE"/>
    <w:rsid w:val="005024F6"/>
    <w:rsid w:val="00502518"/>
    <w:rsid w:val="005025BA"/>
    <w:rsid w:val="005027F1"/>
    <w:rsid w:val="005028A9"/>
    <w:rsid w:val="00502970"/>
    <w:rsid w:val="00502B85"/>
    <w:rsid w:val="00502BAC"/>
    <w:rsid w:val="00502CA0"/>
    <w:rsid w:val="00502D2E"/>
    <w:rsid w:val="00502ED5"/>
    <w:rsid w:val="00502F64"/>
    <w:rsid w:val="00502FA8"/>
    <w:rsid w:val="00503090"/>
    <w:rsid w:val="0050320B"/>
    <w:rsid w:val="005032A3"/>
    <w:rsid w:val="0050335F"/>
    <w:rsid w:val="00503369"/>
    <w:rsid w:val="0050346D"/>
    <w:rsid w:val="005035C5"/>
    <w:rsid w:val="0050367E"/>
    <w:rsid w:val="005038A5"/>
    <w:rsid w:val="00503A32"/>
    <w:rsid w:val="00503D30"/>
    <w:rsid w:val="00503D54"/>
    <w:rsid w:val="00503E35"/>
    <w:rsid w:val="00503EEA"/>
    <w:rsid w:val="00503F22"/>
    <w:rsid w:val="00504167"/>
    <w:rsid w:val="0050422F"/>
    <w:rsid w:val="00504517"/>
    <w:rsid w:val="0050475B"/>
    <w:rsid w:val="0050490A"/>
    <w:rsid w:val="00504AFA"/>
    <w:rsid w:val="00504C53"/>
    <w:rsid w:val="00504D99"/>
    <w:rsid w:val="00504E4C"/>
    <w:rsid w:val="00504EF1"/>
    <w:rsid w:val="005051AA"/>
    <w:rsid w:val="00505250"/>
    <w:rsid w:val="00505266"/>
    <w:rsid w:val="00505326"/>
    <w:rsid w:val="0050537B"/>
    <w:rsid w:val="00505383"/>
    <w:rsid w:val="00505780"/>
    <w:rsid w:val="005059D9"/>
    <w:rsid w:val="005059ED"/>
    <w:rsid w:val="005059F0"/>
    <w:rsid w:val="00505A8F"/>
    <w:rsid w:val="00505B55"/>
    <w:rsid w:val="00506060"/>
    <w:rsid w:val="005060C2"/>
    <w:rsid w:val="0050619F"/>
    <w:rsid w:val="00506211"/>
    <w:rsid w:val="005062F4"/>
    <w:rsid w:val="005063D5"/>
    <w:rsid w:val="0050656E"/>
    <w:rsid w:val="0050668D"/>
    <w:rsid w:val="005066DA"/>
    <w:rsid w:val="00506707"/>
    <w:rsid w:val="005067BE"/>
    <w:rsid w:val="005067CB"/>
    <w:rsid w:val="0050684D"/>
    <w:rsid w:val="00506BB4"/>
    <w:rsid w:val="00506C92"/>
    <w:rsid w:val="00506D42"/>
    <w:rsid w:val="00506E35"/>
    <w:rsid w:val="00506FFF"/>
    <w:rsid w:val="00507032"/>
    <w:rsid w:val="005070D1"/>
    <w:rsid w:val="0050718E"/>
    <w:rsid w:val="005071E6"/>
    <w:rsid w:val="00507385"/>
    <w:rsid w:val="005073E7"/>
    <w:rsid w:val="0050799E"/>
    <w:rsid w:val="00507B39"/>
    <w:rsid w:val="00507BD9"/>
    <w:rsid w:val="00507D3E"/>
    <w:rsid w:val="00507DA5"/>
    <w:rsid w:val="00507FB6"/>
    <w:rsid w:val="0051004F"/>
    <w:rsid w:val="005100EB"/>
    <w:rsid w:val="0051028B"/>
    <w:rsid w:val="005103E6"/>
    <w:rsid w:val="005104B3"/>
    <w:rsid w:val="00510513"/>
    <w:rsid w:val="00510722"/>
    <w:rsid w:val="0051072B"/>
    <w:rsid w:val="00510A2F"/>
    <w:rsid w:val="00510ACF"/>
    <w:rsid w:val="00510B23"/>
    <w:rsid w:val="00510CB1"/>
    <w:rsid w:val="005113F4"/>
    <w:rsid w:val="0051148C"/>
    <w:rsid w:val="005114B8"/>
    <w:rsid w:val="00511561"/>
    <w:rsid w:val="005115BC"/>
    <w:rsid w:val="0051164B"/>
    <w:rsid w:val="005116FF"/>
    <w:rsid w:val="00511737"/>
    <w:rsid w:val="00511846"/>
    <w:rsid w:val="00511915"/>
    <w:rsid w:val="00511948"/>
    <w:rsid w:val="0051196C"/>
    <w:rsid w:val="005119F6"/>
    <w:rsid w:val="00511C20"/>
    <w:rsid w:val="00511CDF"/>
    <w:rsid w:val="00511D25"/>
    <w:rsid w:val="00511D27"/>
    <w:rsid w:val="00511E5C"/>
    <w:rsid w:val="00511F0D"/>
    <w:rsid w:val="005120B3"/>
    <w:rsid w:val="005120BB"/>
    <w:rsid w:val="005129CF"/>
    <w:rsid w:val="00512CB1"/>
    <w:rsid w:val="00512D8D"/>
    <w:rsid w:val="00512DEE"/>
    <w:rsid w:val="00512F99"/>
    <w:rsid w:val="005131CF"/>
    <w:rsid w:val="00513228"/>
    <w:rsid w:val="00513557"/>
    <w:rsid w:val="00513602"/>
    <w:rsid w:val="00513A58"/>
    <w:rsid w:val="00513B05"/>
    <w:rsid w:val="00513D37"/>
    <w:rsid w:val="00513D9E"/>
    <w:rsid w:val="00513F31"/>
    <w:rsid w:val="00514131"/>
    <w:rsid w:val="00514253"/>
    <w:rsid w:val="00514372"/>
    <w:rsid w:val="005143F3"/>
    <w:rsid w:val="005144AE"/>
    <w:rsid w:val="0051454A"/>
    <w:rsid w:val="00514699"/>
    <w:rsid w:val="005149B3"/>
    <w:rsid w:val="00514AE5"/>
    <w:rsid w:val="00514B35"/>
    <w:rsid w:val="00514BC5"/>
    <w:rsid w:val="00514C31"/>
    <w:rsid w:val="00514D51"/>
    <w:rsid w:val="005150DD"/>
    <w:rsid w:val="005150E1"/>
    <w:rsid w:val="00515104"/>
    <w:rsid w:val="00515114"/>
    <w:rsid w:val="00515380"/>
    <w:rsid w:val="0051550E"/>
    <w:rsid w:val="0051582C"/>
    <w:rsid w:val="00515AA7"/>
    <w:rsid w:val="00515AFE"/>
    <w:rsid w:val="00515D41"/>
    <w:rsid w:val="00515E21"/>
    <w:rsid w:val="005161D4"/>
    <w:rsid w:val="00516279"/>
    <w:rsid w:val="005162D2"/>
    <w:rsid w:val="00516850"/>
    <w:rsid w:val="005168AA"/>
    <w:rsid w:val="00516AC3"/>
    <w:rsid w:val="00516AED"/>
    <w:rsid w:val="00516BE4"/>
    <w:rsid w:val="00516CA0"/>
    <w:rsid w:val="00516CF0"/>
    <w:rsid w:val="00516D4A"/>
    <w:rsid w:val="00516D85"/>
    <w:rsid w:val="00516F1D"/>
    <w:rsid w:val="00516F71"/>
    <w:rsid w:val="00516FBC"/>
    <w:rsid w:val="00517099"/>
    <w:rsid w:val="0051710D"/>
    <w:rsid w:val="005171FC"/>
    <w:rsid w:val="0051734E"/>
    <w:rsid w:val="005173B9"/>
    <w:rsid w:val="005173F8"/>
    <w:rsid w:val="005174BB"/>
    <w:rsid w:val="00517521"/>
    <w:rsid w:val="005175C9"/>
    <w:rsid w:val="00517A67"/>
    <w:rsid w:val="00517B1A"/>
    <w:rsid w:val="00517C90"/>
    <w:rsid w:val="00517D79"/>
    <w:rsid w:val="005203AA"/>
    <w:rsid w:val="005206E0"/>
    <w:rsid w:val="00520863"/>
    <w:rsid w:val="005208F2"/>
    <w:rsid w:val="00520901"/>
    <w:rsid w:val="00520A24"/>
    <w:rsid w:val="00520B00"/>
    <w:rsid w:val="00520BB6"/>
    <w:rsid w:val="00520BEF"/>
    <w:rsid w:val="00520D80"/>
    <w:rsid w:val="00520EA3"/>
    <w:rsid w:val="00520F48"/>
    <w:rsid w:val="00520F92"/>
    <w:rsid w:val="00521153"/>
    <w:rsid w:val="00521216"/>
    <w:rsid w:val="0052136F"/>
    <w:rsid w:val="005213E1"/>
    <w:rsid w:val="005213E6"/>
    <w:rsid w:val="00521517"/>
    <w:rsid w:val="00521575"/>
    <w:rsid w:val="00521926"/>
    <w:rsid w:val="00521E6A"/>
    <w:rsid w:val="00522051"/>
    <w:rsid w:val="005220BB"/>
    <w:rsid w:val="005221C4"/>
    <w:rsid w:val="005222E9"/>
    <w:rsid w:val="005226F7"/>
    <w:rsid w:val="005226FB"/>
    <w:rsid w:val="0052270A"/>
    <w:rsid w:val="0052286B"/>
    <w:rsid w:val="0052287F"/>
    <w:rsid w:val="00522940"/>
    <w:rsid w:val="00522A2F"/>
    <w:rsid w:val="00522C6C"/>
    <w:rsid w:val="00522E9C"/>
    <w:rsid w:val="0052310C"/>
    <w:rsid w:val="0052311E"/>
    <w:rsid w:val="0052324C"/>
    <w:rsid w:val="00523423"/>
    <w:rsid w:val="0052350C"/>
    <w:rsid w:val="00523A24"/>
    <w:rsid w:val="00523B2A"/>
    <w:rsid w:val="00523BCA"/>
    <w:rsid w:val="00523C6C"/>
    <w:rsid w:val="00523DD9"/>
    <w:rsid w:val="00523E22"/>
    <w:rsid w:val="00523E48"/>
    <w:rsid w:val="00524043"/>
    <w:rsid w:val="005241DD"/>
    <w:rsid w:val="00524200"/>
    <w:rsid w:val="0052420D"/>
    <w:rsid w:val="00524363"/>
    <w:rsid w:val="0052440D"/>
    <w:rsid w:val="00524632"/>
    <w:rsid w:val="005246D6"/>
    <w:rsid w:val="00524742"/>
    <w:rsid w:val="0052486E"/>
    <w:rsid w:val="00524AF7"/>
    <w:rsid w:val="00524CBD"/>
    <w:rsid w:val="00524CE1"/>
    <w:rsid w:val="00524D24"/>
    <w:rsid w:val="00524F57"/>
    <w:rsid w:val="00524F94"/>
    <w:rsid w:val="00525025"/>
    <w:rsid w:val="00525038"/>
    <w:rsid w:val="00525062"/>
    <w:rsid w:val="0052525F"/>
    <w:rsid w:val="005252C4"/>
    <w:rsid w:val="005253EE"/>
    <w:rsid w:val="00525405"/>
    <w:rsid w:val="00525780"/>
    <w:rsid w:val="0052590A"/>
    <w:rsid w:val="00525972"/>
    <w:rsid w:val="005259BC"/>
    <w:rsid w:val="00525BD4"/>
    <w:rsid w:val="00525C86"/>
    <w:rsid w:val="00525C99"/>
    <w:rsid w:val="00525CDD"/>
    <w:rsid w:val="00525D4A"/>
    <w:rsid w:val="00525D93"/>
    <w:rsid w:val="00525DE3"/>
    <w:rsid w:val="00525EAF"/>
    <w:rsid w:val="00526078"/>
    <w:rsid w:val="0052614B"/>
    <w:rsid w:val="005261BE"/>
    <w:rsid w:val="005264FD"/>
    <w:rsid w:val="00526544"/>
    <w:rsid w:val="005267E9"/>
    <w:rsid w:val="005269BC"/>
    <w:rsid w:val="00526A51"/>
    <w:rsid w:val="00526AB1"/>
    <w:rsid w:val="005272F2"/>
    <w:rsid w:val="0052740B"/>
    <w:rsid w:val="0052758F"/>
    <w:rsid w:val="005275F2"/>
    <w:rsid w:val="0052775D"/>
    <w:rsid w:val="005277A2"/>
    <w:rsid w:val="00527A52"/>
    <w:rsid w:val="00527D55"/>
    <w:rsid w:val="00527D5B"/>
    <w:rsid w:val="00527D7C"/>
    <w:rsid w:val="005304CF"/>
    <w:rsid w:val="00530567"/>
    <w:rsid w:val="00530717"/>
    <w:rsid w:val="00530D9E"/>
    <w:rsid w:val="0053115C"/>
    <w:rsid w:val="0053122D"/>
    <w:rsid w:val="00531478"/>
    <w:rsid w:val="00531576"/>
    <w:rsid w:val="0053159A"/>
    <w:rsid w:val="00531671"/>
    <w:rsid w:val="005318C3"/>
    <w:rsid w:val="0053199D"/>
    <w:rsid w:val="00531E5B"/>
    <w:rsid w:val="005321FC"/>
    <w:rsid w:val="00532276"/>
    <w:rsid w:val="005324E1"/>
    <w:rsid w:val="0053271F"/>
    <w:rsid w:val="00532732"/>
    <w:rsid w:val="00532815"/>
    <w:rsid w:val="00532872"/>
    <w:rsid w:val="00532D6F"/>
    <w:rsid w:val="00532F4A"/>
    <w:rsid w:val="0053306A"/>
    <w:rsid w:val="005332C1"/>
    <w:rsid w:val="005332DD"/>
    <w:rsid w:val="00533349"/>
    <w:rsid w:val="0053349B"/>
    <w:rsid w:val="005335B1"/>
    <w:rsid w:val="00533A2A"/>
    <w:rsid w:val="00533AE5"/>
    <w:rsid w:val="00533BC7"/>
    <w:rsid w:val="00533CB8"/>
    <w:rsid w:val="00533EB7"/>
    <w:rsid w:val="0053412E"/>
    <w:rsid w:val="005341EF"/>
    <w:rsid w:val="00534299"/>
    <w:rsid w:val="00534554"/>
    <w:rsid w:val="00534558"/>
    <w:rsid w:val="0053469A"/>
    <w:rsid w:val="00534A9A"/>
    <w:rsid w:val="00534C56"/>
    <w:rsid w:val="00534D4D"/>
    <w:rsid w:val="00534DA8"/>
    <w:rsid w:val="00534DFF"/>
    <w:rsid w:val="00534E0B"/>
    <w:rsid w:val="00534EC4"/>
    <w:rsid w:val="0053505E"/>
    <w:rsid w:val="00535094"/>
    <w:rsid w:val="0053512A"/>
    <w:rsid w:val="005353D7"/>
    <w:rsid w:val="005354A0"/>
    <w:rsid w:val="00535722"/>
    <w:rsid w:val="00535998"/>
    <w:rsid w:val="00535A1B"/>
    <w:rsid w:val="00535A33"/>
    <w:rsid w:val="00535D79"/>
    <w:rsid w:val="00535D94"/>
    <w:rsid w:val="00535DE1"/>
    <w:rsid w:val="00535FB1"/>
    <w:rsid w:val="0053612E"/>
    <w:rsid w:val="00536392"/>
    <w:rsid w:val="0053661F"/>
    <w:rsid w:val="005367F4"/>
    <w:rsid w:val="0053680F"/>
    <w:rsid w:val="00536946"/>
    <w:rsid w:val="005369FF"/>
    <w:rsid w:val="00536A00"/>
    <w:rsid w:val="00536EB3"/>
    <w:rsid w:val="005370EA"/>
    <w:rsid w:val="00537199"/>
    <w:rsid w:val="00537344"/>
    <w:rsid w:val="005373EF"/>
    <w:rsid w:val="00537530"/>
    <w:rsid w:val="0053790D"/>
    <w:rsid w:val="0053798F"/>
    <w:rsid w:val="00537A54"/>
    <w:rsid w:val="00537A63"/>
    <w:rsid w:val="00537A6B"/>
    <w:rsid w:val="00537C26"/>
    <w:rsid w:val="00540305"/>
    <w:rsid w:val="005403B8"/>
    <w:rsid w:val="00540491"/>
    <w:rsid w:val="00540620"/>
    <w:rsid w:val="005406AC"/>
    <w:rsid w:val="0054082E"/>
    <w:rsid w:val="005408F0"/>
    <w:rsid w:val="00540B63"/>
    <w:rsid w:val="00540DA9"/>
    <w:rsid w:val="00540E74"/>
    <w:rsid w:val="00540E8D"/>
    <w:rsid w:val="00540F83"/>
    <w:rsid w:val="0054105E"/>
    <w:rsid w:val="005411D9"/>
    <w:rsid w:val="0054134C"/>
    <w:rsid w:val="00541419"/>
    <w:rsid w:val="00541520"/>
    <w:rsid w:val="005415A4"/>
    <w:rsid w:val="00541701"/>
    <w:rsid w:val="0054189F"/>
    <w:rsid w:val="00541AE6"/>
    <w:rsid w:val="00541C8C"/>
    <w:rsid w:val="00541CAE"/>
    <w:rsid w:val="00541D69"/>
    <w:rsid w:val="00541F29"/>
    <w:rsid w:val="00541F96"/>
    <w:rsid w:val="00542221"/>
    <w:rsid w:val="005423F8"/>
    <w:rsid w:val="00542455"/>
    <w:rsid w:val="00542710"/>
    <w:rsid w:val="005428E0"/>
    <w:rsid w:val="00542942"/>
    <w:rsid w:val="00542B14"/>
    <w:rsid w:val="00542B96"/>
    <w:rsid w:val="00542EA0"/>
    <w:rsid w:val="00542FC7"/>
    <w:rsid w:val="00542FF0"/>
    <w:rsid w:val="00543044"/>
    <w:rsid w:val="005432C8"/>
    <w:rsid w:val="005434A5"/>
    <w:rsid w:val="00543B61"/>
    <w:rsid w:val="00543C6F"/>
    <w:rsid w:val="00543CD1"/>
    <w:rsid w:val="00543CFB"/>
    <w:rsid w:val="00543D82"/>
    <w:rsid w:val="00543DAB"/>
    <w:rsid w:val="00543E6A"/>
    <w:rsid w:val="00543F9B"/>
    <w:rsid w:val="00544120"/>
    <w:rsid w:val="00544228"/>
    <w:rsid w:val="00544362"/>
    <w:rsid w:val="00544405"/>
    <w:rsid w:val="005449AD"/>
    <w:rsid w:val="00544A8D"/>
    <w:rsid w:val="00544B09"/>
    <w:rsid w:val="00544B79"/>
    <w:rsid w:val="00544B8A"/>
    <w:rsid w:val="00544C4E"/>
    <w:rsid w:val="00544E72"/>
    <w:rsid w:val="00544FCA"/>
    <w:rsid w:val="0054517C"/>
    <w:rsid w:val="00545548"/>
    <w:rsid w:val="005455FB"/>
    <w:rsid w:val="005457FE"/>
    <w:rsid w:val="00545832"/>
    <w:rsid w:val="00545926"/>
    <w:rsid w:val="00545E4F"/>
    <w:rsid w:val="00545E8F"/>
    <w:rsid w:val="005460D7"/>
    <w:rsid w:val="005460D9"/>
    <w:rsid w:val="00546162"/>
    <w:rsid w:val="005461BE"/>
    <w:rsid w:val="005462AE"/>
    <w:rsid w:val="005462CF"/>
    <w:rsid w:val="00546472"/>
    <w:rsid w:val="005469D2"/>
    <w:rsid w:val="00546A7A"/>
    <w:rsid w:val="00546B01"/>
    <w:rsid w:val="00546C82"/>
    <w:rsid w:val="00546E10"/>
    <w:rsid w:val="00546EF2"/>
    <w:rsid w:val="00546F04"/>
    <w:rsid w:val="00546FA6"/>
    <w:rsid w:val="005473C3"/>
    <w:rsid w:val="0054744A"/>
    <w:rsid w:val="005474BE"/>
    <w:rsid w:val="0054756A"/>
    <w:rsid w:val="00547796"/>
    <w:rsid w:val="0054793B"/>
    <w:rsid w:val="00547998"/>
    <w:rsid w:val="00547A35"/>
    <w:rsid w:val="00547AC7"/>
    <w:rsid w:val="00547ACE"/>
    <w:rsid w:val="00547DDC"/>
    <w:rsid w:val="00547E37"/>
    <w:rsid w:val="0055008A"/>
    <w:rsid w:val="00550189"/>
    <w:rsid w:val="0055048B"/>
    <w:rsid w:val="0055049F"/>
    <w:rsid w:val="005504AB"/>
    <w:rsid w:val="00550534"/>
    <w:rsid w:val="00550569"/>
    <w:rsid w:val="00550637"/>
    <w:rsid w:val="0055068B"/>
    <w:rsid w:val="0055090F"/>
    <w:rsid w:val="0055097E"/>
    <w:rsid w:val="00550B1E"/>
    <w:rsid w:val="00550C84"/>
    <w:rsid w:val="00550CBB"/>
    <w:rsid w:val="00550D79"/>
    <w:rsid w:val="00550DBA"/>
    <w:rsid w:val="00550DCB"/>
    <w:rsid w:val="00550EE8"/>
    <w:rsid w:val="00550EFB"/>
    <w:rsid w:val="00550FE0"/>
    <w:rsid w:val="00551061"/>
    <w:rsid w:val="0055119D"/>
    <w:rsid w:val="00551275"/>
    <w:rsid w:val="00551305"/>
    <w:rsid w:val="00551380"/>
    <w:rsid w:val="005513FB"/>
    <w:rsid w:val="0055158D"/>
    <w:rsid w:val="005516C4"/>
    <w:rsid w:val="005516C8"/>
    <w:rsid w:val="00551725"/>
    <w:rsid w:val="005517D6"/>
    <w:rsid w:val="00551C6B"/>
    <w:rsid w:val="00551DA8"/>
    <w:rsid w:val="00551E19"/>
    <w:rsid w:val="00551F1E"/>
    <w:rsid w:val="00551F35"/>
    <w:rsid w:val="00551FF1"/>
    <w:rsid w:val="005523D9"/>
    <w:rsid w:val="0055240A"/>
    <w:rsid w:val="00552479"/>
    <w:rsid w:val="0055286B"/>
    <w:rsid w:val="00552AA2"/>
    <w:rsid w:val="00552BAD"/>
    <w:rsid w:val="00552C5E"/>
    <w:rsid w:val="00552D38"/>
    <w:rsid w:val="00552FCE"/>
    <w:rsid w:val="0055300C"/>
    <w:rsid w:val="00553019"/>
    <w:rsid w:val="005530B8"/>
    <w:rsid w:val="005530BD"/>
    <w:rsid w:val="005530CE"/>
    <w:rsid w:val="005536D5"/>
    <w:rsid w:val="005539DD"/>
    <w:rsid w:val="00553D84"/>
    <w:rsid w:val="00553FC2"/>
    <w:rsid w:val="00554222"/>
    <w:rsid w:val="005546A3"/>
    <w:rsid w:val="005547D3"/>
    <w:rsid w:val="005548E8"/>
    <w:rsid w:val="00554974"/>
    <w:rsid w:val="00554B23"/>
    <w:rsid w:val="00554CD7"/>
    <w:rsid w:val="00554D54"/>
    <w:rsid w:val="00554EA8"/>
    <w:rsid w:val="00555252"/>
    <w:rsid w:val="0055532C"/>
    <w:rsid w:val="00555368"/>
    <w:rsid w:val="0055536C"/>
    <w:rsid w:val="005556AB"/>
    <w:rsid w:val="00555882"/>
    <w:rsid w:val="00555AA5"/>
    <w:rsid w:val="00555ACA"/>
    <w:rsid w:val="00555B8B"/>
    <w:rsid w:val="00555B9A"/>
    <w:rsid w:val="00555D17"/>
    <w:rsid w:val="00555D6F"/>
    <w:rsid w:val="00555DCE"/>
    <w:rsid w:val="00555E13"/>
    <w:rsid w:val="00556296"/>
    <w:rsid w:val="005562D0"/>
    <w:rsid w:val="00556317"/>
    <w:rsid w:val="005564A5"/>
    <w:rsid w:val="0055665D"/>
    <w:rsid w:val="0055690E"/>
    <w:rsid w:val="0055695A"/>
    <w:rsid w:val="005569D2"/>
    <w:rsid w:val="00556B6D"/>
    <w:rsid w:val="00556C2C"/>
    <w:rsid w:val="00556C9C"/>
    <w:rsid w:val="00556CBD"/>
    <w:rsid w:val="00556DFA"/>
    <w:rsid w:val="00556E75"/>
    <w:rsid w:val="00556FDB"/>
    <w:rsid w:val="005570F9"/>
    <w:rsid w:val="00557399"/>
    <w:rsid w:val="0055748F"/>
    <w:rsid w:val="00557530"/>
    <w:rsid w:val="00557587"/>
    <w:rsid w:val="005575D7"/>
    <w:rsid w:val="005575FB"/>
    <w:rsid w:val="0055784C"/>
    <w:rsid w:val="00557872"/>
    <w:rsid w:val="00557B04"/>
    <w:rsid w:val="00557D82"/>
    <w:rsid w:val="00557F57"/>
    <w:rsid w:val="00560135"/>
    <w:rsid w:val="0056015D"/>
    <w:rsid w:val="00560194"/>
    <w:rsid w:val="005601BA"/>
    <w:rsid w:val="00560288"/>
    <w:rsid w:val="005605B3"/>
    <w:rsid w:val="00560735"/>
    <w:rsid w:val="00560779"/>
    <w:rsid w:val="0056077E"/>
    <w:rsid w:val="00560845"/>
    <w:rsid w:val="00560860"/>
    <w:rsid w:val="00560899"/>
    <w:rsid w:val="00560900"/>
    <w:rsid w:val="00560AF0"/>
    <w:rsid w:val="00560C8D"/>
    <w:rsid w:val="00560E43"/>
    <w:rsid w:val="00560F9C"/>
    <w:rsid w:val="00561021"/>
    <w:rsid w:val="00561064"/>
    <w:rsid w:val="005610D5"/>
    <w:rsid w:val="0056111B"/>
    <w:rsid w:val="00561259"/>
    <w:rsid w:val="005615F2"/>
    <w:rsid w:val="005616C5"/>
    <w:rsid w:val="005616E0"/>
    <w:rsid w:val="0056172F"/>
    <w:rsid w:val="005618D9"/>
    <w:rsid w:val="005618FE"/>
    <w:rsid w:val="00561928"/>
    <w:rsid w:val="0056196F"/>
    <w:rsid w:val="00561B26"/>
    <w:rsid w:val="00561B99"/>
    <w:rsid w:val="00561C3A"/>
    <w:rsid w:val="00561C87"/>
    <w:rsid w:val="00561D92"/>
    <w:rsid w:val="00561E94"/>
    <w:rsid w:val="005620E3"/>
    <w:rsid w:val="005621F7"/>
    <w:rsid w:val="005623BB"/>
    <w:rsid w:val="00562570"/>
    <w:rsid w:val="005626E9"/>
    <w:rsid w:val="0056271E"/>
    <w:rsid w:val="00562734"/>
    <w:rsid w:val="005627AF"/>
    <w:rsid w:val="005628F0"/>
    <w:rsid w:val="005629E8"/>
    <w:rsid w:val="00562A0A"/>
    <w:rsid w:val="00562AA2"/>
    <w:rsid w:val="00562B7D"/>
    <w:rsid w:val="0056306A"/>
    <w:rsid w:val="005630D7"/>
    <w:rsid w:val="00563196"/>
    <w:rsid w:val="0056325C"/>
    <w:rsid w:val="00563650"/>
    <w:rsid w:val="005637BC"/>
    <w:rsid w:val="0056388E"/>
    <w:rsid w:val="00563928"/>
    <w:rsid w:val="00563995"/>
    <w:rsid w:val="00563A39"/>
    <w:rsid w:val="00563B6C"/>
    <w:rsid w:val="00563D1C"/>
    <w:rsid w:val="00563DBD"/>
    <w:rsid w:val="00563F10"/>
    <w:rsid w:val="0056427C"/>
    <w:rsid w:val="00564343"/>
    <w:rsid w:val="0056458D"/>
    <w:rsid w:val="00564964"/>
    <w:rsid w:val="00564C19"/>
    <w:rsid w:val="00564D20"/>
    <w:rsid w:val="00564D34"/>
    <w:rsid w:val="00564F21"/>
    <w:rsid w:val="005650EF"/>
    <w:rsid w:val="00565260"/>
    <w:rsid w:val="005652DD"/>
    <w:rsid w:val="0056542D"/>
    <w:rsid w:val="00565496"/>
    <w:rsid w:val="005656D2"/>
    <w:rsid w:val="00565731"/>
    <w:rsid w:val="00565977"/>
    <w:rsid w:val="00565B5A"/>
    <w:rsid w:val="00565B99"/>
    <w:rsid w:val="00565CBE"/>
    <w:rsid w:val="005660A7"/>
    <w:rsid w:val="005663AE"/>
    <w:rsid w:val="005663C0"/>
    <w:rsid w:val="00566450"/>
    <w:rsid w:val="00566525"/>
    <w:rsid w:val="0056659C"/>
    <w:rsid w:val="0056660C"/>
    <w:rsid w:val="005666D2"/>
    <w:rsid w:val="00566A1F"/>
    <w:rsid w:val="00566BBE"/>
    <w:rsid w:val="00566C91"/>
    <w:rsid w:val="00566DB7"/>
    <w:rsid w:val="00566DDE"/>
    <w:rsid w:val="00566FD2"/>
    <w:rsid w:val="00567021"/>
    <w:rsid w:val="005670C3"/>
    <w:rsid w:val="00567135"/>
    <w:rsid w:val="005671CD"/>
    <w:rsid w:val="0056722E"/>
    <w:rsid w:val="00567307"/>
    <w:rsid w:val="00567703"/>
    <w:rsid w:val="005677F6"/>
    <w:rsid w:val="005678E6"/>
    <w:rsid w:val="0056790F"/>
    <w:rsid w:val="00567B0A"/>
    <w:rsid w:val="00567C0F"/>
    <w:rsid w:val="00567CF5"/>
    <w:rsid w:val="00567E48"/>
    <w:rsid w:val="00567E5F"/>
    <w:rsid w:val="00567E86"/>
    <w:rsid w:val="00567F3C"/>
    <w:rsid w:val="005700CD"/>
    <w:rsid w:val="0057022E"/>
    <w:rsid w:val="00570363"/>
    <w:rsid w:val="005703A0"/>
    <w:rsid w:val="005703D9"/>
    <w:rsid w:val="005705E7"/>
    <w:rsid w:val="00570797"/>
    <w:rsid w:val="00570818"/>
    <w:rsid w:val="0057085C"/>
    <w:rsid w:val="005708F5"/>
    <w:rsid w:val="00571076"/>
    <w:rsid w:val="005710A1"/>
    <w:rsid w:val="0057116E"/>
    <w:rsid w:val="00571192"/>
    <w:rsid w:val="00571274"/>
    <w:rsid w:val="00571304"/>
    <w:rsid w:val="005714B6"/>
    <w:rsid w:val="00571592"/>
    <w:rsid w:val="005716D0"/>
    <w:rsid w:val="00571882"/>
    <w:rsid w:val="00571AE4"/>
    <w:rsid w:val="00571C7E"/>
    <w:rsid w:val="00571C95"/>
    <w:rsid w:val="005721DA"/>
    <w:rsid w:val="00572496"/>
    <w:rsid w:val="00572549"/>
    <w:rsid w:val="00572624"/>
    <w:rsid w:val="005727AF"/>
    <w:rsid w:val="0057281E"/>
    <w:rsid w:val="00572921"/>
    <w:rsid w:val="00572998"/>
    <w:rsid w:val="00572A69"/>
    <w:rsid w:val="00572AD2"/>
    <w:rsid w:val="00572C14"/>
    <w:rsid w:val="00572CBB"/>
    <w:rsid w:val="00572D6F"/>
    <w:rsid w:val="005730A6"/>
    <w:rsid w:val="00573172"/>
    <w:rsid w:val="0057322B"/>
    <w:rsid w:val="005732E6"/>
    <w:rsid w:val="0057343A"/>
    <w:rsid w:val="00573709"/>
    <w:rsid w:val="00573827"/>
    <w:rsid w:val="005738D9"/>
    <w:rsid w:val="00573AAE"/>
    <w:rsid w:val="00573AF8"/>
    <w:rsid w:val="00573C97"/>
    <w:rsid w:val="00573CF3"/>
    <w:rsid w:val="00573D11"/>
    <w:rsid w:val="00573DD4"/>
    <w:rsid w:val="00573EB1"/>
    <w:rsid w:val="00574087"/>
    <w:rsid w:val="005740A6"/>
    <w:rsid w:val="005740BE"/>
    <w:rsid w:val="00574195"/>
    <w:rsid w:val="0057421A"/>
    <w:rsid w:val="00574282"/>
    <w:rsid w:val="005742F3"/>
    <w:rsid w:val="00574309"/>
    <w:rsid w:val="00574547"/>
    <w:rsid w:val="00574568"/>
    <w:rsid w:val="00574585"/>
    <w:rsid w:val="0057463F"/>
    <w:rsid w:val="00574A04"/>
    <w:rsid w:val="00574C28"/>
    <w:rsid w:val="0057514B"/>
    <w:rsid w:val="0057520F"/>
    <w:rsid w:val="005752D8"/>
    <w:rsid w:val="00575307"/>
    <w:rsid w:val="00575341"/>
    <w:rsid w:val="00575657"/>
    <w:rsid w:val="005756D0"/>
    <w:rsid w:val="005756DE"/>
    <w:rsid w:val="00575846"/>
    <w:rsid w:val="00575972"/>
    <w:rsid w:val="00575B50"/>
    <w:rsid w:val="00575D84"/>
    <w:rsid w:val="00576047"/>
    <w:rsid w:val="00576059"/>
    <w:rsid w:val="005761D8"/>
    <w:rsid w:val="00576233"/>
    <w:rsid w:val="005764D0"/>
    <w:rsid w:val="0057656A"/>
    <w:rsid w:val="005767C8"/>
    <w:rsid w:val="00576B9B"/>
    <w:rsid w:val="00576FF9"/>
    <w:rsid w:val="005773D2"/>
    <w:rsid w:val="005775A0"/>
    <w:rsid w:val="0057772E"/>
    <w:rsid w:val="00577770"/>
    <w:rsid w:val="005777F5"/>
    <w:rsid w:val="00577866"/>
    <w:rsid w:val="005778C8"/>
    <w:rsid w:val="0057795D"/>
    <w:rsid w:val="00577998"/>
    <w:rsid w:val="00577A05"/>
    <w:rsid w:val="00577ACA"/>
    <w:rsid w:val="00577FCD"/>
    <w:rsid w:val="00580814"/>
    <w:rsid w:val="00580DFA"/>
    <w:rsid w:val="00580E95"/>
    <w:rsid w:val="00580F32"/>
    <w:rsid w:val="005810D1"/>
    <w:rsid w:val="005810D3"/>
    <w:rsid w:val="0058110F"/>
    <w:rsid w:val="005812A6"/>
    <w:rsid w:val="005812AB"/>
    <w:rsid w:val="005812BD"/>
    <w:rsid w:val="0058138A"/>
    <w:rsid w:val="005814F0"/>
    <w:rsid w:val="0058156E"/>
    <w:rsid w:val="00581705"/>
    <w:rsid w:val="005817C6"/>
    <w:rsid w:val="00581840"/>
    <w:rsid w:val="00581CC5"/>
    <w:rsid w:val="00581DBC"/>
    <w:rsid w:val="00581E71"/>
    <w:rsid w:val="00581F88"/>
    <w:rsid w:val="00582033"/>
    <w:rsid w:val="0058225F"/>
    <w:rsid w:val="005822A2"/>
    <w:rsid w:val="00582309"/>
    <w:rsid w:val="005824AA"/>
    <w:rsid w:val="00582998"/>
    <w:rsid w:val="00582A09"/>
    <w:rsid w:val="00582CCB"/>
    <w:rsid w:val="00582D73"/>
    <w:rsid w:val="00582DAE"/>
    <w:rsid w:val="00582E29"/>
    <w:rsid w:val="0058301D"/>
    <w:rsid w:val="0058305C"/>
    <w:rsid w:val="00583099"/>
    <w:rsid w:val="005830DE"/>
    <w:rsid w:val="00583181"/>
    <w:rsid w:val="00583476"/>
    <w:rsid w:val="00583626"/>
    <w:rsid w:val="00583657"/>
    <w:rsid w:val="00583663"/>
    <w:rsid w:val="005836A7"/>
    <w:rsid w:val="00583722"/>
    <w:rsid w:val="005837AF"/>
    <w:rsid w:val="005837FE"/>
    <w:rsid w:val="0058382E"/>
    <w:rsid w:val="00583D11"/>
    <w:rsid w:val="00583D51"/>
    <w:rsid w:val="00583DAF"/>
    <w:rsid w:val="00583F19"/>
    <w:rsid w:val="00583FFE"/>
    <w:rsid w:val="005841B9"/>
    <w:rsid w:val="005842F0"/>
    <w:rsid w:val="00584555"/>
    <w:rsid w:val="00584793"/>
    <w:rsid w:val="00584908"/>
    <w:rsid w:val="00584953"/>
    <w:rsid w:val="00584BBC"/>
    <w:rsid w:val="00584BD1"/>
    <w:rsid w:val="00584D23"/>
    <w:rsid w:val="00584E75"/>
    <w:rsid w:val="00584EF6"/>
    <w:rsid w:val="00584FF8"/>
    <w:rsid w:val="00585105"/>
    <w:rsid w:val="0058518B"/>
    <w:rsid w:val="00585507"/>
    <w:rsid w:val="0058554A"/>
    <w:rsid w:val="00585585"/>
    <w:rsid w:val="00585649"/>
    <w:rsid w:val="005857E0"/>
    <w:rsid w:val="0058580D"/>
    <w:rsid w:val="005858EB"/>
    <w:rsid w:val="00585939"/>
    <w:rsid w:val="00585B52"/>
    <w:rsid w:val="00585C45"/>
    <w:rsid w:val="00585FED"/>
    <w:rsid w:val="005862BD"/>
    <w:rsid w:val="00586305"/>
    <w:rsid w:val="00586417"/>
    <w:rsid w:val="00586933"/>
    <w:rsid w:val="00586AEB"/>
    <w:rsid w:val="00586B4E"/>
    <w:rsid w:val="00586BBC"/>
    <w:rsid w:val="00586E02"/>
    <w:rsid w:val="00587177"/>
    <w:rsid w:val="005871BE"/>
    <w:rsid w:val="00587317"/>
    <w:rsid w:val="00587370"/>
    <w:rsid w:val="0058753A"/>
    <w:rsid w:val="00587780"/>
    <w:rsid w:val="00587FE6"/>
    <w:rsid w:val="0059049C"/>
    <w:rsid w:val="005904C1"/>
    <w:rsid w:val="00590564"/>
    <w:rsid w:val="00590738"/>
    <w:rsid w:val="005907BF"/>
    <w:rsid w:val="0059087F"/>
    <w:rsid w:val="00590959"/>
    <w:rsid w:val="00590A24"/>
    <w:rsid w:val="00590A2B"/>
    <w:rsid w:val="00590A76"/>
    <w:rsid w:val="00590B2D"/>
    <w:rsid w:val="00590CA1"/>
    <w:rsid w:val="00590E4E"/>
    <w:rsid w:val="00590F76"/>
    <w:rsid w:val="00591046"/>
    <w:rsid w:val="00591061"/>
    <w:rsid w:val="00591267"/>
    <w:rsid w:val="005912B1"/>
    <w:rsid w:val="00591533"/>
    <w:rsid w:val="005915CB"/>
    <w:rsid w:val="005917B1"/>
    <w:rsid w:val="005918DA"/>
    <w:rsid w:val="0059193F"/>
    <w:rsid w:val="00591BA8"/>
    <w:rsid w:val="00591D14"/>
    <w:rsid w:val="00591D85"/>
    <w:rsid w:val="00591F09"/>
    <w:rsid w:val="00592352"/>
    <w:rsid w:val="005924B4"/>
    <w:rsid w:val="0059250C"/>
    <w:rsid w:val="005925EE"/>
    <w:rsid w:val="00592659"/>
    <w:rsid w:val="00592A32"/>
    <w:rsid w:val="00592E0A"/>
    <w:rsid w:val="00592ED8"/>
    <w:rsid w:val="00592EEB"/>
    <w:rsid w:val="00592EEE"/>
    <w:rsid w:val="00592FEB"/>
    <w:rsid w:val="005931B5"/>
    <w:rsid w:val="00593225"/>
    <w:rsid w:val="0059388F"/>
    <w:rsid w:val="00593A29"/>
    <w:rsid w:val="00593A74"/>
    <w:rsid w:val="00593AFE"/>
    <w:rsid w:val="00593B61"/>
    <w:rsid w:val="00593CF2"/>
    <w:rsid w:val="00593EB5"/>
    <w:rsid w:val="00593F42"/>
    <w:rsid w:val="00593FC5"/>
    <w:rsid w:val="00594051"/>
    <w:rsid w:val="00594125"/>
    <w:rsid w:val="005943D5"/>
    <w:rsid w:val="0059476B"/>
    <w:rsid w:val="005947C9"/>
    <w:rsid w:val="00594917"/>
    <w:rsid w:val="0059496C"/>
    <w:rsid w:val="00594C3E"/>
    <w:rsid w:val="00594C6A"/>
    <w:rsid w:val="00594CC6"/>
    <w:rsid w:val="00594E17"/>
    <w:rsid w:val="0059514E"/>
    <w:rsid w:val="0059521D"/>
    <w:rsid w:val="0059522B"/>
    <w:rsid w:val="005952B7"/>
    <w:rsid w:val="00595313"/>
    <w:rsid w:val="00595444"/>
    <w:rsid w:val="0059550D"/>
    <w:rsid w:val="0059577A"/>
    <w:rsid w:val="00595795"/>
    <w:rsid w:val="00595851"/>
    <w:rsid w:val="0059590F"/>
    <w:rsid w:val="00595915"/>
    <w:rsid w:val="00595B68"/>
    <w:rsid w:val="00595B82"/>
    <w:rsid w:val="00595CF7"/>
    <w:rsid w:val="00595D3E"/>
    <w:rsid w:val="00595FF0"/>
    <w:rsid w:val="005960E8"/>
    <w:rsid w:val="005960EE"/>
    <w:rsid w:val="005961AF"/>
    <w:rsid w:val="005961FA"/>
    <w:rsid w:val="005963A4"/>
    <w:rsid w:val="00596421"/>
    <w:rsid w:val="00596537"/>
    <w:rsid w:val="005966F4"/>
    <w:rsid w:val="00596830"/>
    <w:rsid w:val="00596A2B"/>
    <w:rsid w:val="00596B07"/>
    <w:rsid w:val="00596C82"/>
    <w:rsid w:val="00596CC5"/>
    <w:rsid w:val="00596D8B"/>
    <w:rsid w:val="00596DBF"/>
    <w:rsid w:val="00596E9A"/>
    <w:rsid w:val="00596F39"/>
    <w:rsid w:val="00597032"/>
    <w:rsid w:val="0059711A"/>
    <w:rsid w:val="00597156"/>
    <w:rsid w:val="00597461"/>
    <w:rsid w:val="0059754B"/>
    <w:rsid w:val="00597759"/>
    <w:rsid w:val="00597798"/>
    <w:rsid w:val="005977AE"/>
    <w:rsid w:val="005977CD"/>
    <w:rsid w:val="00597959"/>
    <w:rsid w:val="00597BAA"/>
    <w:rsid w:val="00597CBE"/>
    <w:rsid w:val="00597D2F"/>
    <w:rsid w:val="00597D4B"/>
    <w:rsid w:val="00597D5C"/>
    <w:rsid w:val="00597D91"/>
    <w:rsid w:val="00597DB5"/>
    <w:rsid w:val="00597E1E"/>
    <w:rsid w:val="00597E8D"/>
    <w:rsid w:val="00597EE6"/>
    <w:rsid w:val="00597FC5"/>
    <w:rsid w:val="005A0264"/>
    <w:rsid w:val="005A04E3"/>
    <w:rsid w:val="005A0505"/>
    <w:rsid w:val="005A0623"/>
    <w:rsid w:val="005A0885"/>
    <w:rsid w:val="005A0978"/>
    <w:rsid w:val="005A0AAA"/>
    <w:rsid w:val="005A0E20"/>
    <w:rsid w:val="005A0ECB"/>
    <w:rsid w:val="005A0EDE"/>
    <w:rsid w:val="005A10D5"/>
    <w:rsid w:val="005A1133"/>
    <w:rsid w:val="005A14AD"/>
    <w:rsid w:val="005A14B0"/>
    <w:rsid w:val="005A1677"/>
    <w:rsid w:val="005A182D"/>
    <w:rsid w:val="005A1848"/>
    <w:rsid w:val="005A1AF1"/>
    <w:rsid w:val="005A1F1D"/>
    <w:rsid w:val="005A1FEE"/>
    <w:rsid w:val="005A21E4"/>
    <w:rsid w:val="005A222C"/>
    <w:rsid w:val="005A241E"/>
    <w:rsid w:val="005A24E0"/>
    <w:rsid w:val="005A24F7"/>
    <w:rsid w:val="005A2686"/>
    <w:rsid w:val="005A26F1"/>
    <w:rsid w:val="005A27B2"/>
    <w:rsid w:val="005A2C26"/>
    <w:rsid w:val="005A2C8F"/>
    <w:rsid w:val="005A2D6E"/>
    <w:rsid w:val="005A2E5A"/>
    <w:rsid w:val="005A2F37"/>
    <w:rsid w:val="005A3140"/>
    <w:rsid w:val="005A31D4"/>
    <w:rsid w:val="005A3363"/>
    <w:rsid w:val="005A3444"/>
    <w:rsid w:val="005A3555"/>
    <w:rsid w:val="005A3599"/>
    <w:rsid w:val="005A368C"/>
    <w:rsid w:val="005A380D"/>
    <w:rsid w:val="005A3972"/>
    <w:rsid w:val="005A3A81"/>
    <w:rsid w:val="005A3B17"/>
    <w:rsid w:val="005A3EDB"/>
    <w:rsid w:val="005A42E6"/>
    <w:rsid w:val="005A431B"/>
    <w:rsid w:val="005A4435"/>
    <w:rsid w:val="005A45BD"/>
    <w:rsid w:val="005A45CD"/>
    <w:rsid w:val="005A468B"/>
    <w:rsid w:val="005A481E"/>
    <w:rsid w:val="005A486D"/>
    <w:rsid w:val="005A4954"/>
    <w:rsid w:val="005A4966"/>
    <w:rsid w:val="005A4A68"/>
    <w:rsid w:val="005A4B16"/>
    <w:rsid w:val="005A4B28"/>
    <w:rsid w:val="005A4B75"/>
    <w:rsid w:val="005A4BE2"/>
    <w:rsid w:val="005A4BF4"/>
    <w:rsid w:val="005A4C36"/>
    <w:rsid w:val="005A4D01"/>
    <w:rsid w:val="005A4D0D"/>
    <w:rsid w:val="005A4D2C"/>
    <w:rsid w:val="005A50B9"/>
    <w:rsid w:val="005A50CB"/>
    <w:rsid w:val="005A50F8"/>
    <w:rsid w:val="005A52D6"/>
    <w:rsid w:val="005A54B2"/>
    <w:rsid w:val="005A54EA"/>
    <w:rsid w:val="005A54FB"/>
    <w:rsid w:val="005A55E4"/>
    <w:rsid w:val="005A57AA"/>
    <w:rsid w:val="005A5AAB"/>
    <w:rsid w:val="005A5C38"/>
    <w:rsid w:val="005A5DBC"/>
    <w:rsid w:val="005A6203"/>
    <w:rsid w:val="005A6427"/>
    <w:rsid w:val="005A646C"/>
    <w:rsid w:val="005A6512"/>
    <w:rsid w:val="005A6897"/>
    <w:rsid w:val="005A69FF"/>
    <w:rsid w:val="005A6B53"/>
    <w:rsid w:val="005A6F16"/>
    <w:rsid w:val="005A6FAB"/>
    <w:rsid w:val="005A7152"/>
    <w:rsid w:val="005A7158"/>
    <w:rsid w:val="005A7386"/>
    <w:rsid w:val="005A73C9"/>
    <w:rsid w:val="005A74A3"/>
    <w:rsid w:val="005A74AE"/>
    <w:rsid w:val="005A7584"/>
    <w:rsid w:val="005A7593"/>
    <w:rsid w:val="005A7680"/>
    <w:rsid w:val="005A77A2"/>
    <w:rsid w:val="005A77F6"/>
    <w:rsid w:val="005A79A5"/>
    <w:rsid w:val="005A7B0F"/>
    <w:rsid w:val="005A7B8D"/>
    <w:rsid w:val="005A7C76"/>
    <w:rsid w:val="005B01A8"/>
    <w:rsid w:val="005B03BD"/>
    <w:rsid w:val="005B04BF"/>
    <w:rsid w:val="005B0599"/>
    <w:rsid w:val="005B060F"/>
    <w:rsid w:val="005B0664"/>
    <w:rsid w:val="005B07F4"/>
    <w:rsid w:val="005B0837"/>
    <w:rsid w:val="005B095F"/>
    <w:rsid w:val="005B0A78"/>
    <w:rsid w:val="005B0BB4"/>
    <w:rsid w:val="005B0CB7"/>
    <w:rsid w:val="005B111D"/>
    <w:rsid w:val="005B117A"/>
    <w:rsid w:val="005B11E9"/>
    <w:rsid w:val="005B1378"/>
    <w:rsid w:val="005B1445"/>
    <w:rsid w:val="005B146F"/>
    <w:rsid w:val="005B1520"/>
    <w:rsid w:val="005B16D3"/>
    <w:rsid w:val="005B17F4"/>
    <w:rsid w:val="005B181D"/>
    <w:rsid w:val="005B183B"/>
    <w:rsid w:val="005B18A2"/>
    <w:rsid w:val="005B1976"/>
    <w:rsid w:val="005B1AAC"/>
    <w:rsid w:val="005B1B34"/>
    <w:rsid w:val="005B1C48"/>
    <w:rsid w:val="005B1E21"/>
    <w:rsid w:val="005B1EB8"/>
    <w:rsid w:val="005B25EA"/>
    <w:rsid w:val="005B2627"/>
    <w:rsid w:val="005B26FC"/>
    <w:rsid w:val="005B27E6"/>
    <w:rsid w:val="005B2807"/>
    <w:rsid w:val="005B2BEE"/>
    <w:rsid w:val="005B2CDE"/>
    <w:rsid w:val="005B2CE5"/>
    <w:rsid w:val="005B2E3C"/>
    <w:rsid w:val="005B2E89"/>
    <w:rsid w:val="005B2EC1"/>
    <w:rsid w:val="005B2FE2"/>
    <w:rsid w:val="005B32C1"/>
    <w:rsid w:val="005B33F1"/>
    <w:rsid w:val="005B35E3"/>
    <w:rsid w:val="005B36A4"/>
    <w:rsid w:val="005B373D"/>
    <w:rsid w:val="005B3BB0"/>
    <w:rsid w:val="005B3C92"/>
    <w:rsid w:val="005B3D37"/>
    <w:rsid w:val="005B4060"/>
    <w:rsid w:val="005B4225"/>
    <w:rsid w:val="005B4279"/>
    <w:rsid w:val="005B427C"/>
    <w:rsid w:val="005B4379"/>
    <w:rsid w:val="005B43B5"/>
    <w:rsid w:val="005B44B7"/>
    <w:rsid w:val="005B4538"/>
    <w:rsid w:val="005B4558"/>
    <w:rsid w:val="005B46EE"/>
    <w:rsid w:val="005B4762"/>
    <w:rsid w:val="005B4842"/>
    <w:rsid w:val="005B48AB"/>
    <w:rsid w:val="005B490B"/>
    <w:rsid w:val="005B4A48"/>
    <w:rsid w:val="005B4A73"/>
    <w:rsid w:val="005B4C9C"/>
    <w:rsid w:val="005B4D62"/>
    <w:rsid w:val="005B4FB5"/>
    <w:rsid w:val="005B51D2"/>
    <w:rsid w:val="005B54C3"/>
    <w:rsid w:val="005B554F"/>
    <w:rsid w:val="005B55A0"/>
    <w:rsid w:val="005B5709"/>
    <w:rsid w:val="005B5EC8"/>
    <w:rsid w:val="005B6007"/>
    <w:rsid w:val="005B6163"/>
    <w:rsid w:val="005B63DC"/>
    <w:rsid w:val="005B64CD"/>
    <w:rsid w:val="005B6805"/>
    <w:rsid w:val="005B686C"/>
    <w:rsid w:val="005B6953"/>
    <w:rsid w:val="005B6AAB"/>
    <w:rsid w:val="005B6D60"/>
    <w:rsid w:val="005B6DBB"/>
    <w:rsid w:val="005B6F62"/>
    <w:rsid w:val="005B6F64"/>
    <w:rsid w:val="005B70FB"/>
    <w:rsid w:val="005B722E"/>
    <w:rsid w:val="005B72D9"/>
    <w:rsid w:val="005B73F5"/>
    <w:rsid w:val="005B7526"/>
    <w:rsid w:val="005B7561"/>
    <w:rsid w:val="005B75F6"/>
    <w:rsid w:val="005B7941"/>
    <w:rsid w:val="005B7A83"/>
    <w:rsid w:val="005B7AA0"/>
    <w:rsid w:val="005B7CA6"/>
    <w:rsid w:val="005B7DE1"/>
    <w:rsid w:val="005B7F1F"/>
    <w:rsid w:val="005C012E"/>
    <w:rsid w:val="005C0219"/>
    <w:rsid w:val="005C02A2"/>
    <w:rsid w:val="005C047C"/>
    <w:rsid w:val="005C04E6"/>
    <w:rsid w:val="005C065D"/>
    <w:rsid w:val="005C0921"/>
    <w:rsid w:val="005C0943"/>
    <w:rsid w:val="005C0987"/>
    <w:rsid w:val="005C0A50"/>
    <w:rsid w:val="005C0A99"/>
    <w:rsid w:val="005C0B5D"/>
    <w:rsid w:val="005C0F2E"/>
    <w:rsid w:val="005C123C"/>
    <w:rsid w:val="005C143C"/>
    <w:rsid w:val="005C152B"/>
    <w:rsid w:val="005C158D"/>
    <w:rsid w:val="005C17B4"/>
    <w:rsid w:val="005C17C8"/>
    <w:rsid w:val="005C18B3"/>
    <w:rsid w:val="005C1A6E"/>
    <w:rsid w:val="005C1CE5"/>
    <w:rsid w:val="005C1FC8"/>
    <w:rsid w:val="005C1FF4"/>
    <w:rsid w:val="005C21F9"/>
    <w:rsid w:val="005C2309"/>
    <w:rsid w:val="005C24A1"/>
    <w:rsid w:val="005C24B4"/>
    <w:rsid w:val="005C24CE"/>
    <w:rsid w:val="005C25DA"/>
    <w:rsid w:val="005C27EA"/>
    <w:rsid w:val="005C2B8C"/>
    <w:rsid w:val="005C2C1E"/>
    <w:rsid w:val="005C2F05"/>
    <w:rsid w:val="005C2F25"/>
    <w:rsid w:val="005C3413"/>
    <w:rsid w:val="005C3430"/>
    <w:rsid w:val="005C3443"/>
    <w:rsid w:val="005C38A6"/>
    <w:rsid w:val="005C38BD"/>
    <w:rsid w:val="005C38F1"/>
    <w:rsid w:val="005C396D"/>
    <w:rsid w:val="005C39CB"/>
    <w:rsid w:val="005C3CBD"/>
    <w:rsid w:val="005C3F4F"/>
    <w:rsid w:val="005C3F77"/>
    <w:rsid w:val="005C4209"/>
    <w:rsid w:val="005C43BE"/>
    <w:rsid w:val="005C44E2"/>
    <w:rsid w:val="005C45CF"/>
    <w:rsid w:val="005C45ED"/>
    <w:rsid w:val="005C46BB"/>
    <w:rsid w:val="005C4965"/>
    <w:rsid w:val="005C49EE"/>
    <w:rsid w:val="005C4B0B"/>
    <w:rsid w:val="005C4B45"/>
    <w:rsid w:val="005C4CCC"/>
    <w:rsid w:val="005C4DC5"/>
    <w:rsid w:val="005C4FB1"/>
    <w:rsid w:val="005C529C"/>
    <w:rsid w:val="005C5436"/>
    <w:rsid w:val="005C5671"/>
    <w:rsid w:val="005C56D4"/>
    <w:rsid w:val="005C5B94"/>
    <w:rsid w:val="005C5DF6"/>
    <w:rsid w:val="005C5F22"/>
    <w:rsid w:val="005C5F52"/>
    <w:rsid w:val="005C5FCF"/>
    <w:rsid w:val="005C6461"/>
    <w:rsid w:val="005C649C"/>
    <w:rsid w:val="005C65F5"/>
    <w:rsid w:val="005C6623"/>
    <w:rsid w:val="005C66A3"/>
    <w:rsid w:val="005C673F"/>
    <w:rsid w:val="005C67EC"/>
    <w:rsid w:val="005C68D1"/>
    <w:rsid w:val="005C6DEF"/>
    <w:rsid w:val="005C6EE1"/>
    <w:rsid w:val="005C6EF7"/>
    <w:rsid w:val="005C73E0"/>
    <w:rsid w:val="005C7531"/>
    <w:rsid w:val="005C7557"/>
    <w:rsid w:val="005C7786"/>
    <w:rsid w:val="005C7877"/>
    <w:rsid w:val="005C7BBA"/>
    <w:rsid w:val="005C7CE0"/>
    <w:rsid w:val="005D0044"/>
    <w:rsid w:val="005D007D"/>
    <w:rsid w:val="005D00C4"/>
    <w:rsid w:val="005D0196"/>
    <w:rsid w:val="005D0449"/>
    <w:rsid w:val="005D059E"/>
    <w:rsid w:val="005D05F5"/>
    <w:rsid w:val="005D0635"/>
    <w:rsid w:val="005D074E"/>
    <w:rsid w:val="005D07DF"/>
    <w:rsid w:val="005D08C1"/>
    <w:rsid w:val="005D0A9C"/>
    <w:rsid w:val="005D0C5D"/>
    <w:rsid w:val="005D0CD9"/>
    <w:rsid w:val="005D0F9A"/>
    <w:rsid w:val="005D16DB"/>
    <w:rsid w:val="005D1AB0"/>
    <w:rsid w:val="005D1CD6"/>
    <w:rsid w:val="005D1CDA"/>
    <w:rsid w:val="005D1DBE"/>
    <w:rsid w:val="005D1EA0"/>
    <w:rsid w:val="005D1FE7"/>
    <w:rsid w:val="005D2022"/>
    <w:rsid w:val="005D218D"/>
    <w:rsid w:val="005D2462"/>
    <w:rsid w:val="005D28C7"/>
    <w:rsid w:val="005D2969"/>
    <w:rsid w:val="005D2ABC"/>
    <w:rsid w:val="005D2D56"/>
    <w:rsid w:val="005D2D75"/>
    <w:rsid w:val="005D2F2A"/>
    <w:rsid w:val="005D37D8"/>
    <w:rsid w:val="005D38B0"/>
    <w:rsid w:val="005D3B48"/>
    <w:rsid w:val="005D3D8D"/>
    <w:rsid w:val="005D3E8A"/>
    <w:rsid w:val="005D4000"/>
    <w:rsid w:val="005D4013"/>
    <w:rsid w:val="005D403B"/>
    <w:rsid w:val="005D4406"/>
    <w:rsid w:val="005D4661"/>
    <w:rsid w:val="005D471F"/>
    <w:rsid w:val="005D4767"/>
    <w:rsid w:val="005D49AA"/>
    <w:rsid w:val="005D49C8"/>
    <w:rsid w:val="005D4A78"/>
    <w:rsid w:val="005D4B0A"/>
    <w:rsid w:val="005D4D48"/>
    <w:rsid w:val="005D4F90"/>
    <w:rsid w:val="005D5004"/>
    <w:rsid w:val="005D50B3"/>
    <w:rsid w:val="005D51FA"/>
    <w:rsid w:val="005D51FD"/>
    <w:rsid w:val="005D5238"/>
    <w:rsid w:val="005D52B7"/>
    <w:rsid w:val="005D57A4"/>
    <w:rsid w:val="005D58A9"/>
    <w:rsid w:val="005D58B7"/>
    <w:rsid w:val="005D5A05"/>
    <w:rsid w:val="005D5CA1"/>
    <w:rsid w:val="005D5DE2"/>
    <w:rsid w:val="005D5F93"/>
    <w:rsid w:val="005D619F"/>
    <w:rsid w:val="005D6317"/>
    <w:rsid w:val="005D6390"/>
    <w:rsid w:val="005D63D6"/>
    <w:rsid w:val="005D641E"/>
    <w:rsid w:val="005D6550"/>
    <w:rsid w:val="005D6615"/>
    <w:rsid w:val="005D6620"/>
    <w:rsid w:val="005D68AC"/>
    <w:rsid w:val="005D6A28"/>
    <w:rsid w:val="005D6AA9"/>
    <w:rsid w:val="005D6AC3"/>
    <w:rsid w:val="005D6CE6"/>
    <w:rsid w:val="005D73FE"/>
    <w:rsid w:val="005D7470"/>
    <w:rsid w:val="005D772E"/>
    <w:rsid w:val="005D7912"/>
    <w:rsid w:val="005D7AC4"/>
    <w:rsid w:val="005D7C96"/>
    <w:rsid w:val="005D7CD3"/>
    <w:rsid w:val="005D7E32"/>
    <w:rsid w:val="005D7FFC"/>
    <w:rsid w:val="005E0019"/>
    <w:rsid w:val="005E0080"/>
    <w:rsid w:val="005E0130"/>
    <w:rsid w:val="005E019F"/>
    <w:rsid w:val="005E0223"/>
    <w:rsid w:val="005E029F"/>
    <w:rsid w:val="005E02AC"/>
    <w:rsid w:val="005E02C8"/>
    <w:rsid w:val="005E0313"/>
    <w:rsid w:val="005E0334"/>
    <w:rsid w:val="005E04C4"/>
    <w:rsid w:val="005E06E8"/>
    <w:rsid w:val="005E0722"/>
    <w:rsid w:val="005E0773"/>
    <w:rsid w:val="005E09A8"/>
    <w:rsid w:val="005E09C8"/>
    <w:rsid w:val="005E09FC"/>
    <w:rsid w:val="005E0A63"/>
    <w:rsid w:val="005E0AED"/>
    <w:rsid w:val="005E0DC6"/>
    <w:rsid w:val="005E0E00"/>
    <w:rsid w:val="005E11B3"/>
    <w:rsid w:val="005E1264"/>
    <w:rsid w:val="005E135F"/>
    <w:rsid w:val="005E140B"/>
    <w:rsid w:val="005E1538"/>
    <w:rsid w:val="005E15A0"/>
    <w:rsid w:val="005E15DB"/>
    <w:rsid w:val="005E1770"/>
    <w:rsid w:val="005E18CA"/>
    <w:rsid w:val="005E1C2B"/>
    <w:rsid w:val="005E1C36"/>
    <w:rsid w:val="005E1CF1"/>
    <w:rsid w:val="005E1E2E"/>
    <w:rsid w:val="005E1E39"/>
    <w:rsid w:val="005E1E4F"/>
    <w:rsid w:val="005E215B"/>
    <w:rsid w:val="005E21C7"/>
    <w:rsid w:val="005E233E"/>
    <w:rsid w:val="005E26C4"/>
    <w:rsid w:val="005E2782"/>
    <w:rsid w:val="005E27B6"/>
    <w:rsid w:val="005E27EF"/>
    <w:rsid w:val="005E28D8"/>
    <w:rsid w:val="005E2988"/>
    <w:rsid w:val="005E29DF"/>
    <w:rsid w:val="005E2B5B"/>
    <w:rsid w:val="005E2C9B"/>
    <w:rsid w:val="005E3092"/>
    <w:rsid w:val="005E3309"/>
    <w:rsid w:val="005E351D"/>
    <w:rsid w:val="005E39B2"/>
    <w:rsid w:val="005E3ECA"/>
    <w:rsid w:val="005E3F91"/>
    <w:rsid w:val="005E4003"/>
    <w:rsid w:val="005E40DA"/>
    <w:rsid w:val="005E43C4"/>
    <w:rsid w:val="005E440B"/>
    <w:rsid w:val="005E4415"/>
    <w:rsid w:val="005E44E8"/>
    <w:rsid w:val="005E4943"/>
    <w:rsid w:val="005E4964"/>
    <w:rsid w:val="005E49C2"/>
    <w:rsid w:val="005E4A41"/>
    <w:rsid w:val="005E4A74"/>
    <w:rsid w:val="005E4A8E"/>
    <w:rsid w:val="005E4B27"/>
    <w:rsid w:val="005E4EB4"/>
    <w:rsid w:val="005E4EC6"/>
    <w:rsid w:val="005E4F7B"/>
    <w:rsid w:val="005E5282"/>
    <w:rsid w:val="005E52DE"/>
    <w:rsid w:val="005E5445"/>
    <w:rsid w:val="005E57D5"/>
    <w:rsid w:val="005E58B6"/>
    <w:rsid w:val="005E58E1"/>
    <w:rsid w:val="005E5981"/>
    <w:rsid w:val="005E5A53"/>
    <w:rsid w:val="005E5C1C"/>
    <w:rsid w:val="005E5EC9"/>
    <w:rsid w:val="005E6043"/>
    <w:rsid w:val="005E6079"/>
    <w:rsid w:val="005E61AC"/>
    <w:rsid w:val="005E630A"/>
    <w:rsid w:val="005E64D3"/>
    <w:rsid w:val="005E68C4"/>
    <w:rsid w:val="005E69BD"/>
    <w:rsid w:val="005E6A76"/>
    <w:rsid w:val="005E6B2A"/>
    <w:rsid w:val="005E6BC2"/>
    <w:rsid w:val="005E6EF6"/>
    <w:rsid w:val="005E7265"/>
    <w:rsid w:val="005E736A"/>
    <w:rsid w:val="005E7420"/>
    <w:rsid w:val="005E744D"/>
    <w:rsid w:val="005E747D"/>
    <w:rsid w:val="005E7856"/>
    <w:rsid w:val="005E78C2"/>
    <w:rsid w:val="005E79A3"/>
    <w:rsid w:val="005E7B14"/>
    <w:rsid w:val="005F05B7"/>
    <w:rsid w:val="005F0650"/>
    <w:rsid w:val="005F080D"/>
    <w:rsid w:val="005F08EB"/>
    <w:rsid w:val="005F0A60"/>
    <w:rsid w:val="005F0BCA"/>
    <w:rsid w:val="005F0C22"/>
    <w:rsid w:val="005F0CCA"/>
    <w:rsid w:val="005F0D29"/>
    <w:rsid w:val="005F0D48"/>
    <w:rsid w:val="005F0E51"/>
    <w:rsid w:val="005F0E92"/>
    <w:rsid w:val="005F0F36"/>
    <w:rsid w:val="005F128E"/>
    <w:rsid w:val="005F14FE"/>
    <w:rsid w:val="005F159A"/>
    <w:rsid w:val="005F1823"/>
    <w:rsid w:val="005F1855"/>
    <w:rsid w:val="005F18A9"/>
    <w:rsid w:val="005F1A3B"/>
    <w:rsid w:val="005F1A81"/>
    <w:rsid w:val="005F1ABC"/>
    <w:rsid w:val="005F1FB6"/>
    <w:rsid w:val="005F2426"/>
    <w:rsid w:val="005F25EB"/>
    <w:rsid w:val="005F2857"/>
    <w:rsid w:val="005F29D1"/>
    <w:rsid w:val="005F2A99"/>
    <w:rsid w:val="005F2C0D"/>
    <w:rsid w:val="005F2C2E"/>
    <w:rsid w:val="005F2EB4"/>
    <w:rsid w:val="005F2EEF"/>
    <w:rsid w:val="005F30F9"/>
    <w:rsid w:val="005F3918"/>
    <w:rsid w:val="005F3994"/>
    <w:rsid w:val="005F3BA7"/>
    <w:rsid w:val="005F3E40"/>
    <w:rsid w:val="005F3E90"/>
    <w:rsid w:val="005F4000"/>
    <w:rsid w:val="005F4398"/>
    <w:rsid w:val="005F4405"/>
    <w:rsid w:val="005F4461"/>
    <w:rsid w:val="005F44FD"/>
    <w:rsid w:val="005F460D"/>
    <w:rsid w:val="005F4736"/>
    <w:rsid w:val="005F47B6"/>
    <w:rsid w:val="005F48C1"/>
    <w:rsid w:val="005F4904"/>
    <w:rsid w:val="005F497A"/>
    <w:rsid w:val="005F4C45"/>
    <w:rsid w:val="005F4D03"/>
    <w:rsid w:val="005F4F51"/>
    <w:rsid w:val="005F5227"/>
    <w:rsid w:val="005F52A4"/>
    <w:rsid w:val="005F52B8"/>
    <w:rsid w:val="005F530B"/>
    <w:rsid w:val="005F5324"/>
    <w:rsid w:val="005F5419"/>
    <w:rsid w:val="005F5497"/>
    <w:rsid w:val="005F551A"/>
    <w:rsid w:val="005F555B"/>
    <w:rsid w:val="005F5571"/>
    <w:rsid w:val="005F5723"/>
    <w:rsid w:val="005F5737"/>
    <w:rsid w:val="005F579E"/>
    <w:rsid w:val="005F58FE"/>
    <w:rsid w:val="005F5DFF"/>
    <w:rsid w:val="005F5E23"/>
    <w:rsid w:val="005F5F2C"/>
    <w:rsid w:val="005F5F35"/>
    <w:rsid w:val="005F6177"/>
    <w:rsid w:val="005F628D"/>
    <w:rsid w:val="005F63FB"/>
    <w:rsid w:val="005F642C"/>
    <w:rsid w:val="005F6483"/>
    <w:rsid w:val="005F64EB"/>
    <w:rsid w:val="005F64F6"/>
    <w:rsid w:val="005F6911"/>
    <w:rsid w:val="005F6A47"/>
    <w:rsid w:val="005F6A9F"/>
    <w:rsid w:val="005F6B47"/>
    <w:rsid w:val="005F6C36"/>
    <w:rsid w:val="005F6C4B"/>
    <w:rsid w:val="005F6C50"/>
    <w:rsid w:val="005F6C7B"/>
    <w:rsid w:val="005F6D3D"/>
    <w:rsid w:val="005F6E86"/>
    <w:rsid w:val="005F703C"/>
    <w:rsid w:val="005F7405"/>
    <w:rsid w:val="005F742D"/>
    <w:rsid w:val="005F74AD"/>
    <w:rsid w:val="005F7749"/>
    <w:rsid w:val="005F783D"/>
    <w:rsid w:val="005F79DA"/>
    <w:rsid w:val="005F7BB3"/>
    <w:rsid w:val="005F7EFF"/>
    <w:rsid w:val="005F7F4C"/>
    <w:rsid w:val="006000DC"/>
    <w:rsid w:val="00600279"/>
    <w:rsid w:val="00600395"/>
    <w:rsid w:val="0060040D"/>
    <w:rsid w:val="00600592"/>
    <w:rsid w:val="0060069A"/>
    <w:rsid w:val="00600A7B"/>
    <w:rsid w:val="00600AD0"/>
    <w:rsid w:val="00600CB8"/>
    <w:rsid w:val="00600CEB"/>
    <w:rsid w:val="00600E2C"/>
    <w:rsid w:val="00600F3F"/>
    <w:rsid w:val="00600FFA"/>
    <w:rsid w:val="00601041"/>
    <w:rsid w:val="00601086"/>
    <w:rsid w:val="006010B9"/>
    <w:rsid w:val="006013A4"/>
    <w:rsid w:val="006013CE"/>
    <w:rsid w:val="006015A7"/>
    <w:rsid w:val="0060164B"/>
    <w:rsid w:val="0060171F"/>
    <w:rsid w:val="006017CC"/>
    <w:rsid w:val="00601982"/>
    <w:rsid w:val="006019D1"/>
    <w:rsid w:val="00601C94"/>
    <w:rsid w:val="00601D32"/>
    <w:rsid w:val="00601E2A"/>
    <w:rsid w:val="00601ED1"/>
    <w:rsid w:val="006020E2"/>
    <w:rsid w:val="00602222"/>
    <w:rsid w:val="0060222F"/>
    <w:rsid w:val="006023AF"/>
    <w:rsid w:val="00602464"/>
    <w:rsid w:val="006024BC"/>
    <w:rsid w:val="00602602"/>
    <w:rsid w:val="00602A5A"/>
    <w:rsid w:val="00602AB9"/>
    <w:rsid w:val="00602C83"/>
    <w:rsid w:val="00602CFC"/>
    <w:rsid w:val="00602D97"/>
    <w:rsid w:val="00602FC6"/>
    <w:rsid w:val="00603039"/>
    <w:rsid w:val="00603190"/>
    <w:rsid w:val="006037C2"/>
    <w:rsid w:val="0060386B"/>
    <w:rsid w:val="006039C1"/>
    <w:rsid w:val="00603A3B"/>
    <w:rsid w:val="00603B39"/>
    <w:rsid w:val="00603BEE"/>
    <w:rsid w:val="00603E38"/>
    <w:rsid w:val="00603F6E"/>
    <w:rsid w:val="006040B6"/>
    <w:rsid w:val="006041A7"/>
    <w:rsid w:val="0060420B"/>
    <w:rsid w:val="00604238"/>
    <w:rsid w:val="006042C3"/>
    <w:rsid w:val="006042F9"/>
    <w:rsid w:val="0060438B"/>
    <w:rsid w:val="006043AA"/>
    <w:rsid w:val="0060451C"/>
    <w:rsid w:val="00604618"/>
    <w:rsid w:val="00604708"/>
    <w:rsid w:val="00604837"/>
    <w:rsid w:val="006048F7"/>
    <w:rsid w:val="006048FE"/>
    <w:rsid w:val="0060497F"/>
    <w:rsid w:val="006049FE"/>
    <w:rsid w:val="00604C5D"/>
    <w:rsid w:val="00605049"/>
    <w:rsid w:val="006050E5"/>
    <w:rsid w:val="0060520C"/>
    <w:rsid w:val="0060531D"/>
    <w:rsid w:val="0060538D"/>
    <w:rsid w:val="006053A6"/>
    <w:rsid w:val="00605442"/>
    <w:rsid w:val="00605674"/>
    <w:rsid w:val="00605868"/>
    <w:rsid w:val="00605984"/>
    <w:rsid w:val="00605B10"/>
    <w:rsid w:val="00605BC9"/>
    <w:rsid w:val="00605C29"/>
    <w:rsid w:val="00605CAB"/>
    <w:rsid w:val="00605DC8"/>
    <w:rsid w:val="00605DCE"/>
    <w:rsid w:val="00605EF6"/>
    <w:rsid w:val="00605F14"/>
    <w:rsid w:val="00606182"/>
    <w:rsid w:val="006064E0"/>
    <w:rsid w:val="00606509"/>
    <w:rsid w:val="0060662F"/>
    <w:rsid w:val="00606852"/>
    <w:rsid w:val="00606A55"/>
    <w:rsid w:val="00606B6E"/>
    <w:rsid w:val="00606E8E"/>
    <w:rsid w:val="00606F2C"/>
    <w:rsid w:val="00607107"/>
    <w:rsid w:val="0060723E"/>
    <w:rsid w:val="0060742F"/>
    <w:rsid w:val="00607699"/>
    <w:rsid w:val="006076BA"/>
    <w:rsid w:val="006077A8"/>
    <w:rsid w:val="006078F2"/>
    <w:rsid w:val="00607C37"/>
    <w:rsid w:val="00607D12"/>
    <w:rsid w:val="00607D65"/>
    <w:rsid w:val="00607DFD"/>
    <w:rsid w:val="00607E7E"/>
    <w:rsid w:val="006103BD"/>
    <w:rsid w:val="0061053A"/>
    <w:rsid w:val="00610575"/>
    <w:rsid w:val="00610609"/>
    <w:rsid w:val="0061077C"/>
    <w:rsid w:val="006107ED"/>
    <w:rsid w:val="0061087E"/>
    <w:rsid w:val="006109A0"/>
    <w:rsid w:val="006109B9"/>
    <w:rsid w:val="006109BF"/>
    <w:rsid w:val="006109F9"/>
    <w:rsid w:val="00610A03"/>
    <w:rsid w:val="00610E64"/>
    <w:rsid w:val="00610F7C"/>
    <w:rsid w:val="006110AD"/>
    <w:rsid w:val="006111C6"/>
    <w:rsid w:val="006116A5"/>
    <w:rsid w:val="0061173F"/>
    <w:rsid w:val="006118CF"/>
    <w:rsid w:val="0061196D"/>
    <w:rsid w:val="00611E17"/>
    <w:rsid w:val="00611F79"/>
    <w:rsid w:val="00611FFC"/>
    <w:rsid w:val="00612027"/>
    <w:rsid w:val="00612045"/>
    <w:rsid w:val="00612089"/>
    <w:rsid w:val="006120F4"/>
    <w:rsid w:val="006121A3"/>
    <w:rsid w:val="0061250D"/>
    <w:rsid w:val="00612639"/>
    <w:rsid w:val="0061264B"/>
    <w:rsid w:val="006126B3"/>
    <w:rsid w:val="0061270E"/>
    <w:rsid w:val="006127E9"/>
    <w:rsid w:val="00612891"/>
    <w:rsid w:val="0061297C"/>
    <w:rsid w:val="00612AFE"/>
    <w:rsid w:val="00612B23"/>
    <w:rsid w:val="00612BDE"/>
    <w:rsid w:val="00612BFA"/>
    <w:rsid w:val="00612C1F"/>
    <w:rsid w:val="00612C3A"/>
    <w:rsid w:val="00613279"/>
    <w:rsid w:val="00613442"/>
    <w:rsid w:val="006134B7"/>
    <w:rsid w:val="0061358E"/>
    <w:rsid w:val="006135C2"/>
    <w:rsid w:val="006135D1"/>
    <w:rsid w:val="00613670"/>
    <w:rsid w:val="00613826"/>
    <w:rsid w:val="006138F7"/>
    <w:rsid w:val="0061394D"/>
    <w:rsid w:val="00613AFD"/>
    <w:rsid w:val="00613B85"/>
    <w:rsid w:val="00613C63"/>
    <w:rsid w:val="00613E13"/>
    <w:rsid w:val="00613FFA"/>
    <w:rsid w:val="00614080"/>
    <w:rsid w:val="006140FB"/>
    <w:rsid w:val="00614104"/>
    <w:rsid w:val="0061414F"/>
    <w:rsid w:val="00614638"/>
    <w:rsid w:val="006148A2"/>
    <w:rsid w:val="0061493B"/>
    <w:rsid w:val="00614973"/>
    <w:rsid w:val="00614982"/>
    <w:rsid w:val="00614BF5"/>
    <w:rsid w:val="00614C02"/>
    <w:rsid w:val="00614C05"/>
    <w:rsid w:val="00614D10"/>
    <w:rsid w:val="00614DE2"/>
    <w:rsid w:val="00614E39"/>
    <w:rsid w:val="00614E44"/>
    <w:rsid w:val="0061500A"/>
    <w:rsid w:val="00615087"/>
    <w:rsid w:val="00615319"/>
    <w:rsid w:val="006155FA"/>
    <w:rsid w:val="00615712"/>
    <w:rsid w:val="0061578F"/>
    <w:rsid w:val="006158D8"/>
    <w:rsid w:val="00615AB2"/>
    <w:rsid w:val="00615B0D"/>
    <w:rsid w:val="00615E48"/>
    <w:rsid w:val="00615EBD"/>
    <w:rsid w:val="00615FC5"/>
    <w:rsid w:val="00616070"/>
    <w:rsid w:val="00616303"/>
    <w:rsid w:val="00616380"/>
    <w:rsid w:val="006164C6"/>
    <w:rsid w:val="00616615"/>
    <w:rsid w:val="006168C6"/>
    <w:rsid w:val="00616A61"/>
    <w:rsid w:val="00616F03"/>
    <w:rsid w:val="00616FC4"/>
    <w:rsid w:val="00617039"/>
    <w:rsid w:val="00617960"/>
    <w:rsid w:val="006179D4"/>
    <w:rsid w:val="006179F9"/>
    <w:rsid w:val="00617C72"/>
    <w:rsid w:val="00620198"/>
    <w:rsid w:val="00620463"/>
    <w:rsid w:val="00620650"/>
    <w:rsid w:val="00620894"/>
    <w:rsid w:val="006209FE"/>
    <w:rsid w:val="00620A8E"/>
    <w:rsid w:val="00620AD1"/>
    <w:rsid w:val="00620B96"/>
    <w:rsid w:val="00620BB6"/>
    <w:rsid w:val="00620D70"/>
    <w:rsid w:val="00620DE0"/>
    <w:rsid w:val="00620DE1"/>
    <w:rsid w:val="00620EC1"/>
    <w:rsid w:val="00620EC5"/>
    <w:rsid w:val="00620F03"/>
    <w:rsid w:val="00620F73"/>
    <w:rsid w:val="00621024"/>
    <w:rsid w:val="00621153"/>
    <w:rsid w:val="0062128A"/>
    <w:rsid w:val="006213BB"/>
    <w:rsid w:val="00621446"/>
    <w:rsid w:val="0062158E"/>
    <w:rsid w:val="00621666"/>
    <w:rsid w:val="0062181F"/>
    <w:rsid w:val="00621A87"/>
    <w:rsid w:val="00621AC3"/>
    <w:rsid w:val="00621C70"/>
    <w:rsid w:val="00622104"/>
    <w:rsid w:val="00622339"/>
    <w:rsid w:val="0062236F"/>
    <w:rsid w:val="00622377"/>
    <w:rsid w:val="0062299A"/>
    <w:rsid w:val="00622A1F"/>
    <w:rsid w:val="00622B8B"/>
    <w:rsid w:val="00622B93"/>
    <w:rsid w:val="00622BC0"/>
    <w:rsid w:val="00622BFD"/>
    <w:rsid w:val="00622C21"/>
    <w:rsid w:val="00622C32"/>
    <w:rsid w:val="00622EAF"/>
    <w:rsid w:val="0062301A"/>
    <w:rsid w:val="00623115"/>
    <w:rsid w:val="00623117"/>
    <w:rsid w:val="0062314E"/>
    <w:rsid w:val="006231D8"/>
    <w:rsid w:val="006233D5"/>
    <w:rsid w:val="0062346E"/>
    <w:rsid w:val="006235F0"/>
    <w:rsid w:val="0062360F"/>
    <w:rsid w:val="00623737"/>
    <w:rsid w:val="00623A8D"/>
    <w:rsid w:val="00623BED"/>
    <w:rsid w:val="00623D6E"/>
    <w:rsid w:val="00623DAF"/>
    <w:rsid w:val="00623E27"/>
    <w:rsid w:val="00623F4A"/>
    <w:rsid w:val="006240C0"/>
    <w:rsid w:val="00624275"/>
    <w:rsid w:val="006246B3"/>
    <w:rsid w:val="0062470A"/>
    <w:rsid w:val="00624932"/>
    <w:rsid w:val="00624A0C"/>
    <w:rsid w:val="00624CB1"/>
    <w:rsid w:val="00624E02"/>
    <w:rsid w:val="00624F8E"/>
    <w:rsid w:val="00625032"/>
    <w:rsid w:val="0062516A"/>
    <w:rsid w:val="00625205"/>
    <w:rsid w:val="0062529E"/>
    <w:rsid w:val="006252B0"/>
    <w:rsid w:val="00625B5F"/>
    <w:rsid w:val="00625C6F"/>
    <w:rsid w:val="00625E5E"/>
    <w:rsid w:val="00625EB1"/>
    <w:rsid w:val="00625F95"/>
    <w:rsid w:val="00626083"/>
    <w:rsid w:val="00626088"/>
    <w:rsid w:val="00626416"/>
    <w:rsid w:val="006265D4"/>
    <w:rsid w:val="0062672E"/>
    <w:rsid w:val="00626768"/>
    <w:rsid w:val="006267AC"/>
    <w:rsid w:val="006269AF"/>
    <w:rsid w:val="00626ABB"/>
    <w:rsid w:val="00626B35"/>
    <w:rsid w:val="00626DDD"/>
    <w:rsid w:val="00627019"/>
    <w:rsid w:val="00627184"/>
    <w:rsid w:val="0062727D"/>
    <w:rsid w:val="006272F2"/>
    <w:rsid w:val="0062742D"/>
    <w:rsid w:val="0062746A"/>
    <w:rsid w:val="006276B0"/>
    <w:rsid w:val="006277D6"/>
    <w:rsid w:val="00627925"/>
    <w:rsid w:val="00627D64"/>
    <w:rsid w:val="00627E16"/>
    <w:rsid w:val="00627F6F"/>
    <w:rsid w:val="00627FF7"/>
    <w:rsid w:val="0063000F"/>
    <w:rsid w:val="00630010"/>
    <w:rsid w:val="0063012A"/>
    <w:rsid w:val="0063012B"/>
    <w:rsid w:val="00630639"/>
    <w:rsid w:val="006306B4"/>
    <w:rsid w:val="006308DD"/>
    <w:rsid w:val="00630A9E"/>
    <w:rsid w:val="00630AA9"/>
    <w:rsid w:val="00630B33"/>
    <w:rsid w:val="00630B5B"/>
    <w:rsid w:val="00630C3A"/>
    <w:rsid w:val="00630CA4"/>
    <w:rsid w:val="00630CB1"/>
    <w:rsid w:val="00630ECC"/>
    <w:rsid w:val="00631058"/>
    <w:rsid w:val="0063105A"/>
    <w:rsid w:val="006312FC"/>
    <w:rsid w:val="0063148B"/>
    <w:rsid w:val="0063179C"/>
    <w:rsid w:val="00631861"/>
    <w:rsid w:val="006318AF"/>
    <w:rsid w:val="00631911"/>
    <w:rsid w:val="00631E30"/>
    <w:rsid w:val="00631EAC"/>
    <w:rsid w:val="0063205E"/>
    <w:rsid w:val="006320AB"/>
    <w:rsid w:val="00632146"/>
    <w:rsid w:val="006321CF"/>
    <w:rsid w:val="0063244F"/>
    <w:rsid w:val="00632645"/>
    <w:rsid w:val="00632818"/>
    <w:rsid w:val="0063299B"/>
    <w:rsid w:val="00632A69"/>
    <w:rsid w:val="00632A6B"/>
    <w:rsid w:val="00632D78"/>
    <w:rsid w:val="00632E84"/>
    <w:rsid w:val="00632E95"/>
    <w:rsid w:val="0063333A"/>
    <w:rsid w:val="0063334F"/>
    <w:rsid w:val="006333F6"/>
    <w:rsid w:val="006334E1"/>
    <w:rsid w:val="0063373F"/>
    <w:rsid w:val="00633744"/>
    <w:rsid w:val="00633A5F"/>
    <w:rsid w:val="00633A6F"/>
    <w:rsid w:val="00633B58"/>
    <w:rsid w:val="00633C8B"/>
    <w:rsid w:val="00633D84"/>
    <w:rsid w:val="00633D90"/>
    <w:rsid w:val="00633E67"/>
    <w:rsid w:val="00633E9F"/>
    <w:rsid w:val="00634195"/>
    <w:rsid w:val="006343B8"/>
    <w:rsid w:val="00634472"/>
    <w:rsid w:val="006344A7"/>
    <w:rsid w:val="0063452C"/>
    <w:rsid w:val="0063484F"/>
    <w:rsid w:val="00634943"/>
    <w:rsid w:val="00634A89"/>
    <w:rsid w:val="00634B04"/>
    <w:rsid w:val="00634DB7"/>
    <w:rsid w:val="00634E2A"/>
    <w:rsid w:val="00634E34"/>
    <w:rsid w:val="00634E48"/>
    <w:rsid w:val="00634E73"/>
    <w:rsid w:val="00634EA5"/>
    <w:rsid w:val="00634F83"/>
    <w:rsid w:val="00634FFE"/>
    <w:rsid w:val="00635023"/>
    <w:rsid w:val="00635027"/>
    <w:rsid w:val="0063509C"/>
    <w:rsid w:val="006350D2"/>
    <w:rsid w:val="006350DC"/>
    <w:rsid w:val="0063518E"/>
    <w:rsid w:val="00635197"/>
    <w:rsid w:val="00635531"/>
    <w:rsid w:val="0063561C"/>
    <w:rsid w:val="006357E1"/>
    <w:rsid w:val="0063585A"/>
    <w:rsid w:val="00635923"/>
    <w:rsid w:val="00635958"/>
    <w:rsid w:val="00635C43"/>
    <w:rsid w:val="00635CFC"/>
    <w:rsid w:val="00635E0D"/>
    <w:rsid w:val="0063642C"/>
    <w:rsid w:val="00636511"/>
    <w:rsid w:val="00636874"/>
    <w:rsid w:val="006368D3"/>
    <w:rsid w:val="0063698E"/>
    <w:rsid w:val="0063699D"/>
    <w:rsid w:val="00636AA8"/>
    <w:rsid w:val="00636BC1"/>
    <w:rsid w:val="00636C25"/>
    <w:rsid w:val="00636F16"/>
    <w:rsid w:val="00637007"/>
    <w:rsid w:val="00637156"/>
    <w:rsid w:val="006371A8"/>
    <w:rsid w:val="006374E8"/>
    <w:rsid w:val="006375B5"/>
    <w:rsid w:val="00637780"/>
    <w:rsid w:val="0063789F"/>
    <w:rsid w:val="00637A60"/>
    <w:rsid w:val="00637B49"/>
    <w:rsid w:val="00637D19"/>
    <w:rsid w:val="00637DC2"/>
    <w:rsid w:val="00637E3D"/>
    <w:rsid w:val="00637E74"/>
    <w:rsid w:val="00637FB0"/>
    <w:rsid w:val="006402CC"/>
    <w:rsid w:val="00640358"/>
    <w:rsid w:val="0064051A"/>
    <w:rsid w:val="00640569"/>
    <w:rsid w:val="006407AC"/>
    <w:rsid w:val="00640926"/>
    <w:rsid w:val="00640BB1"/>
    <w:rsid w:val="00640C2C"/>
    <w:rsid w:val="00640DAB"/>
    <w:rsid w:val="00640E90"/>
    <w:rsid w:val="00640EBD"/>
    <w:rsid w:val="00640F9A"/>
    <w:rsid w:val="00641125"/>
    <w:rsid w:val="00641135"/>
    <w:rsid w:val="00641224"/>
    <w:rsid w:val="006412CA"/>
    <w:rsid w:val="00641339"/>
    <w:rsid w:val="0064142D"/>
    <w:rsid w:val="0064153F"/>
    <w:rsid w:val="00641637"/>
    <w:rsid w:val="006417DA"/>
    <w:rsid w:val="00641A17"/>
    <w:rsid w:val="00641EBA"/>
    <w:rsid w:val="00641ED2"/>
    <w:rsid w:val="00641F13"/>
    <w:rsid w:val="0064210E"/>
    <w:rsid w:val="0064241F"/>
    <w:rsid w:val="00642429"/>
    <w:rsid w:val="00642436"/>
    <w:rsid w:val="006425CD"/>
    <w:rsid w:val="0064293E"/>
    <w:rsid w:val="006429DC"/>
    <w:rsid w:val="00642AA0"/>
    <w:rsid w:val="00642E40"/>
    <w:rsid w:val="00642E59"/>
    <w:rsid w:val="00642EF4"/>
    <w:rsid w:val="00642F8F"/>
    <w:rsid w:val="006430B4"/>
    <w:rsid w:val="006430B5"/>
    <w:rsid w:val="0064328E"/>
    <w:rsid w:val="0064333F"/>
    <w:rsid w:val="006433EB"/>
    <w:rsid w:val="0064374F"/>
    <w:rsid w:val="00643D9C"/>
    <w:rsid w:val="00643F60"/>
    <w:rsid w:val="006443A2"/>
    <w:rsid w:val="006445CC"/>
    <w:rsid w:val="006445FB"/>
    <w:rsid w:val="0064466E"/>
    <w:rsid w:val="0064475F"/>
    <w:rsid w:val="006447BB"/>
    <w:rsid w:val="006447E1"/>
    <w:rsid w:val="006448B7"/>
    <w:rsid w:val="00644A2D"/>
    <w:rsid w:val="00644BA2"/>
    <w:rsid w:val="00644C62"/>
    <w:rsid w:val="00644C6E"/>
    <w:rsid w:val="00644C71"/>
    <w:rsid w:val="00644C8B"/>
    <w:rsid w:val="00644DD2"/>
    <w:rsid w:val="00644E34"/>
    <w:rsid w:val="00644ECD"/>
    <w:rsid w:val="00645156"/>
    <w:rsid w:val="006453F6"/>
    <w:rsid w:val="0064540A"/>
    <w:rsid w:val="00645621"/>
    <w:rsid w:val="006456A1"/>
    <w:rsid w:val="006456AF"/>
    <w:rsid w:val="006456FB"/>
    <w:rsid w:val="00645AA9"/>
    <w:rsid w:val="00645AF5"/>
    <w:rsid w:val="00645B28"/>
    <w:rsid w:val="00645C45"/>
    <w:rsid w:val="00646075"/>
    <w:rsid w:val="006460AA"/>
    <w:rsid w:val="0064611E"/>
    <w:rsid w:val="00646196"/>
    <w:rsid w:val="006467F6"/>
    <w:rsid w:val="00646A6B"/>
    <w:rsid w:val="00646BA0"/>
    <w:rsid w:val="00646CD0"/>
    <w:rsid w:val="00646CDE"/>
    <w:rsid w:val="00646D0C"/>
    <w:rsid w:val="00646D53"/>
    <w:rsid w:val="00646EBA"/>
    <w:rsid w:val="00646FE4"/>
    <w:rsid w:val="006475FD"/>
    <w:rsid w:val="0064762D"/>
    <w:rsid w:val="006476B0"/>
    <w:rsid w:val="00647774"/>
    <w:rsid w:val="00647B2A"/>
    <w:rsid w:val="00647B83"/>
    <w:rsid w:val="00647CD1"/>
    <w:rsid w:val="00647CEC"/>
    <w:rsid w:val="00647D84"/>
    <w:rsid w:val="00647F21"/>
    <w:rsid w:val="00647FA7"/>
    <w:rsid w:val="006500F4"/>
    <w:rsid w:val="006501B7"/>
    <w:rsid w:val="006501FD"/>
    <w:rsid w:val="00650209"/>
    <w:rsid w:val="00650387"/>
    <w:rsid w:val="00650446"/>
    <w:rsid w:val="0065044C"/>
    <w:rsid w:val="00650526"/>
    <w:rsid w:val="00650533"/>
    <w:rsid w:val="00650589"/>
    <w:rsid w:val="0065077C"/>
    <w:rsid w:val="00650783"/>
    <w:rsid w:val="00650954"/>
    <w:rsid w:val="00650A9B"/>
    <w:rsid w:val="00650E47"/>
    <w:rsid w:val="00650E68"/>
    <w:rsid w:val="00650F80"/>
    <w:rsid w:val="00650FE0"/>
    <w:rsid w:val="0065112F"/>
    <w:rsid w:val="006513CF"/>
    <w:rsid w:val="0065171D"/>
    <w:rsid w:val="0065175E"/>
    <w:rsid w:val="00651771"/>
    <w:rsid w:val="00651858"/>
    <w:rsid w:val="00651B5C"/>
    <w:rsid w:val="00651F12"/>
    <w:rsid w:val="00652022"/>
    <w:rsid w:val="00652084"/>
    <w:rsid w:val="00652173"/>
    <w:rsid w:val="0065242B"/>
    <w:rsid w:val="0065249F"/>
    <w:rsid w:val="006524DA"/>
    <w:rsid w:val="006528C9"/>
    <w:rsid w:val="00652915"/>
    <w:rsid w:val="00652A8F"/>
    <w:rsid w:val="00652C29"/>
    <w:rsid w:val="00652C4F"/>
    <w:rsid w:val="00652D41"/>
    <w:rsid w:val="00652D89"/>
    <w:rsid w:val="00652D8B"/>
    <w:rsid w:val="00652F6F"/>
    <w:rsid w:val="00652F93"/>
    <w:rsid w:val="00652FB6"/>
    <w:rsid w:val="0065316D"/>
    <w:rsid w:val="0065394C"/>
    <w:rsid w:val="006539DA"/>
    <w:rsid w:val="006539FD"/>
    <w:rsid w:val="00653F5D"/>
    <w:rsid w:val="00653F5F"/>
    <w:rsid w:val="00654036"/>
    <w:rsid w:val="0065420B"/>
    <w:rsid w:val="00654405"/>
    <w:rsid w:val="006544FD"/>
    <w:rsid w:val="006547F5"/>
    <w:rsid w:val="006548E6"/>
    <w:rsid w:val="006549A9"/>
    <w:rsid w:val="00654DA5"/>
    <w:rsid w:val="00654F75"/>
    <w:rsid w:val="00654FF6"/>
    <w:rsid w:val="006550FB"/>
    <w:rsid w:val="006552DD"/>
    <w:rsid w:val="00655A48"/>
    <w:rsid w:val="00655B98"/>
    <w:rsid w:val="00655F65"/>
    <w:rsid w:val="006560D9"/>
    <w:rsid w:val="00656154"/>
    <w:rsid w:val="0065621E"/>
    <w:rsid w:val="0065645E"/>
    <w:rsid w:val="006564F1"/>
    <w:rsid w:val="0065654F"/>
    <w:rsid w:val="0065665B"/>
    <w:rsid w:val="0065667F"/>
    <w:rsid w:val="00656765"/>
    <w:rsid w:val="00656803"/>
    <w:rsid w:val="00656A0E"/>
    <w:rsid w:val="00656AE1"/>
    <w:rsid w:val="00656B17"/>
    <w:rsid w:val="00656B8B"/>
    <w:rsid w:val="00656C31"/>
    <w:rsid w:val="00656D82"/>
    <w:rsid w:val="00656D93"/>
    <w:rsid w:val="00656E57"/>
    <w:rsid w:val="00657336"/>
    <w:rsid w:val="00657380"/>
    <w:rsid w:val="006574AD"/>
    <w:rsid w:val="006574C7"/>
    <w:rsid w:val="006574D8"/>
    <w:rsid w:val="006575E8"/>
    <w:rsid w:val="00657771"/>
    <w:rsid w:val="00657922"/>
    <w:rsid w:val="006579F7"/>
    <w:rsid w:val="00657BDF"/>
    <w:rsid w:val="00657E7A"/>
    <w:rsid w:val="00657FC4"/>
    <w:rsid w:val="00657FDB"/>
    <w:rsid w:val="0066007E"/>
    <w:rsid w:val="006601E3"/>
    <w:rsid w:val="00660472"/>
    <w:rsid w:val="006604BF"/>
    <w:rsid w:val="006605AB"/>
    <w:rsid w:val="0066063C"/>
    <w:rsid w:val="00660684"/>
    <w:rsid w:val="0066069C"/>
    <w:rsid w:val="00660A1E"/>
    <w:rsid w:val="0066108E"/>
    <w:rsid w:val="006610A4"/>
    <w:rsid w:val="006611F9"/>
    <w:rsid w:val="006612CC"/>
    <w:rsid w:val="006612F1"/>
    <w:rsid w:val="00661341"/>
    <w:rsid w:val="006613CB"/>
    <w:rsid w:val="0066180E"/>
    <w:rsid w:val="006618D6"/>
    <w:rsid w:val="00661ADF"/>
    <w:rsid w:val="00661C7F"/>
    <w:rsid w:val="00661E85"/>
    <w:rsid w:val="00661EF6"/>
    <w:rsid w:val="00662043"/>
    <w:rsid w:val="006620E8"/>
    <w:rsid w:val="006621C6"/>
    <w:rsid w:val="00662291"/>
    <w:rsid w:val="006622AE"/>
    <w:rsid w:val="006622FE"/>
    <w:rsid w:val="006623CC"/>
    <w:rsid w:val="00662423"/>
    <w:rsid w:val="00662537"/>
    <w:rsid w:val="006626D2"/>
    <w:rsid w:val="00662774"/>
    <w:rsid w:val="0066277F"/>
    <w:rsid w:val="00662C7C"/>
    <w:rsid w:val="00662D75"/>
    <w:rsid w:val="00662D98"/>
    <w:rsid w:val="00662F7A"/>
    <w:rsid w:val="0066335A"/>
    <w:rsid w:val="0066346A"/>
    <w:rsid w:val="006637CE"/>
    <w:rsid w:val="00663AF7"/>
    <w:rsid w:val="00663BA3"/>
    <w:rsid w:val="00663E8D"/>
    <w:rsid w:val="0066400C"/>
    <w:rsid w:val="006640F9"/>
    <w:rsid w:val="0066421D"/>
    <w:rsid w:val="0066440C"/>
    <w:rsid w:val="0066457E"/>
    <w:rsid w:val="006649E5"/>
    <w:rsid w:val="00664A92"/>
    <w:rsid w:val="00664C22"/>
    <w:rsid w:val="00664C2D"/>
    <w:rsid w:val="00664E99"/>
    <w:rsid w:val="0066512F"/>
    <w:rsid w:val="006652C6"/>
    <w:rsid w:val="006652D0"/>
    <w:rsid w:val="006652F0"/>
    <w:rsid w:val="006653CA"/>
    <w:rsid w:val="00665504"/>
    <w:rsid w:val="006655C0"/>
    <w:rsid w:val="0066577B"/>
    <w:rsid w:val="006657B7"/>
    <w:rsid w:val="00665817"/>
    <w:rsid w:val="00665878"/>
    <w:rsid w:val="0066597E"/>
    <w:rsid w:val="006659C6"/>
    <w:rsid w:val="00665AC7"/>
    <w:rsid w:val="00665F22"/>
    <w:rsid w:val="0066606E"/>
    <w:rsid w:val="006660BA"/>
    <w:rsid w:val="00666116"/>
    <w:rsid w:val="00666175"/>
    <w:rsid w:val="006664C5"/>
    <w:rsid w:val="00666559"/>
    <w:rsid w:val="00666578"/>
    <w:rsid w:val="006667F8"/>
    <w:rsid w:val="006669B4"/>
    <w:rsid w:val="00666CA7"/>
    <w:rsid w:val="006675D1"/>
    <w:rsid w:val="006676BA"/>
    <w:rsid w:val="00667757"/>
    <w:rsid w:val="00667903"/>
    <w:rsid w:val="0066795D"/>
    <w:rsid w:val="00667B0D"/>
    <w:rsid w:val="00667BA7"/>
    <w:rsid w:val="00667BB2"/>
    <w:rsid w:val="00667C92"/>
    <w:rsid w:val="00667D2D"/>
    <w:rsid w:val="00667DDE"/>
    <w:rsid w:val="006701A6"/>
    <w:rsid w:val="00670239"/>
    <w:rsid w:val="006702AC"/>
    <w:rsid w:val="00670381"/>
    <w:rsid w:val="006703AE"/>
    <w:rsid w:val="0067055E"/>
    <w:rsid w:val="006706F0"/>
    <w:rsid w:val="0067084D"/>
    <w:rsid w:val="006709C7"/>
    <w:rsid w:val="006709CA"/>
    <w:rsid w:val="00670A9E"/>
    <w:rsid w:val="00670B4A"/>
    <w:rsid w:val="00670DAD"/>
    <w:rsid w:val="00670F4C"/>
    <w:rsid w:val="00670F8B"/>
    <w:rsid w:val="0067101D"/>
    <w:rsid w:val="006711EA"/>
    <w:rsid w:val="0067121D"/>
    <w:rsid w:val="0067121F"/>
    <w:rsid w:val="00671342"/>
    <w:rsid w:val="0067149F"/>
    <w:rsid w:val="006716D2"/>
    <w:rsid w:val="00671748"/>
    <w:rsid w:val="0067178C"/>
    <w:rsid w:val="006717E2"/>
    <w:rsid w:val="006718EE"/>
    <w:rsid w:val="006719AD"/>
    <w:rsid w:val="00671A79"/>
    <w:rsid w:val="00671B42"/>
    <w:rsid w:val="00671CD2"/>
    <w:rsid w:val="00671D69"/>
    <w:rsid w:val="00671D98"/>
    <w:rsid w:val="00672177"/>
    <w:rsid w:val="006722CE"/>
    <w:rsid w:val="00672358"/>
    <w:rsid w:val="00672420"/>
    <w:rsid w:val="0067251A"/>
    <w:rsid w:val="0067253F"/>
    <w:rsid w:val="00672623"/>
    <w:rsid w:val="006726E2"/>
    <w:rsid w:val="0067289C"/>
    <w:rsid w:val="006728F5"/>
    <w:rsid w:val="00672BE9"/>
    <w:rsid w:val="00672D3E"/>
    <w:rsid w:val="00673141"/>
    <w:rsid w:val="0067331A"/>
    <w:rsid w:val="0067353C"/>
    <w:rsid w:val="00673784"/>
    <w:rsid w:val="00673995"/>
    <w:rsid w:val="00673A23"/>
    <w:rsid w:val="00673AAB"/>
    <w:rsid w:val="00673BA8"/>
    <w:rsid w:val="00673C50"/>
    <w:rsid w:val="00673F36"/>
    <w:rsid w:val="0067421F"/>
    <w:rsid w:val="0067435F"/>
    <w:rsid w:val="0067436E"/>
    <w:rsid w:val="00674392"/>
    <w:rsid w:val="00674396"/>
    <w:rsid w:val="00674432"/>
    <w:rsid w:val="0067450C"/>
    <w:rsid w:val="00674574"/>
    <w:rsid w:val="00674979"/>
    <w:rsid w:val="00674A8D"/>
    <w:rsid w:val="00674C34"/>
    <w:rsid w:val="00674D5B"/>
    <w:rsid w:val="00674D5C"/>
    <w:rsid w:val="00674E1B"/>
    <w:rsid w:val="00675081"/>
    <w:rsid w:val="0067532C"/>
    <w:rsid w:val="00675450"/>
    <w:rsid w:val="006754B2"/>
    <w:rsid w:val="00675694"/>
    <w:rsid w:val="006758B0"/>
    <w:rsid w:val="00675A7D"/>
    <w:rsid w:val="00675BD0"/>
    <w:rsid w:val="00675E85"/>
    <w:rsid w:val="00675F1E"/>
    <w:rsid w:val="006761F9"/>
    <w:rsid w:val="006762DC"/>
    <w:rsid w:val="00676375"/>
    <w:rsid w:val="0067645E"/>
    <w:rsid w:val="00676730"/>
    <w:rsid w:val="006769A7"/>
    <w:rsid w:val="00676A7F"/>
    <w:rsid w:val="00676AED"/>
    <w:rsid w:val="00676D60"/>
    <w:rsid w:val="00676E8F"/>
    <w:rsid w:val="00676E91"/>
    <w:rsid w:val="00676EF6"/>
    <w:rsid w:val="00676FCF"/>
    <w:rsid w:val="0067701B"/>
    <w:rsid w:val="00677112"/>
    <w:rsid w:val="00677272"/>
    <w:rsid w:val="006773CE"/>
    <w:rsid w:val="0067744C"/>
    <w:rsid w:val="00677472"/>
    <w:rsid w:val="00677627"/>
    <w:rsid w:val="00677685"/>
    <w:rsid w:val="006776CD"/>
    <w:rsid w:val="006776D3"/>
    <w:rsid w:val="00677784"/>
    <w:rsid w:val="006777E4"/>
    <w:rsid w:val="006777FA"/>
    <w:rsid w:val="00677842"/>
    <w:rsid w:val="00677856"/>
    <w:rsid w:val="00677860"/>
    <w:rsid w:val="00677B3C"/>
    <w:rsid w:val="00677B7C"/>
    <w:rsid w:val="00677C86"/>
    <w:rsid w:val="00677CB9"/>
    <w:rsid w:val="00677E00"/>
    <w:rsid w:val="006800C3"/>
    <w:rsid w:val="006800EC"/>
    <w:rsid w:val="0068012D"/>
    <w:rsid w:val="00680292"/>
    <w:rsid w:val="0068037D"/>
    <w:rsid w:val="006805AD"/>
    <w:rsid w:val="00680623"/>
    <w:rsid w:val="0068068C"/>
    <w:rsid w:val="006806D1"/>
    <w:rsid w:val="00680830"/>
    <w:rsid w:val="006808ED"/>
    <w:rsid w:val="0068093A"/>
    <w:rsid w:val="006809F5"/>
    <w:rsid w:val="00680A8A"/>
    <w:rsid w:val="00680AE4"/>
    <w:rsid w:val="00680B84"/>
    <w:rsid w:val="00680BCB"/>
    <w:rsid w:val="00680C1D"/>
    <w:rsid w:val="00680C5F"/>
    <w:rsid w:val="00680DD4"/>
    <w:rsid w:val="00680E41"/>
    <w:rsid w:val="00681269"/>
    <w:rsid w:val="006812C0"/>
    <w:rsid w:val="00681324"/>
    <w:rsid w:val="00681422"/>
    <w:rsid w:val="006814CD"/>
    <w:rsid w:val="0068179A"/>
    <w:rsid w:val="006817C0"/>
    <w:rsid w:val="00681956"/>
    <w:rsid w:val="00681ACB"/>
    <w:rsid w:val="00681B8F"/>
    <w:rsid w:val="00681D02"/>
    <w:rsid w:val="00681D98"/>
    <w:rsid w:val="00681E1B"/>
    <w:rsid w:val="00681FE9"/>
    <w:rsid w:val="006821C2"/>
    <w:rsid w:val="0068248F"/>
    <w:rsid w:val="0068249F"/>
    <w:rsid w:val="00682527"/>
    <w:rsid w:val="0068281A"/>
    <w:rsid w:val="00682A66"/>
    <w:rsid w:val="00682BDA"/>
    <w:rsid w:val="00682FF3"/>
    <w:rsid w:val="00683070"/>
    <w:rsid w:val="00683222"/>
    <w:rsid w:val="0068326B"/>
    <w:rsid w:val="006833EF"/>
    <w:rsid w:val="0068343B"/>
    <w:rsid w:val="006834ED"/>
    <w:rsid w:val="00683570"/>
    <w:rsid w:val="00683607"/>
    <w:rsid w:val="0068378E"/>
    <w:rsid w:val="006837E0"/>
    <w:rsid w:val="0068385C"/>
    <w:rsid w:val="006838B9"/>
    <w:rsid w:val="00683BE5"/>
    <w:rsid w:val="006840A4"/>
    <w:rsid w:val="00684119"/>
    <w:rsid w:val="00684384"/>
    <w:rsid w:val="00684516"/>
    <w:rsid w:val="00684A27"/>
    <w:rsid w:val="00684A96"/>
    <w:rsid w:val="00684D17"/>
    <w:rsid w:val="00684E60"/>
    <w:rsid w:val="00684E94"/>
    <w:rsid w:val="00685194"/>
    <w:rsid w:val="006851D4"/>
    <w:rsid w:val="006851F8"/>
    <w:rsid w:val="00685205"/>
    <w:rsid w:val="0068524B"/>
    <w:rsid w:val="00685335"/>
    <w:rsid w:val="00685544"/>
    <w:rsid w:val="00685627"/>
    <w:rsid w:val="0068565A"/>
    <w:rsid w:val="006858A6"/>
    <w:rsid w:val="0068597E"/>
    <w:rsid w:val="00685AF0"/>
    <w:rsid w:val="00685B51"/>
    <w:rsid w:val="00685BF6"/>
    <w:rsid w:val="00686002"/>
    <w:rsid w:val="00686145"/>
    <w:rsid w:val="00686190"/>
    <w:rsid w:val="0068623D"/>
    <w:rsid w:val="00686396"/>
    <w:rsid w:val="006864E6"/>
    <w:rsid w:val="006869BD"/>
    <w:rsid w:val="00686A94"/>
    <w:rsid w:val="00686AAE"/>
    <w:rsid w:val="00686D1F"/>
    <w:rsid w:val="00686E91"/>
    <w:rsid w:val="00686EC5"/>
    <w:rsid w:val="006870E7"/>
    <w:rsid w:val="00687126"/>
    <w:rsid w:val="006872F8"/>
    <w:rsid w:val="006873FE"/>
    <w:rsid w:val="00687420"/>
    <w:rsid w:val="0068744B"/>
    <w:rsid w:val="006874BC"/>
    <w:rsid w:val="00687652"/>
    <w:rsid w:val="00687705"/>
    <w:rsid w:val="0068770D"/>
    <w:rsid w:val="00687710"/>
    <w:rsid w:val="0068793B"/>
    <w:rsid w:val="0068799B"/>
    <w:rsid w:val="00687A20"/>
    <w:rsid w:val="00687AC0"/>
    <w:rsid w:val="00687C05"/>
    <w:rsid w:val="00687C7D"/>
    <w:rsid w:val="00687D7D"/>
    <w:rsid w:val="00687F90"/>
    <w:rsid w:val="00687FE4"/>
    <w:rsid w:val="006901AD"/>
    <w:rsid w:val="006903C0"/>
    <w:rsid w:val="006903E6"/>
    <w:rsid w:val="006906F1"/>
    <w:rsid w:val="006907E6"/>
    <w:rsid w:val="00690983"/>
    <w:rsid w:val="00690C25"/>
    <w:rsid w:val="00690CA5"/>
    <w:rsid w:val="00690F13"/>
    <w:rsid w:val="00691041"/>
    <w:rsid w:val="0069131D"/>
    <w:rsid w:val="006915F1"/>
    <w:rsid w:val="006915F7"/>
    <w:rsid w:val="00691655"/>
    <w:rsid w:val="006916AC"/>
    <w:rsid w:val="006919BF"/>
    <w:rsid w:val="00691ACC"/>
    <w:rsid w:val="00691C40"/>
    <w:rsid w:val="00691D1B"/>
    <w:rsid w:val="00691E26"/>
    <w:rsid w:val="00691F52"/>
    <w:rsid w:val="006923FD"/>
    <w:rsid w:val="00692495"/>
    <w:rsid w:val="006925B0"/>
    <w:rsid w:val="006925E3"/>
    <w:rsid w:val="006926B3"/>
    <w:rsid w:val="00692749"/>
    <w:rsid w:val="006929AA"/>
    <w:rsid w:val="00692A0E"/>
    <w:rsid w:val="00692A62"/>
    <w:rsid w:val="00693066"/>
    <w:rsid w:val="006936B3"/>
    <w:rsid w:val="00693775"/>
    <w:rsid w:val="006938CC"/>
    <w:rsid w:val="006939A6"/>
    <w:rsid w:val="00693A19"/>
    <w:rsid w:val="00693BC3"/>
    <w:rsid w:val="00693EFD"/>
    <w:rsid w:val="00694076"/>
    <w:rsid w:val="006941A3"/>
    <w:rsid w:val="006941CC"/>
    <w:rsid w:val="0069424D"/>
    <w:rsid w:val="006942C4"/>
    <w:rsid w:val="006946D9"/>
    <w:rsid w:val="00694796"/>
    <w:rsid w:val="00694A94"/>
    <w:rsid w:val="00694B25"/>
    <w:rsid w:val="00694B87"/>
    <w:rsid w:val="00694C6D"/>
    <w:rsid w:val="00694D40"/>
    <w:rsid w:val="00694F70"/>
    <w:rsid w:val="0069531D"/>
    <w:rsid w:val="00695418"/>
    <w:rsid w:val="00695540"/>
    <w:rsid w:val="0069561A"/>
    <w:rsid w:val="006956A8"/>
    <w:rsid w:val="00695903"/>
    <w:rsid w:val="00695D64"/>
    <w:rsid w:val="00695DD4"/>
    <w:rsid w:val="0069627A"/>
    <w:rsid w:val="0069629C"/>
    <w:rsid w:val="006963E8"/>
    <w:rsid w:val="00696542"/>
    <w:rsid w:val="00696662"/>
    <w:rsid w:val="006966F3"/>
    <w:rsid w:val="006967E0"/>
    <w:rsid w:val="00696E99"/>
    <w:rsid w:val="00696F16"/>
    <w:rsid w:val="00697269"/>
    <w:rsid w:val="006972B9"/>
    <w:rsid w:val="0069730C"/>
    <w:rsid w:val="00697573"/>
    <w:rsid w:val="006975D7"/>
    <w:rsid w:val="0069764C"/>
    <w:rsid w:val="006976D5"/>
    <w:rsid w:val="006976DB"/>
    <w:rsid w:val="006976E3"/>
    <w:rsid w:val="00697728"/>
    <w:rsid w:val="006977F4"/>
    <w:rsid w:val="006979EA"/>
    <w:rsid w:val="00697C55"/>
    <w:rsid w:val="00697DCF"/>
    <w:rsid w:val="00697DDC"/>
    <w:rsid w:val="00697F5C"/>
    <w:rsid w:val="006A00CC"/>
    <w:rsid w:val="006A0128"/>
    <w:rsid w:val="006A014F"/>
    <w:rsid w:val="006A01B3"/>
    <w:rsid w:val="006A02C8"/>
    <w:rsid w:val="006A02DF"/>
    <w:rsid w:val="006A0368"/>
    <w:rsid w:val="006A0506"/>
    <w:rsid w:val="006A0551"/>
    <w:rsid w:val="006A05F3"/>
    <w:rsid w:val="006A0A01"/>
    <w:rsid w:val="006A1097"/>
    <w:rsid w:val="006A11D9"/>
    <w:rsid w:val="006A142E"/>
    <w:rsid w:val="006A147A"/>
    <w:rsid w:val="006A1489"/>
    <w:rsid w:val="006A15EA"/>
    <w:rsid w:val="006A1719"/>
    <w:rsid w:val="006A192A"/>
    <w:rsid w:val="006A19A4"/>
    <w:rsid w:val="006A19C1"/>
    <w:rsid w:val="006A19D1"/>
    <w:rsid w:val="006A1AA7"/>
    <w:rsid w:val="006A1AA8"/>
    <w:rsid w:val="006A1AE2"/>
    <w:rsid w:val="006A1AE5"/>
    <w:rsid w:val="006A1B09"/>
    <w:rsid w:val="006A1B23"/>
    <w:rsid w:val="006A1B52"/>
    <w:rsid w:val="006A1C1D"/>
    <w:rsid w:val="006A1DDD"/>
    <w:rsid w:val="006A1F2F"/>
    <w:rsid w:val="006A2141"/>
    <w:rsid w:val="006A22E9"/>
    <w:rsid w:val="006A236C"/>
    <w:rsid w:val="006A2559"/>
    <w:rsid w:val="006A27B3"/>
    <w:rsid w:val="006A27D7"/>
    <w:rsid w:val="006A2854"/>
    <w:rsid w:val="006A2979"/>
    <w:rsid w:val="006A29CD"/>
    <w:rsid w:val="006A2BC6"/>
    <w:rsid w:val="006A2C8C"/>
    <w:rsid w:val="006A2CBC"/>
    <w:rsid w:val="006A2CEE"/>
    <w:rsid w:val="006A2CFD"/>
    <w:rsid w:val="006A2DC4"/>
    <w:rsid w:val="006A2E9D"/>
    <w:rsid w:val="006A2FA8"/>
    <w:rsid w:val="006A304E"/>
    <w:rsid w:val="006A30A4"/>
    <w:rsid w:val="006A34F4"/>
    <w:rsid w:val="006A35AF"/>
    <w:rsid w:val="006A3DE2"/>
    <w:rsid w:val="006A43AD"/>
    <w:rsid w:val="006A444D"/>
    <w:rsid w:val="006A4462"/>
    <w:rsid w:val="006A45E2"/>
    <w:rsid w:val="006A4637"/>
    <w:rsid w:val="006A4763"/>
    <w:rsid w:val="006A48B7"/>
    <w:rsid w:val="006A4A5C"/>
    <w:rsid w:val="006A4ADE"/>
    <w:rsid w:val="006A4B48"/>
    <w:rsid w:val="006A4C69"/>
    <w:rsid w:val="006A4DFD"/>
    <w:rsid w:val="006A503F"/>
    <w:rsid w:val="006A50A2"/>
    <w:rsid w:val="006A514F"/>
    <w:rsid w:val="006A53DB"/>
    <w:rsid w:val="006A53EA"/>
    <w:rsid w:val="006A55C9"/>
    <w:rsid w:val="006A5667"/>
    <w:rsid w:val="006A5690"/>
    <w:rsid w:val="006A581E"/>
    <w:rsid w:val="006A58D5"/>
    <w:rsid w:val="006A5B76"/>
    <w:rsid w:val="006A5D1F"/>
    <w:rsid w:val="006A5DAC"/>
    <w:rsid w:val="006A5E4E"/>
    <w:rsid w:val="006A6038"/>
    <w:rsid w:val="006A62CE"/>
    <w:rsid w:val="006A63F4"/>
    <w:rsid w:val="006A64F3"/>
    <w:rsid w:val="006A6809"/>
    <w:rsid w:val="006A680C"/>
    <w:rsid w:val="006A686C"/>
    <w:rsid w:val="006A687E"/>
    <w:rsid w:val="006A6C4D"/>
    <w:rsid w:val="006A6D00"/>
    <w:rsid w:val="006A6D71"/>
    <w:rsid w:val="006A6E2B"/>
    <w:rsid w:val="006A6EA2"/>
    <w:rsid w:val="006A6EBD"/>
    <w:rsid w:val="006A722A"/>
    <w:rsid w:val="006A7299"/>
    <w:rsid w:val="006A77E8"/>
    <w:rsid w:val="006A7A8A"/>
    <w:rsid w:val="006A7CBF"/>
    <w:rsid w:val="006A7EB6"/>
    <w:rsid w:val="006B0150"/>
    <w:rsid w:val="006B0197"/>
    <w:rsid w:val="006B0295"/>
    <w:rsid w:val="006B03F8"/>
    <w:rsid w:val="006B0474"/>
    <w:rsid w:val="006B05F0"/>
    <w:rsid w:val="006B07BF"/>
    <w:rsid w:val="006B0E00"/>
    <w:rsid w:val="006B11BF"/>
    <w:rsid w:val="006B1323"/>
    <w:rsid w:val="006B1605"/>
    <w:rsid w:val="006B16ED"/>
    <w:rsid w:val="006B17DD"/>
    <w:rsid w:val="006B188D"/>
    <w:rsid w:val="006B1A90"/>
    <w:rsid w:val="006B1AA1"/>
    <w:rsid w:val="006B1ACA"/>
    <w:rsid w:val="006B1B4A"/>
    <w:rsid w:val="006B1D80"/>
    <w:rsid w:val="006B1D9B"/>
    <w:rsid w:val="006B1F75"/>
    <w:rsid w:val="006B217C"/>
    <w:rsid w:val="006B2258"/>
    <w:rsid w:val="006B23B4"/>
    <w:rsid w:val="006B253A"/>
    <w:rsid w:val="006B2778"/>
    <w:rsid w:val="006B2A72"/>
    <w:rsid w:val="006B2D23"/>
    <w:rsid w:val="006B3048"/>
    <w:rsid w:val="006B307F"/>
    <w:rsid w:val="006B3101"/>
    <w:rsid w:val="006B3183"/>
    <w:rsid w:val="006B34DD"/>
    <w:rsid w:val="006B3827"/>
    <w:rsid w:val="006B3978"/>
    <w:rsid w:val="006B3D30"/>
    <w:rsid w:val="006B3D46"/>
    <w:rsid w:val="006B3D9B"/>
    <w:rsid w:val="006B3E05"/>
    <w:rsid w:val="006B3FA5"/>
    <w:rsid w:val="006B40F4"/>
    <w:rsid w:val="006B42EF"/>
    <w:rsid w:val="006B4511"/>
    <w:rsid w:val="006B475A"/>
    <w:rsid w:val="006B4A1F"/>
    <w:rsid w:val="006B4A74"/>
    <w:rsid w:val="006B4E42"/>
    <w:rsid w:val="006B4F00"/>
    <w:rsid w:val="006B503E"/>
    <w:rsid w:val="006B5242"/>
    <w:rsid w:val="006B5260"/>
    <w:rsid w:val="006B53DC"/>
    <w:rsid w:val="006B53F7"/>
    <w:rsid w:val="006B554F"/>
    <w:rsid w:val="006B555A"/>
    <w:rsid w:val="006B55A9"/>
    <w:rsid w:val="006B5720"/>
    <w:rsid w:val="006B57FB"/>
    <w:rsid w:val="006B5856"/>
    <w:rsid w:val="006B5862"/>
    <w:rsid w:val="006B5920"/>
    <w:rsid w:val="006B5E29"/>
    <w:rsid w:val="006B5EBC"/>
    <w:rsid w:val="006B5FD3"/>
    <w:rsid w:val="006B609B"/>
    <w:rsid w:val="006B631F"/>
    <w:rsid w:val="006B635C"/>
    <w:rsid w:val="006B6605"/>
    <w:rsid w:val="006B678D"/>
    <w:rsid w:val="006B6932"/>
    <w:rsid w:val="006B69E1"/>
    <w:rsid w:val="006B69FE"/>
    <w:rsid w:val="006B6C42"/>
    <w:rsid w:val="006B6C60"/>
    <w:rsid w:val="006B6D3D"/>
    <w:rsid w:val="006B6E44"/>
    <w:rsid w:val="006B7002"/>
    <w:rsid w:val="006B7122"/>
    <w:rsid w:val="006B72A2"/>
    <w:rsid w:val="006B72FC"/>
    <w:rsid w:val="006B767B"/>
    <w:rsid w:val="006B78D1"/>
    <w:rsid w:val="006B790B"/>
    <w:rsid w:val="006B7912"/>
    <w:rsid w:val="006B79D6"/>
    <w:rsid w:val="006B7A9B"/>
    <w:rsid w:val="006B7B1C"/>
    <w:rsid w:val="006B7F6C"/>
    <w:rsid w:val="006B7F9D"/>
    <w:rsid w:val="006C0170"/>
    <w:rsid w:val="006C01C4"/>
    <w:rsid w:val="006C025E"/>
    <w:rsid w:val="006C0294"/>
    <w:rsid w:val="006C0416"/>
    <w:rsid w:val="006C04BD"/>
    <w:rsid w:val="006C0512"/>
    <w:rsid w:val="006C07D8"/>
    <w:rsid w:val="006C0955"/>
    <w:rsid w:val="006C0A49"/>
    <w:rsid w:val="006C0A74"/>
    <w:rsid w:val="006C0BB9"/>
    <w:rsid w:val="006C0C9B"/>
    <w:rsid w:val="006C0E6F"/>
    <w:rsid w:val="006C0F4F"/>
    <w:rsid w:val="006C1130"/>
    <w:rsid w:val="006C127F"/>
    <w:rsid w:val="006C1543"/>
    <w:rsid w:val="006C1A2D"/>
    <w:rsid w:val="006C1C6C"/>
    <w:rsid w:val="006C1E09"/>
    <w:rsid w:val="006C1E4E"/>
    <w:rsid w:val="006C1EBF"/>
    <w:rsid w:val="006C1F89"/>
    <w:rsid w:val="006C2049"/>
    <w:rsid w:val="006C254E"/>
    <w:rsid w:val="006C2823"/>
    <w:rsid w:val="006C28D9"/>
    <w:rsid w:val="006C2923"/>
    <w:rsid w:val="006C2CE4"/>
    <w:rsid w:val="006C2F6F"/>
    <w:rsid w:val="006C32AA"/>
    <w:rsid w:val="006C358C"/>
    <w:rsid w:val="006C3657"/>
    <w:rsid w:val="006C3746"/>
    <w:rsid w:val="006C37B2"/>
    <w:rsid w:val="006C37B3"/>
    <w:rsid w:val="006C3859"/>
    <w:rsid w:val="006C3960"/>
    <w:rsid w:val="006C3A0B"/>
    <w:rsid w:val="006C3ACD"/>
    <w:rsid w:val="006C3B6D"/>
    <w:rsid w:val="006C3FCB"/>
    <w:rsid w:val="006C40B2"/>
    <w:rsid w:val="006C41CB"/>
    <w:rsid w:val="006C4321"/>
    <w:rsid w:val="006C43F0"/>
    <w:rsid w:val="006C45F3"/>
    <w:rsid w:val="006C4712"/>
    <w:rsid w:val="006C47FC"/>
    <w:rsid w:val="006C4A2D"/>
    <w:rsid w:val="006C4CF0"/>
    <w:rsid w:val="006C4D85"/>
    <w:rsid w:val="006C4EFB"/>
    <w:rsid w:val="006C4F52"/>
    <w:rsid w:val="006C5019"/>
    <w:rsid w:val="006C5254"/>
    <w:rsid w:val="006C55B4"/>
    <w:rsid w:val="006C563A"/>
    <w:rsid w:val="006C563C"/>
    <w:rsid w:val="006C5661"/>
    <w:rsid w:val="006C59CA"/>
    <w:rsid w:val="006C5E7A"/>
    <w:rsid w:val="006C6129"/>
    <w:rsid w:val="006C62CC"/>
    <w:rsid w:val="006C6321"/>
    <w:rsid w:val="006C632D"/>
    <w:rsid w:val="006C6386"/>
    <w:rsid w:val="006C65ED"/>
    <w:rsid w:val="006C6A2D"/>
    <w:rsid w:val="006C6AE8"/>
    <w:rsid w:val="006C6C44"/>
    <w:rsid w:val="006C6D4C"/>
    <w:rsid w:val="006C6D7D"/>
    <w:rsid w:val="006C6D8A"/>
    <w:rsid w:val="006C6E25"/>
    <w:rsid w:val="006C6E81"/>
    <w:rsid w:val="006C6E9F"/>
    <w:rsid w:val="006C6FB9"/>
    <w:rsid w:val="006C7089"/>
    <w:rsid w:val="006C70F3"/>
    <w:rsid w:val="006C7337"/>
    <w:rsid w:val="006C73E0"/>
    <w:rsid w:val="006C7833"/>
    <w:rsid w:val="006C793E"/>
    <w:rsid w:val="006C7A87"/>
    <w:rsid w:val="006C7E7E"/>
    <w:rsid w:val="006D00BC"/>
    <w:rsid w:val="006D033D"/>
    <w:rsid w:val="006D03C3"/>
    <w:rsid w:val="006D0799"/>
    <w:rsid w:val="006D07BD"/>
    <w:rsid w:val="006D0A02"/>
    <w:rsid w:val="006D0A1B"/>
    <w:rsid w:val="006D0AD3"/>
    <w:rsid w:val="006D0BB3"/>
    <w:rsid w:val="006D0F5B"/>
    <w:rsid w:val="006D114D"/>
    <w:rsid w:val="006D131E"/>
    <w:rsid w:val="006D13B7"/>
    <w:rsid w:val="006D1453"/>
    <w:rsid w:val="006D1843"/>
    <w:rsid w:val="006D1A08"/>
    <w:rsid w:val="006D1A7D"/>
    <w:rsid w:val="006D1CCE"/>
    <w:rsid w:val="006D1D3A"/>
    <w:rsid w:val="006D1D6A"/>
    <w:rsid w:val="006D1DA2"/>
    <w:rsid w:val="006D2019"/>
    <w:rsid w:val="006D2164"/>
    <w:rsid w:val="006D2290"/>
    <w:rsid w:val="006D2419"/>
    <w:rsid w:val="006D243D"/>
    <w:rsid w:val="006D258B"/>
    <w:rsid w:val="006D2678"/>
    <w:rsid w:val="006D2735"/>
    <w:rsid w:val="006D2749"/>
    <w:rsid w:val="006D2875"/>
    <w:rsid w:val="006D2973"/>
    <w:rsid w:val="006D2BBE"/>
    <w:rsid w:val="006D2D9C"/>
    <w:rsid w:val="006D3242"/>
    <w:rsid w:val="006D326A"/>
    <w:rsid w:val="006D3281"/>
    <w:rsid w:val="006D32FF"/>
    <w:rsid w:val="006D3308"/>
    <w:rsid w:val="006D3399"/>
    <w:rsid w:val="006D33E6"/>
    <w:rsid w:val="006D3451"/>
    <w:rsid w:val="006D3A9D"/>
    <w:rsid w:val="006D3C4A"/>
    <w:rsid w:val="006D3D63"/>
    <w:rsid w:val="006D3DE9"/>
    <w:rsid w:val="006D3F26"/>
    <w:rsid w:val="006D3FB5"/>
    <w:rsid w:val="006D409D"/>
    <w:rsid w:val="006D42E4"/>
    <w:rsid w:val="006D4305"/>
    <w:rsid w:val="006D435A"/>
    <w:rsid w:val="006D448B"/>
    <w:rsid w:val="006D44F2"/>
    <w:rsid w:val="006D4643"/>
    <w:rsid w:val="006D475C"/>
    <w:rsid w:val="006D4815"/>
    <w:rsid w:val="006D4B53"/>
    <w:rsid w:val="006D4D04"/>
    <w:rsid w:val="006D4E4F"/>
    <w:rsid w:val="006D4F35"/>
    <w:rsid w:val="006D534E"/>
    <w:rsid w:val="006D53B9"/>
    <w:rsid w:val="006D5623"/>
    <w:rsid w:val="006D5656"/>
    <w:rsid w:val="006D585D"/>
    <w:rsid w:val="006D5ABD"/>
    <w:rsid w:val="006D5C3E"/>
    <w:rsid w:val="006D625C"/>
    <w:rsid w:val="006D63A6"/>
    <w:rsid w:val="006D64B8"/>
    <w:rsid w:val="006D64C6"/>
    <w:rsid w:val="006D6628"/>
    <w:rsid w:val="006D666E"/>
    <w:rsid w:val="006D669C"/>
    <w:rsid w:val="006D682A"/>
    <w:rsid w:val="006D688E"/>
    <w:rsid w:val="006D6895"/>
    <w:rsid w:val="006D68E2"/>
    <w:rsid w:val="006D6ADC"/>
    <w:rsid w:val="006D6BD1"/>
    <w:rsid w:val="006D6C4A"/>
    <w:rsid w:val="006D70EE"/>
    <w:rsid w:val="006D72C4"/>
    <w:rsid w:val="006D73B4"/>
    <w:rsid w:val="006D7590"/>
    <w:rsid w:val="006D7733"/>
    <w:rsid w:val="006D78F2"/>
    <w:rsid w:val="006D7CA0"/>
    <w:rsid w:val="006D7E37"/>
    <w:rsid w:val="006D7F91"/>
    <w:rsid w:val="006E0023"/>
    <w:rsid w:val="006E008D"/>
    <w:rsid w:val="006E0188"/>
    <w:rsid w:val="006E02C8"/>
    <w:rsid w:val="006E032A"/>
    <w:rsid w:val="006E05AC"/>
    <w:rsid w:val="006E0868"/>
    <w:rsid w:val="006E0933"/>
    <w:rsid w:val="006E0AA4"/>
    <w:rsid w:val="006E0B57"/>
    <w:rsid w:val="006E0D6E"/>
    <w:rsid w:val="006E0D99"/>
    <w:rsid w:val="006E0DA8"/>
    <w:rsid w:val="006E0DAA"/>
    <w:rsid w:val="006E0E5E"/>
    <w:rsid w:val="006E0FB9"/>
    <w:rsid w:val="006E1055"/>
    <w:rsid w:val="006E146D"/>
    <w:rsid w:val="006E146E"/>
    <w:rsid w:val="006E149B"/>
    <w:rsid w:val="006E16CD"/>
    <w:rsid w:val="006E1791"/>
    <w:rsid w:val="006E1834"/>
    <w:rsid w:val="006E1841"/>
    <w:rsid w:val="006E186B"/>
    <w:rsid w:val="006E1881"/>
    <w:rsid w:val="006E1AD3"/>
    <w:rsid w:val="006E1B0C"/>
    <w:rsid w:val="006E1CB5"/>
    <w:rsid w:val="006E1CCC"/>
    <w:rsid w:val="006E1D91"/>
    <w:rsid w:val="006E2094"/>
    <w:rsid w:val="006E20F9"/>
    <w:rsid w:val="006E216D"/>
    <w:rsid w:val="006E239B"/>
    <w:rsid w:val="006E272D"/>
    <w:rsid w:val="006E2838"/>
    <w:rsid w:val="006E283C"/>
    <w:rsid w:val="006E28D9"/>
    <w:rsid w:val="006E29C2"/>
    <w:rsid w:val="006E2AB2"/>
    <w:rsid w:val="006E2EF3"/>
    <w:rsid w:val="006E2F23"/>
    <w:rsid w:val="006E2FC9"/>
    <w:rsid w:val="006E3139"/>
    <w:rsid w:val="006E313E"/>
    <w:rsid w:val="006E3178"/>
    <w:rsid w:val="006E335F"/>
    <w:rsid w:val="006E34BE"/>
    <w:rsid w:val="006E35EE"/>
    <w:rsid w:val="006E3670"/>
    <w:rsid w:val="006E3741"/>
    <w:rsid w:val="006E3772"/>
    <w:rsid w:val="006E3843"/>
    <w:rsid w:val="006E3899"/>
    <w:rsid w:val="006E3A1C"/>
    <w:rsid w:val="006E3BDF"/>
    <w:rsid w:val="006E3BED"/>
    <w:rsid w:val="006E3C91"/>
    <w:rsid w:val="006E3CC8"/>
    <w:rsid w:val="006E3CEB"/>
    <w:rsid w:val="006E3D49"/>
    <w:rsid w:val="006E3EB9"/>
    <w:rsid w:val="006E3F4A"/>
    <w:rsid w:val="006E4067"/>
    <w:rsid w:val="006E4302"/>
    <w:rsid w:val="006E43D4"/>
    <w:rsid w:val="006E4622"/>
    <w:rsid w:val="006E466A"/>
    <w:rsid w:val="006E4772"/>
    <w:rsid w:val="006E47D2"/>
    <w:rsid w:val="006E47D8"/>
    <w:rsid w:val="006E48CF"/>
    <w:rsid w:val="006E4923"/>
    <w:rsid w:val="006E4BCB"/>
    <w:rsid w:val="006E4FAD"/>
    <w:rsid w:val="006E4FE6"/>
    <w:rsid w:val="006E50F6"/>
    <w:rsid w:val="006E50FE"/>
    <w:rsid w:val="006E5319"/>
    <w:rsid w:val="006E536C"/>
    <w:rsid w:val="006E54A7"/>
    <w:rsid w:val="006E567B"/>
    <w:rsid w:val="006E56C2"/>
    <w:rsid w:val="006E5914"/>
    <w:rsid w:val="006E5979"/>
    <w:rsid w:val="006E5E0C"/>
    <w:rsid w:val="006E5E51"/>
    <w:rsid w:val="006E5F3A"/>
    <w:rsid w:val="006E6022"/>
    <w:rsid w:val="006E62A9"/>
    <w:rsid w:val="006E6469"/>
    <w:rsid w:val="006E6522"/>
    <w:rsid w:val="006E6732"/>
    <w:rsid w:val="006E67C0"/>
    <w:rsid w:val="006E67F9"/>
    <w:rsid w:val="006E697B"/>
    <w:rsid w:val="006E69EF"/>
    <w:rsid w:val="006E6AA7"/>
    <w:rsid w:val="006E6B53"/>
    <w:rsid w:val="006E6BAC"/>
    <w:rsid w:val="006E6D56"/>
    <w:rsid w:val="006E6E63"/>
    <w:rsid w:val="006E6EA3"/>
    <w:rsid w:val="006E6F8E"/>
    <w:rsid w:val="006E7239"/>
    <w:rsid w:val="006E726C"/>
    <w:rsid w:val="006E740C"/>
    <w:rsid w:val="006E75BB"/>
    <w:rsid w:val="006E7682"/>
    <w:rsid w:val="006E773E"/>
    <w:rsid w:val="006E7759"/>
    <w:rsid w:val="006E77F6"/>
    <w:rsid w:val="006E7865"/>
    <w:rsid w:val="006E793D"/>
    <w:rsid w:val="006E79EE"/>
    <w:rsid w:val="006E7A16"/>
    <w:rsid w:val="006E7ADB"/>
    <w:rsid w:val="006E7ADF"/>
    <w:rsid w:val="006E7B8D"/>
    <w:rsid w:val="006E7D42"/>
    <w:rsid w:val="006E7D68"/>
    <w:rsid w:val="006E7E53"/>
    <w:rsid w:val="006E7F29"/>
    <w:rsid w:val="006F0022"/>
    <w:rsid w:val="006F00C9"/>
    <w:rsid w:val="006F015B"/>
    <w:rsid w:val="006F0488"/>
    <w:rsid w:val="006F051F"/>
    <w:rsid w:val="006F0669"/>
    <w:rsid w:val="006F076D"/>
    <w:rsid w:val="006F0828"/>
    <w:rsid w:val="006F08F7"/>
    <w:rsid w:val="006F0A88"/>
    <w:rsid w:val="006F0B89"/>
    <w:rsid w:val="006F0C4C"/>
    <w:rsid w:val="006F0C81"/>
    <w:rsid w:val="006F0FEF"/>
    <w:rsid w:val="006F117D"/>
    <w:rsid w:val="006F1294"/>
    <w:rsid w:val="006F1510"/>
    <w:rsid w:val="006F1597"/>
    <w:rsid w:val="006F15ED"/>
    <w:rsid w:val="006F1782"/>
    <w:rsid w:val="006F1A29"/>
    <w:rsid w:val="006F1A9E"/>
    <w:rsid w:val="006F1EBC"/>
    <w:rsid w:val="006F205A"/>
    <w:rsid w:val="006F2128"/>
    <w:rsid w:val="006F217B"/>
    <w:rsid w:val="006F219D"/>
    <w:rsid w:val="006F221E"/>
    <w:rsid w:val="006F23C3"/>
    <w:rsid w:val="006F2958"/>
    <w:rsid w:val="006F2962"/>
    <w:rsid w:val="006F2975"/>
    <w:rsid w:val="006F2981"/>
    <w:rsid w:val="006F2CCB"/>
    <w:rsid w:val="006F2D7D"/>
    <w:rsid w:val="006F2E1A"/>
    <w:rsid w:val="006F2E89"/>
    <w:rsid w:val="006F3119"/>
    <w:rsid w:val="006F321B"/>
    <w:rsid w:val="006F34BB"/>
    <w:rsid w:val="006F35CE"/>
    <w:rsid w:val="006F3630"/>
    <w:rsid w:val="006F371F"/>
    <w:rsid w:val="006F376B"/>
    <w:rsid w:val="006F3B1C"/>
    <w:rsid w:val="006F3B38"/>
    <w:rsid w:val="006F3C8A"/>
    <w:rsid w:val="006F3F23"/>
    <w:rsid w:val="006F420C"/>
    <w:rsid w:val="006F440F"/>
    <w:rsid w:val="006F4857"/>
    <w:rsid w:val="006F4D22"/>
    <w:rsid w:val="006F4DE5"/>
    <w:rsid w:val="006F4FEE"/>
    <w:rsid w:val="006F5040"/>
    <w:rsid w:val="006F5103"/>
    <w:rsid w:val="006F5135"/>
    <w:rsid w:val="006F5142"/>
    <w:rsid w:val="006F5369"/>
    <w:rsid w:val="006F5418"/>
    <w:rsid w:val="006F54D3"/>
    <w:rsid w:val="006F55BD"/>
    <w:rsid w:val="006F5885"/>
    <w:rsid w:val="006F5996"/>
    <w:rsid w:val="006F5A36"/>
    <w:rsid w:val="006F6100"/>
    <w:rsid w:val="006F613F"/>
    <w:rsid w:val="006F6157"/>
    <w:rsid w:val="006F62D8"/>
    <w:rsid w:val="006F63C2"/>
    <w:rsid w:val="006F63D1"/>
    <w:rsid w:val="006F63E9"/>
    <w:rsid w:val="006F6448"/>
    <w:rsid w:val="006F654E"/>
    <w:rsid w:val="006F66F5"/>
    <w:rsid w:val="006F6827"/>
    <w:rsid w:val="006F682D"/>
    <w:rsid w:val="006F69E9"/>
    <w:rsid w:val="006F6A4F"/>
    <w:rsid w:val="006F6AFE"/>
    <w:rsid w:val="006F6B3C"/>
    <w:rsid w:val="006F6C02"/>
    <w:rsid w:val="006F6C8F"/>
    <w:rsid w:val="006F6DD0"/>
    <w:rsid w:val="006F6F85"/>
    <w:rsid w:val="006F6F91"/>
    <w:rsid w:val="006F70AA"/>
    <w:rsid w:val="006F72F6"/>
    <w:rsid w:val="006F730C"/>
    <w:rsid w:val="006F74A0"/>
    <w:rsid w:val="006F7786"/>
    <w:rsid w:val="006F786E"/>
    <w:rsid w:val="006F7996"/>
    <w:rsid w:val="006F7A0C"/>
    <w:rsid w:val="006F7A8C"/>
    <w:rsid w:val="006F7BC8"/>
    <w:rsid w:val="006F7DB5"/>
    <w:rsid w:val="006F7ED8"/>
    <w:rsid w:val="006F7ED9"/>
    <w:rsid w:val="007007B6"/>
    <w:rsid w:val="00700803"/>
    <w:rsid w:val="00700994"/>
    <w:rsid w:val="007009F4"/>
    <w:rsid w:val="00700A96"/>
    <w:rsid w:val="00700D8C"/>
    <w:rsid w:val="00700EA7"/>
    <w:rsid w:val="00700F8B"/>
    <w:rsid w:val="00701087"/>
    <w:rsid w:val="007012B3"/>
    <w:rsid w:val="00701306"/>
    <w:rsid w:val="007013BF"/>
    <w:rsid w:val="00701683"/>
    <w:rsid w:val="00701904"/>
    <w:rsid w:val="00701DAC"/>
    <w:rsid w:val="0070202F"/>
    <w:rsid w:val="0070211C"/>
    <w:rsid w:val="00702274"/>
    <w:rsid w:val="00702294"/>
    <w:rsid w:val="00702307"/>
    <w:rsid w:val="0070233E"/>
    <w:rsid w:val="007024C3"/>
    <w:rsid w:val="00702858"/>
    <w:rsid w:val="00702865"/>
    <w:rsid w:val="00702C0C"/>
    <w:rsid w:val="00702EE1"/>
    <w:rsid w:val="00702F5E"/>
    <w:rsid w:val="00702FCF"/>
    <w:rsid w:val="0070308B"/>
    <w:rsid w:val="00703199"/>
    <w:rsid w:val="0070338E"/>
    <w:rsid w:val="00703822"/>
    <w:rsid w:val="00703998"/>
    <w:rsid w:val="007039C7"/>
    <w:rsid w:val="00703A05"/>
    <w:rsid w:val="00703BF8"/>
    <w:rsid w:val="00703C58"/>
    <w:rsid w:val="0070405B"/>
    <w:rsid w:val="00704071"/>
    <w:rsid w:val="007040E1"/>
    <w:rsid w:val="007041A9"/>
    <w:rsid w:val="00704211"/>
    <w:rsid w:val="007042F1"/>
    <w:rsid w:val="007044B1"/>
    <w:rsid w:val="0070468F"/>
    <w:rsid w:val="007046C1"/>
    <w:rsid w:val="00704840"/>
    <w:rsid w:val="007049DC"/>
    <w:rsid w:val="00704A71"/>
    <w:rsid w:val="00704AD5"/>
    <w:rsid w:val="00704B02"/>
    <w:rsid w:val="00704B0D"/>
    <w:rsid w:val="00704CA4"/>
    <w:rsid w:val="00704D01"/>
    <w:rsid w:val="00704D65"/>
    <w:rsid w:val="00704DB4"/>
    <w:rsid w:val="00704ECF"/>
    <w:rsid w:val="00705397"/>
    <w:rsid w:val="00705525"/>
    <w:rsid w:val="007058A7"/>
    <w:rsid w:val="00705C20"/>
    <w:rsid w:val="00705C54"/>
    <w:rsid w:val="00705CA8"/>
    <w:rsid w:val="00705D33"/>
    <w:rsid w:val="00705FA3"/>
    <w:rsid w:val="00705FC4"/>
    <w:rsid w:val="007060BF"/>
    <w:rsid w:val="007062C0"/>
    <w:rsid w:val="00706374"/>
    <w:rsid w:val="007063DE"/>
    <w:rsid w:val="00706462"/>
    <w:rsid w:val="007067E9"/>
    <w:rsid w:val="0070680F"/>
    <w:rsid w:val="00706976"/>
    <w:rsid w:val="007069B5"/>
    <w:rsid w:val="007069F4"/>
    <w:rsid w:val="00706B77"/>
    <w:rsid w:val="00706EC5"/>
    <w:rsid w:val="0070701A"/>
    <w:rsid w:val="007070CA"/>
    <w:rsid w:val="007071D7"/>
    <w:rsid w:val="00707205"/>
    <w:rsid w:val="0070734E"/>
    <w:rsid w:val="007074E2"/>
    <w:rsid w:val="0070754B"/>
    <w:rsid w:val="00707618"/>
    <w:rsid w:val="00707623"/>
    <w:rsid w:val="007079C1"/>
    <w:rsid w:val="00707AAE"/>
    <w:rsid w:val="00707C19"/>
    <w:rsid w:val="00707D05"/>
    <w:rsid w:val="007100EF"/>
    <w:rsid w:val="007106CC"/>
    <w:rsid w:val="007108AD"/>
    <w:rsid w:val="00710D18"/>
    <w:rsid w:val="00710DA3"/>
    <w:rsid w:val="00710DD0"/>
    <w:rsid w:val="00710E1F"/>
    <w:rsid w:val="00710E78"/>
    <w:rsid w:val="00710EFC"/>
    <w:rsid w:val="00710F10"/>
    <w:rsid w:val="007111BF"/>
    <w:rsid w:val="00711311"/>
    <w:rsid w:val="00711647"/>
    <w:rsid w:val="0071167F"/>
    <w:rsid w:val="00711755"/>
    <w:rsid w:val="007117C5"/>
    <w:rsid w:val="00711839"/>
    <w:rsid w:val="007118A0"/>
    <w:rsid w:val="00711901"/>
    <w:rsid w:val="00711A8A"/>
    <w:rsid w:val="00711BED"/>
    <w:rsid w:val="00711F8A"/>
    <w:rsid w:val="00711FEF"/>
    <w:rsid w:val="00712207"/>
    <w:rsid w:val="007122D7"/>
    <w:rsid w:val="007126A7"/>
    <w:rsid w:val="007126BB"/>
    <w:rsid w:val="00712769"/>
    <w:rsid w:val="00712898"/>
    <w:rsid w:val="0071290F"/>
    <w:rsid w:val="00712A0D"/>
    <w:rsid w:val="00712D00"/>
    <w:rsid w:val="00712E01"/>
    <w:rsid w:val="00712E09"/>
    <w:rsid w:val="00712EB0"/>
    <w:rsid w:val="00712F76"/>
    <w:rsid w:val="0071316E"/>
    <w:rsid w:val="007131A3"/>
    <w:rsid w:val="007132E5"/>
    <w:rsid w:val="0071331A"/>
    <w:rsid w:val="0071335A"/>
    <w:rsid w:val="00713474"/>
    <w:rsid w:val="00713693"/>
    <w:rsid w:val="0071374B"/>
    <w:rsid w:val="0071376E"/>
    <w:rsid w:val="0071380B"/>
    <w:rsid w:val="00713931"/>
    <w:rsid w:val="007139D6"/>
    <w:rsid w:val="00713D48"/>
    <w:rsid w:val="00713E28"/>
    <w:rsid w:val="00713EA4"/>
    <w:rsid w:val="00713EAD"/>
    <w:rsid w:val="00713EFB"/>
    <w:rsid w:val="00713F2D"/>
    <w:rsid w:val="00713FB8"/>
    <w:rsid w:val="0071408D"/>
    <w:rsid w:val="00714114"/>
    <w:rsid w:val="00714199"/>
    <w:rsid w:val="0071421D"/>
    <w:rsid w:val="007145DB"/>
    <w:rsid w:val="00714633"/>
    <w:rsid w:val="007146C1"/>
    <w:rsid w:val="0071495F"/>
    <w:rsid w:val="00714A0E"/>
    <w:rsid w:val="00714F22"/>
    <w:rsid w:val="0071528A"/>
    <w:rsid w:val="007153D8"/>
    <w:rsid w:val="00715439"/>
    <w:rsid w:val="00715443"/>
    <w:rsid w:val="0071556C"/>
    <w:rsid w:val="007155C7"/>
    <w:rsid w:val="00715677"/>
    <w:rsid w:val="00715843"/>
    <w:rsid w:val="007158E2"/>
    <w:rsid w:val="00715A82"/>
    <w:rsid w:val="00715B63"/>
    <w:rsid w:val="00715D7F"/>
    <w:rsid w:val="00715D82"/>
    <w:rsid w:val="00715F5F"/>
    <w:rsid w:val="00716049"/>
    <w:rsid w:val="00716084"/>
    <w:rsid w:val="00716092"/>
    <w:rsid w:val="007161D6"/>
    <w:rsid w:val="007162CC"/>
    <w:rsid w:val="00716364"/>
    <w:rsid w:val="007164CE"/>
    <w:rsid w:val="007165EF"/>
    <w:rsid w:val="00716761"/>
    <w:rsid w:val="00716A57"/>
    <w:rsid w:val="00716A76"/>
    <w:rsid w:val="00716D5B"/>
    <w:rsid w:val="00716DB4"/>
    <w:rsid w:val="00717145"/>
    <w:rsid w:val="007171A2"/>
    <w:rsid w:val="007171DF"/>
    <w:rsid w:val="0071728D"/>
    <w:rsid w:val="007173B3"/>
    <w:rsid w:val="00717451"/>
    <w:rsid w:val="0071780B"/>
    <w:rsid w:val="0071788D"/>
    <w:rsid w:val="00717951"/>
    <w:rsid w:val="00717959"/>
    <w:rsid w:val="00717A10"/>
    <w:rsid w:val="00717C02"/>
    <w:rsid w:val="00717CC8"/>
    <w:rsid w:val="00717D51"/>
    <w:rsid w:val="00717E5D"/>
    <w:rsid w:val="007201A1"/>
    <w:rsid w:val="007201EF"/>
    <w:rsid w:val="00720217"/>
    <w:rsid w:val="00720301"/>
    <w:rsid w:val="007203B4"/>
    <w:rsid w:val="007203BC"/>
    <w:rsid w:val="00720816"/>
    <w:rsid w:val="00720A77"/>
    <w:rsid w:val="00720CA3"/>
    <w:rsid w:val="007210A5"/>
    <w:rsid w:val="007211CA"/>
    <w:rsid w:val="00721242"/>
    <w:rsid w:val="00721591"/>
    <w:rsid w:val="007217E4"/>
    <w:rsid w:val="00721994"/>
    <w:rsid w:val="00721B25"/>
    <w:rsid w:val="00721DAA"/>
    <w:rsid w:val="00721ED0"/>
    <w:rsid w:val="00721F19"/>
    <w:rsid w:val="00722011"/>
    <w:rsid w:val="00722091"/>
    <w:rsid w:val="007221E7"/>
    <w:rsid w:val="0072228F"/>
    <w:rsid w:val="007223AC"/>
    <w:rsid w:val="007225BE"/>
    <w:rsid w:val="007225C5"/>
    <w:rsid w:val="00722704"/>
    <w:rsid w:val="007227A0"/>
    <w:rsid w:val="00722814"/>
    <w:rsid w:val="007228B8"/>
    <w:rsid w:val="0072290F"/>
    <w:rsid w:val="00722962"/>
    <w:rsid w:val="00722A6A"/>
    <w:rsid w:val="00722F1F"/>
    <w:rsid w:val="00722F20"/>
    <w:rsid w:val="00723016"/>
    <w:rsid w:val="0072327E"/>
    <w:rsid w:val="007232AD"/>
    <w:rsid w:val="0072352C"/>
    <w:rsid w:val="007235F6"/>
    <w:rsid w:val="00723709"/>
    <w:rsid w:val="0072376D"/>
    <w:rsid w:val="007237A7"/>
    <w:rsid w:val="00723829"/>
    <w:rsid w:val="007239ED"/>
    <w:rsid w:val="00723B36"/>
    <w:rsid w:val="00723CA1"/>
    <w:rsid w:val="00723CBF"/>
    <w:rsid w:val="00723D00"/>
    <w:rsid w:val="00723F6E"/>
    <w:rsid w:val="00724193"/>
    <w:rsid w:val="0072426B"/>
    <w:rsid w:val="007242FA"/>
    <w:rsid w:val="0072439A"/>
    <w:rsid w:val="0072448C"/>
    <w:rsid w:val="007245BD"/>
    <w:rsid w:val="00724672"/>
    <w:rsid w:val="00724678"/>
    <w:rsid w:val="007246C0"/>
    <w:rsid w:val="0072471E"/>
    <w:rsid w:val="00724721"/>
    <w:rsid w:val="007248B5"/>
    <w:rsid w:val="00724975"/>
    <w:rsid w:val="00724C33"/>
    <w:rsid w:val="00724C5B"/>
    <w:rsid w:val="00724C67"/>
    <w:rsid w:val="00724CAA"/>
    <w:rsid w:val="00724D7D"/>
    <w:rsid w:val="00724DFD"/>
    <w:rsid w:val="00724EC6"/>
    <w:rsid w:val="00724FD3"/>
    <w:rsid w:val="00725016"/>
    <w:rsid w:val="00725210"/>
    <w:rsid w:val="00725733"/>
    <w:rsid w:val="00725770"/>
    <w:rsid w:val="00725857"/>
    <w:rsid w:val="00725D7A"/>
    <w:rsid w:val="00725E55"/>
    <w:rsid w:val="0072617E"/>
    <w:rsid w:val="007261AB"/>
    <w:rsid w:val="00726222"/>
    <w:rsid w:val="00726327"/>
    <w:rsid w:val="00726580"/>
    <w:rsid w:val="007265DE"/>
    <w:rsid w:val="0072665C"/>
    <w:rsid w:val="0072680E"/>
    <w:rsid w:val="00726857"/>
    <w:rsid w:val="00726919"/>
    <w:rsid w:val="00726C41"/>
    <w:rsid w:val="00726DD8"/>
    <w:rsid w:val="00726E03"/>
    <w:rsid w:val="00726E12"/>
    <w:rsid w:val="00726EE5"/>
    <w:rsid w:val="00727455"/>
    <w:rsid w:val="007276E2"/>
    <w:rsid w:val="00727797"/>
    <w:rsid w:val="007279CD"/>
    <w:rsid w:val="00727B85"/>
    <w:rsid w:val="00727D23"/>
    <w:rsid w:val="00727D97"/>
    <w:rsid w:val="00727FAE"/>
    <w:rsid w:val="00727FC7"/>
    <w:rsid w:val="007300AB"/>
    <w:rsid w:val="00730152"/>
    <w:rsid w:val="00730205"/>
    <w:rsid w:val="00730649"/>
    <w:rsid w:val="007306A2"/>
    <w:rsid w:val="0073082F"/>
    <w:rsid w:val="00730A18"/>
    <w:rsid w:val="00730F79"/>
    <w:rsid w:val="00730FEB"/>
    <w:rsid w:val="00731007"/>
    <w:rsid w:val="0073111E"/>
    <w:rsid w:val="00731241"/>
    <w:rsid w:val="0073124F"/>
    <w:rsid w:val="0073127E"/>
    <w:rsid w:val="0073158E"/>
    <w:rsid w:val="00731624"/>
    <w:rsid w:val="0073188A"/>
    <w:rsid w:val="007318FD"/>
    <w:rsid w:val="00731938"/>
    <w:rsid w:val="00731948"/>
    <w:rsid w:val="00731984"/>
    <w:rsid w:val="00731B69"/>
    <w:rsid w:val="00731BEB"/>
    <w:rsid w:val="00731D61"/>
    <w:rsid w:val="00731ECD"/>
    <w:rsid w:val="00731F6C"/>
    <w:rsid w:val="007320B2"/>
    <w:rsid w:val="007320EF"/>
    <w:rsid w:val="007321BC"/>
    <w:rsid w:val="007321FC"/>
    <w:rsid w:val="007323B9"/>
    <w:rsid w:val="00732538"/>
    <w:rsid w:val="007325F8"/>
    <w:rsid w:val="00732815"/>
    <w:rsid w:val="00732B65"/>
    <w:rsid w:val="00732C1A"/>
    <w:rsid w:val="00732C75"/>
    <w:rsid w:val="00732FAA"/>
    <w:rsid w:val="00732FAD"/>
    <w:rsid w:val="00733170"/>
    <w:rsid w:val="007331FD"/>
    <w:rsid w:val="007332B6"/>
    <w:rsid w:val="00733459"/>
    <w:rsid w:val="00733535"/>
    <w:rsid w:val="0073369C"/>
    <w:rsid w:val="007337E9"/>
    <w:rsid w:val="00733BBF"/>
    <w:rsid w:val="00733C0B"/>
    <w:rsid w:val="00733D10"/>
    <w:rsid w:val="0073400F"/>
    <w:rsid w:val="007341E3"/>
    <w:rsid w:val="007342E1"/>
    <w:rsid w:val="0073433D"/>
    <w:rsid w:val="0073444B"/>
    <w:rsid w:val="00734668"/>
    <w:rsid w:val="00734775"/>
    <w:rsid w:val="007347A9"/>
    <w:rsid w:val="007348AE"/>
    <w:rsid w:val="007348D1"/>
    <w:rsid w:val="00734921"/>
    <w:rsid w:val="00734A74"/>
    <w:rsid w:val="00734C86"/>
    <w:rsid w:val="00734D7F"/>
    <w:rsid w:val="00734DA8"/>
    <w:rsid w:val="00734E27"/>
    <w:rsid w:val="00734EA9"/>
    <w:rsid w:val="00735007"/>
    <w:rsid w:val="00735067"/>
    <w:rsid w:val="00735083"/>
    <w:rsid w:val="00735258"/>
    <w:rsid w:val="007355C5"/>
    <w:rsid w:val="00735888"/>
    <w:rsid w:val="0073595D"/>
    <w:rsid w:val="00735C78"/>
    <w:rsid w:val="00735F51"/>
    <w:rsid w:val="00735F55"/>
    <w:rsid w:val="00735FAF"/>
    <w:rsid w:val="0073601B"/>
    <w:rsid w:val="00736256"/>
    <w:rsid w:val="00736614"/>
    <w:rsid w:val="0073662F"/>
    <w:rsid w:val="0073667C"/>
    <w:rsid w:val="00736908"/>
    <w:rsid w:val="00736AB9"/>
    <w:rsid w:val="00736B7A"/>
    <w:rsid w:val="00736C3C"/>
    <w:rsid w:val="00736CBA"/>
    <w:rsid w:val="00736DBD"/>
    <w:rsid w:val="00736DC1"/>
    <w:rsid w:val="00736EF4"/>
    <w:rsid w:val="0073713D"/>
    <w:rsid w:val="00737403"/>
    <w:rsid w:val="00737498"/>
    <w:rsid w:val="0073749E"/>
    <w:rsid w:val="00737605"/>
    <w:rsid w:val="00737708"/>
    <w:rsid w:val="0073771E"/>
    <w:rsid w:val="0073781F"/>
    <w:rsid w:val="00737978"/>
    <w:rsid w:val="00737DBA"/>
    <w:rsid w:val="00737EAF"/>
    <w:rsid w:val="00737FAE"/>
    <w:rsid w:val="00740169"/>
    <w:rsid w:val="007403C8"/>
    <w:rsid w:val="00740443"/>
    <w:rsid w:val="00740541"/>
    <w:rsid w:val="007405B7"/>
    <w:rsid w:val="0074078E"/>
    <w:rsid w:val="007407F0"/>
    <w:rsid w:val="00740A27"/>
    <w:rsid w:val="00740A80"/>
    <w:rsid w:val="0074103D"/>
    <w:rsid w:val="00741526"/>
    <w:rsid w:val="007415B3"/>
    <w:rsid w:val="007416C7"/>
    <w:rsid w:val="007416D3"/>
    <w:rsid w:val="00741763"/>
    <w:rsid w:val="0074177D"/>
    <w:rsid w:val="0074185B"/>
    <w:rsid w:val="007419B6"/>
    <w:rsid w:val="007419B9"/>
    <w:rsid w:val="007419F1"/>
    <w:rsid w:val="00741A65"/>
    <w:rsid w:val="00741A79"/>
    <w:rsid w:val="00741D10"/>
    <w:rsid w:val="00741F6F"/>
    <w:rsid w:val="00741FFA"/>
    <w:rsid w:val="00742006"/>
    <w:rsid w:val="00742080"/>
    <w:rsid w:val="0074224D"/>
    <w:rsid w:val="00742288"/>
    <w:rsid w:val="007422ED"/>
    <w:rsid w:val="00742344"/>
    <w:rsid w:val="00742755"/>
    <w:rsid w:val="00742A1D"/>
    <w:rsid w:val="00742A83"/>
    <w:rsid w:val="00742A87"/>
    <w:rsid w:val="00742B75"/>
    <w:rsid w:val="00742E19"/>
    <w:rsid w:val="00742F0D"/>
    <w:rsid w:val="00742F46"/>
    <w:rsid w:val="00742FAD"/>
    <w:rsid w:val="007431E0"/>
    <w:rsid w:val="00743424"/>
    <w:rsid w:val="0074349D"/>
    <w:rsid w:val="007434B3"/>
    <w:rsid w:val="007435C5"/>
    <w:rsid w:val="0074384A"/>
    <w:rsid w:val="00743860"/>
    <w:rsid w:val="0074389E"/>
    <w:rsid w:val="00743902"/>
    <w:rsid w:val="0074399A"/>
    <w:rsid w:val="00743ECD"/>
    <w:rsid w:val="00743F19"/>
    <w:rsid w:val="0074405E"/>
    <w:rsid w:val="007440A3"/>
    <w:rsid w:val="00744290"/>
    <w:rsid w:val="00744321"/>
    <w:rsid w:val="007443BF"/>
    <w:rsid w:val="007446F0"/>
    <w:rsid w:val="007449C7"/>
    <w:rsid w:val="00744CB3"/>
    <w:rsid w:val="00745293"/>
    <w:rsid w:val="00745534"/>
    <w:rsid w:val="007455B1"/>
    <w:rsid w:val="007456A9"/>
    <w:rsid w:val="007457CF"/>
    <w:rsid w:val="0074584E"/>
    <w:rsid w:val="00745916"/>
    <w:rsid w:val="00745B75"/>
    <w:rsid w:val="00745C01"/>
    <w:rsid w:val="00745CED"/>
    <w:rsid w:val="00745D11"/>
    <w:rsid w:val="00746019"/>
    <w:rsid w:val="007460B0"/>
    <w:rsid w:val="007460BE"/>
    <w:rsid w:val="007460D9"/>
    <w:rsid w:val="0074616C"/>
    <w:rsid w:val="00746320"/>
    <w:rsid w:val="00746497"/>
    <w:rsid w:val="007465AB"/>
    <w:rsid w:val="00746619"/>
    <w:rsid w:val="0074682D"/>
    <w:rsid w:val="0074684F"/>
    <w:rsid w:val="00746A48"/>
    <w:rsid w:val="00746DED"/>
    <w:rsid w:val="00746EAA"/>
    <w:rsid w:val="00746F44"/>
    <w:rsid w:val="00746F86"/>
    <w:rsid w:val="00746FED"/>
    <w:rsid w:val="00746FF7"/>
    <w:rsid w:val="007470B7"/>
    <w:rsid w:val="00747180"/>
    <w:rsid w:val="00747231"/>
    <w:rsid w:val="00747246"/>
    <w:rsid w:val="0074742A"/>
    <w:rsid w:val="007475FF"/>
    <w:rsid w:val="0074761C"/>
    <w:rsid w:val="007477DD"/>
    <w:rsid w:val="0074789B"/>
    <w:rsid w:val="00747950"/>
    <w:rsid w:val="00747AFE"/>
    <w:rsid w:val="00747B26"/>
    <w:rsid w:val="007503DE"/>
    <w:rsid w:val="00750693"/>
    <w:rsid w:val="00750818"/>
    <w:rsid w:val="00750897"/>
    <w:rsid w:val="00750D06"/>
    <w:rsid w:val="00750D41"/>
    <w:rsid w:val="00750DCD"/>
    <w:rsid w:val="00750E04"/>
    <w:rsid w:val="00750F2C"/>
    <w:rsid w:val="00751066"/>
    <w:rsid w:val="00751114"/>
    <w:rsid w:val="0075122D"/>
    <w:rsid w:val="007512A3"/>
    <w:rsid w:val="00751330"/>
    <w:rsid w:val="00751358"/>
    <w:rsid w:val="00751398"/>
    <w:rsid w:val="007513D9"/>
    <w:rsid w:val="007516D9"/>
    <w:rsid w:val="007516DF"/>
    <w:rsid w:val="00751912"/>
    <w:rsid w:val="00751C90"/>
    <w:rsid w:val="00751C9D"/>
    <w:rsid w:val="00751CD9"/>
    <w:rsid w:val="00751D85"/>
    <w:rsid w:val="00751DB5"/>
    <w:rsid w:val="00751E30"/>
    <w:rsid w:val="00752057"/>
    <w:rsid w:val="007523C3"/>
    <w:rsid w:val="00752534"/>
    <w:rsid w:val="00752591"/>
    <w:rsid w:val="007526D5"/>
    <w:rsid w:val="007527D3"/>
    <w:rsid w:val="007528DC"/>
    <w:rsid w:val="00752A0F"/>
    <w:rsid w:val="00752A5A"/>
    <w:rsid w:val="00752B03"/>
    <w:rsid w:val="00752C77"/>
    <w:rsid w:val="00752EC1"/>
    <w:rsid w:val="00752EEE"/>
    <w:rsid w:val="00752F4D"/>
    <w:rsid w:val="00752F60"/>
    <w:rsid w:val="00752FD2"/>
    <w:rsid w:val="007530C0"/>
    <w:rsid w:val="0075317B"/>
    <w:rsid w:val="0075342C"/>
    <w:rsid w:val="007534A1"/>
    <w:rsid w:val="00753626"/>
    <w:rsid w:val="0075381D"/>
    <w:rsid w:val="007538D7"/>
    <w:rsid w:val="00753972"/>
    <w:rsid w:val="00753AE1"/>
    <w:rsid w:val="00753AE6"/>
    <w:rsid w:val="00753E3F"/>
    <w:rsid w:val="00753EB4"/>
    <w:rsid w:val="0075440C"/>
    <w:rsid w:val="00754484"/>
    <w:rsid w:val="007545F1"/>
    <w:rsid w:val="00754975"/>
    <w:rsid w:val="00754C02"/>
    <w:rsid w:val="00754C61"/>
    <w:rsid w:val="00754DA6"/>
    <w:rsid w:val="00754E04"/>
    <w:rsid w:val="00754EBA"/>
    <w:rsid w:val="00755091"/>
    <w:rsid w:val="007551FA"/>
    <w:rsid w:val="00755271"/>
    <w:rsid w:val="007552D3"/>
    <w:rsid w:val="00755577"/>
    <w:rsid w:val="007555DE"/>
    <w:rsid w:val="0075569D"/>
    <w:rsid w:val="007556AE"/>
    <w:rsid w:val="00755742"/>
    <w:rsid w:val="007558C6"/>
    <w:rsid w:val="00755C6A"/>
    <w:rsid w:val="00755E61"/>
    <w:rsid w:val="00756286"/>
    <w:rsid w:val="007562C5"/>
    <w:rsid w:val="007562DB"/>
    <w:rsid w:val="007562DC"/>
    <w:rsid w:val="00756561"/>
    <w:rsid w:val="007565E4"/>
    <w:rsid w:val="0075687F"/>
    <w:rsid w:val="00756A23"/>
    <w:rsid w:val="00756A31"/>
    <w:rsid w:val="00756AD4"/>
    <w:rsid w:val="007570DE"/>
    <w:rsid w:val="00757172"/>
    <w:rsid w:val="007571C2"/>
    <w:rsid w:val="0075757E"/>
    <w:rsid w:val="007575BD"/>
    <w:rsid w:val="00757841"/>
    <w:rsid w:val="00757913"/>
    <w:rsid w:val="007579E0"/>
    <w:rsid w:val="00757A7E"/>
    <w:rsid w:val="00757C92"/>
    <w:rsid w:val="00757F5E"/>
    <w:rsid w:val="00760077"/>
    <w:rsid w:val="007602D1"/>
    <w:rsid w:val="007602E8"/>
    <w:rsid w:val="007602F4"/>
    <w:rsid w:val="007603D1"/>
    <w:rsid w:val="00760442"/>
    <w:rsid w:val="0076053F"/>
    <w:rsid w:val="007605FF"/>
    <w:rsid w:val="00760618"/>
    <w:rsid w:val="0076076D"/>
    <w:rsid w:val="00760818"/>
    <w:rsid w:val="007608C6"/>
    <w:rsid w:val="00760936"/>
    <w:rsid w:val="00760945"/>
    <w:rsid w:val="00760BF8"/>
    <w:rsid w:val="00760CF8"/>
    <w:rsid w:val="00760E57"/>
    <w:rsid w:val="0076126B"/>
    <w:rsid w:val="0076136F"/>
    <w:rsid w:val="00761490"/>
    <w:rsid w:val="0076151A"/>
    <w:rsid w:val="0076155C"/>
    <w:rsid w:val="00761886"/>
    <w:rsid w:val="00761944"/>
    <w:rsid w:val="00761D94"/>
    <w:rsid w:val="007620C3"/>
    <w:rsid w:val="00762204"/>
    <w:rsid w:val="00762238"/>
    <w:rsid w:val="007623EF"/>
    <w:rsid w:val="00762792"/>
    <w:rsid w:val="007627E9"/>
    <w:rsid w:val="00762935"/>
    <w:rsid w:val="00762992"/>
    <w:rsid w:val="00762AC2"/>
    <w:rsid w:val="00762B6B"/>
    <w:rsid w:val="00762CE4"/>
    <w:rsid w:val="00762F0E"/>
    <w:rsid w:val="00763130"/>
    <w:rsid w:val="0076313B"/>
    <w:rsid w:val="007631D1"/>
    <w:rsid w:val="007637DF"/>
    <w:rsid w:val="0076386E"/>
    <w:rsid w:val="00763962"/>
    <w:rsid w:val="00763983"/>
    <w:rsid w:val="007639D5"/>
    <w:rsid w:val="00763AAD"/>
    <w:rsid w:val="00763D54"/>
    <w:rsid w:val="00763D61"/>
    <w:rsid w:val="00763DE5"/>
    <w:rsid w:val="007641DE"/>
    <w:rsid w:val="007642FD"/>
    <w:rsid w:val="00764559"/>
    <w:rsid w:val="007647A9"/>
    <w:rsid w:val="0076485F"/>
    <w:rsid w:val="0076498B"/>
    <w:rsid w:val="00764A26"/>
    <w:rsid w:val="00764A3C"/>
    <w:rsid w:val="00764B06"/>
    <w:rsid w:val="00764C5E"/>
    <w:rsid w:val="00764D07"/>
    <w:rsid w:val="00764F0D"/>
    <w:rsid w:val="007650F7"/>
    <w:rsid w:val="007651FB"/>
    <w:rsid w:val="0076588D"/>
    <w:rsid w:val="0076589A"/>
    <w:rsid w:val="00765B52"/>
    <w:rsid w:val="00765B7D"/>
    <w:rsid w:val="00765E5D"/>
    <w:rsid w:val="00765F3F"/>
    <w:rsid w:val="0076614E"/>
    <w:rsid w:val="007662F9"/>
    <w:rsid w:val="0076698D"/>
    <w:rsid w:val="00766A37"/>
    <w:rsid w:val="00766B21"/>
    <w:rsid w:val="00766E5B"/>
    <w:rsid w:val="00766EF4"/>
    <w:rsid w:val="00766F85"/>
    <w:rsid w:val="00766F95"/>
    <w:rsid w:val="00766FCF"/>
    <w:rsid w:val="00766FF8"/>
    <w:rsid w:val="007670B8"/>
    <w:rsid w:val="0076718C"/>
    <w:rsid w:val="007671D3"/>
    <w:rsid w:val="00767256"/>
    <w:rsid w:val="0076733A"/>
    <w:rsid w:val="00767514"/>
    <w:rsid w:val="0076753A"/>
    <w:rsid w:val="0076777E"/>
    <w:rsid w:val="00767896"/>
    <w:rsid w:val="00767976"/>
    <w:rsid w:val="00767A8F"/>
    <w:rsid w:val="00767B11"/>
    <w:rsid w:val="00767B7E"/>
    <w:rsid w:val="00767BDA"/>
    <w:rsid w:val="00767C3A"/>
    <w:rsid w:val="00767CF6"/>
    <w:rsid w:val="00767F19"/>
    <w:rsid w:val="00767F51"/>
    <w:rsid w:val="0077016B"/>
    <w:rsid w:val="00770371"/>
    <w:rsid w:val="00770535"/>
    <w:rsid w:val="007705E1"/>
    <w:rsid w:val="0077060D"/>
    <w:rsid w:val="007706E3"/>
    <w:rsid w:val="007706E6"/>
    <w:rsid w:val="00770708"/>
    <w:rsid w:val="007707D2"/>
    <w:rsid w:val="00770C48"/>
    <w:rsid w:val="00770E05"/>
    <w:rsid w:val="00770F66"/>
    <w:rsid w:val="007711E5"/>
    <w:rsid w:val="0077144E"/>
    <w:rsid w:val="007716DE"/>
    <w:rsid w:val="00771732"/>
    <w:rsid w:val="00771833"/>
    <w:rsid w:val="007718E5"/>
    <w:rsid w:val="0077191E"/>
    <w:rsid w:val="00771C46"/>
    <w:rsid w:val="00771CF1"/>
    <w:rsid w:val="00771F65"/>
    <w:rsid w:val="00771F74"/>
    <w:rsid w:val="00771FE6"/>
    <w:rsid w:val="00772057"/>
    <w:rsid w:val="00772186"/>
    <w:rsid w:val="007721C8"/>
    <w:rsid w:val="007722E7"/>
    <w:rsid w:val="00772C20"/>
    <w:rsid w:val="00772CBF"/>
    <w:rsid w:val="00772D31"/>
    <w:rsid w:val="00772DFD"/>
    <w:rsid w:val="00772E73"/>
    <w:rsid w:val="00772E7F"/>
    <w:rsid w:val="00772F80"/>
    <w:rsid w:val="00773211"/>
    <w:rsid w:val="00773269"/>
    <w:rsid w:val="007737C0"/>
    <w:rsid w:val="0077386D"/>
    <w:rsid w:val="007738EF"/>
    <w:rsid w:val="00773D31"/>
    <w:rsid w:val="00773D44"/>
    <w:rsid w:val="00773F74"/>
    <w:rsid w:val="00773F77"/>
    <w:rsid w:val="00773FAE"/>
    <w:rsid w:val="007741A5"/>
    <w:rsid w:val="007741EF"/>
    <w:rsid w:val="007744FC"/>
    <w:rsid w:val="00774E07"/>
    <w:rsid w:val="00774ED5"/>
    <w:rsid w:val="00774F68"/>
    <w:rsid w:val="00774FE1"/>
    <w:rsid w:val="00775034"/>
    <w:rsid w:val="00775066"/>
    <w:rsid w:val="00775193"/>
    <w:rsid w:val="007751B7"/>
    <w:rsid w:val="007751EF"/>
    <w:rsid w:val="007753BE"/>
    <w:rsid w:val="007754C6"/>
    <w:rsid w:val="007754FE"/>
    <w:rsid w:val="0077560E"/>
    <w:rsid w:val="00775761"/>
    <w:rsid w:val="00775AB7"/>
    <w:rsid w:val="00775B2E"/>
    <w:rsid w:val="00775B5E"/>
    <w:rsid w:val="00775D79"/>
    <w:rsid w:val="00775E5D"/>
    <w:rsid w:val="00775ED3"/>
    <w:rsid w:val="00775EF1"/>
    <w:rsid w:val="007760A4"/>
    <w:rsid w:val="007760DA"/>
    <w:rsid w:val="00776118"/>
    <w:rsid w:val="007761FC"/>
    <w:rsid w:val="0077621C"/>
    <w:rsid w:val="00776304"/>
    <w:rsid w:val="0077630B"/>
    <w:rsid w:val="00776333"/>
    <w:rsid w:val="00776341"/>
    <w:rsid w:val="0077645D"/>
    <w:rsid w:val="007765BD"/>
    <w:rsid w:val="00776715"/>
    <w:rsid w:val="00776779"/>
    <w:rsid w:val="0077685B"/>
    <w:rsid w:val="0077692E"/>
    <w:rsid w:val="00776B23"/>
    <w:rsid w:val="00776C21"/>
    <w:rsid w:val="00776D42"/>
    <w:rsid w:val="00776FD3"/>
    <w:rsid w:val="007770A8"/>
    <w:rsid w:val="007770FC"/>
    <w:rsid w:val="00777590"/>
    <w:rsid w:val="00777787"/>
    <w:rsid w:val="007777A7"/>
    <w:rsid w:val="007779F6"/>
    <w:rsid w:val="00777B9C"/>
    <w:rsid w:val="00777C98"/>
    <w:rsid w:val="00777CE2"/>
    <w:rsid w:val="007803BF"/>
    <w:rsid w:val="00780606"/>
    <w:rsid w:val="00780664"/>
    <w:rsid w:val="00780773"/>
    <w:rsid w:val="00780870"/>
    <w:rsid w:val="00780A7E"/>
    <w:rsid w:val="00780B0B"/>
    <w:rsid w:val="00780BD4"/>
    <w:rsid w:val="00780C76"/>
    <w:rsid w:val="00780D63"/>
    <w:rsid w:val="00781152"/>
    <w:rsid w:val="007811C0"/>
    <w:rsid w:val="0078136D"/>
    <w:rsid w:val="007813B4"/>
    <w:rsid w:val="0078172B"/>
    <w:rsid w:val="00781745"/>
    <w:rsid w:val="00781A45"/>
    <w:rsid w:val="00781ACA"/>
    <w:rsid w:val="00781AD1"/>
    <w:rsid w:val="00781BA1"/>
    <w:rsid w:val="00781F55"/>
    <w:rsid w:val="00782043"/>
    <w:rsid w:val="007820D4"/>
    <w:rsid w:val="007823DF"/>
    <w:rsid w:val="00782560"/>
    <w:rsid w:val="007826FE"/>
    <w:rsid w:val="007827C1"/>
    <w:rsid w:val="007829C1"/>
    <w:rsid w:val="00782ACF"/>
    <w:rsid w:val="00782E17"/>
    <w:rsid w:val="007831A9"/>
    <w:rsid w:val="00783220"/>
    <w:rsid w:val="0078325D"/>
    <w:rsid w:val="007832D7"/>
    <w:rsid w:val="007832DF"/>
    <w:rsid w:val="00783409"/>
    <w:rsid w:val="00783462"/>
    <w:rsid w:val="007834D0"/>
    <w:rsid w:val="0078364C"/>
    <w:rsid w:val="007837A9"/>
    <w:rsid w:val="00783848"/>
    <w:rsid w:val="00783A93"/>
    <w:rsid w:val="00783CD8"/>
    <w:rsid w:val="00783D25"/>
    <w:rsid w:val="00783D73"/>
    <w:rsid w:val="00783DD8"/>
    <w:rsid w:val="00783E3E"/>
    <w:rsid w:val="00783E76"/>
    <w:rsid w:val="00783E7A"/>
    <w:rsid w:val="00783F72"/>
    <w:rsid w:val="00784019"/>
    <w:rsid w:val="00784073"/>
    <w:rsid w:val="00784454"/>
    <w:rsid w:val="00784479"/>
    <w:rsid w:val="007846CD"/>
    <w:rsid w:val="007846D5"/>
    <w:rsid w:val="007847F5"/>
    <w:rsid w:val="0078487E"/>
    <w:rsid w:val="007848B1"/>
    <w:rsid w:val="00784981"/>
    <w:rsid w:val="00784AC3"/>
    <w:rsid w:val="00784E81"/>
    <w:rsid w:val="00785185"/>
    <w:rsid w:val="007853D6"/>
    <w:rsid w:val="007854A3"/>
    <w:rsid w:val="00785533"/>
    <w:rsid w:val="00785657"/>
    <w:rsid w:val="007856C0"/>
    <w:rsid w:val="007858A7"/>
    <w:rsid w:val="00785A36"/>
    <w:rsid w:val="00785A3F"/>
    <w:rsid w:val="00785B01"/>
    <w:rsid w:val="00785C29"/>
    <w:rsid w:val="00785CF2"/>
    <w:rsid w:val="00785F5A"/>
    <w:rsid w:val="007860BD"/>
    <w:rsid w:val="0078626A"/>
    <w:rsid w:val="007862C5"/>
    <w:rsid w:val="00786448"/>
    <w:rsid w:val="007866EA"/>
    <w:rsid w:val="0078696A"/>
    <w:rsid w:val="00786AB3"/>
    <w:rsid w:val="00786B93"/>
    <w:rsid w:val="00786BFE"/>
    <w:rsid w:val="00786C5D"/>
    <w:rsid w:val="00786E79"/>
    <w:rsid w:val="00787085"/>
    <w:rsid w:val="00787173"/>
    <w:rsid w:val="0078727B"/>
    <w:rsid w:val="0078729F"/>
    <w:rsid w:val="007873D9"/>
    <w:rsid w:val="00787580"/>
    <w:rsid w:val="007875A1"/>
    <w:rsid w:val="00787648"/>
    <w:rsid w:val="00787668"/>
    <w:rsid w:val="007876CC"/>
    <w:rsid w:val="00787720"/>
    <w:rsid w:val="0078775B"/>
    <w:rsid w:val="007877BC"/>
    <w:rsid w:val="007878BA"/>
    <w:rsid w:val="0078790A"/>
    <w:rsid w:val="00787F67"/>
    <w:rsid w:val="00790013"/>
    <w:rsid w:val="00790060"/>
    <w:rsid w:val="007901A6"/>
    <w:rsid w:val="00790227"/>
    <w:rsid w:val="00790258"/>
    <w:rsid w:val="007903B8"/>
    <w:rsid w:val="0079040C"/>
    <w:rsid w:val="00790739"/>
    <w:rsid w:val="00790A24"/>
    <w:rsid w:val="00790CBA"/>
    <w:rsid w:val="00790D03"/>
    <w:rsid w:val="007914D7"/>
    <w:rsid w:val="00791634"/>
    <w:rsid w:val="00791A66"/>
    <w:rsid w:val="00791C70"/>
    <w:rsid w:val="00791D74"/>
    <w:rsid w:val="007920D4"/>
    <w:rsid w:val="00792133"/>
    <w:rsid w:val="007921C1"/>
    <w:rsid w:val="007921CE"/>
    <w:rsid w:val="007921FB"/>
    <w:rsid w:val="00792285"/>
    <w:rsid w:val="00792344"/>
    <w:rsid w:val="007928EB"/>
    <w:rsid w:val="00792968"/>
    <w:rsid w:val="00792DCB"/>
    <w:rsid w:val="00792DDE"/>
    <w:rsid w:val="00792F41"/>
    <w:rsid w:val="00793246"/>
    <w:rsid w:val="0079325C"/>
    <w:rsid w:val="007932C2"/>
    <w:rsid w:val="00793421"/>
    <w:rsid w:val="0079365A"/>
    <w:rsid w:val="007937AF"/>
    <w:rsid w:val="007937CD"/>
    <w:rsid w:val="0079385F"/>
    <w:rsid w:val="0079387C"/>
    <w:rsid w:val="007939DA"/>
    <w:rsid w:val="00793AA1"/>
    <w:rsid w:val="00793AF6"/>
    <w:rsid w:val="00793B39"/>
    <w:rsid w:val="00793BF8"/>
    <w:rsid w:val="00793F6B"/>
    <w:rsid w:val="00793FA5"/>
    <w:rsid w:val="0079417B"/>
    <w:rsid w:val="0079417F"/>
    <w:rsid w:val="007941D0"/>
    <w:rsid w:val="007942AB"/>
    <w:rsid w:val="00794372"/>
    <w:rsid w:val="007943AE"/>
    <w:rsid w:val="00794492"/>
    <w:rsid w:val="007944C9"/>
    <w:rsid w:val="00794744"/>
    <w:rsid w:val="007947C6"/>
    <w:rsid w:val="00794C5B"/>
    <w:rsid w:val="00794DC6"/>
    <w:rsid w:val="00794FBC"/>
    <w:rsid w:val="00795091"/>
    <w:rsid w:val="00795201"/>
    <w:rsid w:val="007953DF"/>
    <w:rsid w:val="0079597A"/>
    <w:rsid w:val="00795987"/>
    <w:rsid w:val="00795C04"/>
    <w:rsid w:val="00795D1D"/>
    <w:rsid w:val="00795D46"/>
    <w:rsid w:val="00795F06"/>
    <w:rsid w:val="00795F80"/>
    <w:rsid w:val="0079601B"/>
    <w:rsid w:val="00796167"/>
    <w:rsid w:val="007961A1"/>
    <w:rsid w:val="0079648F"/>
    <w:rsid w:val="00796536"/>
    <w:rsid w:val="007965AC"/>
    <w:rsid w:val="0079678E"/>
    <w:rsid w:val="00796849"/>
    <w:rsid w:val="00796997"/>
    <w:rsid w:val="007969AD"/>
    <w:rsid w:val="00796A98"/>
    <w:rsid w:val="00796AC2"/>
    <w:rsid w:val="00796B32"/>
    <w:rsid w:val="00796C6D"/>
    <w:rsid w:val="00796CB0"/>
    <w:rsid w:val="00796CEF"/>
    <w:rsid w:val="00796E1C"/>
    <w:rsid w:val="00797001"/>
    <w:rsid w:val="00797179"/>
    <w:rsid w:val="0079722F"/>
    <w:rsid w:val="007972C8"/>
    <w:rsid w:val="007973F1"/>
    <w:rsid w:val="007974C8"/>
    <w:rsid w:val="00797741"/>
    <w:rsid w:val="007977CD"/>
    <w:rsid w:val="0079795F"/>
    <w:rsid w:val="007979B8"/>
    <w:rsid w:val="00797B11"/>
    <w:rsid w:val="00797BA6"/>
    <w:rsid w:val="00797EA5"/>
    <w:rsid w:val="00797F4B"/>
    <w:rsid w:val="007A00DB"/>
    <w:rsid w:val="007A0144"/>
    <w:rsid w:val="007A03F1"/>
    <w:rsid w:val="007A060F"/>
    <w:rsid w:val="007A0791"/>
    <w:rsid w:val="007A0867"/>
    <w:rsid w:val="007A0884"/>
    <w:rsid w:val="007A0A09"/>
    <w:rsid w:val="007A0E67"/>
    <w:rsid w:val="007A0F0C"/>
    <w:rsid w:val="007A10D7"/>
    <w:rsid w:val="007A11C6"/>
    <w:rsid w:val="007A1313"/>
    <w:rsid w:val="007A14CE"/>
    <w:rsid w:val="007A169D"/>
    <w:rsid w:val="007A17EB"/>
    <w:rsid w:val="007A18C1"/>
    <w:rsid w:val="007A1908"/>
    <w:rsid w:val="007A1BF8"/>
    <w:rsid w:val="007A1C6E"/>
    <w:rsid w:val="007A2286"/>
    <w:rsid w:val="007A2305"/>
    <w:rsid w:val="007A2358"/>
    <w:rsid w:val="007A2371"/>
    <w:rsid w:val="007A2485"/>
    <w:rsid w:val="007A24AC"/>
    <w:rsid w:val="007A24EC"/>
    <w:rsid w:val="007A264E"/>
    <w:rsid w:val="007A2670"/>
    <w:rsid w:val="007A26B3"/>
    <w:rsid w:val="007A26E5"/>
    <w:rsid w:val="007A27ED"/>
    <w:rsid w:val="007A29DE"/>
    <w:rsid w:val="007A2BE9"/>
    <w:rsid w:val="007A2D46"/>
    <w:rsid w:val="007A2E7E"/>
    <w:rsid w:val="007A2F07"/>
    <w:rsid w:val="007A3034"/>
    <w:rsid w:val="007A31C7"/>
    <w:rsid w:val="007A3380"/>
    <w:rsid w:val="007A33E7"/>
    <w:rsid w:val="007A3650"/>
    <w:rsid w:val="007A385D"/>
    <w:rsid w:val="007A3950"/>
    <w:rsid w:val="007A3A03"/>
    <w:rsid w:val="007A3BA8"/>
    <w:rsid w:val="007A3C76"/>
    <w:rsid w:val="007A3D24"/>
    <w:rsid w:val="007A41E5"/>
    <w:rsid w:val="007A4222"/>
    <w:rsid w:val="007A4278"/>
    <w:rsid w:val="007A43FE"/>
    <w:rsid w:val="007A4537"/>
    <w:rsid w:val="007A45E7"/>
    <w:rsid w:val="007A46AD"/>
    <w:rsid w:val="007A471D"/>
    <w:rsid w:val="007A4764"/>
    <w:rsid w:val="007A48EE"/>
    <w:rsid w:val="007A4A5F"/>
    <w:rsid w:val="007A4AE3"/>
    <w:rsid w:val="007A4E6F"/>
    <w:rsid w:val="007A4EFF"/>
    <w:rsid w:val="007A51A7"/>
    <w:rsid w:val="007A5400"/>
    <w:rsid w:val="007A541B"/>
    <w:rsid w:val="007A562F"/>
    <w:rsid w:val="007A5825"/>
    <w:rsid w:val="007A5C27"/>
    <w:rsid w:val="007A5CC1"/>
    <w:rsid w:val="007A5FAB"/>
    <w:rsid w:val="007A6065"/>
    <w:rsid w:val="007A6229"/>
    <w:rsid w:val="007A628C"/>
    <w:rsid w:val="007A664B"/>
    <w:rsid w:val="007A687B"/>
    <w:rsid w:val="007A69F8"/>
    <w:rsid w:val="007A6A07"/>
    <w:rsid w:val="007A6C53"/>
    <w:rsid w:val="007A6C62"/>
    <w:rsid w:val="007A6DD9"/>
    <w:rsid w:val="007A7421"/>
    <w:rsid w:val="007A7632"/>
    <w:rsid w:val="007A771F"/>
    <w:rsid w:val="007A789C"/>
    <w:rsid w:val="007A78ED"/>
    <w:rsid w:val="007A7955"/>
    <w:rsid w:val="007A7B79"/>
    <w:rsid w:val="007A7DB2"/>
    <w:rsid w:val="007A7E66"/>
    <w:rsid w:val="007A7F0E"/>
    <w:rsid w:val="007A7F1E"/>
    <w:rsid w:val="007B0027"/>
    <w:rsid w:val="007B00D1"/>
    <w:rsid w:val="007B0319"/>
    <w:rsid w:val="007B03DE"/>
    <w:rsid w:val="007B0498"/>
    <w:rsid w:val="007B0502"/>
    <w:rsid w:val="007B05D1"/>
    <w:rsid w:val="007B0870"/>
    <w:rsid w:val="007B08E5"/>
    <w:rsid w:val="007B0D1C"/>
    <w:rsid w:val="007B0E1D"/>
    <w:rsid w:val="007B0EFA"/>
    <w:rsid w:val="007B101A"/>
    <w:rsid w:val="007B112B"/>
    <w:rsid w:val="007B11DA"/>
    <w:rsid w:val="007B12E4"/>
    <w:rsid w:val="007B132B"/>
    <w:rsid w:val="007B13D8"/>
    <w:rsid w:val="007B1530"/>
    <w:rsid w:val="007B174B"/>
    <w:rsid w:val="007B18D3"/>
    <w:rsid w:val="007B18F0"/>
    <w:rsid w:val="007B1922"/>
    <w:rsid w:val="007B1E8A"/>
    <w:rsid w:val="007B1F17"/>
    <w:rsid w:val="007B205C"/>
    <w:rsid w:val="007B2118"/>
    <w:rsid w:val="007B223B"/>
    <w:rsid w:val="007B2521"/>
    <w:rsid w:val="007B253F"/>
    <w:rsid w:val="007B2553"/>
    <w:rsid w:val="007B299B"/>
    <w:rsid w:val="007B2B6F"/>
    <w:rsid w:val="007B2BFD"/>
    <w:rsid w:val="007B2C5D"/>
    <w:rsid w:val="007B2D25"/>
    <w:rsid w:val="007B2D50"/>
    <w:rsid w:val="007B2EE2"/>
    <w:rsid w:val="007B2F53"/>
    <w:rsid w:val="007B3010"/>
    <w:rsid w:val="007B305F"/>
    <w:rsid w:val="007B30BA"/>
    <w:rsid w:val="007B31CC"/>
    <w:rsid w:val="007B32E1"/>
    <w:rsid w:val="007B331F"/>
    <w:rsid w:val="007B350D"/>
    <w:rsid w:val="007B3526"/>
    <w:rsid w:val="007B361A"/>
    <w:rsid w:val="007B36C1"/>
    <w:rsid w:val="007B3761"/>
    <w:rsid w:val="007B378D"/>
    <w:rsid w:val="007B39EA"/>
    <w:rsid w:val="007B3A62"/>
    <w:rsid w:val="007B3A81"/>
    <w:rsid w:val="007B3B0A"/>
    <w:rsid w:val="007B3D98"/>
    <w:rsid w:val="007B3E2D"/>
    <w:rsid w:val="007B3F8A"/>
    <w:rsid w:val="007B3F9A"/>
    <w:rsid w:val="007B41EC"/>
    <w:rsid w:val="007B4255"/>
    <w:rsid w:val="007B4358"/>
    <w:rsid w:val="007B43B7"/>
    <w:rsid w:val="007B45F2"/>
    <w:rsid w:val="007B4832"/>
    <w:rsid w:val="007B48BF"/>
    <w:rsid w:val="007B4A08"/>
    <w:rsid w:val="007B4A94"/>
    <w:rsid w:val="007B4AB3"/>
    <w:rsid w:val="007B4B90"/>
    <w:rsid w:val="007B4B9E"/>
    <w:rsid w:val="007B4C6A"/>
    <w:rsid w:val="007B4C86"/>
    <w:rsid w:val="007B4D89"/>
    <w:rsid w:val="007B50DF"/>
    <w:rsid w:val="007B521B"/>
    <w:rsid w:val="007B5426"/>
    <w:rsid w:val="007B582B"/>
    <w:rsid w:val="007B599A"/>
    <w:rsid w:val="007B5BBD"/>
    <w:rsid w:val="007B5BDF"/>
    <w:rsid w:val="007B5D58"/>
    <w:rsid w:val="007B5D90"/>
    <w:rsid w:val="007B5DE8"/>
    <w:rsid w:val="007B5F44"/>
    <w:rsid w:val="007B5F50"/>
    <w:rsid w:val="007B6334"/>
    <w:rsid w:val="007B64EE"/>
    <w:rsid w:val="007B6735"/>
    <w:rsid w:val="007B6BE0"/>
    <w:rsid w:val="007B6C1C"/>
    <w:rsid w:val="007B6E5C"/>
    <w:rsid w:val="007B70D5"/>
    <w:rsid w:val="007B73A7"/>
    <w:rsid w:val="007B73C7"/>
    <w:rsid w:val="007B7560"/>
    <w:rsid w:val="007B772A"/>
    <w:rsid w:val="007B7761"/>
    <w:rsid w:val="007B7B13"/>
    <w:rsid w:val="007B7BCA"/>
    <w:rsid w:val="007B7C2F"/>
    <w:rsid w:val="007B7E3F"/>
    <w:rsid w:val="007B7EBC"/>
    <w:rsid w:val="007B7EE7"/>
    <w:rsid w:val="007B7FE8"/>
    <w:rsid w:val="007C0007"/>
    <w:rsid w:val="007C00B1"/>
    <w:rsid w:val="007C0347"/>
    <w:rsid w:val="007C0952"/>
    <w:rsid w:val="007C0BB6"/>
    <w:rsid w:val="007C0BE9"/>
    <w:rsid w:val="007C0CFA"/>
    <w:rsid w:val="007C0DA2"/>
    <w:rsid w:val="007C0E0B"/>
    <w:rsid w:val="007C0E68"/>
    <w:rsid w:val="007C0ED2"/>
    <w:rsid w:val="007C0F48"/>
    <w:rsid w:val="007C0F86"/>
    <w:rsid w:val="007C1107"/>
    <w:rsid w:val="007C115B"/>
    <w:rsid w:val="007C1286"/>
    <w:rsid w:val="007C171B"/>
    <w:rsid w:val="007C1946"/>
    <w:rsid w:val="007C1A62"/>
    <w:rsid w:val="007C1A7E"/>
    <w:rsid w:val="007C1CA0"/>
    <w:rsid w:val="007C1D06"/>
    <w:rsid w:val="007C1DFE"/>
    <w:rsid w:val="007C20A5"/>
    <w:rsid w:val="007C21DD"/>
    <w:rsid w:val="007C227F"/>
    <w:rsid w:val="007C2710"/>
    <w:rsid w:val="007C2978"/>
    <w:rsid w:val="007C29EA"/>
    <w:rsid w:val="007C2CC7"/>
    <w:rsid w:val="007C2D59"/>
    <w:rsid w:val="007C2E71"/>
    <w:rsid w:val="007C2E89"/>
    <w:rsid w:val="007C2E92"/>
    <w:rsid w:val="007C2EE8"/>
    <w:rsid w:val="007C3316"/>
    <w:rsid w:val="007C3617"/>
    <w:rsid w:val="007C3698"/>
    <w:rsid w:val="007C37F3"/>
    <w:rsid w:val="007C383B"/>
    <w:rsid w:val="007C38EF"/>
    <w:rsid w:val="007C39DB"/>
    <w:rsid w:val="007C3BF2"/>
    <w:rsid w:val="007C3C71"/>
    <w:rsid w:val="007C3E56"/>
    <w:rsid w:val="007C3EA8"/>
    <w:rsid w:val="007C3EFB"/>
    <w:rsid w:val="007C3F60"/>
    <w:rsid w:val="007C40BE"/>
    <w:rsid w:val="007C41B7"/>
    <w:rsid w:val="007C42EE"/>
    <w:rsid w:val="007C43D9"/>
    <w:rsid w:val="007C445C"/>
    <w:rsid w:val="007C44ED"/>
    <w:rsid w:val="007C45A0"/>
    <w:rsid w:val="007C4664"/>
    <w:rsid w:val="007C4691"/>
    <w:rsid w:val="007C488B"/>
    <w:rsid w:val="007C49B6"/>
    <w:rsid w:val="007C4DA8"/>
    <w:rsid w:val="007C4DC1"/>
    <w:rsid w:val="007C4F06"/>
    <w:rsid w:val="007C5047"/>
    <w:rsid w:val="007C515B"/>
    <w:rsid w:val="007C53F8"/>
    <w:rsid w:val="007C55AC"/>
    <w:rsid w:val="007C5650"/>
    <w:rsid w:val="007C5760"/>
    <w:rsid w:val="007C586C"/>
    <w:rsid w:val="007C5B27"/>
    <w:rsid w:val="007C5B65"/>
    <w:rsid w:val="007C5E6D"/>
    <w:rsid w:val="007C5EF8"/>
    <w:rsid w:val="007C6164"/>
    <w:rsid w:val="007C647A"/>
    <w:rsid w:val="007C659E"/>
    <w:rsid w:val="007C672B"/>
    <w:rsid w:val="007C6748"/>
    <w:rsid w:val="007C6B0D"/>
    <w:rsid w:val="007C6DA0"/>
    <w:rsid w:val="007C6E20"/>
    <w:rsid w:val="007C6FA8"/>
    <w:rsid w:val="007C70DA"/>
    <w:rsid w:val="007C712F"/>
    <w:rsid w:val="007C7233"/>
    <w:rsid w:val="007C7304"/>
    <w:rsid w:val="007C78E3"/>
    <w:rsid w:val="007C79F3"/>
    <w:rsid w:val="007C7AD6"/>
    <w:rsid w:val="007C7D9C"/>
    <w:rsid w:val="007C7E24"/>
    <w:rsid w:val="007C7F74"/>
    <w:rsid w:val="007D00AC"/>
    <w:rsid w:val="007D0205"/>
    <w:rsid w:val="007D0399"/>
    <w:rsid w:val="007D052C"/>
    <w:rsid w:val="007D057D"/>
    <w:rsid w:val="007D061C"/>
    <w:rsid w:val="007D07B9"/>
    <w:rsid w:val="007D07D5"/>
    <w:rsid w:val="007D082D"/>
    <w:rsid w:val="007D0897"/>
    <w:rsid w:val="007D091C"/>
    <w:rsid w:val="007D0944"/>
    <w:rsid w:val="007D0A13"/>
    <w:rsid w:val="007D0A25"/>
    <w:rsid w:val="007D0A8F"/>
    <w:rsid w:val="007D0B18"/>
    <w:rsid w:val="007D0B38"/>
    <w:rsid w:val="007D0C58"/>
    <w:rsid w:val="007D0C67"/>
    <w:rsid w:val="007D0C9F"/>
    <w:rsid w:val="007D0CF8"/>
    <w:rsid w:val="007D0D34"/>
    <w:rsid w:val="007D0F6F"/>
    <w:rsid w:val="007D1236"/>
    <w:rsid w:val="007D141C"/>
    <w:rsid w:val="007D144C"/>
    <w:rsid w:val="007D16D4"/>
    <w:rsid w:val="007D1D4B"/>
    <w:rsid w:val="007D1DA3"/>
    <w:rsid w:val="007D1FDD"/>
    <w:rsid w:val="007D1FEB"/>
    <w:rsid w:val="007D1FF1"/>
    <w:rsid w:val="007D2003"/>
    <w:rsid w:val="007D205C"/>
    <w:rsid w:val="007D22E1"/>
    <w:rsid w:val="007D23DB"/>
    <w:rsid w:val="007D2467"/>
    <w:rsid w:val="007D247D"/>
    <w:rsid w:val="007D269F"/>
    <w:rsid w:val="007D2787"/>
    <w:rsid w:val="007D295B"/>
    <w:rsid w:val="007D2A25"/>
    <w:rsid w:val="007D2AB8"/>
    <w:rsid w:val="007D30C8"/>
    <w:rsid w:val="007D3313"/>
    <w:rsid w:val="007D341A"/>
    <w:rsid w:val="007D347C"/>
    <w:rsid w:val="007D354A"/>
    <w:rsid w:val="007D356D"/>
    <w:rsid w:val="007D35A6"/>
    <w:rsid w:val="007D35F4"/>
    <w:rsid w:val="007D378E"/>
    <w:rsid w:val="007D38E7"/>
    <w:rsid w:val="007D3ADB"/>
    <w:rsid w:val="007D3BA1"/>
    <w:rsid w:val="007D3D34"/>
    <w:rsid w:val="007D3D6F"/>
    <w:rsid w:val="007D3FED"/>
    <w:rsid w:val="007D424D"/>
    <w:rsid w:val="007D42AA"/>
    <w:rsid w:val="007D44B8"/>
    <w:rsid w:val="007D44B9"/>
    <w:rsid w:val="007D4D96"/>
    <w:rsid w:val="007D4E39"/>
    <w:rsid w:val="007D4E4E"/>
    <w:rsid w:val="007D4E53"/>
    <w:rsid w:val="007D4E6C"/>
    <w:rsid w:val="007D4ECE"/>
    <w:rsid w:val="007D506B"/>
    <w:rsid w:val="007D5165"/>
    <w:rsid w:val="007D51D1"/>
    <w:rsid w:val="007D57F6"/>
    <w:rsid w:val="007D5B09"/>
    <w:rsid w:val="007D5D8B"/>
    <w:rsid w:val="007D5DBF"/>
    <w:rsid w:val="007D5E80"/>
    <w:rsid w:val="007D5F4A"/>
    <w:rsid w:val="007D60F2"/>
    <w:rsid w:val="007D615B"/>
    <w:rsid w:val="007D626C"/>
    <w:rsid w:val="007D62CC"/>
    <w:rsid w:val="007D647F"/>
    <w:rsid w:val="007D6593"/>
    <w:rsid w:val="007D676B"/>
    <w:rsid w:val="007D68A7"/>
    <w:rsid w:val="007D6926"/>
    <w:rsid w:val="007D6943"/>
    <w:rsid w:val="007D6A1A"/>
    <w:rsid w:val="007D6D04"/>
    <w:rsid w:val="007D7010"/>
    <w:rsid w:val="007D7070"/>
    <w:rsid w:val="007D71E9"/>
    <w:rsid w:val="007D71F1"/>
    <w:rsid w:val="007D7610"/>
    <w:rsid w:val="007D77C6"/>
    <w:rsid w:val="007D78CA"/>
    <w:rsid w:val="007D792A"/>
    <w:rsid w:val="007D7988"/>
    <w:rsid w:val="007D7C3E"/>
    <w:rsid w:val="007D7D9A"/>
    <w:rsid w:val="007D7E03"/>
    <w:rsid w:val="007E0060"/>
    <w:rsid w:val="007E06DD"/>
    <w:rsid w:val="007E080D"/>
    <w:rsid w:val="007E08C0"/>
    <w:rsid w:val="007E0A3E"/>
    <w:rsid w:val="007E0C0E"/>
    <w:rsid w:val="007E0CA3"/>
    <w:rsid w:val="007E0F82"/>
    <w:rsid w:val="007E104C"/>
    <w:rsid w:val="007E1146"/>
    <w:rsid w:val="007E1660"/>
    <w:rsid w:val="007E1688"/>
    <w:rsid w:val="007E1928"/>
    <w:rsid w:val="007E196C"/>
    <w:rsid w:val="007E19E1"/>
    <w:rsid w:val="007E1A14"/>
    <w:rsid w:val="007E1D2B"/>
    <w:rsid w:val="007E1F92"/>
    <w:rsid w:val="007E220B"/>
    <w:rsid w:val="007E2257"/>
    <w:rsid w:val="007E2417"/>
    <w:rsid w:val="007E24F1"/>
    <w:rsid w:val="007E256C"/>
    <w:rsid w:val="007E25CD"/>
    <w:rsid w:val="007E2B10"/>
    <w:rsid w:val="007E2B1F"/>
    <w:rsid w:val="007E2CB6"/>
    <w:rsid w:val="007E2CFD"/>
    <w:rsid w:val="007E30AC"/>
    <w:rsid w:val="007E342A"/>
    <w:rsid w:val="007E354E"/>
    <w:rsid w:val="007E3801"/>
    <w:rsid w:val="007E3847"/>
    <w:rsid w:val="007E38F4"/>
    <w:rsid w:val="007E3965"/>
    <w:rsid w:val="007E397D"/>
    <w:rsid w:val="007E3AC9"/>
    <w:rsid w:val="007E3C5C"/>
    <w:rsid w:val="007E426B"/>
    <w:rsid w:val="007E446C"/>
    <w:rsid w:val="007E463B"/>
    <w:rsid w:val="007E466E"/>
    <w:rsid w:val="007E4670"/>
    <w:rsid w:val="007E46AE"/>
    <w:rsid w:val="007E471E"/>
    <w:rsid w:val="007E4771"/>
    <w:rsid w:val="007E4B8A"/>
    <w:rsid w:val="007E4CA8"/>
    <w:rsid w:val="007E4CC3"/>
    <w:rsid w:val="007E4E9F"/>
    <w:rsid w:val="007E4EFC"/>
    <w:rsid w:val="007E50B8"/>
    <w:rsid w:val="007E52C5"/>
    <w:rsid w:val="007E58AB"/>
    <w:rsid w:val="007E5A5D"/>
    <w:rsid w:val="007E5B9D"/>
    <w:rsid w:val="007E5C3C"/>
    <w:rsid w:val="007E5C78"/>
    <w:rsid w:val="007E5D21"/>
    <w:rsid w:val="007E5EDA"/>
    <w:rsid w:val="007E5F6A"/>
    <w:rsid w:val="007E609A"/>
    <w:rsid w:val="007E62B7"/>
    <w:rsid w:val="007E6450"/>
    <w:rsid w:val="007E65A3"/>
    <w:rsid w:val="007E6651"/>
    <w:rsid w:val="007E6790"/>
    <w:rsid w:val="007E69D5"/>
    <w:rsid w:val="007E6B8B"/>
    <w:rsid w:val="007E6F0B"/>
    <w:rsid w:val="007E6F4E"/>
    <w:rsid w:val="007E710F"/>
    <w:rsid w:val="007E7261"/>
    <w:rsid w:val="007E7346"/>
    <w:rsid w:val="007E755E"/>
    <w:rsid w:val="007E76A7"/>
    <w:rsid w:val="007E76DD"/>
    <w:rsid w:val="007E7787"/>
    <w:rsid w:val="007E77C5"/>
    <w:rsid w:val="007E7895"/>
    <w:rsid w:val="007E78BF"/>
    <w:rsid w:val="007E7A1E"/>
    <w:rsid w:val="007E7B0B"/>
    <w:rsid w:val="007E7C43"/>
    <w:rsid w:val="007E7C69"/>
    <w:rsid w:val="007E7C84"/>
    <w:rsid w:val="007E7ED6"/>
    <w:rsid w:val="007E7F05"/>
    <w:rsid w:val="007E7FD9"/>
    <w:rsid w:val="007F010C"/>
    <w:rsid w:val="007F0239"/>
    <w:rsid w:val="007F0314"/>
    <w:rsid w:val="007F059B"/>
    <w:rsid w:val="007F05C0"/>
    <w:rsid w:val="007F05F4"/>
    <w:rsid w:val="007F0710"/>
    <w:rsid w:val="007F0799"/>
    <w:rsid w:val="007F084F"/>
    <w:rsid w:val="007F0873"/>
    <w:rsid w:val="007F0874"/>
    <w:rsid w:val="007F08D5"/>
    <w:rsid w:val="007F0B30"/>
    <w:rsid w:val="007F0C9C"/>
    <w:rsid w:val="007F0ED1"/>
    <w:rsid w:val="007F0FD7"/>
    <w:rsid w:val="007F1196"/>
    <w:rsid w:val="007F126F"/>
    <w:rsid w:val="007F129E"/>
    <w:rsid w:val="007F12E9"/>
    <w:rsid w:val="007F1307"/>
    <w:rsid w:val="007F1534"/>
    <w:rsid w:val="007F1587"/>
    <w:rsid w:val="007F179F"/>
    <w:rsid w:val="007F17F3"/>
    <w:rsid w:val="007F189A"/>
    <w:rsid w:val="007F198A"/>
    <w:rsid w:val="007F1992"/>
    <w:rsid w:val="007F1A04"/>
    <w:rsid w:val="007F1A41"/>
    <w:rsid w:val="007F1D4C"/>
    <w:rsid w:val="007F211A"/>
    <w:rsid w:val="007F2156"/>
    <w:rsid w:val="007F2293"/>
    <w:rsid w:val="007F2B90"/>
    <w:rsid w:val="007F2CA3"/>
    <w:rsid w:val="007F2CA4"/>
    <w:rsid w:val="007F2D7A"/>
    <w:rsid w:val="007F2E24"/>
    <w:rsid w:val="007F36DC"/>
    <w:rsid w:val="007F3CBB"/>
    <w:rsid w:val="007F3EA0"/>
    <w:rsid w:val="007F3EE0"/>
    <w:rsid w:val="007F40D0"/>
    <w:rsid w:val="007F40F3"/>
    <w:rsid w:val="007F4476"/>
    <w:rsid w:val="007F4485"/>
    <w:rsid w:val="007F44B4"/>
    <w:rsid w:val="007F4503"/>
    <w:rsid w:val="007F4611"/>
    <w:rsid w:val="007F46BB"/>
    <w:rsid w:val="007F46FF"/>
    <w:rsid w:val="007F4764"/>
    <w:rsid w:val="007F47CF"/>
    <w:rsid w:val="007F485F"/>
    <w:rsid w:val="007F4AB2"/>
    <w:rsid w:val="007F4C3A"/>
    <w:rsid w:val="007F4D65"/>
    <w:rsid w:val="007F4EA8"/>
    <w:rsid w:val="007F50E0"/>
    <w:rsid w:val="007F513E"/>
    <w:rsid w:val="007F524B"/>
    <w:rsid w:val="007F5271"/>
    <w:rsid w:val="007F5388"/>
    <w:rsid w:val="007F562B"/>
    <w:rsid w:val="007F58CF"/>
    <w:rsid w:val="007F5A97"/>
    <w:rsid w:val="007F5BE8"/>
    <w:rsid w:val="007F5D2B"/>
    <w:rsid w:val="007F650D"/>
    <w:rsid w:val="007F656F"/>
    <w:rsid w:val="007F67C8"/>
    <w:rsid w:val="007F68C1"/>
    <w:rsid w:val="007F69DA"/>
    <w:rsid w:val="007F6B3C"/>
    <w:rsid w:val="007F6B9D"/>
    <w:rsid w:val="007F6CAF"/>
    <w:rsid w:val="007F6DCB"/>
    <w:rsid w:val="007F70C2"/>
    <w:rsid w:val="007F716D"/>
    <w:rsid w:val="007F71C4"/>
    <w:rsid w:val="007F7256"/>
    <w:rsid w:val="007F7451"/>
    <w:rsid w:val="007F7770"/>
    <w:rsid w:val="007F79EE"/>
    <w:rsid w:val="007F7DBF"/>
    <w:rsid w:val="007F7DFC"/>
    <w:rsid w:val="007F7F11"/>
    <w:rsid w:val="007F7FDA"/>
    <w:rsid w:val="0080014C"/>
    <w:rsid w:val="0080040A"/>
    <w:rsid w:val="0080046F"/>
    <w:rsid w:val="00800482"/>
    <w:rsid w:val="00800A35"/>
    <w:rsid w:val="00800A7C"/>
    <w:rsid w:val="00800BF5"/>
    <w:rsid w:val="00800E11"/>
    <w:rsid w:val="00800E22"/>
    <w:rsid w:val="00800EB6"/>
    <w:rsid w:val="0080113B"/>
    <w:rsid w:val="0080114C"/>
    <w:rsid w:val="0080143C"/>
    <w:rsid w:val="008014F3"/>
    <w:rsid w:val="00801614"/>
    <w:rsid w:val="0080167A"/>
    <w:rsid w:val="00801808"/>
    <w:rsid w:val="00801F23"/>
    <w:rsid w:val="00801F50"/>
    <w:rsid w:val="00802061"/>
    <w:rsid w:val="0080234F"/>
    <w:rsid w:val="008024FC"/>
    <w:rsid w:val="00802538"/>
    <w:rsid w:val="008026A5"/>
    <w:rsid w:val="00802793"/>
    <w:rsid w:val="00802870"/>
    <w:rsid w:val="00802910"/>
    <w:rsid w:val="00802A1F"/>
    <w:rsid w:val="00802B56"/>
    <w:rsid w:val="00802D1A"/>
    <w:rsid w:val="00802DB5"/>
    <w:rsid w:val="0080322B"/>
    <w:rsid w:val="008032E0"/>
    <w:rsid w:val="0080332D"/>
    <w:rsid w:val="00803378"/>
    <w:rsid w:val="0080344D"/>
    <w:rsid w:val="00803931"/>
    <w:rsid w:val="00803B2D"/>
    <w:rsid w:val="00803B4F"/>
    <w:rsid w:val="00803B76"/>
    <w:rsid w:val="00803B7F"/>
    <w:rsid w:val="00803CBB"/>
    <w:rsid w:val="00803D30"/>
    <w:rsid w:val="00803D3E"/>
    <w:rsid w:val="00803D82"/>
    <w:rsid w:val="00803DEE"/>
    <w:rsid w:val="00803E63"/>
    <w:rsid w:val="00804148"/>
    <w:rsid w:val="00804408"/>
    <w:rsid w:val="00804B82"/>
    <w:rsid w:val="00804C58"/>
    <w:rsid w:val="00804CE6"/>
    <w:rsid w:val="00804D0A"/>
    <w:rsid w:val="00804E2B"/>
    <w:rsid w:val="00804E35"/>
    <w:rsid w:val="00805199"/>
    <w:rsid w:val="0080540C"/>
    <w:rsid w:val="00805692"/>
    <w:rsid w:val="00805921"/>
    <w:rsid w:val="0080597D"/>
    <w:rsid w:val="008059B7"/>
    <w:rsid w:val="00805B16"/>
    <w:rsid w:val="00805BD5"/>
    <w:rsid w:val="00805CF1"/>
    <w:rsid w:val="00805DC5"/>
    <w:rsid w:val="00805E2D"/>
    <w:rsid w:val="00805F7A"/>
    <w:rsid w:val="008060CB"/>
    <w:rsid w:val="008060F9"/>
    <w:rsid w:val="008064DB"/>
    <w:rsid w:val="008064F0"/>
    <w:rsid w:val="00806570"/>
    <w:rsid w:val="008065B0"/>
    <w:rsid w:val="008065BD"/>
    <w:rsid w:val="008066FE"/>
    <w:rsid w:val="0080684C"/>
    <w:rsid w:val="008068AF"/>
    <w:rsid w:val="008068D2"/>
    <w:rsid w:val="008068E7"/>
    <w:rsid w:val="008068F7"/>
    <w:rsid w:val="008069DF"/>
    <w:rsid w:val="00806BB3"/>
    <w:rsid w:val="00806C26"/>
    <w:rsid w:val="00806CEA"/>
    <w:rsid w:val="00806E3C"/>
    <w:rsid w:val="00806F9D"/>
    <w:rsid w:val="0080700B"/>
    <w:rsid w:val="0080703C"/>
    <w:rsid w:val="008071E1"/>
    <w:rsid w:val="0080739C"/>
    <w:rsid w:val="008074AA"/>
    <w:rsid w:val="00807654"/>
    <w:rsid w:val="0080776E"/>
    <w:rsid w:val="0080798F"/>
    <w:rsid w:val="00807AE9"/>
    <w:rsid w:val="00807B21"/>
    <w:rsid w:val="00807BBE"/>
    <w:rsid w:val="00807C40"/>
    <w:rsid w:val="00807C48"/>
    <w:rsid w:val="00807DAB"/>
    <w:rsid w:val="00810223"/>
    <w:rsid w:val="00810274"/>
    <w:rsid w:val="00810337"/>
    <w:rsid w:val="008105E5"/>
    <w:rsid w:val="008105FD"/>
    <w:rsid w:val="00810840"/>
    <w:rsid w:val="00810B10"/>
    <w:rsid w:val="00810BC5"/>
    <w:rsid w:val="00810C14"/>
    <w:rsid w:val="00810D5B"/>
    <w:rsid w:val="00810FC3"/>
    <w:rsid w:val="00811088"/>
    <w:rsid w:val="0081140A"/>
    <w:rsid w:val="008115C0"/>
    <w:rsid w:val="008115FF"/>
    <w:rsid w:val="00811802"/>
    <w:rsid w:val="00811990"/>
    <w:rsid w:val="00811DDF"/>
    <w:rsid w:val="00811DE9"/>
    <w:rsid w:val="00811E56"/>
    <w:rsid w:val="008120C2"/>
    <w:rsid w:val="0081219C"/>
    <w:rsid w:val="008126B7"/>
    <w:rsid w:val="008127A3"/>
    <w:rsid w:val="0081299E"/>
    <w:rsid w:val="00812A32"/>
    <w:rsid w:val="00812A45"/>
    <w:rsid w:val="00812EC5"/>
    <w:rsid w:val="00812F87"/>
    <w:rsid w:val="00813267"/>
    <w:rsid w:val="008133AF"/>
    <w:rsid w:val="008133B1"/>
    <w:rsid w:val="00813451"/>
    <w:rsid w:val="00813555"/>
    <w:rsid w:val="0081355C"/>
    <w:rsid w:val="008135BB"/>
    <w:rsid w:val="00813875"/>
    <w:rsid w:val="00813981"/>
    <w:rsid w:val="00813CDA"/>
    <w:rsid w:val="00813CF0"/>
    <w:rsid w:val="00813EF7"/>
    <w:rsid w:val="00813F8B"/>
    <w:rsid w:val="008140A5"/>
    <w:rsid w:val="008141DF"/>
    <w:rsid w:val="0081424D"/>
    <w:rsid w:val="00814276"/>
    <w:rsid w:val="0081432D"/>
    <w:rsid w:val="00814470"/>
    <w:rsid w:val="0081461B"/>
    <w:rsid w:val="0081467B"/>
    <w:rsid w:val="008147D7"/>
    <w:rsid w:val="00814879"/>
    <w:rsid w:val="0081497C"/>
    <w:rsid w:val="00814A45"/>
    <w:rsid w:val="00814A7E"/>
    <w:rsid w:val="00814B1B"/>
    <w:rsid w:val="00814E3F"/>
    <w:rsid w:val="00814E4A"/>
    <w:rsid w:val="00814EA5"/>
    <w:rsid w:val="008150D7"/>
    <w:rsid w:val="008150E0"/>
    <w:rsid w:val="00815150"/>
    <w:rsid w:val="00815169"/>
    <w:rsid w:val="00815199"/>
    <w:rsid w:val="00815205"/>
    <w:rsid w:val="0081534E"/>
    <w:rsid w:val="0081540D"/>
    <w:rsid w:val="0081573B"/>
    <w:rsid w:val="00815938"/>
    <w:rsid w:val="0081599B"/>
    <w:rsid w:val="008159B6"/>
    <w:rsid w:val="008159F2"/>
    <w:rsid w:val="00815A03"/>
    <w:rsid w:val="00815AEF"/>
    <w:rsid w:val="00815DF3"/>
    <w:rsid w:val="00815FE1"/>
    <w:rsid w:val="00815FEF"/>
    <w:rsid w:val="00816027"/>
    <w:rsid w:val="0081627A"/>
    <w:rsid w:val="0081640B"/>
    <w:rsid w:val="008164EF"/>
    <w:rsid w:val="0081659C"/>
    <w:rsid w:val="00816645"/>
    <w:rsid w:val="008166C5"/>
    <w:rsid w:val="0081680F"/>
    <w:rsid w:val="0081691B"/>
    <w:rsid w:val="00816982"/>
    <w:rsid w:val="008169B1"/>
    <w:rsid w:val="00816AA0"/>
    <w:rsid w:val="00816C62"/>
    <w:rsid w:val="00816CB7"/>
    <w:rsid w:val="00816D33"/>
    <w:rsid w:val="00816FB2"/>
    <w:rsid w:val="00816FFD"/>
    <w:rsid w:val="0081701D"/>
    <w:rsid w:val="00817045"/>
    <w:rsid w:val="008170D3"/>
    <w:rsid w:val="00817156"/>
    <w:rsid w:val="008171C6"/>
    <w:rsid w:val="0081721E"/>
    <w:rsid w:val="00817289"/>
    <w:rsid w:val="00817435"/>
    <w:rsid w:val="00817466"/>
    <w:rsid w:val="008176C1"/>
    <w:rsid w:val="0081785A"/>
    <w:rsid w:val="00817A95"/>
    <w:rsid w:val="00817AA6"/>
    <w:rsid w:val="00817AEF"/>
    <w:rsid w:val="00817B11"/>
    <w:rsid w:val="00817BAA"/>
    <w:rsid w:val="00817C30"/>
    <w:rsid w:val="00817CBB"/>
    <w:rsid w:val="00817D85"/>
    <w:rsid w:val="00817EA4"/>
    <w:rsid w:val="00820049"/>
    <w:rsid w:val="0082005F"/>
    <w:rsid w:val="00820312"/>
    <w:rsid w:val="008206E7"/>
    <w:rsid w:val="0082086F"/>
    <w:rsid w:val="00820882"/>
    <w:rsid w:val="00820896"/>
    <w:rsid w:val="00820904"/>
    <w:rsid w:val="00820A13"/>
    <w:rsid w:val="00820A61"/>
    <w:rsid w:val="00820AEE"/>
    <w:rsid w:val="00820B8A"/>
    <w:rsid w:val="00820BBC"/>
    <w:rsid w:val="00820C6B"/>
    <w:rsid w:val="00820CD8"/>
    <w:rsid w:val="00820E0A"/>
    <w:rsid w:val="00820F68"/>
    <w:rsid w:val="00821061"/>
    <w:rsid w:val="00821072"/>
    <w:rsid w:val="008213DC"/>
    <w:rsid w:val="008213F0"/>
    <w:rsid w:val="00821567"/>
    <w:rsid w:val="00821722"/>
    <w:rsid w:val="00821840"/>
    <w:rsid w:val="008218B7"/>
    <w:rsid w:val="0082193F"/>
    <w:rsid w:val="00821A39"/>
    <w:rsid w:val="00821A7B"/>
    <w:rsid w:val="00821ABB"/>
    <w:rsid w:val="00821AE5"/>
    <w:rsid w:val="00821C17"/>
    <w:rsid w:val="00821D02"/>
    <w:rsid w:val="00821E6D"/>
    <w:rsid w:val="00821F75"/>
    <w:rsid w:val="00821FCC"/>
    <w:rsid w:val="008220AB"/>
    <w:rsid w:val="008221AB"/>
    <w:rsid w:val="008221C6"/>
    <w:rsid w:val="00822202"/>
    <w:rsid w:val="0082234B"/>
    <w:rsid w:val="008223AA"/>
    <w:rsid w:val="008225F7"/>
    <w:rsid w:val="00822631"/>
    <w:rsid w:val="008226DD"/>
    <w:rsid w:val="0082281D"/>
    <w:rsid w:val="00822827"/>
    <w:rsid w:val="008228CD"/>
    <w:rsid w:val="00822A50"/>
    <w:rsid w:val="00822B6A"/>
    <w:rsid w:val="00822B8B"/>
    <w:rsid w:val="00822C74"/>
    <w:rsid w:val="00822DE8"/>
    <w:rsid w:val="00822FB6"/>
    <w:rsid w:val="00823080"/>
    <w:rsid w:val="008230F5"/>
    <w:rsid w:val="00823128"/>
    <w:rsid w:val="00823253"/>
    <w:rsid w:val="00823279"/>
    <w:rsid w:val="00823485"/>
    <w:rsid w:val="0082348D"/>
    <w:rsid w:val="008235C0"/>
    <w:rsid w:val="008236AA"/>
    <w:rsid w:val="008237C9"/>
    <w:rsid w:val="008238E8"/>
    <w:rsid w:val="008239B2"/>
    <w:rsid w:val="00823AA5"/>
    <w:rsid w:val="00823C84"/>
    <w:rsid w:val="00823CF2"/>
    <w:rsid w:val="00823CF6"/>
    <w:rsid w:val="00823ECA"/>
    <w:rsid w:val="00824180"/>
    <w:rsid w:val="00824184"/>
    <w:rsid w:val="008242B9"/>
    <w:rsid w:val="00824390"/>
    <w:rsid w:val="00824442"/>
    <w:rsid w:val="008244FF"/>
    <w:rsid w:val="00824934"/>
    <w:rsid w:val="00824970"/>
    <w:rsid w:val="00824A4F"/>
    <w:rsid w:val="00824F87"/>
    <w:rsid w:val="00825026"/>
    <w:rsid w:val="00825279"/>
    <w:rsid w:val="0082545B"/>
    <w:rsid w:val="008254B5"/>
    <w:rsid w:val="008254CF"/>
    <w:rsid w:val="00825588"/>
    <w:rsid w:val="008256F9"/>
    <w:rsid w:val="0082587E"/>
    <w:rsid w:val="008258ED"/>
    <w:rsid w:val="00825972"/>
    <w:rsid w:val="00825A31"/>
    <w:rsid w:val="00825B8B"/>
    <w:rsid w:val="00825D50"/>
    <w:rsid w:val="00825D63"/>
    <w:rsid w:val="00826038"/>
    <w:rsid w:val="008260E7"/>
    <w:rsid w:val="0082620B"/>
    <w:rsid w:val="008263B9"/>
    <w:rsid w:val="008267C4"/>
    <w:rsid w:val="00826939"/>
    <w:rsid w:val="00826A99"/>
    <w:rsid w:val="00826ACB"/>
    <w:rsid w:val="00826BB5"/>
    <w:rsid w:val="00826FD2"/>
    <w:rsid w:val="00827326"/>
    <w:rsid w:val="008274C9"/>
    <w:rsid w:val="008275A7"/>
    <w:rsid w:val="008276A9"/>
    <w:rsid w:val="008276FA"/>
    <w:rsid w:val="00827AEA"/>
    <w:rsid w:val="00827C98"/>
    <w:rsid w:val="00827D7F"/>
    <w:rsid w:val="00827E1B"/>
    <w:rsid w:val="0083039F"/>
    <w:rsid w:val="008304D8"/>
    <w:rsid w:val="008307DF"/>
    <w:rsid w:val="00830971"/>
    <w:rsid w:val="00830AD7"/>
    <w:rsid w:val="00830B15"/>
    <w:rsid w:val="00830BC6"/>
    <w:rsid w:val="00830D07"/>
    <w:rsid w:val="00830D33"/>
    <w:rsid w:val="008314ED"/>
    <w:rsid w:val="00831F26"/>
    <w:rsid w:val="00831F47"/>
    <w:rsid w:val="00831FB5"/>
    <w:rsid w:val="0083202D"/>
    <w:rsid w:val="008321D5"/>
    <w:rsid w:val="008322F8"/>
    <w:rsid w:val="008324B2"/>
    <w:rsid w:val="0083253F"/>
    <w:rsid w:val="008325C2"/>
    <w:rsid w:val="008326B7"/>
    <w:rsid w:val="00832947"/>
    <w:rsid w:val="008329CD"/>
    <w:rsid w:val="008329D1"/>
    <w:rsid w:val="00832A10"/>
    <w:rsid w:val="00832A30"/>
    <w:rsid w:val="00832A36"/>
    <w:rsid w:val="00832C54"/>
    <w:rsid w:val="00832D3D"/>
    <w:rsid w:val="00832F25"/>
    <w:rsid w:val="00832F72"/>
    <w:rsid w:val="008331BF"/>
    <w:rsid w:val="008331C6"/>
    <w:rsid w:val="00833241"/>
    <w:rsid w:val="00833431"/>
    <w:rsid w:val="008334A3"/>
    <w:rsid w:val="00833627"/>
    <w:rsid w:val="00833775"/>
    <w:rsid w:val="00833899"/>
    <w:rsid w:val="008338AA"/>
    <w:rsid w:val="00833A0F"/>
    <w:rsid w:val="00833C2E"/>
    <w:rsid w:val="00833C51"/>
    <w:rsid w:val="00833F85"/>
    <w:rsid w:val="00834050"/>
    <w:rsid w:val="00834564"/>
    <w:rsid w:val="00834683"/>
    <w:rsid w:val="00834953"/>
    <w:rsid w:val="00834AA7"/>
    <w:rsid w:val="00834B9E"/>
    <w:rsid w:val="00834CD6"/>
    <w:rsid w:val="00834D08"/>
    <w:rsid w:val="00834E45"/>
    <w:rsid w:val="00834E50"/>
    <w:rsid w:val="00834E5E"/>
    <w:rsid w:val="00834F54"/>
    <w:rsid w:val="008350E9"/>
    <w:rsid w:val="00835298"/>
    <w:rsid w:val="008352BD"/>
    <w:rsid w:val="008353F6"/>
    <w:rsid w:val="0083558E"/>
    <w:rsid w:val="008355F0"/>
    <w:rsid w:val="008355F1"/>
    <w:rsid w:val="008357A5"/>
    <w:rsid w:val="00835897"/>
    <w:rsid w:val="00835902"/>
    <w:rsid w:val="00835970"/>
    <w:rsid w:val="00835978"/>
    <w:rsid w:val="008359FF"/>
    <w:rsid w:val="00835AEC"/>
    <w:rsid w:val="00835CE7"/>
    <w:rsid w:val="00835EA1"/>
    <w:rsid w:val="00835EC1"/>
    <w:rsid w:val="00835FC6"/>
    <w:rsid w:val="00836081"/>
    <w:rsid w:val="008360A8"/>
    <w:rsid w:val="008365B3"/>
    <w:rsid w:val="0083694D"/>
    <w:rsid w:val="008369CF"/>
    <w:rsid w:val="008369DF"/>
    <w:rsid w:val="00836A66"/>
    <w:rsid w:val="00836A93"/>
    <w:rsid w:val="00836B59"/>
    <w:rsid w:val="00836CBC"/>
    <w:rsid w:val="00836CCA"/>
    <w:rsid w:val="00836CCE"/>
    <w:rsid w:val="00836F3E"/>
    <w:rsid w:val="00837088"/>
    <w:rsid w:val="008370BC"/>
    <w:rsid w:val="0083715E"/>
    <w:rsid w:val="0083731D"/>
    <w:rsid w:val="00837371"/>
    <w:rsid w:val="0083764B"/>
    <w:rsid w:val="00837741"/>
    <w:rsid w:val="0083788B"/>
    <w:rsid w:val="008378A6"/>
    <w:rsid w:val="00837A29"/>
    <w:rsid w:val="00837C2C"/>
    <w:rsid w:val="00837D10"/>
    <w:rsid w:val="00837E9B"/>
    <w:rsid w:val="00837EA0"/>
    <w:rsid w:val="00840043"/>
    <w:rsid w:val="0084026D"/>
    <w:rsid w:val="008402F7"/>
    <w:rsid w:val="00840429"/>
    <w:rsid w:val="008404DE"/>
    <w:rsid w:val="0084056C"/>
    <w:rsid w:val="00840938"/>
    <w:rsid w:val="00840DBE"/>
    <w:rsid w:val="00840EE4"/>
    <w:rsid w:val="00840FD7"/>
    <w:rsid w:val="0084125B"/>
    <w:rsid w:val="0084126E"/>
    <w:rsid w:val="00841367"/>
    <w:rsid w:val="00841416"/>
    <w:rsid w:val="008417D1"/>
    <w:rsid w:val="00841939"/>
    <w:rsid w:val="00841A12"/>
    <w:rsid w:val="00841A40"/>
    <w:rsid w:val="00841BA7"/>
    <w:rsid w:val="00841D5D"/>
    <w:rsid w:val="00841EB9"/>
    <w:rsid w:val="00841EFC"/>
    <w:rsid w:val="00841FBF"/>
    <w:rsid w:val="008420D3"/>
    <w:rsid w:val="008421D1"/>
    <w:rsid w:val="008423DA"/>
    <w:rsid w:val="008424F0"/>
    <w:rsid w:val="0084289A"/>
    <w:rsid w:val="00842AFD"/>
    <w:rsid w:val="00842DBA"/>
    <w:rsid w:val="00842FF6"/>
    <w:rsid w:val="008430AB"/>
    <w:rsid w:val="008431DA"/>
    <w:rsid w:val="0084322A"/>
    <w:rsid w:val="008433E2"/>
    <w:rsid w:val="008435F7"/>
    <w:rsid w:val="0084374C"/>
    <w:rsid w:val="0084381E"/>
    <w:rsid w:val="008439B8"/>
    <w:rsid w:val="008439C8"/>
    <w:rsid w:val="00843ADD"/>
    <w:rsid w:val="00843EAC"/>
    <w:rsid w:val="00843EB4"/>
    <w:rsid w:val="00843F3F"/>
    <w:rsid w:val="00844194"/>
    <w:rsid w:val="00844387"/>
    <w:rsid w:val="00844433"/>
    <w:rsid w:val="008444E9"/>
    <w:rsid w:val="0084453B"/>
    <w:rsid w:val="0084458E"/>
    <w:rsid w:val="008445DA"/>
    <w:rsid w:val="00844719"/>
    <w:rsid w:val="0084491A"/>
    <w:rsid w:val="00844ABB"/>
    <w:rsid w:val="00844ABE"/>
    <w:rsid w:val="00844BC1"/>
    <w:rsid w:val="00844E0E"/>
    <w:rsid w:val="00844E34"/>
    <w:rsid w:val="00844E6A"/>
    <w:rsid w:val="00844F3D"/>
    <w:rsid w:val="008450ED"/>
    <w:rsid w:val="0084511B"/>
    <w:rsid w:val="0084515E"/>
    <w:rsid w:val="00845264"/>
    <w:rsid w:val="00845298"/>
    <w:rsid w:val="008455AD"/>
    <w:rsid w:val="00845894"/>
    <w:rsid w:val="00845939"/>
    <w:rsid w:val="008459DD"/>
    <w:rsid w:val="00845B85"/>
    <w:rsid w:val="00845DED"/>
    <w:rsid w:val="00845E51"/>
    <w:rsid w:val="00846162"/>
    <w:rsid w:val="00846371"/>
    <w:rsid w:val="0084694A"/>
    <w:rsid w:val="00846A20"/>
    <w:rsid w:val="00846AD0"/>
    <w:rsid w:val="00846CAC"/>
    <w:rsid w:val="00847022"/>
    <w:rsid w:val="0084741B"/>
    <w:rsid w:val="0084756A"/>
    <w:rsid w:val="00847695"/>
    <w:rsid w:val="008478C0"/>
    <w:rsid w:val="00847AFF"/>
    <w:rsid w:val="00847B70"/>
    <w:rsid w:val="00847D39"/>
    <w:rsid w:val="00847E1F"/>
    <w:rsid w:val="00847F16"/>
    <w:rsid w:val="008500FE"/>
    <w:rsid w:val="00850270"/>
    <w:rsid w:val="008502B1"/>
    <w:rsid w:val="0085038C"/>
    <w:rsid w:val="008504AC"/>
    <w:rsid w:val="008506F3"/>
    <w:rsid w:val="008509FB"/>
    <w:rsid w:val="00850C0C"/>
    <w:rsid w:val="00850C41"/>
    <w:rsid w:val="00850DDB"/>
    <w:rsid w:val="00850E37"/>
    <w:rsid w:val="00850FB7"/>
    <w:rsid w:val="00850FE0"/>
    <w:rsid w:val="00851197"/>
    <w:rsid w:val="0085122F"/>
    <w:rsid w:val="008512C9"/>
    <w:rsid w:val="008513ED"/>
    <w:rsid w:val="00851496"/>
    <w:rsid w:val="008514E6"/>
    <w:rsid w:val="008514E9"/>
    <w:rsid w:val="00851596"/>
    <w:rsid w:val="008515B6"/>
    <w:rsid w:val="00851716"/>
    <w:rsid w:val="00851813"/>
    <w:rsid w:val="00851916"/>
    <w:rsid w:val="00851B8A"/>
    <w:rsid w:val="00851C56"/>
    <w:rsid w:val="00851CA9"/>
    <w:rsid w:val="00851CDC"/>
    <w:rsid w:val="00851D9B"/>
    <w:rsid w:val="00851E0A"/>
    <w:rsid w:val="00851E76"/>
    <w:rsid w:val="00851E9D"/>
    <w:rsid w:val="00851EC0"/>
    <w:rsid w:val="00851FF3"/>
    <w:rsid w:val="0085210E"/>
    <w:rsid w:val="008521FF"/>
    <w:rsid w:val="0085221C"/>
    <w:rsid w:val="00852291"/>
    <w:rsid w:val="008522B2"/>
    <w:rsid w:val="00852376"/>
    <w:rsid w:val="00852393"/>
    <w:rsid w:val="00852415"/>
    <w:rsid w:val="0085242C"/>
    <w:rsid w:val="008524E2"/>
    <w:rsid w:val="008525EA"/>
    <w:rsid w:val="008526D0"/>
    <w:rsid w:val="008527E8"/>
    <w:rsid w:val="008529EF"/>
    <w:rsid w:val="00852A21"/>
    <w:rsid w:val="00852A43"/>
    <w:rsid w:val="00852AAA"/>
    <w:rsid w:val="00852AD8"/>
    <w:rsid w:val="00852B37"/>
    <w:rsid w:val="00852C05"/>
    <w:rsid w:val="00852E2A"/>
    <w:rsid w:val="0085300D"/>
    <w:rsid w:val="00853063"/>
    <w:rsid w:val="00853270"/>
    <w:rsid w:val="008533A8"/>
    <w:rsid w:val="008533C4"/>
    <w:rsid w:val="00853404"/>
    <w:rsid w:val="00853499"/>
    <w:rsid w:val="00853615"/>
    <w:rsid w:val="0085373B"/>
    <w:rsid w:val="0085380D"/>
    <w:rsid w:val="00853A4A"/>
    <w:rsid w:val="00853B90"/>
    <w:rsid w:val="00853C1C"/>
    <w:rsid w:val="00853D24"/>
    <w:rsid w:val="00853E60"/>
    <w:rsid w:val="0085417D"/>
    <w:rsid w:val="008542F1"/>
    <w:rsid w:val="008544D8"/>
    <w:rsid w:val="00854550"/>
    <w:rsid w:val="008547D2"/>
    <w:rsid w:val="00854AD5"/>
    <w:rsid w:val="00854AF6"/>
    <w:rsid w:val="00854BD2"/>
    <w:rsid w:val="00854E85"/>
    <w:rsid w:val="00855094"/>
    <w:rsid w:val="008552FA"/>
    <w:rsid w:val="0085531A"/>
    <w:rsid w:val="0085536A"/>
    <w:rsid w:val="008553E5"/>
    <w:rsid w:val="00855639"/>
    <w:rsid w:val="00855764"/>
    <w:rsid w:val="00855A20"/>
    <w:rsid w:val="00855B1C"/>
    <w:rsid w:val="00855BBF"/>
    <w:rsid w:val="00855C8E"/>
    <w:rsid w:val="00855D8D"/>
    <w:rsid w:val="00855F82"/>
    <w:rsid w:val="00855FE1"/>
    <w:rsid w:val="0085608B"/>
    <w:rsid w:val="008562AB"/>
    <w:rsid w:val="00856586"/>
    <w:rsid w:val="00856720"/>
    <w:rsid w:val="00856ADC"/>
    <w:rsid w:val="00856BAD"/>
    <w:rsid w:val="00856D6C"/>
    <w:rsid w:val="00856D6F"/>
    <w:rsid w:val="00856F02"/>
    <w:rsid w:val="00856F98"/>
    <w:rsid w:val="00856FB8"/>
    <w:rsid w:val="00856FFA"/>
    <w:rsid w:val="00857104"/>
    <w:rsid w:val="0085756A"/>
    <w:rsid w:val="008575E9"/>
    <w:rsid w:val="00857710"/>
    <w:rsid w:val="00857AB1"/>
    <w:rsid w:val="00857B7B"/>
    <w:rsid w:val="00857CED"/>
    <w:rsid w:val="00857D95"/>
    <w:rsid w:val="00857D99"/>
    <w:rsid w:val="0086006C"/>
    <w:rsid w:val="0086021F"/>
    <w:rsid w:val="00860366"/>
    <w:rsid w:val="00860515"/>
    <w:rsid w:val="00860601"/>
    <w:rsid w:val="00860700"/>
    <w:rsid w:val="00860813"/>
    <w:rsid w:val="00860D51"/>
    <w:rsid w:val="00860DD9"/>
    <w:rsid w:val="00860E82"/>
    <w:rsid w:val="00860F2D"/>
    <w:rsid w:val="00861152"/>
    <w:rsid w:val="0086118B"/>
    <w:rsid w:val="008611F9"/>
    <w:rsid w:val="00861277"/>
    <w:rsid w:val="008612BE"/>
    <w:rsid w:val="00861345"/>
    <w:rsid w:val="00861482"/>
    <w:rsid w:val="00861645"/>
    <w:rsid w:val="00861674"/>
    <w:rsid w:val="00861958"/>
    <w:rsid w:val="00861A4B"/>
    <w:rsid w:val="00861B91"/>
    <w:rsid w:val="00861B94"/>
    <w:rsid w:val="00861BB8"/>
    <w:rsid w:val="00861BE8"/>
    <w:rsid w:val="0086217F"/>
    <w:rsid w:val="008621E2"/>
    <w:rsid w:val="00862381"/>
    <w:rsid w:val="00862403"/>
    <w:rsid w:val="0086248F"/>
    <w:rsid w:val="008624C6"/>
    <w:rsid w:val="008626A1"/>
    <w:rsid w:val="00862707"/>
    <w:rsid w:val="0086285B"/>
    <w:rsid w:val="00862A49"/>
    <w:rsid w:val="00862B06"/>
    <w:rsid w:val="00862E6B"/>
    <w:rsid w:val="00863162"/>
    <w:rsid w:val="00863173"/>
    <w:rsid w:val="008631C0"/>
    <w:rsid w:val="00863225"/>
    <w:rsid w:val="008633DD"/>
    <w:rsid w:val="00863510"/>
    <w:rsid w:val="008635E8"/>
    <w:rsid w:val="0086390E"/>
    <w:rsid w:val="008639E6"/>
    <w:rsid w:val="00863A8A"/>
    <w:rsid w:val="00863B2E"/>
    <w:rsid w:val="00863C90"/>
    <w:rsid w:val="00863CAF"/>
    <w:rsid w:val="00863E24"/>
    <w:rsid w:val="008640E0"/>
    <w:rsid w:val="00864202"/>
    <w:rsid w:val="008643AB"/>
    <w:rsid w:val="008644B7"/>
    <w:rsid w:val="008644F8"/>
    <w:rsid w:val="00864508"/>
    <w:rsid w:val="008645E2"/>
    <w:rsid w:val="008646A7"/>
    <w:rsid w:val="0086477A"/>
    <w:rsid w:val="0086490C"/>
    <w:rsid w:val="00864930"/>
    <w:rsid w:val="00864A46"/>
    <w:rsid w:val="00864C10"/>
    <w:rsid w:val="00864C1A"/>
    <w:rsid w:val="00864C4C"/>
    <w:rsid w:val="00864D13"/>
    <w:rsid w:val="00865026"/>
    <w:rsid w:val="0086508E"/>
    <w:rsid w:val="008650CC"/>
    <w:rsid w:val="00865164"/>
    <w:rsid w:val="0086535C"/>
    <w:rsid w:val="0086537B"/>
    <w:rsid w:val="008653C3"/>
    <w:rsid w:val="00865457"/>
    <w:rsid w:val="0086557D"/>
    <w:rsid w:val="00865679"/>
    <w:rsid w:val="0086568F"/>
    <w:rsid w:val="0086593F"/>
    <w:rsid w:val="0086595C"/>
    <w:rsid w:val="00865C31"/>
    <w:rsid w:val="00865C59"/>
    <w:rsid w:val="00865D20"/>
    <w:rsid w:val="00865DA3"/>
    <w:rsid w:val="00865E3E"/>
    <w:rsid w:val="008660A9"/>
    <w:rsid w:val="008661A9"/>
    <w:rsid w:val="008662EC"/>
    <w:rsid w:val="008665BD"/>
    <w:rsid w:val="008666D5"/>
    <w:rsid w:val="00866819"/>
    <w:rsid w:val="00866B40"/>
    <w:rsid w:val="00866CC7"/>
    <w:rsid w:val="00866D1E"/>
    <w:rsid w:val="00866D51"/>
    <w:rsid w:val="00866E06"/>
    <w:rsid w:val="00866E2C"/>
    <w:rsid w:val="00866FC5"/>
    <w:rsid w:val="0086700E"/>
    <w:rsid w:val="00867070"/>
    <w:rsid w:val="008672E3"/>
    <w:rsid w:val="008674CB"/>
    <w:rsid w:val="0086755C"/>
    <w:rsid w:val="008676BC"/>
    <w:rsid w:val="008676E7"/>
    <w:rsid w:val="0086775D"/>
    <w:rsid w:val="0086790D"/>
    <w:rsid w:val="00867CDF"/>
    <w:rsid w:val="00867CE1"/>
    <w:rsid w:val="00867EF6"/>
    <w:rsid w:val="00870130"/>
    <w:rsid w:val="00870151"/>
    <w:rsid w:val="00870192"/>
    <w:rsid w:val="0087055B"/>
    <w:rsid w:val="00870605"/>
    <w:rsid w:val="008707FD"/>
    <w:rsid w:val="00870C90"/>
    <w:rsid w:val="00870CE2"/>
    <w:rsid w:val="00870EC4"/>
    <w:rsid w:val="00870FDF"/>
    <w:rsid w:val="00871426"/>
    <w:rsid w:val="00871474"/>
    <w:rsid w:val="00871622"/>
    <w:rsid w:val="00871A52"/>
    <w:rsid w:val="00871B37"/>
    <w:rsid w:val="00871B78"/>
    <w:rsid w:val="00871C21"/>
    <w:rsid w:val="00871D3E"/>
    <w:rsid w:val="00871E88"/>
    <w:rsid w:val="0087207C"/>
    <w:rsid w:val="008720CE"/>
    <w:rsid w:val="0087213D"/>
    <w:rsid w:val="0087243F"/>
    <w:rsid w:val="0087262A"/>
    <w:rsid w:val="00872674"/>
    <w:rsid w:val="008727E0"/>
    <w:rsid w:val="008728DA"/>
    <w:rsid w:val="00872ABC"/>
    <w:rsid w:val="00872B0A"/>
    <w:rsid w:val="00872CC4"/>
    <w:rsid w:val="00872E06"/>
    <w:rsid w:val="00872E91"/>
    <w:rsid w:val="00872E9F"/>
    <w:rsid w:val="00872EBD"/>
    <w:rsid w:val="008730A9"/>
    <w:rsid w:val="008733CF"/>
    <w:rsid w:val="008736E8"/>
    <w:rsid w:val="00873735"/>
    <w:rsid w:val="00873743"/>
    <w:rsid w:val="008737D0"/>
    <w:rsid w:val="00873B28"/>
    <w:rsid w:val="00873C57"/>
    <w:rsid w:val="00873CDE"/>
    <w:rsid w:val="00873FFA"/>
    <w:rsid w:val="00874057"/>
    <w:rsid w:val="008740A6"/>
    <w:rsid w:val="008740F8"/>
    <w:rsid w:val="00874401"/>
    <w:rsid w:val="0087458E"/>
    <w:rsid w:val="0087460D"/>
    <w:rsid w:val="00874721"/>
    <w:rsid w:val="0087479C"/>
    <w:rsid w:val="008747B0"/>
    <w:rsid w:val="00874889"/>
    <w:rsid w:val="008749B4"/>
    <w:rsid w:val="00874BFA"/>
    <w:rsid w:val="00874C1F"/>
    <w:rsid w:val="00874C66"/>
    <w:rsid w:val="00874D2C"/>
    <w:rsid w:val="00874E9E"/>
    <w:rsid w:val="00875204"/>
    <w:rsid w:val="00875290"/>
    <w:rsid w:val="008752B9"/>
    <w:rsid w:val="008753E5"/>
    <w:rsid w:val="00875496"/>
    <w:rsid w:val="00875634"/>
    <w:rsid w:val="0087565E"/>
    <w:rsid w:val="00875A0C"/>
    <w:rsid w:val="00875BDC"/>
    <w:rsid w:val="00875D91"/>
    <w:rsid w:val="00875DDB"/>
    <w:rsid w:val="00875E4E"/>
    <w:rsid w:val="00875E9D"/>
    <w:rsid w:val="00876147"/>
    <w:rsid w:val="00876634"/>
    <w:rsid w:val="008766C5"/>
    <w:rsid w:val="00876714"/>
    <w:rsid w:val="008767A0"/>
    <w:rsid w:val="008768A4"/>
    <w:rsid w:val="008768B5"/>
    <w:rsid w:val="00876AB4"/>
    <w:rsid w:val="00876B12"/>
    <w:rsid w:val="00876C78"/>
    <w:rsid w:val="00876E18"/>
    <w:rsid w:val="00876E7D"/>
    <w:rsid w:val="00877086"/>
    <w:rsid w:val="00877092"/>
    <w:rsid w:val="008770B4"/>
    <w:rsid w:val="00877133"/>
    <w:rsid w:val="0087718D"/>
    <w:rsid w:val="008771AD"/>
    <w:rsid w:val="00877266"/>
    <w:rsid w:val="00877470"/>
    <w:rsid w:val="008774A0"/>
    <w:rsid w:val="00877551"/>
    <w:rsid w:val="00877575"/>
    <w:rsid w:val="0087772B"/>
    <w:rsid w:val="00877819"/>
    <w:rsid w:val="00877864"/>
    <w:rsid w:val="0087790F"/>
    <w:rsid w:val="00877A3A"/>
    <w:rsid w:val="00877BBA"/>
    <w:rsid w:val="00877C68"/>
    <w:rsid w:val="00877D59"/>
    <w:rsid w:val="00880024"/>
    <w:rsid w:val="00880095"/>
    <w:rsid w:val="00880202"/>
    <w:rsid w:val="00880601"/>
    <w:rsid w:val="008806A0"/>
    <w:rsid w:val="008806A3"/>
    <w:rsid w:val="0088070B"/>
    <w:rsid w:val="00880B08"/>
    <w:rsid w:val="00880B0B"/>
    <w:rsid w:val="00880D87"/>
    <w:rsid w:val="00880E1F"/>
    <w:rsid w:val="00880E86"/>
    <w:rsid w:val="00880ED5"/>
    <w:rsid w:val="008810C0"/>
    <w:rsid w:val="0088114B"/>
    <w:rsid w:val="008811DB"/>
    <w:rsid w:val="00881228"/>
    <w:rsid w:val="00881240"/>
    <w:rsid w:val="008815D3"/>
    <w:rsid w:val="008815F0"/>
    <w:rsid w:val="00881660"/>
    <w:rsid w:val="008816A1"/>
    <w:rsid w:val="008817E9"/>
    <w:rsid w:val="00881E2E"/>
    <w:rsid w:val="008821A2"/>
    <w:rsid w:val="008821D9"/>
    <w:rsid w:val="008828A3"/>
    <w:rsid w:val="00882B25"/>
    <w:rsid w:val="00882B85"/>
    <w:rsid w:val="00882E2B"/>
    <w:rsid w:val="00882FAF"/>
    <w:rsid w:val="0088302D"/>
    <w:rsid w:val="00883190"/>
    <w:rsid w:val="00883472"/>
    <w:rsid w:val="00883554"/>
    <w:rsid w:val="0088379D"/>
    <w:rsid w:val="008838F3"/>
    <w:rsid w:val="00883970"/>
    <w:rsid w:val="008839FF"/>
    <w:rsid w:val="00883B18"/>
    <w:rsid w:val="00883BA0"/>
    <w:rsid w:val="00883BEC"/>
    <w:rsid w:val="00883CC3"/>
    <w:rsid w:val="00883D1D"/>
    <w:rsid w:val="00883E45"/>
    <w:rsid w:val="00883ED9"/>
    <w:rsid w:val="00883FA3"/>
    <w:rsid w:val="00884102"/>
    <w:rsid w:val="00884388"/>
    <w:rsid w:val="00884601"/>
    <w:rsid w:val="00884763"/>
    <w:rsid w:val="0088482C"/>
    <w:rsid w:val="00884A0C"/>
    <w:rsid w:val="00884C16"/>
    <w:rsid w:val="00884D7A"/>
    <w:rsid w:val="00884E72"/>
    <w:rsid w:val="008852C6"/>
    <w:rsid w:val="00885442"/>
    <w:rsid w:val="008854DC"/>
    <w:rsid w:val="008854FE"/>
    <w:rsid w:val="008855AB"/>
    <w:rsid w:val="00885908"/>
    <w:rsid w:val="00885AF5"/>
    <w:rsid w:val="00885BE0"/>
    <w:rsid w:val="00885DBF"/>
    <w:rsid w:val="00885E54"/>
    <w:rsid w:val="00885EAD"/>
    <w:rsid w:val="00885F36"/>
    <w:rsid w:val="00886021"/>
    <w:rsid w:val="00886162"/>
    <w:rsid w:val="00886ADC"/>
    <w:rsid w:val="00886AE0"/>
    <w:rsid w:val="00886C8A"/>
    <w:rsid w:val="00886CE1"/>
    <w:rsid w:val="00886CFF"/>
    <w:rsid w:val="00886E19"/>
    <w:rsid w:val="008871B6"/>
    <w:rsid w:val="00887321"/>
    <w:rsid w:val="00887457"/>
    <w:rsid w:val="00887661"/>
    <w:rsid w:val="008876EC"/>
    <w:rsid w:val="00887867"/>
    <w:rsid w:val="008879AB"/>
    <w:rsid w:val="00887C3F"/>
    <w:rsid w:val="0089004B"/>
    <w:rsid w:val="00890200"/>
    <w:rsid w:val="00890332"/>
    <w:rsid w:val="008905C5"/>
    <w:rsid w:val="008905C8"/>
    <w:rsid w:val="008905CB"/>
    <w:rsid w:val="008905E2"/>
    <w:rsid w:val="00890723"/>
    <w:rsid w:val="00890755"/>
    <w:rsid w:val="0089078F"/>
    <w:rsid w:val="008908E2"/>
    <w:rsid w:val="00890A1D"/>
    <w:rsid w:val="00890A9C"/>
    <w:rsid w:val="00890B3B"/>
    <w:rsid w:val="00890C84"/>
    <w:rsid w:val="00890E11"/>
    <w:rsid w:val="008910AA"/>
    <w:rsid w:val="008911C4"/>
    <w:rsid w:val="00891419"/>
    <w:rsid w:val="00891782"/>
    <w:rsid w:val="0089180D"/>
    <w:rsid w:val="00891835"/>
    <w:rsid w:val="00891AF0"/>
    <w:rsid w:val="00891BB9"/>
    <w:rsid w:val="00891BC3"/>
    <w:rsid w:val="00891DEA"/>
    <w:rsid w:val="00891DFA"/>
    <w:rsid w:val="00891E4D"/>
    <w:rsid w:val="00891E80"/>
    <w:rsid w:val="00892109"/>
    <w:rsid w:val="0089213D"/>
    <w:rsid w:val="0089217E"/>
    <w:rsid w:val="00892241"/>
    <w:rsid w:val="0089249F"/>
    <w:rsid w:val="00892603"/>
    <w:rsid w:val="008926A7"/>
    <w:rsid w:val="0089274A"/>
    <w:rsid w:val="00892752"/>
    <w:rsid w:val="008929A4"/>
    <w:rsid w:val="00892A9D"/>
    <w:rsid w:val="00892B3B"/>
    <w:rsid w:val="00892C1C"/>
    <w:rsid w:val="00892D59"/>
    <w:rsid w:val="00892E9E"/>
    <w:rsid w:val="00892EBB"/>
    <w:rsid w:val="00892FBC"/>
    <w:rsid w:val="0089324E"/>
    <w:rsid w:val="00893271"/>
    <w:rsid w:val="00893297"/>
    <w:rsid w:val="008934FA"/>
    <w:rsid w:val="00893549"/>
    <w:rsid w:val="00893662"/>
    <w:rsid w:val="00893714"/>
    <w:rsid w:val="00893736"/>
    <w:rsid w:val="00893847"/>
    <w:rsid w:val="008939EA"/>
    <w:rsid w:val="00893BED"/>
    <w:rsid w:val="00893D09"/>
    <w:rsid w:val="00893E16"/>
    <w:rsid w:val="008940A0"/>
    <w:rsid w:val="008941C0"/>
    <w:rsid w:val="008942CB"/>
    <w:rsid w:val="00894439"/>
    <w:rsid w:val="00894453"/>
    <w:rsid w:val="00894696"/>
    <w:rsid w:val="00894740"/>
    <w:rsid w:val="00894BFE"/>
    <w:rsid w:val="00894D1E"/>
    <w:rsid w:val="0089525A"/>
    <w:rsid w:val="00895310"/>
    <w:rsid w:val="0089535E"/>
    <w:rsid w:val="008954D4"/>
    <w:rsid w:val="00895504"/>
    <w:rsid w:val="0089555F"/>
    <w:rsid w:val="008955FC"/>
    <w:rsid w:val="0089563D"/>
    <w:rsid w:val="008957C2"/>
    <w:rsid w:val="00895B07"/>
    <w:rsid w:val="00895B49"/>
    <w:rsid w:val="00895F71"/>
    <w:rsid w:val="0089622D"/>
    <w:rsid w:val="00896385"/>
    <w:rsid w:val="00896387"/>
    <w:rsid w:val="00896480"/>
    <w:rsid w:val="00896693"/>
    <w:rsid w:val="00896708"/>
    <w:rsid w:val="0089676C"/>
    <w:rsid w:val="0089678A"/>
    <w:rsid w:val="0089697D"/>
    <w:rsid w:val="008969B3"/>
    <w:rsid w:val="008969E6"/>
    <w:rsid w:val="00896C95"/>
    <w:rsid w:val="00896E5E"/>
    <w:rsid w:val="008970D9"/>
    <w:rsid w:val="00897699"/>
    <w:rsid w:val="0089771A"/>
    <w:rsid w:val="00897867"/>
    <w:rsid w:val="00897883"/>
    <w:rsid w:val="008978A4"/>
    <w:rsid w:val="00897963"/>
    <w:rsid w:val="00897BC2"/>
    <w:rsid w:val="00897C4C"/>
    <w:rsid w:val="00897C59"/>
    <w:rsid w:val="00897D06"/>
    <w:rsid w:val="00897DE5"/>
    <w:rsid w:val="00897ECF"/>
    <w:rsid w:val="00897F5C"/>
    <w:rsid w:val="008A003C"/>
    <w:rsid w:val="008A00CD"/>
    <w:rsid w:val="008A02EE"/>
    <w:rsid w:val="008A02F2"/>
    <w:rsid w:val="008A0316"/>
    <w:rsid w:val="008A0453"/>
    <w:rsid w:val="008A04BD"/>
    <w:rsid w:val="008A08A0"/>
    <w:rsid w:val="008A0986"/>
    <w:rsid w:val="008A0C54"/>
    <w:rsid w:val="008A0D81"/>
    <w:rsid w:val="008A0E2F"/>
    <w:rsid w:val="008A104D"/>
    <w:rsid w:val="008A11B4"/>
    <w:rsid w:val="008A11C2"/>
    <w:rsid w:val="008A1452"/>
    <w:rsid w:val="008A14AC"/>
    <w:rsid w:val="008A14B0"/>
    <w:rsid w:val="008A156D"/>
    <w:rsid w:val="008A159A"/>
    <w:rsid w:val="008A1634"/>
    <w:rsid w:val="008A17F6"/>
    <w:rsid w:val="008A1871"/>
    <w:rsid w:val="008A188F"/>
    <w:rsid w:val="008A1F62"/>
    <w:rsid w:val="008A1F66"/>
    <w:rsid w:val="008A1FA8"/>
    <w:rsid w:val="008A2218"/>
    <w:rsid w:val="008A2515"/>
    <w:rsid w:val="008A2674"/>
    <w:rsid w:val="008A2729"/>
    <w:rsid w:val="008A2735"/>
    <w:rsid w:val="008A2878"/>
    <w:rsid w:val="008A28A6"/>
    <w:rsid w:val="008A2971"/>
    <w:rsid w:val="008A29E8"/>
    <w:rsid w:val="008A2C9F"/>
    <w:rsid w:val="008A2D45"/>
    <w:rsid w:val="008A2DE6"/>
    <w:rsid w:val="008A2EBD"/>
    <w:rsid w:val="008A2FBA"/>
    <w:rsid w:val="008A3040"/>
    <w:rsid w:val="008A304F"/>
    <w:rsid w:val="008A3239"/>
    <w:rsid w:val="008A327B"/>
    <w:rsid w:val="008A32B8"/>
    <w:rsid w:val="008A32E3"/>
    <w:rsid w:val="008A32FF"/>
    <w:rsid w:val="008A3ACD"/>
    <w:rsid w:val="008A3BA7"/>
    <w:rsid w:val="008A3CCB"/>
    <w:rsid w:val="008A3DC1"/>
    <w:rsid w:val="008A3FF5"/>
    <w:rsid w:val="008A4029"/>
    <w:rsid w:val="008A40BF"/>
    <w:rsid w:val="008A4119"/>
    <w:rsid w:val="008A41AB"/>
    <w:rsid w:val="008A422D"/>
    <w:rsid w:val="008A42A6"/>
    <w:rsid w:val="008A4390"/>
    <w:rsid w:val="008A45FB"/>
    <w:rsid w:val="008A466B"/>
    <w:rsid w:val="008A48A1"/>
    <w:rsid w:val="008A4927"/>
    <w:rsid w:val="008A4B28"/>
    <w:rsid w:val="008A4CD3"/>
    <w:rsid w:val="008A4D15"/>
    <w:rsid w:val="008A4D84"/>
    <w:rsid w:val="008A4E32"/>
    <w:rsid w:val="008A4E46"/>
    <w:rsid w:val="008A4E47"/>
    <w:rsid w:val="008A4F2C"/>
    <w:rsid w:val="008A522A"/>
    <w:rsid w:val="008A5258"/>
    <w:rsid w:val="008A5276"/>
    <w:rsid w:val="008A5437"/>
    <w:rsid w:val="008A54F0"/>
    <w:rsid w:val="008A55F5"/>
    <w:rsid w:val="008A5699"/>
    <w:rsid w:val="008A58EF"/>
    <w:rsid w:val="008A59DF"/>
    <w:rsid w:val="008A5A37"/>
    <w:rsid w:val="008A5E0E"/>
    <w:rsid w:val="008A5E86"/>
    <w:rsid w:val="008A604E"/>
    <w:rsid w:val="008A605B"/>
    <w:rsid w:val="008A6360"/>
    <w:rsid w:val="008A6382"/>
    <w:rsid w:val="008A6518"/>
    <w:rsid w:val="008A67DE"/>
    <w:rsid w:val="008A680C"/>
    <w:rsid w:val="008A695F"/>
    <w:rsid w:val="008A6A93"/>
    <w:rsid w:val="008A6E70"/>
    <w:rsid w:val="008A6EEA"/>
    <w:rsid w:val="008A6F39"/>
    <w:rsid w:val="008A6F6C"/>
    <w:rsid w:val="008A6FA9"/>
    <w:rsid w:val="008A7009"/>
    <w:rsid w:val="008A700D"/>
    <w:rsid w:val="008A774A"/>
    <w:rsid w:val="008A7782"/>
    <w:rsid w:val="008A78DD"/>
    <w:rsid w:val="008A7947"/>
    <w:rsid w:val="008A7A75"/>
    <w:rsid w:val="008A7DD5"/>
    <w:rsid w:val="008A7E94"/>
    <w:rsid w:val="008B0037"/>
    <w:rsid w:val="008B0094"/>
    <w:rsid w:val="008B01E9"/>
    <w:rsid w:val="008B0237"/>
    <w:rsid w:val="008B02EA"/>
    <w:rsid w:val="008B032F"/>
    <w:rsid w:val="008B0342"/>
    <w:rsid w:val="008B048D"/>
    <w:rsid w:val="008B05B4"/>
    <w:rsid w:val="008B0764"/>
    <w:rsid w:val="008B0B96"/>
    <w:rsid w:val="008B0C50"/>
    <w:rsid w:val="008B0C65"/>
    <w:rsid w:val="008B0C9B"/>
    <w:rsid w:val="008B0CE7"/>
    <w:rsid w:val="008B0D5B"/>
    <w:rsid w:val="008B0E89"/>
    <w:rsid w:val="008B0EE3"/>
    <w:rsid w:val="008B115F"/>
    <w:rsid w:val="008B14B5"/>
    <w:rsid w:val="008B1569"/>
    <w:rsid w:val="008B161B"/>
    <w:rsid w:val="008B1631"/>
    <w:rsid w:val="008B177F"/>
    <w:rsid w:val="008B1823"/>
    <w:rsid w:val="008B1903"/>
    <w:rsid w:val="008B19AB"/>
    <w:rsid w:val="008B1C23"/>
    <w:rsid w:val="008B1E4C"/>
    <w:rsid w:val="008B1ED5"/>
    <w:rsid w:val="008B225C"/>
    <w:rsid w:val="008B24B9"/>
    <w:rsid w:val="008B2610"/>
    <w:rsid w:val="008B26B1"/>
    <w:rsid w:val="008B282B"/>
    <w:rsid w:val="008B28D2"/>
    <w:rsid w:val="008B2968"/>
    <w:rsid w:val="008B31C0"/>
    <w:rsid w:val="008B3281"/>
    <w:rsid w:val="008B33C7"/>
    <w:rsid w:val="008B3454"/>
    <w:rsid w:val="008B352F"/>
    <w:rsid w:val="008B35BC"/>
    <w:rsid w:val="008B371F"/>
    <w:rsid w:val="008B37F4"/>
    <w:rsid w:val="008B390D"/>
    <w:rsid w:val="008B3960"/>
    <w:rsid w:val="008B39FB"/>
    <w:rsid w:val="008B3B5B"/>
    <w:rsid w:val="008B3C15"/>
    <w:rsid w:val="008B3EA8"/>
    <w:rsid w:val="008B3F28"/>
    <w:rsid w:val="008B409C"/>
    <w:rsid w:val="008B4195"/>
    <w:rsid w:val="008B4209"/>
    <w:rsid w:val="008B421C"/>
    <w:rsid w:val="008B44E6"/>
    <w:rsid w:val="008B46EB"/>
    <w:rsid w:val="008B4770"/>
    <w:rsid w:val="008B48F1"/>
    <w:rsid w:val="008B493D"/>
    <w:rsid w:val="008B4A00"/>
    <w:rsid w:val="008B4A25"/>
    <w:rsid w:val="008B4AB4"/>
    <w:rsid w:val="008B4B6C"/>
    <w:rsid w:val="008B4EC9"/>
    <w:rsid w:val="008B4F31"/>
    <w:rsid w:val="008B4F6E"/>
    <w:rsid w:val="008B4FB8"/>
    <w:rsid w:val="008B50A4"/>
    <w:rsid w:val="008B51A5"/>
    <w:rsid w:val="008B5315"/>
    <w:rsid w:val="008B53AC"/>
    <w:rsid w:val="008B54C1"/>
    <w:rsid w:val="008B563A"/>
    <w:rsid w:val="008B5989"/>
    <w:rsid w:val="008B59A7"/>
    <w:rsid w:val="008B5ADD"/>
    <w:rsid w:val="008B5D4A"/>
    <w:rsid w:val="008B5EA1"/>
    <w:rsid w:val="008B5EDE"/>
    <w:rsid w:val="008B5FC7"/>
    <w:rsid w:val="008B6066"/>
    <w:rsid w:val="008B60B3"/>
    <w:rsid w:val="008B61C8"/>
    <w:rsid w:val="008B61EA"/>
    <w:rsid w:val="008B6278"/>
    <w:rsid w:val="008B627A"/>
    <w:rsid w:val="008B628A"/>
    <w:rsid w:val="008B62AE"/>
    <w:rsid w:val="008B639A"/>
    <w:rsid w:val="008B6586"/>
    <w:rsid w:val="008B66A5"/>
    <w:rsid w:val="008B6741"/>
    <w:rsid w:val="008B67C2"/>
    <w:rsid w:val="008B6962"/>
    <w:rsid w:val="008B6A5D"/>
    <w:rsid w:val="008B6A93"/>
    <w:rsid w:val="008B6BF3"/>
    <w:rsid w:val="008B6CE8"/>
    <w:rsid w:val="008B6D0D"/>
    <w:rsid w:val="008B6E05"/>
    <w:rsid w:val="008B6E9F"/>
    <w:rsid w:val="008B7106"/>
    <w:rsid w:val="008B71EF"/>
    <w:rsid w:val="008B7277"/>
    <w:rsid w:val="008B7441"/>
    <w:rsid w:val="008B7461"/>
    <w:rsid w:val="008B7586"/>
    <w:rsid w:val="008B7679"/>
    <w:rsid w:val="008B79A7"/>
    <w:rsid w:val="008B7B85"/>
    <w:rsid w:val="008B7BFC"/>
    <w:rsid w:val="008B7C06"/>
    <w:rsid w:val="008B7C1A"/>
    <w:rsid w:val="008B7D0D"/>
    <w:rsid w:val="008B7D31"/>
    <w:rsid w:val="008B7EE6"/>
    <w:rsid w:val="008B7F4B"/>
    <w:rsid w:val="008C0001"/>
    <w:rsid w:val="008C001B"/>
    <w:rsid w:val="008C00AC"/>
    <w:rsid w:val="008C0357"/>
    <w:rsid w:val="008C03CD"/>
    <w:rsid w:val="008C05D7"/>
    <w:rsid w:val="008C0724"/>
    <w:rsid w:val="008C0795"/>
    <w:rsid w:val="008C07B6"/>
    <w:rsid w:val="008C0817"/>
    <w:rsid w:val="008C0838"/>
    <w:rsid w:val="008C092D"/>
    <w:rsid w:val="008C0C43"/>
    <w:rsid w:val="008C0D69"/>
    <w:rsid w:val="008C1484"/>
    <w:rsid w:val="008C15D6"/>
    <w:rsid w:val="008C15FE"/>
    <w:rsid w:val="008C179B"/>
    <w:rsid w:val="008C191D"/>
    <w:rsid w:val="008C1A1B"/>
    <w:rsid w:val="008C1B53"/>
    <w:rsid w:val="008C1C52"/>
    <w:rsid w:val="008C1E1B"/>
    <w:rsid w:val="008C1F90"/>
    <w:rsid w:val="008C1FD0"/>
    <w:rsid w:val="008C20FC"/>
    <w:rsid w:val="008C22A6"/>
    <w:rsid w:val="008C2454"/>
    <w:rsid w:val="008C24C1"/>
    <w:rsid w:val="008C24E6"/>
    <w:rsid w:val="008C2514"/>
    <w:rsid w:val="008C254B"/>
    <w:rsid w:val="008C29D2"/>
    <w:rsid w:val="008C2AC5"/>
    <w:rsid w:val="008C2BAA"/>
    <w:rsid w:val="008C2DDC"/>
    <w:rsid w:val="008C2E91"/>
    <w:rsid w:val="008C30AB"/>
    <w:rsid w:val="008C3257"/>
    <w:rsid w:val="008C32BA"/>
    <w:rsid w:val="008C3694"/>
    <w:rsid w:val="008C36D4"/>
    <w:rsid w:val="008C3AC7"/>
    <w:rsid w:val="008C3B0B"/>
    <w:rsid w:val="008C3C1A"/>
    <w:rsid w:val="008C43D6"/>
    <w:rsid w:val="008C4642"/>
    <w:rsid w:val="008C48E4"/>
    <w:rsid w:val="008C49D2"/>
    <w:rsid w:val="008C4B06"/>
    <w:rsid w:val="008C4B1C"/>
    <w:rsid w:val="008C4B53"/>
    <w:rsid w:val="008C4B5E"/>
    <w:rsid w:val="008C4F30"/>
    <w:rsid w:val="008C50F1"/>
    <w:rsid w:val="008C5261"/>
    <w:rsid w:val="008C52EF"/>
    <w:rsid w:val="008C535C"/>
    <w:rsid w:val="008C53C0"/>
    <w:rsid w:val="008C543E"/>
    <w:rsid w:val="008C5871"/>
    <w:rsid w:val="008C59E9"/>
    <w:rsid w:val="008C5A2B"/>
    <w:rsid w:val="008C5A67"/>
    <w:rsid w:val="008C5A89"/>
    <w:rsid w:val="008C5C45"/>
    <w:rsid w:val="008C5D42"/>
    <w:rsid w:val="008C5E48"/>
    <w:rsid w:val="008C5F10"/>
    <w:rsid w:val="008C5F1B"/>
    <w:rsid w:val="008C607D"/>
    <w:rsid w:val="008C60CE"/>
    <w:rsid w:val="008C6434"/>
    <w:rsid w:val="008C677C"/>
    <w:rsid w:val="008C6816"/>
    <w:rsid w:val="008C6B44"/>
    <w:rsid w:val="008C7022"/>
    <w:rsid w:val="008C7418"/>
    <w:rsid w:val="008C75C4"/>
    <w:rsid w:val="008C77C4"/>
    <w:rsid w:val="008C7AC1"/>
    <w:rsid w:val="008C7B09"/>
    <w:rsid w:val="008C7B3A"/>
    <w:rsid w:val="008C7CF1"/>
    <w:rsid w:val="008C7D76"/>
    <w:rsid w:val="008C7D89"/>
    <w:rsid w:val="008C7E12"/>
    <w:rsid w:val="008C7E7D"/>
    <w:rsid w:val="008C7F15"/>
    <w:rsid w:val="008C7F51"/>
    <w:rsid w:val="008D002E"/>
    <w:rsid w:val="008D03C9"/>
    <w:rsid w:val="008D04C4"/>
    <w:rsid w:val="008D05E3"/>
    <w:rsid w:val="008D068C"/>
    <w:rsid w:val="008D071D"/>
    <w:rsid w:val="008D0731"/>
    <w:rsid w:val="008D08AC"/>
    <w:rsid w:val="008D0A55"/>
    <w:rsid w:val="008D0D28"/>
    <w:rsid w:val="008D1001"/>
    <w:rsid w:val="008D119A"/>
    <w:rsid w:val="008D1577"/>
    <w:rsid w:val="008D15C6"/>
    <w:rsid w:val="008D1608"/>
    <w:rsid w:val="008D187E"/>
    <w:rsid w:val="008D1AF2"/>
    <w:rsid w:val="008D1BF9"/>
    <w:rsid w:val="008D1D5E"/>
    <w:rsid w:val="008D1E61"/>
    <w:rsid w:val="008D1E84"/>
    <w:rsid w:val="008D1EEB"/>
    <w:rsid w:val="008D1F44"/>
    <w:rsid w:val="008D20BF"/>
    <w:rsid w:val="008D21D0"/>
    <w:rsid w:val="008D244F"/>
    <w:rsid w:val="008D24C6"/>
    <w:rsid w:val="008D2621"/>
    <w:rsid w:val="008D2721"/>
    <w:rsid w:val="008D29F8"/>
    <w:rsid w:val="008D2AA5"/>
    <w:rsid w:val="008D2C62"/>
    <w:rsid w:val="008D2E15"/>
    <w:rsid w:val="008D2E28"/>
    <w:rsid w:val="008D2F70"/>
    <w:rsid w:val="008D2FD8"/>
    <w:rsid w:val="008D3063"/>
    <w:rsid w:val="008D314E"/>
    <w:rsid w:val="008D33A2"/>
    <w:rsid w:val="008D3561"/>
    <w:rsid w:val="008D3686"/>
    <w:rsid w:val="008D3712"/>
    <w:rsid w:val="008D3791"/>
    <w:rsid w:val="008D37FC"/>
    <w:rsid w:val="008D3AC9"/>
    <w:rsid w:val="008D3CF0"/>
    <w:rsid w:val="008D41BA"/>
    <w:rsid w:val="008D42B8"/>
    <w:rsid w:val="008D438A"/>
    <w:rsid w:val="008D43A7"/>
    <w:rsid w:val="008D43DA"/>
    <w:rsid w:val="008D4883"/>
    <w:rsid w:val="008D4917"/>
    <w:rsid w:val="008D4976"/>
    <w:rsid w:val="008D49FD"/>
    <w:rsid w:val="008D4AF7"/>
    <w:rsid w:val="008D4BA1"/>
    <w:rsid w:val="008D4BBA"/>
    <w:rsid w:val="008D4BEB"/>
    <w:rsid w:val="008D4C01"/>
    <w:rsid w:val="008D4D8A"/>
    <w:rsid w:val="008D503B"/>
    <w:rsid w:val="008D519B"/>
    <w:rsid w:val="008D51EE"/>
    <w:rsid w:val="008D529F"/>
    <w:rsid w:val="008D52A3"/>
    <w:rsid w:val="008D532A"/>
    <w:rsid w:val="008D5616"/>
    <w:rsid w:val="008D5684"/>
    <w:rsid w:val="008D57DD"/>
    <w:rsid w:val="008D5A88"/>
    <w:rsid w:val="008D5C3A"/>
    <w:rsid w:val="008D6176"/>
    <w:rsid w:val="008D624B"/>
    <w:rsid w:val="008D6414"/>
    <w:rsid w:val="008D650B"/>
    <w:rsid w:val="008D6557"/>
    <w:rsid w:val="008D677B"/>
    <w:rsid w:val="008D67AC"/>
    <w:rsid w:val="008D6923"/>
    <w:rsid w:val="008D69DB"/>
    <w:rsid w:val="008D6B74"/>
    <w:rsid w:val="008D6B7E"/>
    <w:rsid w:val="008D6C22"/>
    <w:rsid w:val="008D6CFC"/>
    <w:rsid w:val="008D6D28"/>
    <w:rsid w:val="008D6D83"/>
    <w:rsid w:val="008D6E03"/>
    <w:rsid w:val="008D6E89"/>
    <w:rsid w:val="008D72FA"/>
    <w:rsid w:val="008D74E3"/>
    <w:rsid w:val="008D7597"/>
    <w:rsid w:val="008D78FE"/>
    <w:rsid w:val="008D797E"/>
    <w:rsid w:val="008D7C36"/>
    <w:rsid w:val="008D7C51"/>
    <w:rsid w:val="008D7C5E"/>
    <w:rsid w:val="008D7CAD"/>
    <w:rsid w:val="008E02D3"/>
    <w:rsid w:val="008E03A4"/>
    <w:rsid w:val="008E063A"/>
    <w:rsid w:val="008E073B"/>
    <w:rsid w:val="008E084C"/>
    <w:rsid w:val="008E0963"/>
    <w:rsid w:val="008E0980"/>
    <w:rsid w:val="008E0D1D"/>
    <w:rsid w:val="008E0FD5"/>
    <w:rsid w:val="008E1065"/>
    <w:rsid w:val="008E12CC"/>
    <w:rsid w:val="008E12EE"/>
    <w:rsid w:val="008E15D4"/>
    <w:rsid w:val="008E17EB"/>
    <w:rsid w:val="008E1883"/>
    <w:rsid w:val="008E1AB1"/>
    <w:rsid w:val="008E1C93"/>
    <w:rsid w:val="008E1CF3"/>
    <w:rsid w:val="008E1E34"/>
    <w:rsid w:val="008E1F34"/>
    <w:rsid w:val="008E21E9"/>
    <w:rsid w:val="008E233A"/>
    <w:rsid w:val="008E243C"/>
    <w:rsid w:val="008E276A"/>
    <w:rsid w:val="008E2865"/>
    <w:rsid w:val="008E2889"/>
    <w:rsid w:val="008E28AC"/>
    <w:rsid w:val="008E2977"/>
    <w:rsid w:val="008E2AD6"/>
    <w:rsid w:val="008E2BCE"/>
    <w:rsid w:val="008E2C86"/>
    <w:rsid w:val="008E2E9A"/>
    <w:rsid w:val="008E2EE4"/>
    <w:rsid w:val="008E2F24"/>
    <w:rsid w:val="008E30F6"/>
    <w:rsid w:val="008E341C"/>
    <w:rsid w:val="008E343A"/>
    <w:rsid w:val="008E3537"/>
    <w:rsid w:val="008E3609"/>
    <w:rsid w:val="008E3720"/>
    <w:rsid w:val="008E3AA3"/>
    <w:rsid w:val="008E3B82"/>
    <w:rsid w:val="008E3DB0"/>
    <w:rsid w:val="008E40B7"/>
    <w:rsid w:val="008E4109"/>
    <w:rsid w:val="008E4131"/>
    <w:rsid w:val="008E4286"/>
    <w:rsid w:val="008E4487"/>
    <w:rsid w:val="008E4546"/>
    <w:rsid w:val="008E4571"/>
    <w:rsid w:val="008E4A66"/>
    <w:rsid w:val="008E4B52"/>
    <w:rsid w:val="008E4B73"/>
    <w:rsid w:val="008E4C1B"/>
    <w:rsid w:val="008E4C4A"/>
    <w:rsid w:val="008E4D9B"/>
    <w:rsid w:val="008E4DF6"/>
    <w:rsid w:val="008E4EE4"/>
    <w:rsid w:val="008E502A"/>
    <w:rsid w:val="008E5031"/>
    <w:rsid w:val="008E506F"/>
    <w:rsid w:val="008E531E"/>
    <w:rsid w:val="008E542A"/>
    <w:rsid w:val="008E5884"/>
    <w:rsid w:val="008E58AD"/>
    <w:rsid w:val="008E58C1"/>
    <w:rsid w:val="008E5A44"/>
    <w:rsid w:val="008E5B0E"/>
    <w:rsid w:val="008E6013"/>
    <w:rsid w:val="008E62F9"/>
    <w:rsid w:val="008E6396"/>
    <w:rsid w:val="008E64D7"/>
    <w:rsid w:val="008E65DF"/>
    <w:rsid w:val="008E66CF"/>
    <w:rsid w:val="008E6817"/>
    <w:rsid w:val="008E6A8B"/>
    <w:rsid w:val="008E6A99"/>
    <w:rsid w:val="008E6AAA"/>
    <w:rsid w:val="008E6C23"/>
    <w:rsid w:val="008E6C3D"/>
    <w:rsid w:val="008E704C"/>
    <w:rsid w:val="008E709B"/>
    <w:rsid w:val="008E712E"/>
    <w:rsid w:val="008E7245"/>
    <w:rsid w:val="008E7363"/>
    <w:rsid w:val="008E741A"/>
    <w:rsid w:val="008E749A"/>
    <w:rsid w:val="008E74C9"/>
    <w:rsid w:val="008E755D"/>
    <w:rsid w:val="008E7644"/>
    <w:rsid w:val="008E766D"/>
    <w:rsid w:val="008E7A40"/>
    <w:rsid w:val="008E7AF6"/>
    <w:rsid w:val="008E7C6F"/>
    <w:rsid w:val="008E7DE7"/>
    <w:rsid w:val="008E7F56"/>
    <w:rsid w:val="008E7FED"/>
    <w:rsid w:val="008F00E5"/>
    <w:rsid w:val="008F028D"/>
    <w:rsid w:val="008F0328"/>
    <w:rsid w:val="008F0461"/>
    <w:rsid w:val="008F051D"/>
    <w:rsid w:val="008F05BA"/>
    <w:rsid w:val="008F0653"/>
    <w:rsid w:val="008F0831"/>
    <w:rsid w:val="008F0988"/>
    <w:rsid w:val="008F0A42"/>
    <w:rsid w:val="008F0B05"/>
    <w:rsid w:val="008F0CD3"/>
    <w:rsid w:val="008F0CE9"/>
    <w:rsid w:val="008F0D40"/>
    <w:rsid w:val="008F0D89"/>
    <w:rsid w:val="008F0E50"/>
    <w:rsid w:val="008F0E8E"/>
    <w:rsid w:val="008F0ECA"/>
    <w:rsid w:val="008F0F34"/>
    <w:rsid w:val="008F0FF8"/>
    <w:rsid w:val="008F10D0"/>
    <w:rsid w:val="008F1102"/>
    <w:rsid w:val="008F11AB"/>
    <w:rsid w:val="008F1240"/>
    <w:rsid w:val="008F13EE"/>
    <w:rsid w:val="008F15F3"/>
    <w:rsid w:val="008F15FE"/>
    <w:rsid w:val="008F1694"/>
    <w:rsid w:val="008F1891"/>
    <w:rsid w:val="008F1A20"/>
    <w:rsid w:val="008F1A50"/>
    <w:rsid w:val="008F1B9F"/>
    <w:rsid w:val="008F1DE1"/>
    <w:rsid w:val="008F2022"/>
    <w:rsid w:val="008F22A5"/>
    <w:rsid w:val="008F231E"/>
    <w:rsid w:val="008F239A"/>
    <w:rsid w:val="008F23C7"/>
    <w:rsid w:val="008F282B"/>
    <w:rsid w:val="008F2A87"/>
    <w:rsid w:val="008F2B3E"/>
    <w:rsid w:val="008F2CCF"/>
    <w:rsid w:val="008F2DDA"/>
    <w:rsid w:val="008F2E5A"/>
    <w:rsid w:val="008F3308"/>
    <w:rsid w:val="008F33B2"/>
    <w:rsid w:val="008F34AB"/>
    <w:rsid w:val="008F376B"/>
    <w:rsid w:val="008F3862"/>
    <w:rsid w:val="008F3900"/>
    <w:rsid w:val="008F3A81"/>
    <w:rsid w:val="008F3D3B"/>
    <w:rsid w:val="008F3D4F"/>
    <w:rsid w:val="008F3EA7"/>
    <w:rsid w:val="008F40A3"/>
    <w:rsid w:val="008F4164"/>
    <w:rsid w:val="008F41AB"/>
    <w:rsid w:val="008F4215"/>
    <w:rsid w:val="008F445A"/>
    <w:rsid w:val="008F4516"/>
    <w:rsid w:val="008F4D7D"/>
    <w:rsid w:val="008F4FF8"/>
    <w:rsid w:val="008F50CF"/>
    <w:rsid w:val="008F53E4"/>
    <w:rsid w:val="008F5457"/>
    <w:rsid w:val="008F5759"/>
    <w:rsid w:val="008F59AD"/>
    <w:rsid w:val="008F5B15"/>
    <w:rsid w:val="008F5BF3"/>
    <w:rsid w:val="008F5D4F"/>
    <w:rsid w:val="008F60DF"/>
    <w:rsid w:val="008F61EB"/>
    <w:rsid w:val="008F6342"/>
    <w:rsid w:val="008F661E"/>
    <w:rsid w:val="008F6758"/>
    <w:rsid w:val="008F6778"/>
    <w:rsid w:val="008F684C"/>
    <w:rsid w:val="008F6B5C"/>
    <w:rsid w:val="008F6D3E"/>
    <w:rsid w:val="008F72C1"/>
    <w:rsid w:val="008F732C"/>
    <w:rsid w:val="008F743D"/>
    <w:rsid w:val="008F745C"/>
    <w:rsid w:val="008F76BF"/>
    <w:rsid w:val="008F77AA"/>
    <w:rsid w:val="008F796F"/>
    <w:rsid w:val="008F79CE"/>
    <w:rsid w:val="008F7A7A"/>
    <w:rsid w:val="008F7AC3"/>
    <w:rsid w:val="008F7D86"/>
    <w:rsid w:val="008F7DAD"/>
    <w:rsid w:val="008F7EAE"/>
    <w:rsid w:val="008F7FB8"/>
    <w:rsid w:val="009000A0"/>
    <w:rsid w:val="0090017C"/>
    <w:rsid w:val="009001CD"/>
    <w:rsid w:val="0090023F"/>
    <w:rsid w:val="009002AD"/>
    <w:rsid w:val="0090044E"/>
    <w:rsid w:val="0090047E"/>
    <w:rsid w:val="00900551"/>
    <w:rsid w:val="0090059D"/>
    <w:rsid w:val="009005AD"/>
    <w:rsid w:val="009006CD"/>
    <w:rsid w:val="0090095B"/>
    <w:rsid w:val="00900A8A"/>
    <w:rsid w:val="00900AB1"/>
    <w:rsid w:val="00900B49"/>
    <w:rsid w:val="00900C9F"/>
    <w:rsid w:val="00900D70"/>
    <w:rsid w:val="00900E4D"/>
    <w:rsid w:val="00900ED0"/>
    <w:rsid w:val="00900EE2"/>
    <w:rsid w:val="00900FF7"/>
    <w:rsid w:val="009010BD"/>
    <w:rsid w:val="00901295"/>
    <w:rsid w:val="00901347"/>
    <w:rsid w:val="00901380"/>
    <w:rsid w:val="00901493"/>
    <w:rsid w:val="009015E7"/>
    <w:rsid w:val="00901899"/>
    <w:rsid w:val="009019C4"/>
    <w:rsid w:val="00901B9F"/>
    <w:rsid w:val="00901BD9"/>
    <w:rsid w:val="00901C0E"/>
    <w:rsid w:val="00901D8E"/>
    <w:rsid w:val="00901F4C"/>
    <w:rsid w:val="00902347"/>
    <w:rsid w:val="00902393"/>
    <w:rsid w:val="00902568"/>
    <w:rsid w:val="009029DC"/>
    <w:rsid w:val="00902A6D"/>
    <w:rsid w:val="00902B88"/>
    <w:rsid w:val="00902BD8"/>
    <w:rsid w:val="00902CCA"/>
    <w:rsid w:val="00902D9C"/>
    <w:rsid w:val="00902EB5"/>
    <w:rsid w:val="0090341F"/>
    <w:rsid w:val="00903569"/>
    <w:rsid w:val="009039B3"/>
    <w:rsid w:val="00903A30"/>
    <w:rsid w:val="00903ABD"/>
    <w:rsid w:val="00903F3E"/>
    <w:rsid w:val="009040EA"/>
    <w:rsid w:val="0090420D"/>
    <w:rsid w:val="009042C4"/>
    <w:rsid w:val="00904374"/>
    <w:rsid w:val="00904489"/>
    <w:rsid w:val="009044F1"/>
    <w:rsid w:val="0090472E"/>
    <w:rsid w:val="0090490C"/>
    <w:rsid w:val="00904926"/>
    <w:rsid w:val="0090498A"/>
    <w:rsid w:val="00904D2B"/>
    <w:rsid w:val="00904D3C"/>
    <w:rsid w:val="00904D40"/>
    <w:rsid w:val="00904ED7"/>
    <w:rsid w:val="00905019"/>
    <w:rsid w:val="00905471"/>
    <w:rsid w:val="00905679"/>
    <w:rsid w:val="00905727"/>
    <w:rsid w:val="0090572C"/>
    <w:rsid w:val="0090577A"/>
    <w:rsid w:val="0090583E"/>
    <w:rsid w:val="00905853"/>
    <w:rsid w:val="009058EC"/>
    <w:rsid w:val="00905954"/>
    <w:rsid w:val="00905B94"/>
    <w:rsid w:val="00905D8E"/>
    <w:rsid w:val="00905E90"/>
    <w:rsid w:val="00905F54"/>
    <w:rsid w:val="009061EA"/>
    <w:rsid w:val="00906242"/>
    <w:rsid w:val="0090646B"/>
    <w:rsid w:val="009064BE"/>
    <w:rsid w:val="009064C0"/>
    <w:rsid w:val="00906584"/>
    <w:rsid w:val="00906586"/>
    <w:rsid w:val="00906690"/>
    <w:rsid w:val="009066CB"/>
    <w:rsid w:val="00906DD5"/>
    <w:rsid w:val="00906EB5"/>
    <w:rsid w:val="0090712A"/>
    <w:rsid w:val="009074CA"/>
    <w:rsid w:val="009076A4"/>
    <w:rsid w:val="0090777C"/>
    <w:rsid w:val="00907871"/>
    <w:rsid w:val="009078C1"/>
    <w:rsid w:val="00907CEE"/>
    <w:rsid w:val="00907FCD"/>
    <w:rsid w:val="009103A4"/>
    <w:rsid w:val="00910433"/>
    <w:rsid w:val="0091056C"/>
    <w:rsid w:val="00910616"/>
    <w:rsid w:val="00910629"/>
    <w:rsid w:val="0091081E"/>
    <w:rsid w:val="00910980"/>
    <w:rsid w:val="009109EA"/>
    <w:rsid w:val="00910CD7"/>
    <w:rsid w:val="00910E04"/>
    <w:rsid w:val="00910E40"/>
    <w:rsid w:val="00911102"/>
    <w:rsid w:val="009111C5"/>
    <w:rsid w:val="009112CB"/>
    <w:rsid w:val="009113CF"/>
    <w:rsid w:val="0091147D"/>
    <w:rsid w:val="009114E2"/>
    <w:rsid w:val="00911640"/>
    <w:rsid w:val="00911730"/>
    <w:rsid w:val="00911831"/>
    <w:rsid w:val="00911868"/>
    <w:rsid w:val="00911885"/>
    <w:rsid w:val="00911A61"/>
    <w:rsid w:val="00911B00"/>
    <w:rsid w:val="00911B21"/>
    <w:rsid w:val="00911C75"/>
    <w:rsid w:val="00911C9B"/>
    <w:rsid w:val="00912160"/>
    <w:rsid w:val="00912315"/>
    <w:rsid w:val="0091236C"/>
    <w:rsid w:val="009126EF"/>
    <w:rsid w:val="00912A27"/>
    <w:rsid w:val="00912A2B"/>
    <w:rsid w:val="00912A69"/>
    <w:rsid w:val="00912B98"/>
    <w:rsid w:val="00912B99"/>
    <w:rsid w:val="00912BB1"/>
    <w:rsid w:val="00912FD6"/>
    <w:rsid w:val="0091306F"/>
    <w:rsid w:val="00913090"/>
    <w:rsid w:val="009132A8"/>
    <w:rsid w:val="00913400"/>
    <w:rsid w:val="0091343B"/>
    <w:rsid w:val="0091346A"/>
    <w:rsid w:val="0091358A"/>
    <w:rsid w:val="0091361C"/>
    <w:rsid w:val="00913697"/>
    <w:rsid w:val="00913A62"/>
    <w:rsid w:val="00913B5E"/>
    <w:rsid w:val="00913C73"/>
    <w:rsid w:val="00913DB2"/>
    <w:rsid w:val="00914292"/>
    <w:rsid w:val="009142C5"/>
    <w:rsid w:val="009143E4"/>
    <w:rsid w:val="0091448E"/>
    <w:rsid w:val="009144E0"/>
    <w:rsid w:val="0091462A"/>
    <w:rsid w:val="0091478A"/>
    <w:rsid w:val="00914FB1"/>
    <w:rsid w:val="00914FF6"/>
    <w:rsid w:val="0091509D"/>
    <w:rsid w:val="0091526B"/>
    <w:rsid w:val="0091537F"/>
    <w:rsid w:val="009153BF"/>
    <w:rsid w:val="00915573"/>
    <w:rsid w:val="00915707"/>
    <w:rsid w:val="009157DF"/>
    <w:rsid w:val="0091585E"/>
    <w:rsid w:val="00915C93"/>
    <w:rsid w:val="00915DF4"/>
    <w:rsid w:val="00915E28"/>
    <w:rsid w:val="00915E57"/>
    <w:rsid w:val="0091601C"/>
    <w:rsid w:val="009161BC"/>
    <w:rsid w:val="00916215"/>
    <w:rsid w:val="0091656B"/>
    <w:rsid w:val="009165B3"/>
    <w:rsid w:val="009165BB"/>
    <w:rsid w:val="00916613"/>
    <w:rsid w:val="009167F8"/>
    <w:rsid w:val="0091695C"/>
    <w:rsid w:val="00916A05"/>
    <w:rsid w:val="00916B49"/>
    <w:rsid w:val="00916BF0"/>
    <w:rsid w:val="00916E6C"/>
    <w:rsid w:val="00917351"/>
    <w:rsid w:val="00917431"/>
    <w:rsid w:val="0091769A"/>
    <w:rsid w:val="0091776E"/>
    <w:rsid w:val="00917BCB"/>
    <w:rsid w:val="00917D61"/>
    <w:rsid w:val="00917DA9"/>
    <w:rsid w:val="00917DDB"/>
    <w:rsid w:val="0092058A"/>
    <w:rsid w:val="009205A0"/>
    <w:rsid w:val="00920624"/>
    <w:rsid w:val="00920655"/>
    <w:rsid w:val="009207FE"/>
    <w:rsid w:val="0092086E"/>
    <w:rsid w:val="009208F3"/>
    <w:rsid w:val="009209BB"/>
    <w:rsid w:val="00920C15"/>
    <w:rsid w:val="00920C30"/>
    <w:rsid w:val="00920C65"/>
    <w:rsid w:val="00920C72"/>
    <w:rsid w:val="00920C73"/>
    <w:rsid w:val="00920E26"/>
    <w:rsid w:val="00920E45"/>
    <w:rsid w:val="00920E83"/>
    <w:rsid w:val="00921068"/>
    <w:rsid w:val="00921132"/>
    <w:rsid w:val="0092117B"/>
    <w:rsid w:val="00921231"/>
    <w:rsid w:val="00921295"/>
    <w:rsid w:val="009212EE"/>
    <w:rsid w:val="00921434"/>
    <w:rsid w:val="0092155D"/>
    <w:rsid w:val="00921595"/>
    <w:rsid w:val="00921623"/>
    <w:rsid w:val="00921816"/>
    <w:rsid w:val="009219C2"/>
    <w:rsid w:val="00921A9F"/>
    <w:rsid w:val="00921B30"/>
    <w:rsid w:val="00921B93"/>
    <w:rsid w:val="00921D04"/>
    <w:rsid w:val="00921DCD"/>
    <w:rsid w:val="00921DE2"/>
    <w:rsid w:val="009221A1"/>
    <w:rsid w:val="009221E8"/>
    <w:rsid w:val="00922254"/>
    <w:rsid w:val="009223CB"/>
    <w:rsid w:val="009223EF"/>
    <w:rsid w:val="0092287D"/>
    <w:rsid w:val="0092291A"/>
    <w:rsid w:val="00922994"/>
    <w:rsid w:val="009229B4"/>
    <w:rsid w:val="00922A79"/>
    <w:rsid w:val="00922EE3"/>
    <w:rsid w:val="0092322C"/>
    <w:rsid w:val="0092340B"/>
    <w:rsid w:val="00923514"/>
    <w:rsid w:val="00923624"/>
    <w:rsid w:val="0092369A"/>
    <w:rsid w:val="00923AF5"/>
    <w:rsid w:val="00923B5F"/>
    <w:rsid w:val="009240ED"/>
    <w:rsid w:val="00924219"/>
    <w:rsid w:val="009242AC"/>
    <w:rsid w:val="00924383"/>
    <w:rsid w:val="009247F6"/>
    <w:rsid w:val="00924C93"/>
    <w:rsid w:val="00924F1E"/>
    <w:rsid w:val="00925110"/>
    <w:rsid w:val="0092528A"/>
    <w:rsid w:val="009252B5"/>
    <w:rsid w:val="00925378"/>
    <w:rsid w:val="0092575F"/>
    <w:rsid w:val="00925E7B"/>
    <w:rsid w:val="00925EB0"/>
    <w:rsid w:val="009260AE"/>
    <w:rsid w:val="00926141"/>
    <w:rsid w:val="00926292"/>
    <w:rsid w:val="00926401"/>
    <w:rsid w:val="0092642F"/>
    <w:rsid w:val="00926607"/>
    <w:rsid w:val="00926643"/>
    <w:rsid w:val="00926667"/>
    <w:rsid w:val="0092667A"/>
    <w:rsid w:val="009266B6"/>
    <w:rsid w:val="00926807"/>
    <w:rsid w:val="0092682E"/>
    <w:rsid w:val="00926AC7"/>
    <w:rsid w:val="00926B1E"/>
    <w:rsid w:val="00926D67"/>
    <w:rsid w:val="00926D72"/>
    <w:rsid w:val="00926E15"/>
    <w:rsid w:val="00926F54"/>
    <w:rsid w:val="00927595"/>
    <w:rsid w:val="00927664"/>
    <w:rsid w:val="009277CD"/>
    <w:rsid w:val="0092786D"/>
    <w:rsid w:val="009278E1"/>
    <w:rsid w:val="0092796C"/>
    <w:rsid w:val="00927A66"/>
    <w:rsid w:val="00927AB3"/>
    <w:rsid w:val="00927C39"/>
    <w:rsid w:val="00927D36"/>
    <w:rsid w:val="00927F36"/>
    <w:rsid w:val="00927F84"/>
    <w:rsid w:val="00927FF1"/>
    <w:rsid w:val="009304F3"/>
    <w:rsid w:val="00930675"/>
    <w:rsid w:val="0093089A"/>
    <w:rsid w:val="00930931"/>
    <w:rsid w:val="00930AB3"/>
    <w:rsid w:val="00930B22"/>
    <w:rsid w:val="00930CEB"/>
    <w:rsid w:val="00930E09"/>
    <w:rsid w:val="00930F23"/>
    <w:rsid w:val="00930FD4"/>
    <w:rsid w:val="0093108A"/>
    <w:rsid w:val="00931266"/>
    <w:rsid w:val="00931526"/>
    <w:rsid w:val="009315D3"/>
    <w:rsid w:val="009317F2"/>
    <w:rsid w:val="00931894"/>
    <w:rsid w:val="00931ABA"/>
    <w:rsid w:val="00931B24"/>
    <w:rsid w:val="00931B6D"/>
    <w:rsid w:val="00931BA7"/>
    <w:rsid w:val="00931C3E"/>
    <w:rsid w:val="00932051"/>
    <w:rsid w:val="009320EE"/>
    <w:rsid w:val="0093224C"/>
    <w:rsid w:val="009323BB"/>
    <w:rsid w:val="0093249F"/>
    <w:rsid w:val="00932616"/>
    <w:rsid w:val="0093263D"/>
    <w:rsid w:val="009326A2"/>
    <w:rsid w:val="009329DF"/>
    <w:rsid w:val="00932AC4"/>
    <w:rsid w:val="00932B18"/>
    <w:rsid w:val="00932B31"/>
    <w:rsid w:val="00932BF8"/>
    <w:rsid w:val="00932D34"/>
    <w:rsid w:val="00933095"/>
    <w:rsid w:val="0093329B"/>
    <w:rsid w:val="00933407"/>
    <w:rsid w:val="0093365A"/>
    <w:rsid w:val="0093369A"/>
    <w:rsid w:val="00933769"/>
    <w:rsid w:val="009337A0"/>
    <w:rsid w:val="009337F1"/>
    <w:rsid w:val="0093386E"/>
    <w:rsid w:val="00933871"/>
    <w:rsid w:val="00933888"/>
    <w:rsid w:val="0093396C"/>
    <w:rsid w:val="00933B8D"/>
    <w:rsid w:val="00933C14"/>
    <w:rsid w:val="00933E55"/>
    <w:rsid w:val="00934095"/>
    <w:rsid w:val="009343DB"/>
    <w:rsid w:val="009343F6"/>
    <w:rsid w:val="009347F2"/>
    <w:rsid w:val="00934A31"/>
    <w:rsid w:val="00934A7B"/>
    <w:rsid w:val="00934AD6"/>
    <w:rsid w:val="00934B74"/>
    <w:rsid w:val="00934C5A"/>
    <w:rsid w:val="00934E2E"/>
    <w:rsid w:val="00934EBF"/>
    <w:rsid w:val="00934F1B"/>
    <w:rsid w:val="00934F78"/>
    <w:rsid w:val="00934F8B"/>
    <w:rsid w:val="00934FD7"/>
    <w:rsid w:val="0093519B"/>
    <w:rsid w:val="0093520D"/>
    <w:rsid w:val="00935708"/>
    <w:rsid w:val="00935736"/>
    <w:rsid w:val="00935795"/>
    <w:rsid w:val="009358A6"/>
    <w:rsid w:val="009359FF"/>
    <w:rsid w:val="00935B9C"/>
    <w:rsid w:val="00935DCC"/>
    <w:rsid w:val="0093633D"/>
    <w:rsid w:val="009366B1"/>
    <w:rsid w:val="009367D2"/>
    <w:rsid w:val="00936843"/>
    <w:rsid w:val="009368D0"/>
    <w:rsid w:val="009369F6"/>
    <w:rsid w:val="00936EAF"/>
    <w:rsid w:val="00936EF4"/>
    <w:rsid w:val="00937095"/>
    <w:rsid w:val="00937118"/>
    <w:rsid w:val="00937124"/>
    <w:rsid w:val="0093712D"/>
    <w:rsid w:val="00937238"/>
    <w:rsid w:val="009372C1"/>
    <w:rsid w:val="0093730F"/>
    <w:rsid w:val="00937339"/>
    <w:rsid w:val="009373DB"/>
    <w:rsid w:val="00937475"/>
    <w:rsid w:val="00937496"/>
    <w:rsid w:val="00937515"/>
    <w:rsid w:val="0093752D"/>
    <w:rsid w:val="009375A0"/>
    <w:rsid w:val="00937BF9"/>
    <w:rsid w:val="00937C5E"/>
    <w:rsid w:val="00937F20"/>
    <w:rsid w:val="00937FDD"/>
    <w:rsid w:val="0094007E"/>
    <w:rsid w:val="009401A4"/>
    <w:rsid w:val="0094029D"/>
    <w:rsid w:val="00940400"/>
    <w:rsid w:val="00940418"/>
    <w:rsid w:val="009406C3"/>
    <w:rsid w:val="009407DD"/>
    <w:rsid w:val="0094081E"/>
    <w:rsid w:val="009408D4"/>
    <w:rsid w:val="009408E4"/>
    <w:rsid w:val="009409A2"/>
    <w:rsid w:val="00940ABC"/>
    <w:rsid w:val="00940B62"/>
    <w:rsid w:val="00940DDE"/>
    <w:rsid w:val="00940EDD"/>
    <w:rsid w:val="00940EF6"/>
    <w:rsid w:val="00941092"/>
    <w:rsid w:val="009410B5"/>
    <w:rsid w:val="0094110A"/>
    <w:rsid w:val="00941137"/>
    <w:rsid w:val="0094120A"/>
    <w:rsid w:val="0094128D"/>
    <w:rsid w:val="00941293"/>
    <w:rsid w:val="009412B3"/>
    <w:rsid w:val="009415A7"/>
    <w:rsid w:val="009415C8"/>
    <w:rsid w:val="009415CC"/>
    <w:rsid w:val="009416A5"/>
    <w:rsid w:val="009416C6"/>
    <w:rsid w:val="009417C6"/>
    <w:rsid w:val="009417FE"/>
    <w:rsid w:val="00941909"/>
    <w:rsid w:val="00941A18"/>
    <w:rsid w:val="00941B78"/>
    <w:rsid w:val="00941BF6"/>
    <w:rsid w:val="00941BFD"/>
    <w:rsid w:val="00941F2C"/>
    <w:rsid w:val="00941F3A"/>
    <w:rsid w:val="00941FAE"/>
    <w:rsid w:val="0094220B"/>
    <w:rsid w:val="0094221E"/>
    <w:rsid w:val="00942569"/>
    <w:rsid w:val="009429F9"/>
    <w:rsid w:val="00942AF8"/>
    <w:rsid w:val="00942E81"/>
    <w:rsid w:val="00942F1B"/>
    <w:rsid w:val="00942F36"/>
    <w:rsid w:val="00942FF5"/>
    <w:rsid w:val="00943065"/>
    <w:rsid w:val="009430BE"/>
    <w:rsid w:val="00943396"/>
    <w:rsid w:val="00943BB4"/>
    <w:rsid w:val="00943DBE"/>
    <w:rsid w:val="00943FCE"/>
    <w:rsid w:val="0094410C"/>
    <w:rsid w:val="0094412D"/>
    <w:rsid w:val="0094437D"/>
    <w:rsid w:val="00944384"/>
    <w:rsid w:val="00944417"/>
    <w:rsid w:val="00944427"/>
    <w:rsid w:val="00944498"/>
    <w:rsid w:val="009444B3"/>
    <w:rsid w:val="009446C7"/>
    <w:rsid w:val="009446F2"/>
    <w:rsid w:val="009447DC"/>
    <w:rsid w:val="00944816"/>
    <w:rsid w:val="009448DA"/>
    <w:rsid w:val="009448F0"/>
    <w:rsid w:val="00944B9B"/>
    <w:rsid w:val="00944CDD"/>
    <w:rsid w:val="00944D00"/>
    <w:rsid w:val="00944D4E"/>
    <w:rsid w:val="00944FF8"/>
    <w:rsid w:val="0094522E"/>
    <w:rsid w:val="00945423"/>
    <w:rsid w:val="0094585F"/>
    <w:rsid w:val="009458DD"/>
    <w:rsid w:val="0094599F"/>
    <w:rsid w:val="00945AC5"/>
    <w:rsid w:val="00945C77"/>
    <w:rsid w:val="00945E90"/>
    <w:rsid w:val="00946049"/>
    <w:rsid w:val="00946372"/>
    <w:rsid w:val="009463A7"/>
    <w:rsid w:val="009467C1"/>
    <w:rsid w:val="00946DED"/>
    <w:rsid w:val="00947038"/>
    <w:rsid w:val="009472A8"/>
    <w:rsid w:val="009472F3"/>
    <w:rsid w:val="0094732C"/>
    <w:rsid w:val="009474FA"/>
    <w:rsid w:val="009479F8"/>
    <w:rsid w:val="00947AC1"/>
    <w:rsid w:val="00947C67"/>
    <w:rsid w:val="00947DA4"/>
    <w:rsid w:val="00947F6B"/>
    <w:rsid w:val="0095028C"/>
    <w:rsid w:val="009504FE"/>
    <w:rsid w:val="009505CA"/>
    <w:rsid w:val="00950693"/>
    <w:rsid w:val="00950697"/>
    <w:rsid w:val="009506C6"/>
    <w:rsid w:val="00950762"/>
    <w:rsid w:val="00950769"/>
    <w:rsid w:val="009507CA"/>
    <w:rsid w:val="0095087D"/>
    <w:rsid w:val="00950881"/>
    <w:rsid w:val="0095093D"/>
    <w:rsid w:val="0095094A"/>
    <w:rsid w:val="00950961"/>
    <w:rsid w:val="00950992"/>
    <w:rsid w:val="00950C00"/>
    <w:rsid w:val="00950C92"/>
    <w:rsid w:val="00950E62"/>
    <w:rsid w:val="00950E7B"/>
    <w:rsid w:val="00950E92"/>
    <w:rsid w:val="00950EC3"/>
    <w:rsid w:val="00951054"/>
    <w:rsid w:val="0095114C"/>
    <w:rsid w:val="0095133E"/>
    <w:rsid w:val="009513BA"/>
    <w:rsid w:val="009513C3"/>
    <w:rsid w:val="00951512"/>
    <w:rsid w:val="0095151B"/>
    <w:rsid w:val="00951613"/>
    <w:rsid w:val="009516CC"/>
    <w:rsid w:val="009516E5"/>
    <w:rsid w:val="00951A8F"/>
    <w:rsid w:val="00951E13"/>
    <w:rsid w:val="00952180"/>
    <w:rsid w:val="00952194"/>
    <w:rsid w:val="009521C1"/>
    <w:rsid w:val="00952292"/>
    <w:rsid w:val="00952466"/>
    <w:rsid w:val="009524AE"/>
    <w:rsid w:val="00952523"/>
    <w:rsid w:val="009525F4"/>
    <w:rsid w:val="0095264B"/>
    <w:rsid w:val="00952674"/>
    <w:rsid w:val="00952777"/>
    <w:rsid w:val="009527FB"/>
    <w:rsid w:val="0095292B"/>
    <w:rsid w:val="00952AF1"/>
    <w:rsid w:val="00952B14"/>
    <w:rsid w:val="00952BF5"/>
    <w:rsid w:val="00952C47"/>
    <w:rsid w:val="00952C98"/>
    <w:rsid w:val="00952CC9"/>
    <w:rsid w:val="0095307F"/>
    <w:rsid w:val="00953374"/>
    <w:rsid w:val="009533BC"/>
    <w:rsid w:val="009533D5"/>
    <w:rsid w:val="009533DD"/>
    <w:rsid w:val="009536CC"/>
    <w:rsid w:val="0095375A"/>
    <w:rsid w:val="00953887"/>
    <w:rsid w:val="009539BA"/>
    <w:rsid w:val="00953A0D"/>
    <w:rsid w:val="00953AD6"/>
    <w:rsid w:val="00953B0C"/>
    <w:rsid w:val="00953CC5"/>
    <w:rsid w:val="00953FC5"/>
    <w:rsid w:val="00954119"/>
    <w:rsid w:val="0095420F"/>
    <w:rsid w:val="009542E7"/>
    <w:rsid w:val="00954508"/>
    <w:rsid w:val="009547FD"/>
    <w:rsid w:val="0095481B"/>
    <w:rsid w:val="009548B6"/>
    <w:rsid w:val="009548BC"/>
    <w:rsid w:val="00954916"/>
    <w:rsid w:val="0095495F"/>
    <w:rsid w:val="00954DA0"/>
    <w:rsid w:val="00954DE9"/>
    <w:rsid w:val="00954E23"/>
    <w:rsid w:val="00954F09"/>
    <w:rsid w:val="00954F15"/>
    <w:rsid w:val="009553B7"/>
    <w:rsid w:val="0095541C"/>
    <w:rsid w:val="00955446"/>
    <w:rsid w:val="009556E9"/>
    <w:rsid w:val="0095574B"/>
    <w:rsid w:val="0095591D"/>
    <w:rsid w:val="00955BFE"/>
    <w:rsid w:val="00955D02"/>
    <w:rsid w:val="00955DD3"/>
    <w:rsid w:val="00955F49"/>
    <w:rsid w:val="0095649F"/>
    <w:rsid w:val="009565B3"/>
    <w:rsid w:val="00956B94"/>
    <w:rsid w:val="00956D12"/>
    <w:rsid w:val="00956E34"/>
    <w:rsid w:val="0095757D"/>
    <w:rsid w:val="009575EA"/>
    <w:rsid w:val="009575EF"/>
    <w:rsid w:val="00957698"/>
    <w:rsid w:val="00957775"/>
    <w:rsid w:val="009577B3"/>
    <w:rsid w:val="009578DF"/>
    <w:rsid w:val="0095790C"/>
    <w:rsid w:val="00957910"/>
    <w:rsid w:val="0095798E"/>
    <w:rsid w:val="00957A6E"/>
    <w:rsid w:val="00957A76"/>
    <w:rsid w:val="00957CAB"/>
    <w:rsid w:val="00957CEA"/>
    <w:rsid w:val="00957D6C"/>
    <w:rsid w:val="00957E3F"/>
    <w:rsid w:val="00957E70"/>
    <w:rsid w:val="00957EFD"/>
    <w:rsid w:val="00960029"/>
    <w:rsid w:val="00960085"/>
    <w:rsid w:val="009600FD"/>
    <w:rsid w:val="0096024D"/>
    <w:rsid w:val="0096031C"/>
    <w:rsid w:val="009604A2"/>
    <w:rsid w:val="00960640"/>
    <w:rsid w:val="00960806"/>
    <w:rsid w:val="00960810"/>
    <w:rsid w:val="00960826"/>
    <w:rsid w:val="00960A16"/>
    <w:rsid w:val="00960F33"/>
    <w:rsid w:val="0096129D"/>
    <w:rsid w:val="0096158E"/>
    <w:rsid w:val="009615D3"/>
    <w:rsid w:val="0096167C"/>
    <w:rsid w:val="009619A5"/>
    <w:rsid w:val="00961FF1"/>
    <w:rsid w:val="0096203F"/>
    <w:rsid w:val="0096227A"/>
    <w:rsid w:val="00962314"/>
    <w:rsid w:val="00962336"/>
    <w:rsid w:val="00962351"/>
    <w:rsid w:val="009624D5"/>
    <w:rsid w:val="00962DE0"/>
    <w:rsid w:val="00962EAE"/>
    <w:rsid w:val="00962EAF"/>
    <w:rsid w:val="00963111"/>
    <w:rsid w:val="00963258"/>
    <w:rsid w:val="009632D6"/>
    <w:rsid w:val="0096331A"/>
    <w:rsid w:val="00963435"/>
    <w:rsid w:val="009637D6"/>
    <w:rsid w:val="00963975"/>
    <w:rsid w:val="00963A78"/>
    <w:rsid w:val="00963AEE"/>
    <w:rsid w:val="00963B5B"/>
    <w:rsid w:val="00963C1E"/>
    <w:rsid w:val="00963C7D"/>
    <w:rsid w:val="00963D4F"/>
    <w:rsid w:val="00963E3B"/>
    <w:rsid w:val="00963E90"/>
    <w:rsid w:val="00963F31"/>
    <w:rsid w:val="00963F44"/>
    <w:rsid w:val="00963F81"/>
    <w:rsid w:val="009641D2"/>
    <w:rsid w:val="00964201"/>
    <w:rsid w:val="009642A0"/>
    <w:rsid w:val="00964394"/>
    <w:rsid w:val="009643D9"/>
    <w:rsid w:val="00964487"/>
    <w:rsid w:val="00964697"/>
    <w:rsid w:val="0096478A"/>
    <w:rsid w:val="009647CA"/>
    <w:rsid w:val="009648FB"/>
    <w:rsid w:val="00964A04"/>
    <w:rsid w:val="00964A70"/>
    <w:rsid w:val="00964D72"/>
    <w:rsid w:val="00964E95"/>
    <w:rsid w:val="00964F4A"/>
    <w:rsid w:val="009650F1"/>
    <w:rsid w:val="00965166"/>
    <w:rsid w:val="009652E9"/>
    <w:rsid w:val="009654DC"/>
    <w:rsid w:val="0096550E"/>
    <w:rsid w:val="00965BC3"/>
    <w:rsid w:val="00965CBF"/>
    <w:rsid w:val="00965D88"/>
    <w:rsid w:val="00965F1D"/>
    <w:rsid w:val="00965F88"/>
    <w:rsid w:val="00966040"/>
    <w:rsid w:val="009662C9"/>
    <w:rsid w:val="00966368"/>
    <w:rsid w:val="009666A6"/>
    <w:rsid w:val="00966738"/>
    <w:rsid w:val="009667BF"/>
    <w:rsid w:val="00966938"/>
    <w:rsid w:val="00966E07"/>
    <w:rsid w:val="00966E45"/>
    <w:rsid w:val="00966F5B"/>
    <w:rsid w:val="0096701C"/>
    <w:rsid w:val="0096703D"/>
    <w:rsid w:val="00967165"/>
    <w:rsid w:val="009671DA"/>
    <w:rsid w:val="009671F1"/>
    <w:rsid w:val="00967233"/>
    <w:rsid w:val="0096723B"/>
    <w:rsid w:val="00967294"/>
    <w:rsid w:val="009675C2"/>
    <w:rsid w:val="0096789C"/>
    <w:rsid w:val="00967969"/>
    <w:rsid w:val="0096799B"/>
    <w:rsid w:val="00967BDB"/>
    <w:rsid w:val="00967C1D"/>
    <w:rsid w:val="00967E50"/>
    <w:rsid w:val="00967F3C"/>
    <w:rsid w:val="009700C3"/>
    <w:rsid w:val="0097029F"/>
    <w:rsid w:val="0097032F"/>
    <w:rsid w:val="00970330"/>
    <w:rsid w:val="009704C4"/>
    <w:rsid w:val="009704EB"/>
    <w:rsid w:val="00970620"/>
    <w:rsid w:val="00970645"/>
    <w:rsid w:val="009707A2"/>
    <w:rsid w:val="009709ED"/>
    <w:rsid w:val="00970A33"/>
    <w:rsid w:val="00970AC6"/>
    <w:rsid w:val="00970AD4"/>
    <w:rsid w:val="00970BF6"/>
    <w:rsid w:val="00970CE5"/>
    <w:rsid w:val="00970EB3"/>
    <w:rsid w:val="00970EB7"/>
    <w:rsid w:val="00970F69"/>
    <w:rsid w:val="00970FA2"/>
    <w:rsid w:val="00971049"/>
    <w:rsid w:val="009712BC"/>
    <w:rsid w:val="00971306"/>
    <w:rsid w:val="00971371"/>
    <w:rsid w:val="0097178D"/>
    <w:rsid w:val="009718C7"/>
    <w:rsid w:val="009718CA"/>
    <w:rsid w:val="00971A6A"/>
    <w:rsid w:val="00971A98"/>
    <w:rsid w:val="00971C87"/>
    <w:rsid w:val="009720C1"/>
    <w:rsid w:val="00972135"/>
    <w:rsid w:val="0097221F"/>
    <w:rsid w:val="009722CE"/>
    <w:rsid w:val="00972319"/>
    <w:rsid w:val="009723CA"/>
    <w:rsid w:val="009723EC"/>
    <w:rsid w:val="00972411"/>
    <w:rsid w:val="009727F6"/>
    <w:rsid w:val="00972876"/>
    <w:rsid w:val="0097289F"/>
    <w:rsid w:val="009728BB"/>
    <w:rsid w:val="00972910"/>
    <w:rsid w:val="00972929"/>
    <w:rsid w:val="00972B06"/>
    <w:rsid w:val="00972B44"/>
    <w:rsid w:val="00972F08"/>
    <w:rsid w:val="00972F6C"/>
    <w:rsid w:val="00972FD5"/>
    <w:rsid w:val="00973023"/>
    <w:rsid w:val="0097303A"/>
    <w:rsid w:val="00973319"/>
    <w:rsid w:val="00973445"/>
    <w:rsid w:val="00973486"/>
    <w:rsid w:val="00973531"/>
    <w:rsid w:val="00973678"/>
    <w:rsid w:val="009736A7"/>
    <w:rsid w:val="00973712"/>
    <w:rsid w:val="00973A40"/>
    <w:rsid w:val="00973C25"/>
    <w:rsid w:val="00973E43"/>
    <w:rsid w:val="00973E7A"/>
    <w:rsid w:val="00973E81"/>
    <w:rsid w:val="00973F24"/>
    <w:rsid w:val="00973FEF"/>
    <w:rsid w:val="00974094"/>
    <w:rsid w:val="0097424F"/>
    <w:rsid w:val="00974270"/>
    <w:rsid w:val="0097436E"/>
    <w:rsid w:val="00974721"/>
    <w:rsid w:val="00974723"/>
    <w:rsid w:val="00974C39"/>
    <w:rsid w:val="00974D14"/>
    <w:rsid w:val="00974F0B"/>
    <w:rsid w:val="009750FD"/>
    <w:rsid w:val="009751AE"/>
    <w:rsid w:val="009751C2"/>
    <w:rsid w:val="00975503"/>
    <w:rsid w:val="009755CC"/>
    <w:rsid w:val="009755DE"/>
    <w:rsid w:val="00975660"/>
    <w:rsid w:val="009757D0"/>
    <w:rsid w:val="00975890"/>
    <w:rsid w:val="00975B15"/>
    <w:rsid w:val="00975F0E"/>
    <w:rsid w:val="00975F53"/>
    <w:rsid w:val="00975F5A"/>
    <w:rsid w:val="00975F84"/>
    <w:rsid w:val="00976125"/>
    <w:rsid w:val="00976159"/>
    <w:rsid w:val="009762A2"/>
    <w:rsid w:val="009762DB"/>
    <w:rsid w:val="009763BE"/>
    <w:rsid w:val="009764B1"/>
    <w:rsid w:val="009764BF"/>
    <w:rsid w:val="009765F4"/>
    <w:rsid w:val="009769DC"/>
    <w:rsid w:val="00976B96"/>
    <w:rsid w:val="00976CBC"/>
    <w:rsid w:val="00976D78"/>
    <w:rsid w:val="00976D9F"/>
    <w:rsid w:val="00976F3D"/>
    <w:rsid w:val="00976FD5"/>
    <w:rsid w:val="00976FFE"/>
    <w:rsid w:val="00977020"/>
    <w:rsid w:val="0097737A"/>
    <w:rsid w:val="0097758D"/>
    <w:rsid w:val="00977739"/>
    <w:rsid w:val="0097773C"/>
    <w:rsid w:val="009778A0"/>
    <w:rsid w:val="00977B56"/>
    <w:rsid w:val="00977B69"/>
    <w:rsid w:val="00977BF7"/>
    <w:rsid w:val="00977CDE"/>
    <w:rsid w:val="00977D0B"/>
    <w:rsid w:val="00977D95"/>
    <w:rsid w:val="00977DFB"/>
    <w:rsid w:val="00977FE7"/>
    <w:rsid w:val="00980096"/>
    <w:rsid w:val="0098009E"/>
    <w:rsid w:val="009801A9"/>
    <w:rsid w:val="009802E7"/>
    <w:rsid w:val="0098042E"/>
    <w:rsid w:val="009804A4"/>
    <w:rsid w:val="009805CF"/>
    <w:rsid w:val="00980708"/>
    <w:rsid w:val="0098075C"/>
    <w:rsid w:val="00980A5A"/>
    <w:rsid w:val="00980AF6"/>
    <w:rsid w:val="00980C4A"/>
    <w:rsid w:val="00980D35"/>
    <w:rsid w:val="00980D9B"/>
    <w:rsid w:val="0098116B"/>
    <w:rsid w:val="009811EF"/>
    <w:rsid w:val="0098130D"/>
    <w:rsid w:val="00981395"/>
    <w:rsid w:val="00981472"/>
    <w:rsid w:val="0098153B"/>
    <w:rsid w:val="0098162E"/>
    <w:rsid w:val="009819CC"/>
    <w:rsid w:val="00981B08"/>
    <w:rsid w:val="00981B14"/>
    <w:rsid w:val="00981CEF"/>
    <w:rsid w:val="00981E58"/>
    <w:rsid w:val="00982452"/>
    <w:rsid w:val="009824E2"/>
    <w:rsid w:val="0098274F"/>
    <w:rsid w:val="00982A8E"/>
    <w:rsid w:val="00982CEC"/>
    <w:rsid w:val="00982D44"/>
    <w:rsid w:val="00982FF8"/>
    <w:rsid w:val="009834D7"/>
    <w:rsid w:val="0098362C"/>
    <w:rsid w:val="00983643"/>
    <w:rsid w:val="0098367F"/>
    <w:rsid w:val="009836A0"/>
    <w:rsid w:val="009837B6"/>
    <w:rsid w:val="009837CA"/>
    <w:rsid w:val="00983F65"/>
    <w:rsid w:val="00984025"/>
    <w:rsid w:val="009841B0"/>
    <w:rsid w:val="009846AB"/>
    <w:rsid w:val="00984841"/>
    <w:rsid w:val="00984B3C"/>
    <w:rsid w:val="00984B68"/>
    <w:rsid w:val="00984B6E"/>
    <w:rsid w:val="00984BAA"/>
    <w:rsid w:val="00984CB3"/>
    <w:rsid w:val="00984D93"/>
    <w:rsid w:val="00984E81"/>
    <w:rsid w:val="00984FEB"/>
    <w:rsid w:val="00985068"/>
    <w:rsid w:val="00985389"/>
    <w:rsid w:val="00985607"/>
    <w:rsid w:val="00985746"/>
    <w:rsid w:val="009858C7"/>
    <w:rsid w:val="00985999"/>
    <w:rsid w:val="00985AF3"/>
    <w:rsid w:val="009860FA"/>
    <w:rsid w:val="00986621"/>
    <w:rsid w:val="00986B30"/>
    <w:rsid w:val="00986C36"/>
    <w:rsid w:val="00986CC0"/>
    <w:rsid w:val="00986D83"/>
    <w:rsid w:val="00986D91"/>
    <w:rsid w:val="00986DBB"/>
    <w:rsid w:val="00986DF8"/>
    <w:rsid w:val="00986E8C"/>
    <w:rsid w:val="00987002"/>
    <w:rsid w:val="00987101"/>
    <w:rsid w:val="00987137"/>
    <w:rsid w:val="0098739A"/>
    <w:rsid w:val="00987468"/>
    <w:rsid w:val="009878C5"/>
    <w:rsid w:val="00987A17"/>
    <w:rsid w:val="00987C47"/>
    <w:rsid w:val="00987CFD"/>
    <w:rsid w:val="00987E4E"/>
    <w:rsid w:val="00987FF4"/>
    <w:rsid w:val="00990037"/>
    <w:rsid w:val="009902DB"/>
    <w:rsid w:val="0099037F"/>
    <w:rsid w:val="00990517"/>
    <w:rsid w:val="0099055A"/>
    <w:rsid w:val="009906AF"/>
    <w:rsid w:val="0099072A"/>
    <w:rsid w:val="009909D8"/>
    <w:rsid w:val="009911E9"/>
    <w:rsid w:val="009912D3"/>
    <w:rsid w:val="00991675"/>
    <w:rsid w:val="009916B9"/>
    <w:rsid w:val="009918D7"/>
    <w:rsid w:val="00991932"/>
    <w:rsid w:val="00991933"/>
    <w:rsid w:val="009919F3"/>
    <w:rsid w:val="00991AC6"/>
    <w:rsid w:val="00991CE0"/>
    <w:rsid w:val="0099254F"/>
    <w:rsid w:val="0099264B"/>
    <w:rsid w:val="009927B8"/>
    <w:rsid w:val="009927F7"/>
    <w:rsid w:val="00992886"/>
    <w:rsid w:val="0099293E"/>
    <w:rsid w:val="00992A47"/>
    <w:rsid w:val="00992A7D"/>
    <w:rsid w:val="00992B0B"/>
    <w:rsid w:val="00992DBA"/>
    <w:rsid w:val="00992F97"/>
    <w:rsid w:val="00992FCE"/>
    <w:rsid w:val="0099300B"/>
    <w:rsid w:val="009931FA"/>
    <w:rsid w:val="00993245"/>
    <w:rsid w:val="009932B4"/>
    <w:rsid w:val="009932C3"/>
    <w:rsid w:val="009932CA"/>
    <w:rsid w:val="009935D4"/>
    <w:rsid w:val="009938E7"/>
    <w:rsid w:val="00993B2A"/>
    <w:rsid w:val="00993CFC"/>
    <w:rsid w:val="00993DD6"/>
    <w:rsid w:val="00993E33"/>
    <w:rsid w:val="0099414C"/>
    <w:rsid w:val="0099468B"/>
    <w:rsid w:val="00994796"/>
    <w:rsid w:val="0099497E"/>
    <w:rsid w:val="00994A51"/>
    <w:rsid w:val="00994BE8"/>
    <w:rsid w:val="00994C6A"/>
    <w:rsid w:val="0099502B"/>
    <w:rsid w:val="009951AA"/>
    <w:rsid w:val="00995217"/>
    <w:rsid w:val="00995220"/>
    <w:rsid w:val="00995335"/>
    <w:rsid w:val="0099536D"/>
    <w:rsid w:val="00995640"/>
    <w:rsid w:val="009956A0"/>
    <w:rsid w:val="00995754"/>
    <w:rsid w:val="009957CE"/>
    <w:rsid w:val="00995968"/>
    <w:rsid w:val="009959E1"/>
    <w:rsid w:val="00995A46"/>
    <w:rsid w:val="00995AD4"/>
    <w:rsid w:val="00995BD7"/>
    <w:rsid w:val="00995CD7"/>
    <w:rsid w:val="00995E7C"/>
    <w:rsid w:val="00995EB3"/>
    <w:rsid w:val="00995EFB"/>
    <w:rsid w:val="0099623F"/>
    <w:rsid w:val="00996244"/>
    <w:rsid w:val="00996302"/>
    <w:rsid w:val="00996337"/>
    <w:rsid w:val="00996426"/>
    <w:rsid w:val="00996819"/>
    <w:rsid w:val="00996BE2"/>
    <w:rsid w:val="00996E3B"/>
    <w:rsid w:val="009970C0"/>
    <w:rsid w:val="009971CB"/>
    <w:rsid w:val="009972ED"/>
    <w:rsid w:val="00997429"/>
    <w:rsid w:val="00997556"/>
    <w:rsid w:val="00997631"/>
    <w:rsid w:val="0099766A"/>
    <w:rsid w:val="00997926"/>
    <w:rsid w:val="00997939"/>
    <w:rsid w:val="009979E2"/>
    <w:rsid w:val="00997A8B"/>
    <w:rsid w:val="00997AF9"/>
    <w:rsid w:val="00997C69"/>
    <w:rsid w:val="00997D61"/>
    <w:rsid w:val="00997E15"/>
    <w:rsid w:val="009A0079"/>
    <w:rsid w:val="009A02E0"/>
    <w:rsid w:val="009A0350"/>
    <w:rsid w:val="009A0361"/>
    <w:rsid w:val="009A0495"/>
    <w:rsid w:val="009A089E"/>
    <w:rsid w:val="009A08B9"/>
    <w:rsid w:val="009A093F"/>
    <w:rsid w:val="009A0BB4"/>
    <w:rsid w:val="009A0BF8"/>
    <w:rsid w:val="009A0D61"/>
    <w:rsid w:val="009A0DD8"/>
    <w:rsid w:val="009A0F95"/>
    <w:rsid w:val="009A103C"/>
    <w:rsid w:val="009A1293"/>
    <w:rsid w:val="009A12C0"/>
    <w:rsid w:val="009A1391"/>
    <w:rsid w:val="009A1404"/>
    <w:rsid w:val="009A162E"/>
    <w:rsid w:val="009A16AC"/>
    <w:rsid w:val="009A171D"/>
    <w:rsid w:val="009A1740"/>
    <w:rsid w:val="009A1B68"/>
    <w:rsid w:val="009A1C25"/>
    <w:rsid w:val="009A1C3D"/>
    <w:rsid w:val="009A1D3F"/>
    <w:rsid w:val="009A1D70"/>
    <w:rsid w:val="009A1DF2"/>
    <w:rsid w:val="009A1E31"/>
    <w:rsid w:val="009A1EC9"/>
    <w:rsid w:val="009A20DB"/>
    <w:rsid w:val="009A2199"/>
    <w:rsid w:val="009A2207"/>
    <w:rsid w:val="009A2247"/>
    <w:rsid w:val="009A2318"/>
    <w:rsid w:val="009A2685"/>
    <w:rsid w:val="009A2752"/>
    <w:rsid w:val="009A287E"/>
    <w:rsid w:val="009A2A81"/>
    <w:rsid w:val="009A2B22"/>
    <w:rsid w:val="009A2B78"/>
    <w:rsid w:val="009A2BC5"/>
    <w:rsid w:val="009A2BDA"/>
    <w:rsid w:val="009A2C34"/>
    <w:rsid w:val="009A2C76"/>
    <w:rsid w:val="009A2D8F"/>
    <w:rsid w:val="009A3027"/>
    <w:rsid w:val="009A3110"/>
    <w:rsid w:val="009A32F4"/>
    <w:rsid w:val="009A3392"/>
    <w:rsid w:val="009A33CD"/>
    <w:rsid w:val="009A350A"/>
    <w:rsid w:val="009A35FE"/>
    <w:rsid w:val="009A3855"/>
    <w:rsid w:val="009A3883"/>
    <w:rsid w:val="009A38B2"/>
    <w:rsid w:val="009A394C"/>
    <w:rsid w:val="009A394E"/>
    <w:rsid w:val="009A39A1"/>
    <w:rsid w:val="009A3A50"/>
    <w:rsid w:val="009A3C4B"/>
    <w:rsid w:val="009A3C60"/>
    <w:rsid w:val="009A3CDB"/>
    <w:rsid w:val="009A3D6E"/>
    <w:rsid w:val="009A3E55"/>
    <w:rsid w:val="009A3E9A"/>
    <w:rsid w:val="009A401C"/>
    <w:rsid w:val="009A405A"/>
    <w:rsid w:val="009A424B"/>
    <w:rsid w:val="009A4285"/>
    <w:rsid w:val="009A42EF"/>
    <w:rsid w:val="009A45B0"/>
    <w:rsid w:val="009A46DA"/>
    <w:rsid w:val="009A4884"/>
    <w:rsid w:val="009A50C7"/>
    <w:rsid w:val="009A5172"/>
    <w:rsid w:val="009A528A"/>
    <w:rsid w:val="009A56CB"/>
    <w:rsid w:val="009A5947"/>
    <w:rsid w:val="009A5A0E"/>
    <w:rsid w:val="009A5C4D"/>
    <w:rsid w:val="009A5D00"/>
    <w:rsid w:val="009A5F91"/>
    <w:rsid w:val="009A62C1"/>
    <w:rsid w:val="009A63DA"/>
    <w:rsid w:val="009A64E5"/>
    <w:rsid w:val="009A6A10"/>
    <w:rsid w:val="009A6BC8"/>
    <w:rsid w:val="009A6C01"/>
    <w:rsid w:val="009A6C95"/>
    <w:rsid w:val="009A7355"/>
    <w:rsid w:val="009A7471"/>
    <w:rsid w:val="009A764C"/>
    <w:rsid w:val="009A76EC"/>
    <w:rsid w:val="009A7A5A"/>
    <w:rsid w:val="009A7C7A"/>
    <w:rsid w:val="009A7D65"/>
    <w:rsid w:val="009A7EE9"/>
    <w:rsid w:val="009A7F9F"/>
    <w:rsid w:val="009B00FF"/>
    <w:rsid w:val="009B02B3"/>
    <w:rsid w:val="009B030F"/>
    <w:rsid w:val="009B0356"/>
    <w:rsid w:val="009B0540"/>
    <w:rsid w:val="009B073D"/>
    <w:rsid w:val="009B08E2"/>
    <w:rsid w:val="009B0995"/>
    <w:rsid w:val="009B099A"/>
    <w:rsid w:val="009B0C53"/>
    <w:rsid w:val="009B0C75"/>
    <w:rsid w:val="009B0C98"/>
    <w:rsid w:val="009B0DBC"/>
    <w:rsid w:val="009B10DE"/>
    <w:rsid w:val="009B111A"/>
    <w:rsid w:val="009B1177"/>
    <w:rsid w:val="009B15D4"/>
    <w:rsid w:val="009B163E"/>
    <w:rsid w:val="009B1899"/>
    <w:rsid w:val="009B1A03"/>
    <w:rsid w:val="009B1C5B"/>
    <w:rsid w:val="009B1E7B"/>
    <w:rsid w:val="009B209E"/>
    <w:rsid w:val="009B2238"/>
    <w:rsid w:val="009B234A"/>
    <w:rsid w:val="009B2636"/>
    <w:rsid w:val="009B26C1"/>
    <w:rsid w:val="009B26DC"/>
    <w:rsid w:val="009B2725"/>
    <w:rsid w:val="009B27DD"/>
    <w:rsid w:val="009B2839"/>
    <w:rsid w:val="009B2876"/>
    <w:rsid w:val="009B2A2F"/>
    <w:rsid w:val="009B2ACD"/>
    <w:rsid w:val="009B2C3E"/>
    <w:rsid w:val="009B2CAA"/>
    <w:rsid w:val="009B2DBF"/>
    <w:rsid w:val="009B2F39"/>
    <w:rsid w:val="009B2FE7"/>
    <w:rsid w:val="009B30C1"/>
    <w:rsid w:val="009B3120"/>
    <w:rsid w:val="009B3182"/>
    <w:rsid w:val="009B31D9"/>
    <w:rsid w:val="009B3360"/>
    <w:rsid w:val="009B33C3"/>
    <w:rsid w:val="009B33E6"/>
    <w:rsid w:val="009B3474"/>
    <w:rsid w:val="009B3536"/>
    <w:rsid w:val="009B3611"/>
    <w:rsid w:val="009B36BF"/>
    <w:rsid w:val="009B3791"/>
    <w:rsid w:val="009B3C52"/>
    <w:rsid w:val="009B3E78"/>
    <w:rsid w:val="009B3EBA"/>
    <w:rsid w:val="009B401A"/>
    <w:rsid w:val="009B4059"/>
    <w:rsid w:val="009B4485"/>
    <w:rsid w:val="009B4593"/>
    <w:rsid w:val="009B46D7"/>
    <w:rsid w:val="009B46DE"/>
    <w:rsid w:val="009B46DF"/>
    <w:rsid w:val="009B46F0"/>
    <w:rsid w:val="009B493A"/>
    <w:rsid w:val="009B4B68"/>
    <w:rsid w:val="009B4D9C"/>
    <w:rsid w:val="009B4DC7"/>
    <w:rsid w:val="009B4EA6"/>
    <w:rsid w:val="009B5008"/>
    <w:rsid w:val="009B5166"/>
    <w:rsid w:val="009B518D"/>
    <w:rsid w:val="009B51DA"/>
    <w:rsid w:val="009B5273"/>
    <w:rsid w:val="009B5526"/>
    <w:rsid w:val="009B557B"/>
    <w:rsid w:val="009B5ACE"/>
    <w:rsid w:val="009B5AE6"/>
    <w:rsid w:val="009B5CFD"/>
    <w:rsid w:val="009B61A2"/>
    <w:rsid w:val="009B6210"/>
    <w:rsid w:val="009B6494"/>
    <w:rsid w:val="009B6676"/>
    <w:rsid w:val="009B6890"/>
    <w:rsid w:val="009B6B39"/>
    <w:rsid w:val="009B6CBD"/>
    <w:rsid w:val="009B6F36"/>
    <w:rsid w:val="009B6FCD"/>
    <w:rsid w:val="009B7013"/>
    <w:rsid w:val="009B7073"/>
    <w:rsid w:val="009B7194"/>
    <w:rsid w:val="009B71EE"/>
    <w:rsid w:val="009B7353"/>
    <w:rsid w:val="009B736C"/>
    <w:rsid w:val="009B7445"/>
    <w:rsid w:val="009B7624"/>
    <w:rsid w:val="009B7625"/>
    <w:rsid w:val="009B7759"/>
    <w:rsid w:val="009B78EB"/>
    <w:rsid w:val="009B7A20"/>
    <w:rsid w:val="009B7A96"/>
    <w:rsid w:val="009B7AE4"/>
    <w:rsid w:val="009B7CDA"/>
    <w:rsid w:val="009B7E80"/>
    <w:rsid w:val="009B7E9C"/>
    <w:rsid w:val="009C00FD"/>
    <w:rsid w:val="009C021A"/>
    <w:rsid w:val="009C02B2"/>
    <w:rsid w:val="009C03A2"/>
    <w:rsid w:val="009C0442"/>
    <w:rsid w:val="009C0508"/>
    <w:rsid w:val="009C05F6"/>
    <w:rsid w:val="009C064B"/>
    <w:rsid w:val="009C06A0"/>
    <w:rsid w:val="009C07AE"/>
    <w:rsid w:val="009C080D"/>
    <w:rsid w:val="009C08F9"/>
    <w:rsid w:val="009C0A3B"/>
    <w:rsid w:val="009C0A63"/>
    <w:rsid w:val="009C0ABD"/>
    <w:rsid w:val="009C0B2C"/>
    <w:rsid w:val="009C0F19"/>
    <w:rsid w:val="009C121D"/>
    <w:rsid w:val="009C1230"/>
    <w:rsid w:val="009C1350"/>
    <w:rsid w:val="009C141B"/>
    <w:rsid w:val="009C154F"/>
    <w:rsid w:val="009C159E"/>
    <w:rsid w:val="009C1862"/>
    <w:rsid w:val="009C18F0"/>
    <w:rsid w:val="009C1A88"/>
    <w:rsid w:val="009C1ADA"/>
    <w:rsid w:val="009C1C24"/>
    <w:rsid w:val="009C1DC2"/>
    <w:rsid w:val="009C1E02"/>
    <w:rsid w:val="009C1E06"/>
    <w:rsid w:val="009C1EC5"/>
    <w:rsid w:val="009C2141"/>
    <w:rsid w:val="009C2249"/>
    <w:rsid w:val="009C237B"/>
    <w:rsid w:val="009C2396"/>
    <w:rsid w:val="009C2490"/>
    <w:rsid w:val="009C27BE"/>
    <w:rsid w:val="009C285B"/>
    <w:rsid w:val="009C28B6"/>
    <w:rsid w:val="009C2906"/>
    <w:rsid w:val="009C29A0"/>
    <w:rsid w:val="009C2A14"/>
    <w:rsid w:val="009C2AB3"/>
    <w:rsid w:val="009C2BED"/>
    <w:rsid w:val="009C2CAE"/>
    <w:rsid w:val="009C2D18"/>
    <w:rsid w:val="009C2D3D"/>
    <w:rsid w:val="009C2F53"/>
    <w:rsid w:val="009C30B6"/>
    <w:rsid w:val="009C31EF"/>
    <w:rsid w:val="009C331C"/>
    <w:rsid w:val="009C3499"/>
    <w:rsid w:val="009C34C7"/>
    <w:rsid w:val="009C3592"/>
    <w:rsid w:val="009C367C"/>
    <w:rsid w:val="009C39AB"/>
    <w:rsid w:val="009C3B11"/>
    <w:rsid w:val="009C3B1D"/>
    <w:rsid w:val="009C3BB6"/>
    <w:rsid w:val="009C3C1D"/>
    <w:rsid w:val="009C3C21"/>
    <w:rsid w:val="009C3E00"/>
    <w:rsid w:val="009C3FED"/>
    <w:rsid w:val="009C419F"/>
    <w:rsid w:val="009C42C0"/>
    <w:rsid w:val="009C43B6"/>
    <w:rsid w:val="009C441C"/>
    <w:rsid w:val="009C4435"/>
    <w:rsid w:val="009C4655"/>
    <w:rsid w:val="009C4867"/>
    <w:rsid w:val="009C4AE8"/>
    <w:rsid w:val="009C4B75"/>
    <w:rsid w:val="009C4BF9"/>
    <w:rsid w:val="009C4E51"/>
    <w:rsid w:val="009C50DE"/>
    <w:rsid w:val="009C5247"/>
    <w:rsid w:val="009C5442"/>
    <w:rsid w:val="009C55C0"/>
    <w:rsid w:val="009C58EE"/>
    <w:rsid w:val="009C5975"/>
    <w:rsid w:val="009C5AFF"/>
    <w:rsid w:val="009C5E02"/>
    <w:rsid w:val="009C5E31"/>
    <w:rsid w:val="009C62EE"/>
    <w:rsid w:val="009C6473"/>
    <w:rsid w:val="009C671E"/>
    <w:rsid w:val="009C6845"/>
    <w:rsid w:val="009C68BE"/>
    <w:rsid w:val="009C6984"/>
    <w:rsid w:val="009C6A1C"/>
    <w:rsid w:val="009C6BA5"/>
    <w:rsid w:val="009C6BE7"/>
    <w:rsid w:val="009C6CA9"/>
    <w:rsid w:val="009C729E"/>
    <w:rsid w:val="009C72B6"/>
    <w:rsid w:val="009C738D"/>
    <w:rsid w:val="009C7399"/>
    <w:rsid w:val="009C7545"/>
    <w:rsid w:val="009C756C"/>
    <w:rsid w:val="009C7583"/>
    <w:rsid w:val="009C76FB"/>
    <w:rsid w:val="009C78B7"/>
    <w:rsid w:val="009C7A00"/>
    <w:rsid w:val="009C7C75"/>
    <w:rsid w:val="009C7E6A"/>
    <w:rsid w:val="009C7F3B"/>
    <w:rsid w:val="009D004A"/>
    <w:rsid w:val="009D00EE"/>
    <w:rsid w:val="009D0101"/>
    <w:rsid w:val="009D016C"/>
    <w:rsid w:val="009D0223"/>
    <w:rsid w:val="009D0461"/>
    <w:rsid w:val="009D06BA"/>
    <w:rsid w:val="009D06C4"/>
    <w:rsid w:val="009D0733"/>
    <w:rsid w:val="009D07D0"/>
    <w:rsid w:val="009D0B3A"/>
    <w:rsid w:val="009D0B78"/>
    <w:rsid w:val="009D0BE3"/>
    <w:rsid w:val="009D0CF9"/>
    <w:rsid w:val="009D0D51"/>
    <w:rsid w:val="009D0F41"/>
    <w:rsid w:val="009D1048"/>
    <w:rsid w:val="009D10B7"/>
    <w:rsid w:val="009D128E"/>
    <w:rsid w:val="009D1459"/>
    <w:rsid w:val="009D15FD"/>
    <w:rsid w:val="009D1693"/>
    <w:rsid w:val="009D16C6"/>
    <w:rsid w:val="009D16CC"/>
    <w:rsid w:val="009D1BC6"/>
    <w:rsid w:val="009D1C95"/>
    <w:rsid w:val="009D1D28"/>
    <w:rsid w:val="009D1EAD"/>
    <w:rsid w:val="009D20D7"/>
    <w:rsid w:val="009D2311"/>
    <w:rsid w:val="009D253C"/>
    <w:rsid w:val="009D25DE"/>
    <w:rsid w:val="009D26AB"/>
    <w:rsid w:val="009D26EF"/>
    <w:rsid w:val="009D2742"/>
    <w:rsid w:val="009D290F"/>
    <w:rsid w:val="009D2967"/>
    <w:rsid w:val="009D2B40"/>
    <w:rsid w:val="009D2CEF"/>
    <w:rsid w:val="009D2E30"/>
    <w:rsid w:val="009D3067"/>
    <w:rsid w:val="009D3204"/>
    <w:rsid w:val="009D329E"/>
    <w:rsid w:val="009D3382"/>
    <w:rsid w:val="009D33A0"/>
    <w:rsid w:val="009D34B6"/>
    <w:rsid w:val="009D34EF"/>
    <w:rsid w:val="009D35C0"/>
    <w:rsid w:val="009D35F0"/>
    <w:rsid w:val="009D367A"/>
    <w:rsid w:val="009D3B3D"/>
    <w:rsid w:val="009D3B60"/>
    <w:rsid w:val="009D3C6D"/>
    <w:rsid w:val="009D3D86"/>
    <w:rsid w:val="009D3F1B"/>
    <w:rsid w:val="009D40EB"/>
    <w:rsid w:val="009D413C"/>
    <w:rsid w:val="009D41D5"/>
    <w:rsid w:val="009D48BA"/>
    <w:rsid w:val="009D4A63"/>
    <w:rsid w:val="009D4AEA"/>
    <w:rsid w:val="009D4B5C"/>
    <w:rsid w:val="009D4FC1"/>
    <w:rsid w:val="009D4FF6"/>
    <w:rsid w:val="009D5093"/>
    <w:rsid w:val="009D5121"/>
    <w:rsid w:val="009D5220"/>
    <w:rsid w:val="009D52BF"/>
    <w:rsid w:val="009D5303"/>
    <w:rsid w:val="009D55A3"/>
    <w:rsid w:val="009D569D"/>
    <w:rsid w:val="009D571C"/>
    <w:rsid w:val="009D58BD"/>
    <w:rsid w:val="009D58EF"/>
    <w:rsid w:val="009D597D"/>
    <w:rsid w:val="009D5989"/>
    <w:rsid w:val="009D5AC6"/>
    <w:rsid w:val="009D5B7F"/>
    <w:rsid w:val="009D62A6"/>
    <w:rsid w:val="009D64A7"/>
    <w:rsid w:val="009D662B"/>
    <w:rsid w:val="009D66AB"/>
    <w:rsid w:val="009D6810"/>
    <w:rsid w:val="009D6897"/>
    <w:rsid w:val="009D6923"/>
    <w:rsid w:val="009D6B00"/>
    <w:rsid w:val="009D6BD7"/>
    <w:rsid w:val="009D6F13"/>
    <w:rsid w:val="009D708E"/>
    <w:rsid w:val="009D7450"/>
    <w:rsid w:val="009D74A8"/>
    <w:rsid w:val="009D759E"/>
    <w:rsid w:val="009D75F8"/>
    <w:rsid w:val="009D7665"/>
    <w:rsid w:val="009D773A"/>
    <w:rsid w:val="009D7775"/>
    <w:rsid w:val="009D7853"/>
    <w:rsid w:val="009D7889"/>
    <w:rsid w:val="009D7949"/>
    <w:rsid w:val="009D7CDE"/>
    <w:rsid w:val="009D7DCD"/>
    <w:rsid w:val="009D7F1E"/>
    <w:rsid w:val="009E01A0"/>
    <w:rsid w:val="009E01B7"/>
    <w:rsid w:val="009E03AE"/>
    <w:rsid w:val="009E03B6"/>
    <w:rsid w:val="009E0615"/>
    <w:rsid w:val="009E06D7"/>
    <w:rsid w:val="009E0731"/>
    <w:rsid w:val="009E081A"/>
    <w:rsid w:val="009E08CA"/>
    <w:rsid w:val="009E08E7"/>
    <w:rsid w:val="009E0FB1"/>
    <w:rsid w:val="009E10FB"/>
    <w:rsid w:val="009E115D"/>
    <w:rsid w:val="009E13DC"/>
    <w:rsid w:val="009E1509"/>
    <w:rsid w:val="009E17E1"/>
    <w:rsid w:val="009E1850"/>
    <w:rsid w:val="009E19E7"/>
    <w:rsid w:val="009E19E8"/>
    <w:rsid w:val="009E1AB6"/>
    <w:rsid w:val="009E1AF0"/>
    <w:rsid w:val="009E1BCB"/>
    <w:rsid w:val="009E1C54"/>
    <w:rsid w:val="009E1F20"/>
    <w:rsid w:val="009E22E2"/>
    <w:rsid w:val="009E2561"/>
    <w:rsid w:val="009E2576"/>
    <w:rsid w:val="009E25C6"/>
    <w:rsid w:val="009E25D4"/>
    <w:rsid w:val="009E291A"/>
    <w:rsid w:val="009E2C0A"/>
    <w:rsid w:val="009E2C9D"/>
    <w:rsid w:val="009E2E2E"/>
    <w:rsid w:val="009E2F33"/>
    <w:rsid w:val="009E321A"/>
    <w:rsid w:val="009E33AF"/>
    <w:rsid w:val="009E3499"/>
    <w:rsid w:val="009E34C2"/>
    <w:rsid w:val="009E377D"/>
    <w:rsid w:val="009E381B"/>
    <w:rsid w:val="009E3835"/>
    <w:rsid w:val="009E3859"/>
    <w:rsid w:val="009E394B"/>
    <w:rsid w:val="009E399C"/>
    <w:rsid w:val="009E3B83"/>
    <w:rsid w:val="009E3DA7"/>
    <w:rsid w:val="009E3FC6"/>
    <w:rsid w:val="009E4081"/>
    <w:rsid w:val="009E4098"/>
    <w:rsid w:val="009E4210"/>
    <w:rsid w:val="009E421F"/>
    <w:rsid w:val="009E4297"/>
    <w:rsid w:val="009E4361"/>
    <w:rsid w:val="009E4483"/>
    <w:rsid w:val="009E44A2"/>
    <w:rsid w:val="009E44E5"/>
    <w:rsid w:val="009E4528"/>
    <w:rsid w:val="009E457D"/>
    <w:rsid w:val="009E4795"/>
    <w:rsid w:val="009E47E2"/>
    <w:rsid w:val="009E49A5"/>
    <w:rsid w:val="009E4B27"/>
    <w:rsid w:val="009E4C2A"/>
    <w:rsid w:val="009E4C44"/>
    <w:rsid w:val="009E4C7F"/>
    <w:rsid w:val="009E4F43"/>
    <w:rsid w:val="009E4F6E"/>
    <w:rsid w:val="009E4F82"/>
    <w:rsid w:val="009E4FDC"/>
    <w:rsid w:val="009E5023"/>
    <w:rsid w:val="009E543B"/>
    <w:rsid w:val="009E5490"/>
    <w:rsid w:val="009E559A"/>
    <w:rsid w:val="009E55B2"/>
    <w:rsid w:val="009E570D"/>
    <w:rsid w:val="009E584D"/>
    <w:rsid w:val="009E5AAF"/>
    <w:rsid w:val="009E5AD1"/>
    <w:rsid w:val="009E5BFB"/>
    <w:rsid w:val="009E5C30"/>
    <w:rsid w:val="009E5E07"/>
    <w:rsid w:val="009E5E2F"/>
    <w:rsid w:val="009E622A"/>
    <w:rsid w:val="009E6489"/>
    <w:rsid w:val="009E6674"/>
    <w:rsid w:val="009E67CC"/>
    <w:rsid w:val="009E6B41"/>
    <w:rsid w:val="009E6B61"/>
    <w:rsid w:val="009E6CF9"/>
    <w:rsid w:val="009E6CFE"/>
    <w:rsid w:val="009E6D7C"/>
    <w:rsid w:val="009E6E37"/>
    <w:rsid w:val="009E6E62"/>
    <w:rsid w:val="009E713D"/>
    <w:rsid w:val="009E72B7"/>
    <w:rsid w:val="009E74BA"/>
    <w:rsid w:val="009E74E2"/>
    <w:rsid w:val="009E7552"/>
    <w:rsid w:val="009E7700"/>
    <w:rsid w:val="009E7A3A"/>
    <w:rsid w:val="009E7AA1"/>
    <w:rsid w:val="009E7B81"/>
    <w:rsid w:val="009E7BF9"/>
    <w:rsid w:val="009E7CBE"/>
    <w:rsid w:val="009E7F55"/>
    <w:rsid w:val="009F0006"/>
    <w:rsid w:val="009F00FD"/>
    <w:rsid w:val="009F0325"/>
    <w:rsid w:val="009F0388"/>
    <w:rsid w:val="009F03D8"/>
    <w:rsid w:val="009F080A"/>
    <w:rsid w:val="009F0A48"/>
    <w:rsid w:val="009F102F"/>
    <w:rsid w:val="009F1138"/>
    <w:rsid w:val="009F1147"/>
    <w:rsid w:val="009F1161"/>
    <w:rsid w:val="009F118E"/>
    <w:rsid w:val="009F1458"/>
    <w:rsid w:val="009F151F"/>
    <w:rsid w:val="009F15C6"/>
    <w:rsid w:val="009F1674"/>
    <w:rsid w:val="009F1845"/>
    <w:rsid w:val="009F1897"/>
    <w:rsid w:val="009F1B75"/>
    <w:rsid w:val="009F1C4B"/>
    <w:rsid w:val="009F1CD0"/>
    <w:rsid w:val="009F1E77"/>
    <w:rsid w:val="009F1FB0"/>
    <w:rsid w:val="009F2026"/>
    <w:rsid w:val="009F207C"/>
    <w:rsid w:val="009F20DA"/>
    <w:rsid w:val="009F2129"/>
    <w:rsid w:val="009F2153"/>
    <w:rsid w:val="009F2406"/>
    <w:rsid w:val="009F241B"/>
    <w:rsid w:val="009F24C1"/>
    <w:rsid w:val="009F2672"/>
    <w:rsid w:val="009F2692"/>
    <w:rsid w:val="009F2770"/>
    <w:rsid w:val="009F2926"/>
    <w:rsid w:val="009F293D"/>
    <w:rsid w:val="009F29B7"/>
    <w:rsid w:val="009F2A21"/>
    <w:rsid w:val="009F2D74"/>
    <w:rsid w:val="009F2DD0"/>
    <w:rsid w:val="009F2E18"/>
    <w:rsid w:val="009F2E24"/>
    <w:rsid w:val="009F2F87"/>
    <w:rsid w:val="009F2FA9"/>
    <w:rsid w:val="009F3008"/>
    <w:rsid w:val="009F31FA"/>
    <w:rsid w:val="009F3752"/>
    <w:rsid w:val="009F3A68"/>
    <w:rsid w:val="009F3B1A"/>
    <w:rsid w:val="009F3B1E"/>
    <w:rsid w:val="009F3F03"/>
    <w:rsid w:val="009F4250"/>
    <w:rsid w:val="009F43C4"/>
    <w:rsid w:val="009F43E4"/>
    <w:rsid w:val="009F449E"/>
    <w:rsid w:val="009F45A0"/>
    <w:rsid w:val="009F46CD"/>
    <w:rsid w:val="009F46E4"/>
    <w:rsid w:val="009F4746"/>
    <w:rsid w:val="009F4894"/>
    <w:rsid w:val="009F49C1"/>
    <w:rsid w:val="009F4A0E"/>
    <w:rsid w:val="009F4AB1"/>
    <w:rsid w:val="009F4BD4"/>
    <w:rsid w:val="009F4BEF"/>
    <w:rsid w:val="009F5239"/>
    <w:rsid w:val="009F5620"/>
    <w:rsid w:val="009F56C4"/>
    <w:rsid w:val="009F5B7D"/>
    <w:rsid w:val="009F5D5B"/>
    <w:rsid w:val="009F5DEC"/>
    <w:rsid w:val="009F5EEA"/>
    <w:rsid w:val="009F5F21"/>
    <w:rsid w:val="009F6017"/>
    <w:rsid w:val="009F6176"/>
    <w:rsid w:val="009F6246"/>
    <w:rsid w:val="009F6334"/>
    <w:rsid w:val="009F6376"/>
    <w:rsid w:val="009F647C"/>
    <w:rsid w:val="009F6593"/>
    <w:rsid w:val="009F65B4"/>
    <w:rsid w:val="009F67FC"/>
    <w:rsid w:val="009F6A13"/>
    <w:rsid w:val="009F6A14"/>
    <w:rsid w:val="009F6CAA"/>
    <w:rsid w:val="009F6D36"/>
    <w:rsid w:val="009F70E1"/>
    <w:rsid w:val="009F71A5"/>
    <w:rsid w:val="009F76FD"/>
    <w:rsid w:val="009F7799"/>
    <w:rsid w:val="009F793F"/>
    <w:rsid w:val="009F7993"/>
    <w:rsid w:val="009F7B3A"/>
    <w:rsid w:val="009F7B56"/>
    <w:rsid w:val="009F7B8B"/>
    <w:rsid w:val="009F7BAE"/>
    <w:rsid w:val="009F7CC3"/>
    <w:rsid w:val="009F7D05"/>
    <w:rsid w:val="009F7D60"/>
    <w:rsid w:val="009F7DC4"/>
    <w:rsid w:val="009F7FBA"/>
    <w:rsid w:val="00A000A3"/>
    <w:rsid w:val="00A00274"/>
    <w:rsid w:val="00A0028B"/>
    <w:rsid w:val="00A00590"/>
    <w:rsid w:val="00A00686"/>
    <w:rsid w:val="00A00AA2"/>
    <w:rsid w:val="00A00ACA"/>
    <w:rsid w:val="00A00B17"/>
    <w:rsid w:val="00A00BA8"/>
    <w:rsid w:val="00A00BF5"/>
    <w:rsid w:val="00A01047"/>
    <w:rsid w:val="00A0108B"/>
    <w:rsid w:val="00A010F1"/>
    <w:rsid w:val="00A01140"/>
    <w:rsid w:val="00A011DC"/>
    <w:rsid w:val="00A01201"/>
    <w:rsid w:val="00A01277"/>
    <w:rsid w:val="00A0129D"/>
    <w:rsid w:val="00A0138F"/>
    <w:rsid w:val="00A014DA"/>
    <w:rsid w:val="00A017EF"/>
    <w:rsid w:val="00A01D00"/>
    <w:rsid w:val="00A01D18"/>
    <w:rsid w:val="00A01E00"/>
    <w:rsid w:val="00A0201E"/>
    <w:rsid w:val="00A02046"/>
    <w:rsid w:val="00A02059"/>
    <w:rsid w:val="00A0219D"/>
    <w:rsid w:val="00A0224F"/>
    <w:rsid w:val="00A022D1"/>
    <w:rsid w:val="00A022EE"/>
    <w:rsid w:val="00A02793"/>
    <w:rsid w:val="00A028F1"/>
    <w:rsid w:val="00A02940"/>
    <w:rsid w:val="00A02A73"/>
    <w:rsid w:val="00A02C4B"/>
    <w:rsid w:val="00A02C92"/>
    <w:rsid w:val="00A02F4B"/>
    <w:rsid w:val="00A0318E"/>
    <w:rsid w:val="00A031FF"/>
    <w:rsid w:val="00A03377"/>
    <w:rsid w:val="00A03389"/>
    <w:rsid w:val="00A03481"/>
    <w:rsid w:val="00A03523"/>
    <w:rsid w:val="00A03534"/>
    <w:rsid w:val="00A038AB"/>
    <w:rsid w:val="00A03C53"/>
    <w:rsid w:val="00A03D9C"/>
    <w:rsid w:val="00A03EF7"/>
    <w:rsid w:val="00A041FE"/>
    <w:rsid w:val="00A04483"/>
    <w:rsid w:val="00A045B5"/>
    <w:rsid w:val="00A04967"/>
    <w:rsid w:val="00A049BB"/>
    <w:rsid w:val="00A04B97"/>
    <w:rsid w:val="00A05029"/>
    <w:rsid w:val="00A05230"/>
    <w:rsid w:val="00A053D3"/>
    <w:rsid w:val="00A054AD"/>
    <w:rsid w:val="00A05528"/>
    <w:rsid w:val="00A0564C"/>
    <w:rsid w:val="00A05721"/>
    <w:rsid w:val="00A0579C"/>
    <w:rsid w:val="00A05871"/>
    <w:rsid w:val="00A058FC"/>
    <w:rsid w:val="00A059E0"/>
    <w:rsid w:val="00A05A96"/>
    <w:rsid w:val="00A05AB0"/>
    <w:rsid w:val="00A05B30"/>
    <w:rsid w:val="00A05EB1"/>
    <w:rsid w:val="00A05F83"/>
    <w:rsid w:val="00A05FD1"/>
    <w:rsid w:val="00A0630F"/>
    <w:rsid w:val="00A064EA"/>
    <w:rsid w:val="00A06706"/>
    <w:rsid w:val="00A0693E"/>
    <w:rsid w:val="00A06B98"/>
    <w:rsid w:val="00A06BEB"/>
    <w:rsid w:val="00A06BF8"/>
    <w:rsid w:val="00A06C5A"/>
    <w:rsid w:val="00A06C66"/>
    <w:rsid w:val="00A06CBF"/>
    <w:rsid w:val="00A06EA3"/>
    <w:rsid w:val="00A06EB3"/>
    <w:rsid w:val="00A06F60"/>
    <w:rsid w:val="00A070B5"/>
    <w:rsid w:val="00A07286"/>
    <w:rsid w:val="00A07340"/>
    <w:rsid w:val="00A07350"/>
    <w:rsid w:val="00A073CD"/>
    <w:rsid w:val="00A073F9"/>
    <w:rsid w:val="00A076C0"/>
    <w:rsid w:val="00A07992"/>
    <w:rsid w:val="00A07A28"/>
    <w:rsid w:val="00A07BDB"/>
    <w:rsid w:val="00A07C30"/>
    <w:rsid w:val="00A07DB3"/>
    <w:rsid w:val="00A07FEE"/>
    <w:rsid w:val="00A1006A"/>
    <w:rsid w:val="00A10153"/>
    <w:rsid w:val="00A10208"/>
    <w:rsid w:val="00A1048C"/>
    <w:rsid w:val="00A10533"/>
    <w:rsid w:val="00A1055C"/>
    <w:rsid w:val="00A1058E"/>
    <w:rsid w:val="00A10607"/>
    <w:rsid w:val="00A1068E"/>
    <w:rsid w:val="00A1076F"/>
    <w:rsid w:val="00A1089D"/>
    <w:rsid w:val="00A108B1"/>
    <w:rsid w:val="00A1097C"/>
    <w:rsid w:val="00A10BA2"/>
    <w:rsid w:val="00A10EAE"/>
    <w:rsid w:val="00A10EE3"/>
    <w:rsid w:val="00A10EEF"/>
    <w:rsid w:val="00A111C4"/>
    <w:rsid w:val="00A1121C"/>
    <w:rsid w:val="00A112A6"/>
    <w:rsid w:val="00A113BC"/>
    <w:rsid w:val="00A11551"/>
    <w:rsid w:val="00A11623"/>
    <w:rsid w:val="00A1166C"/>
    <w:rsid w:val="00A1167F"/>
    <w:rsid w:val="00A116CA"/>
    <w:rsid w:val="00A1175C"/>
    <w:rsid w:val="00A119EB"/>
    <w:rsid w:val="00A11A56"/>
    <w:rsid w:val="00A11A7D"/>
    <w:rsid w:val="00A11C0D"/>
    <w:rsid w:val="00A11ED2"/>
    <w:rsid w:val="00A12374"/>
    <w:rsid w:val="00A1253F"/>
    <w:rsid w:val="00A1255F"/>
    <w:rsid w:val="00A126E5"/>
    <w:rsid w:val="00A12758"/>
    <w:rsid w:val="00A12A24"/>
    <w:rsid w:val="00A12CCA"/>
    <w:rsid w:val="00A12D56"/>
    <w:rsid w:val="00A1313B"/>
    <w:rsid w:val="00A13466"/>
    <w:rsid w:val="00A13527"/>
    <w:rsid w:val="00A1375B"/>
    <w:rsid w:val="00A13990"/>
    <w:rsid w:val="00A13AE5"/>
    <w:rsid w:val="00A13B41"/>
    <w:rsid w:val="00A13BF0"/>
    <w:rsid w:val="00A13E30"/>
    <w:rsid w:val="00A13FA1"/>
    <w:rsid w:val="00A143F2"/>
    <w:rsid w:val="00A14776"/>
    <w:rsid w:val="00A14885"/>
    <w:rsid w:val="00A14893"/>
    <w:rsid w:val="00A148AF"/>
    <w:rsid w:val="00A14A35"/>
    <w:rsid w:val="00A14D23"/>
    <w:rsid w:val="00A14D57"/>
    <w:rsid w:val="00A14DAF"/>
    <w:rsid w:val="00A15030"/>
    <w:rsid w:val="00A15066"/>
    <w:rsid w:val="00A1516B"/>
    <w:rsid w:val="00A15321"/>
    <w:rsid w:val="00A15342"/>
    <w:rsid w:val="00A1535A"/>
    <w:rsid w:val="00A154DD"/>
    <w:rsid w:val="00A154E7"/>
    <w:rsid w:val="00A155DE"/>
    <w:rsid w:val="00A15645"/>
    <w:rsid w:val="00A156DA"/>
    <w:rsid w:val="00A15A7F"/>
    <w:rsid w:val="00A15C48"/>
    <w:rsid w:val="00A15E57"/>
    <w:rsid w:val="00A15F00"/>
    <w:rsid w:val="00A162FA"/>
    <w:rsid w:val="00A16356"/>
    <w:rsid w:val="00A163F7"/>
    <w:rsid w:val="00A1641C"/>
    <w:rsid w:val="00A165C2"/>
    <w:rsid w:val="00A16DD0"/>
    <w:rsid w:val="00A16EB2"/>
    <w:rsid w:val="00A1701D"/>
    <w:rsid w:val="00A1721B"/>
    <w:rsid w:val="00A1727D"/>
    <w:rsid w:val="00A172A6"/>
    <w:rsid w:val="00A173C0"/>
    <w:rsid w:val="00A174DD"/>
    <w:rsid w:val="00A17764"/>
    <w:rsid w:val="00A17A1C"/>
    <w:rsid w:val="00A17CA6"/>
    <w:rsid w:val="00A17D24"/>
    <w:rsid w:val="00A17D32"/>
    <w:rsid w:val="00A20020"/>
    <w:rsid w:val="00A20085"/>
    <w:rsid w:val="00A20208"/>
    <w:rsid w:val="00A20269"/>
    <w:rsid w:val="00A2029D"/>
    <w:rsid w:val="00A2037F"/>
    <w:rsid w:val="00A2047A"/>
    <w:rsid w:val="00A20564"/>
    <w:rsid w:val="00A205A6"/>
    <w:rsid w:val="00A20756"/>
    <w:rsid w:val="00A207EE"/>
    <w:rsid w:val="00A20841"/>
    <w:rsid w:val="00A209A7"/>
    <w:rsid w:val="00A20A14"/>
    <w:rsid w:val="00A20C34"/>
    <w:rsid w:val="00A20DCC"/>
    <w:rsid w:val="00A21339"/>
    <w:rsid w:val="00A21914"/>
    <w:rsid w:val="00A21AB8"/>
    <w:rsid w:val="00A21AF5"/>
    <w:rsid w:val="00A21C47"/>
    <w:rsid w:val="00A220AB"/>
    <w:rsid w:val="00A220EC"/>
    <w:rsid w:val="00A222C9"/>
    <w:rsid w:val="00A223B3"/>
    <w:rsid w:val="00A22510"/>
    <w:rsid w:val="00A22546"/>
    <w:rsid w:val="00A2264D"/>
    <w:rsid w:val="00A22678"/>
    <w:rsid w:val="00A22943"/>
    <w:rsid w:val="00A229CA"/>
    <w:rsid w:val="00A22AF6"/>
    <w:rsid w:val="00A22C05"/>
    <w:rsid w:val="00A22C67"/>
    <w:rsid w:val="00A22DB2"/>
    <w:rsid w:val="00A23164"/>
    <w:rsid w:val="00A231C5"/>
    <w:rsid w:val="00A2333F"/>
    <w:rsid w:val="00A23491"/>
    <w:rsid w:val="00A234B6"/>
    <w:rsid w:val="00A23585"/>
    <w:rsid w:val="00A2358B"/>
    <w:rsid w:val="00A23AB9"/>
    <w:rsid w:val="00A23C66"/>
    <w:rsid w:val="00A23C7A"/>
    <w:rsid w:val="00A23CA5"/>
    <w:rsid w:val="00A23E9A"/>
    <w:rsid w:val="00A2412E"/>
    <w:rsid w:val="00A242BF"/>
    <w:rsid w:val="00A242E1"/>
    <w:rsid w:val="00A24499"/>
    <w:rsid w:val="00A24558"/>
    <w:rsid w:val="00A247D6"/>
    <w:rsid w:val="00A2483E"/>
    <w:rsid w:val="00A248D9"/>
    <w:rsid w:val="00A249E1"/>
    <w:rsid w:val="00A24B4C"/>
    <w:rsid w:val="00A24CA0"/>
    <w:rsid w:val="00A25254"/>
    <w:rsid w:val="00A25804"/>
    <w:rsid w:val="00A25B8B"/>
    <w:rsid w:val="00A25C69"/>
    <w:rsid w:val="00A25D2B"/>
    <w:rsid w:val="00A25DEB"/>
    <w:rsid w:val="00A25E82"/>
    <w:rsid w:val="00A2603F"/>
    <w:rsid w:val="00A26248"/>
    <w:rsid w:val="00A263A4"/>
    <w:rsid w:val="00A263FB"/>
    <w:rsid w:val="00A26714"/>
    <w:rsid w:val="00A269FD"/>
    <w:rsid w:val="00A26CE6"/>
    <w:rsid w:val="00A26DCA"/>
    <w:rsid w:val="00A26E4E"/>
    <w:rsid w:val="00A27117"/>
    <w:rsid w:val="00A27160"/>
    <w:rsid w:val="00A271FD"/>
    <w:rsid w:val="00A2746F"/>
    <w:rsid w:val="00A275D0"/>
    <w:rsid w:val="00A27659"/>
    <w:rsid w:val="00A2765F"/>
    <w:rsid w:val="00A27817"/>
    <w:rsid w:val="00A27975"/>
    <w:rsid w:val="00A27A68"/>
    <w:rsid w:val="00A27A7B"/>
    <w:rsid w:val="00A27ADF"/>
    <w:rsid w:val="00A27B00"/>
    <w:rsid w:val="00A27F82"/>
    <w:rsid w:val="00A30411"/>
    <w:rsid w:val="00A30544"/>
    <w:rsid w:val="00A30605"/>
    <w:rsid w:val="00A3095D"/>
    <w:rsid w:val="00A30A57"/>
    <w:rsid w:val="00A30A72"/>
    <w:rsid w:val="00A30A89"/>
    <w:rsid w:val="00A30BAA"/>
    <w:rsid w:val="00A30C20"/>
    <w:rsid w:val="00A30CE2"/>
    <w:rsid w:val="00A30CEE"/>
    <w:rsid w:val="00A30F67"/>
    <w:rsid w:val="00A313CA"/>
    <w:rsid w:val="00A3148C"/>
    <w:rsid w:val="00A3149C"/>
    <w:rsid w:val="00A314D2"/>
    <w:rsid w:val="00A31561"/>
    <w:rsid w:val="00A315B2"/>
    <w:rsid w:val="00A317AE"/>
    <w:rsid w:val="00A31A44"/>
    <w:rsid w:val="00A31BCE"/>
    <w:rsid w:val="00A31CF4"/>
    <w:rsid w:val="00A31D3D"/>
    <w:rsid w:val="00A31EDE"/>
    <w:rsid w:val="00A31EF8"/>
    <w:rsid w:val="00A320C8"/>
    <w:rsid w:val="00A326FF"/>
    <w:rsid w:val="00A32916"/>
    <w:rsid w:val="00A329A1"/>
    <w:rsid w:val="00A32AB0"/>
    <w:rsid w:val="00A32CB9"/>
    <w:rsid w:val="00A32D6D"/>
    <w:rsid w:val="00A32F32"/>
    <w:rsid w:val="00A32F4C"/>
    <w:rsid w:val="00A32F92"/>
    <w:rsid w:val="00A33171"/>
    <w:rsid w:val="00A33411"/>
    <w:rsid w:val="00A334FA"/>
    <w:rsid w:val="00A3371B"/>
    <w:rsid w:val="00A33A0B"/>
    <w:rsid w:val="00A33E81"/>
    <w:rsid w:val="00A33E9A"/>
    <w:rsid w:val="00A33F3C"/>
    <w:rsid w:val="00A34067"/>
    <w:rsid w:val="00A341A2"/>
    <w:rsid w:val="00A341F3"/>
    <w:rsid w:val="00A34206"/>
    <w:rsid w:val="00A3441A"/>
    <w:rsid w:val="00A34441"/>
    <w:rsid w:val="00A34777"/>
    <w:rsid w:val="00A347B1"/>
    <w:rsid w:val="00A3482A"/>
    <w:rsid w:val="00A34864"/>
    <w:rsid w:val="00A34C8E"/>
    <w:rsid w:val="00A34D53"/>
    <w:rsid w:val="00A34EF2"/>
    <w:rsid w:val="00A35001"/>
    <w:rsid w:val="00A352DB"/>
    <w:rsid w:val="00A3537D"/>
    <w:rsid w:val="00A3565C"/>
    <w:rsid w:val="00A35800"/>
    <w:rsid w:val="00A359D6"/>
    <w:rsid w:val="00A35A89"/>
    <w:rsid w:val="00A35B9A"/>
    <w:rsid w:val="00A35EA4"/>
    <w:rsid w:val="00A35F12"/>
    <w:rsid w:val="00A35F4B"/>
    <w:rsid w:val="00A35F56"/>
    <w:rsid w:val="00A36538"/>
    <w:rsid w:val="00A367C0"/>
    <w:rsid w:val="00A368DF"/>
    <w:rsid w:val="00A3698A"/>
    <w:rsid w:val="00A36B58"/>
    <w:rsid w:val="00A36DCC"/>
    <w:rsid w:val="00A36F96"/>
    <w:rsid w:val="00A36FD8"/>
    <w:rsid w:val="00A375A5"/>
    <w:rsid w:val="00A375FF"/>
    <w:rsid w:val="00A3766F"/>
    <w:rsid w:val="00A37701"/>
    <w:rsid w:val="00A3774D"/>
    <w:rsid w:val="00A37836"/>
    <w:rsid w:val="00A3784B"/>
    <w:rsid w:val="00A37859"/>
    <w:rsid w:val="00A3786E"/>
    <w:rsid w:val="00A378C9"/>
    <w:rsid w:val="00A37C22"/>
    <w:rsid w:val="00A37D84"/>
    <w:rsid w:val="00A37DA0"/>
    <w:rsid w:val="00A37F27"/>
    <w:rsid w:val="00A40264"/>
    <w:rsid w:val="00A40326"/>
    <w:rsid w:val="00A406DD"/>
    <w:rsid w:val="00A40886"/>
    <w:rsid w:val="00A40D87"/>
    <w:rsid w:val="00A40DAF"/>
    <w:rsid w:val="00A40EAD"/>
    <w:rsid w:val="00A4124D"/>
    <w:rsid w:val="00A412B4"/>
    <w:rsid w:val="00A412E9"/>
    <w:rsid w:val="00A41419"/>
    <w:rsid w:val="00A414D0"/>
    <w:rsid w:val="00A414FC"/>
    <w:rsid w:val="00A41753"/>
    <w:rsid w:val="00A41DB6"/>
    <w:rsid w:val="00A41FDC"/>
    <w:rsid w:val="00A421A1"/>
    <w:rsid w:val="00A421B3"/>
    <w:rsid w:val="00A42222"/>
    <w:rsid w:val="00A4231E"/>
    <w:rsid w:val="00A42429"/>
    <w:rsid w:val="00A424E0"/>
    <w:rsid w:val="00A42526"/>
    <w:rsid w:val="00A425D1"/>
    <w:rsid w:val="00A42609"/>
    <w:rsid w:val="00A42676"/>
    <w:rsid w:val="00A42679"/>
    <w:rsid w:val="00A42701"/>
    <w:rsid w:val="00A4282A"/>
    <w:rsid w:val="00A42A2D"/>
    <w:rsid w:val="00A42B38"/>
    <w:rsid w:val="00A42C8B"/>
    <w:rsid w:val="00A42F7F"/>
    <w:rsid w:val="00A430A1"/>
    <w:rsid w:val="00A433C6"/>
    <w:rsid w:val="00A433DC"/>
    <w:rsid w:val="00A43486"/>
    <w:rsid w:val="00A4351E"/>
    <w:rsid w:val="00A437F0"/>
    <w:rsid w:val="00A43B70"/>
    <w:rsid w:val="00A43D9C"/>
    <w:rsid w:val="00A44084"/>
    <w:rsid w:val="00A44105"/>
    <w:rsid w:val="00A444AD"/>
    <w:rsid w:val="00A44615"/>
    <w:rsid w:val="00A446AB"/>
    <w:rsid w:val="00A446C0"/>
    <w:rsid w:val="00A4472D"/>
    <w:rsid w:val="00A44D18"/>
    <w:rsid w:val="00A44E94"/>
    <w:rsid w:val="00A45015"/>
    <w:rsid w:val="00A450DC"/>
    <w:rsid w:val="00A451C6"/>
    <w:rsid w:val="00A4522D"/>
    <w:rsid w:val="00A455D7"/>
    <w:rsid w:val="00A4574E"/>
    <w:rsid w:val="00A4590A"/>
    <w:rsid w:val="00A45A6E"/>
    <w:rsid w:val="00A45AED"/>
    <w:rsid w:val="00A45B3A"/>
    <w:rsid w:val="00A45B63"/>
    <w:rsid w:val="00A45ECC"/>
    <w:rsid w:val="00A45EF6"/>
    <w:rsid w:val="00A4610A"/>
    <w:rsid w:val="00A4628A"/>
    <w:rsid w:val="00A464D0"/>
    <w:rsid w:val="00A46572"/>
    <w:rsid w:val="00A465CE"/>
    <w:rsid w:val="00A46811"/>
    <w:rsid w:val="00A46AEF"/>
    <w:rsid w:val="00A46B18"/>
    <w:rsid w:val="00A46CAF"/>
    <w:rsid w:val="00A46E1B"/>
    <w:rsid w:val="00A46E2E"/>
    <w:rsid w:val="00A46F43"/>
    <w:rsid w:val="00A46FF9"/>
    <w:rsid w:val="00A47067"/>
    <w:rsid w:val="00A4708D"/>
    <w:rsid w:val="00A4716D"/>
    <w:rsid w:val="00A4750F"/>
    <w:rsid w:val="00A47641"/>
    <w:rsid w:val="00A47654"/>
    <w:rsid w:val="00A4766E"/>
    <w:rsid w:val="00A47704"/>
    <w:rsid w:val="00A4782E"/>
    <w:rsid w:val="00A4795F"/>
    <w:rsid w:val="00A4798B"/>
    <w:rsid w:val="00A47AE9"/>
    <w:rsid w:val="00A47D66"/>
    <w:rsid w:val="00A47EED"/>
    <w:rsid w:val="00A47EFD"/>
    <w:rsid w:val="00A47FA7"/>
    <w:rsid w:val="00A5005C"/>
    <w:rsid w:val="00A5026F"/>
    <w:rsid w:val="00A503A2"/>
    <w:rsid w:val="00A507A2"/>
    <w:rsid w:val="00A507BA"/>
    <w:rsid w:val="00A5084B"/>
    <w:rsid w:val="00A508AF"/>
    <w:rsid w:val="00A50968"/>
    <w:rsid w:val="00A50BC5"/>
    <w:rsid w:val="00A50C3E"/>
    <w:rsid w:val="00A50D9A"/>
    <w:rsid w:val="00A50E27"/>
    <w:rsid w:val="00A50EC5"/>
    <w:rsid w:val="00A510E9"/>
    <w:rsid w:val="00A511D4"/>
    <w:rsid w:val="00A5131B"/>
    <w:rsid w:val="00A516AB"/>
    <w:rsid w:val="00A5194F"/>
    <w:rsid w:val="00A519A0"/>
    <w:rsid w:val="00A51D0A"/>
    <w:rsid w:val="00A5206C"/>
    <w:rsid w:val="00A520E8"/>
    <w:rsid w:val="00A5218A"/>
    <w:rsid w:val="00A524FB"/>
    <w:rsid w:val="00A5284B"/>
    <w:rsid w:val="00A528E1"/>
    <w:rsid w:val="00A52900"/>
    <w:rsid w:val="00A52912"/>
    <w:rsid w:val="00A52B4C"/>
    <w:rsid w:val="00A52C19"/>
    <w:rsid w:val="00A53158"/>
    <w:rsid w:val="00A53164"/>
    <w:rsid w:val="00A53194"/>
    <w:rsid w:val="00A53451"/>
    <w:rsid w:val="00A534D4"/>
    <w:rsid w:val="00A53AB2"/>
    <w:rsid w:val="00A53D2F"/>
    <w:rsid w:val="00A53E25"/>
    <w:rsid w:val="00A540A9"/>
    <w:rsid w:val="00A5415F"/>
    <w:rsid w:val="00A542B1"/>
    <w:rsid w:val="00A542E3"/>
    <w:rsid w:val="00A5441C"/>
    <w:rsid w:val="00A54457"/>
    <w:rsid w:val="00A54529"/>
    <w:rsid w:val="00A54768"/>
    <w:rsid w:val="00A549A9"/>
    <w:rsid w:val="00A54B76"/>
    <w:rsid w:val="00A54BF0"/>
    <w:rsid w:val="00A54D60"/>
    <w:rsid w:val="00A54E78"/>
    <w:rsid w:val="00A54F07"/>
    <w:rsid w:val="00A54F2A"/>
    <w:rsid w:val="00A5517A"/>
    <w:rsid w:val="00A554FE"/>
    <w:rsid w:val="00A55577"/>
    <w:rsid w:val="00A556E2"/>
    <w:rsid w:val="00A55935"/>
    <w:rsid w:val="00A5594B"/>
    <w:rsid w:val="00A55A3B"/>
    <w:rsid w:val="00A55B5E"/>
    <w:rsid w:val="00A55BD8"/>
    <w:rsid w:val="00A55C25"/>
    <w:rsid w:val="00A55CA8"/>
    <w:rsid w:val="00A55E0E"/>
    <w:rsid w:val="00A56184"/>
    <w:rsid w:val="00A5634A"/>
    <w:rsid w:val="00A56472"/>
    <w:rsid w:val="00A5647D"/>
    <w:rsid w:val="00A5670D"/>
    <w:rsid w:val="00A56E41"/>
    <w:rsid w:val="00A57040"/>
    <w:rsid w:val="00A57635"/>
    <w:rsid w:val="00A579E9"/>
    <w:rsid w:val="00A57A7B"/>
    <w:rsid w:val="00A57AF1"/>
    <w:rsid w:val="00A57CF9"/>
    <w:rsid w:val="00A57EDD"/>
    <w:rsid w:val="00A57F80"/>
    <w:rsid w:val="00A57FFC"/>
    <w:rsid w:val="00A604C4"/>
    <w:rsid w:val="00A605EE"/>
    <w:rsid w:val="00A606D5"/>
    <w:rsid w:val="00A606E6"/>
    <w:rsid w:val="00A6080B"/>
    <w:rsid w:val="00A608B5"/>
    <w:rsid w:val="00A608DC"/>
    <w:rsid w:val="00A60903"/>
    <w:rsid w:val="00A60D62"/>
    <w:rsid w:val="00A60E25"/>
    <w:rsid w:val="00A60E3E"/>
    <w:rsid w:val="00A60E45"/>
    <w:rsid w:val="00A60E76"/>
    <w:rsid w:val="00A60E92"/>
    <w:rsid w:val="00A60F24"/>
    <w:rsid w:val="00A60FD5"/>
    <w:rsid w:val="00A61064"/>
    <w:rsid w:val="00A61222"/>
    <w:rsid w:val="00A6136D"/>
    <w:rsid w:val="00A614D2"/>
    <w:rsid w:val="00A6156C"/>
    <w:rsid w:val="00A615C9"/>
    <w:rsid w:val="00A61775"/>
    <w:rsid w:val="00A619A4"/>
    <w:rsid w:val="00A61A8C"/>
    <w:rsid w:val="00A61BF1"/>
    <w:rsid w:val="00A61EDD"/>
    <w:rsid w:val="00A61F8B"/>
    <w:rsid w:val="00A62307"/>
    <w:rsid w:val="00A623BC"/>
    <w:rsid w:val="00A62551"/>
    <w:rsid w:val="00A625D5"/>
    <w:rsid w:val="00A628DC"/>
    <w:rsid w:val="00A6294B"/>
    <w:rsid w:val="00A6298A"/>
    <w:rsid w:val="00A62A0F"/>
    <w:rsid w:val="00A62BC2"/>
    <w:rsid w:val="00A62D32"/>
    <w:rsid w:val="00A62DFA"/>
    <w:rsid w:val="00A62E28"/>
    <w:rsid w:val="00A62F81"/>
    <w:rsid w:val="00A6329F"/>
    <w:rsid w:val="00A6360E"/>
    <w:rsid w:val="00A6361E"/>
    <w:rsid w:val="00A636B4"/>
    <w:rsid w:val="00A6377F"/>
    <w:rsid w:val="00A6386A"/>
    <w:rsid w:val="00A638E8"/>
    <w:rsid w:val="00A63A15"/>
    <w:rsid w:val="00A63C01"/>
    <w:rsid w:val="00A63CF0"/>
    <w:rsid w:val="00A63D79"/>
    <w:rsid w:val="00A63E3F"/>
    <w:rsid w:val="00A64311"/>
    <w:rsid w:val="00A64558"/>
    <w:rsid w:val="00A647A1"/>
    <w:rsid w:val="00A64825"/>
    <w:rsid w:val="00A6488B"/>
    <w:rsid w:val="00A648AD"/>
    <w:rsid w:val="00A649F4"/>
    <w:rsid w:val="00A64A7F"/>
    <w:rsid w:val="00A64C0F"/>
    <w:rsid w:val="00A65116"/>
    <w:rsid w:val="00A65127"/>
    <w:rsid w:val="00A65167"/>
    <w:rsid w:val="00A651FD"/>
    <w:rsid w:val="00A65381"/>
    <w:rsid w:val="00A653FF"/>
    <w:rsid w:val="00A6548F"/>
    <w:rsid w:val="00A65502"/>
    <w:rsid w:val="00A6559E"/>
    <w:rsid w:val="00A65819"/>
    <w:rsid w:val="00A6583A"/>
    <w:rsid w:val="00A65857"/>
    <w:rsid w:val="00A65B6D"/>
    <w:rsid w:val="00A65CCB"/>
    <w:rsid w:val="00A65D12"/>
    <w:rsid w:val="00A65E24"/>
    <w:rsid w:val="00A65EC8"/>
    <w:rsid w:val="00A65F0E"/>
    <w:rsid w:val="00A65F21"/>
    <w:rsid w:val="00A65F34"/>
    <w:rsid w:val="00A66081"/>
    <w:rsid w:val="00A660A2"/>
    <w:rsid w:val="00A661E0"/>
    <w:rsid w:val="00A6623E"/>
    <w:rsid w:val="00A6628A"/>
    <w:rsid w:val="00A663F2"/>
    <w:rsid w:val="00A66414"/>
    <w:rsid w:val="00A666EB"/>
    <w:rsid w:val="00A66797"/>
    <w:rsid w:val="00A66865"/>
    <w:rsid w:val="00A6691F"/>
    <w:rsid w:val="00A66A25"/>
    <w:rsid w:val="00A66AF9"/>
    <w:rsid w:val="00A66C0A"/>
    <w:rsid w:val="00A66E5F"/>
    <w:rsid w:val="00A66EEE"/>
    <w:rsid w:val="00A670C4"/>
    <w:rsid w:val="00A670D9"/>
    <w:rsid w:val="00A6739C"/>
    <w:rsid w:val="00A674AA"/>
    <w:rsid w:val="00A6777F"/>
    <w:rsid w:val="00A6788E"/>
    <w:rsid w:val="00A67B1C"/>
    <w:rsid w:val="00A67D0D"/>
    <w:rsid w:val="00A7008D"/>
    <w:rsid w:val="00A7013C"/>
    <w:rsid w:val="00A7019E"/>
    <w:rsid w:val="00A70263"/>
    <w:rsid w:val="00A70387"/>
    <w:rsid w:val="00A704ED"/>
    <w:rsid w:val="00A70684"/>
    <w:rsid w:val="00A706AA"/>
    <w:rsid w:val="00A706EE"/>
    <w:rsid w:val="00A7076A"/>
    <w:rsid w:val="00A7076B"/>
    <w:rsid w:val="00A70794"/>
    <w:rsid w:val="00A70801"/>
    <w:rsid w:val="00A7082A"/>
    <w:rsid w:val="00A7086C"/>
    <w:rsid w:val="00A70935"/>
    <w:rsid w:val="00A70AEC"/>
    <w:rsid w:val="00A70BAB"/>
    <w:rsid w:val="00A70BBC"/>
    <w:rsid w:val="00A70BF5"/>
    <w:rsid w:val="00A70CD4"/>
    <w:rsid w:val="00A70D5F"/>
    <w:rsid w:val="00A70DBF"/>
    <w:rsid w:val="00A70DD1"/>
    <w:rsid w:val="00A70E2A"/>
    <w:rsid w:val="00A70EE9"/>
    <w:rsid w:val="00A70EF3"/>
    <w:rsid w:val="00A70FDE"/>
    <w:rsid w:val="00A70FEA"/>
    <w:rsid w:val="00A7109B"/>
    <w:rsid w:val="00A71170"/>
    <w:rsid w:val="00A716D9"/>
    <w:rsid w:val="00A71875"/>
    <w:rsid w:val="00A718BF"/>
    <w:rsid w:val="00A718D5"/>
    <w:rsid w:val="00A7191D"/>
    <w:rsid w:val="00A71D82"/>
    <w:rsid w:val="00A72319"/>
    <w:rsid w:val="00A72452"/>
    <w:rsid w:val="00A72800"/>
    <w:rsid w:val="00A728E0"/>
    <w:rsid w:val="00A72ADF"/>
    <w:rsid w:val="00A72B10"/>
    <w:rsid w:val="00A72B17"/>
    <w:rsid w:val="00A73223"/>
    <w:rsid w:val="00A73308"/>
    <w:rsid w:val="00A73361"/>
    <w:rsid w:val="00A733B7"/>
    <w:rsid w:val="00A7376A"/>
    <w:rsid w:val="00A739D2"/>
    <w:rsid w:val="00A73A3E"/>
    <w:rsid w:val="00A73D83"/>
    <w:rsid w:val="00A73E16"/>
    <w:rsid w:val="00A73F70"/>
    <w:rsid w:val="00A740DB"/>
    <w:rsid w:val="00A7417B"/>
    <w:rsid w:val="00A74340"/>
    <w:rsid w:val="00A7434D"/>
    <w:rsid w:val="00A74551"/>
    <w:rsid w:val="00A7457C"/>
    <w:rsid w:val="00A74A99"/>
    <w:rsid w:val="00A74AC6"/>
    <w:rsid w:val="00A74D08"/>
    <w:rsid w:val="00A74D11"/>
    <w:rsid w:val="00A74E62"/>
    <w:rsid w:val="00A75310"/>
    <w:rsid w:val="00A7531E"/>
    <w:rsid w:val="00A75669"/>
    <w:rsid w:val="00A75797"/>
    <w:rsid w:val="00A75825"/>
    <w:rsid w:val="00A758B0"/>
    <w:rsid w:val="00A75ACB"/>
    <w:rsid w:val="00A75C6D"/>
    <w:rsid w:val="00A75CDC"/>
    <w:rsid w:val="00A75FB7"/>
    <w:rsid w:val="00A76080"/>
    <w:rsid w:val="00A761A9"/>
    <w:rsid w:val="00A762B0"/>
    <w:rsid w:val="00A76444"/>
    <w:rsid w:val="00A76456"/>
    <w:rsid w:val="00A765FC"/>
    <w:rsid w:val="00A766FE"/>
    <w:rsid w:val="00A76841"/>
    <w:rsid w:val="00A76876"/>
    <w:rsid w:val="00A76950"/>
    <w:rsid w:val="00A76AA5"/>
    <w:rsid w:val="00A76CDB"/>
    <w:rsid w:val="00A76D12"/>
    <w:rsid w:val="00A76D5C"/>
    <w:rsid w:val="00A76DC6"/>
    <w:rsid w:val="00A76E0F"/>
    <w:rsid w:val="00A77080"/>
    <w:rsid w:val="00A7714E"/>
    <w:rsid w:val="00A773AB"/>
    <w:rsid w:val="00A774D9"/>
    <w:rsid w:val="00A77500"/>
    <w:rsid w:val="00A775B3"/>
    <w:rsid w:val="00A77634"/>
    <w:rsid w:val="00A779B9"/>
    <w:rsid w:val="00A77A28"/>
    <w:rsid w:val="00A77AF0"/>
    <w:rsid w:val="00A77BC9"/>
    <w:rsid w:val="00A77C78"/>
    <w:rsid w:val="00A77D8F"/>
    <w:rsid w:val="00A77FA3"/>
    <w:rsid w:val="00A80310"/>
    <w:rsid w:val="00A80415"/>
    <w:rsid w:val="00A8047A"/>
    <w:rsid w:val="00A805F3"/>
    <w:rsid w:val="00A8067F"/>
    <w:rsid w:val="00A806E2"/>
    <w:rsid w:val="00A807BC"/>
    <w:rsid w:val="00A807BE"/>
    <w:rsid w:val="00A80836"/>
    <w:rsid w:val="00A808EB"/>
    <w:rsid w:val="00A809F4"/>
    <w:rsid w:val="00A80A32"/>
    <w:rsid w:val="00A80B89"/>
    <w:rsid w:val="00A80BA2"/>
    <w:rsid w:val="00A80CD1"/>
    <w:rsid w:val="00A80DF4"/>
    <w:rsid w:val="00A80E8B"/>
    <w:rsid w:val="00A80FE7"/>
    <w:rsid w:val="00A810B1"/>
    <w:rsid w:val="00A810D7"/>
    <w:rsid w:val="00A8121B"/>
    <w:rsid w:val="00A81510"/>
    <w:rsid w:val="00A8164F"/>
    <w:rsid w:val="00A81657"/>
    <w:rsid w:val="00A8186B"/>
    <w:rsid w:val="00A818A4"/>
    <w:rsid w:val="00A818C2"/>
    <w:rsid w:val="00A8196A"/>
    <w:rsid w:val="00A819EF"/>
    <w:rsid w:val="00A81BDD"/>
    <w:rsid w:val="00A81CB8"/>
    <w:rsid w:val="00A81DF4"/>
    <w:rsid w:val="00A81E8F"/>
    <w:rsid w:val="00A822D2"/>
    <w:rsid w:val="00A82594"/>
    <w:rsid w:val="00A826E0"/>
    <w:rsid w:val="00A8289D"/>
    <w:rsid w:val="00A8297E"/>
    <w:rsid w:val="00A82B49"/>
    <w:rsid w:val="00A83291"/>
    <w:rsid w:val="00A83388"/>
    <w:rsid w:val="00A834B4"/>
    <w:rsid w:val="00A835A1"/>
    <w:rsid w:val="00A835F1"/>
    <w:rsid w:val="00A8361F"/>
    <w:rsid w:val="00A836C8"/>
    <w:rsid w:val="00A83829"/>
    <w:rsid w:val="00A83964"/>
    <w:rsid w:val="00A83980"/>
    <w:rsid w:val="00A839C2"/>
    <w:rsid w:val="00A83A0B"/>
    <w:rsid w:val="00A83B53"/>
    <w:rsid w:val="00A83BDC"/>
    <w:rsid w:val="00A83CA4"/>
    <w:rsid w:val="00A83D39"/>
    <w:rsid w:val="00A83D5A"/>
    <w:rsid w:val="00A83DC7"/>
    <w:rsid w:val="00A83E80"/>
    <w:rsid w:val="00A83E83"/>
    <w:rsid w:val="00A83F66"/>
    <w:rsid w:val="00A83FCC"/>
    <w:rsid w:val="00A84244"/>
    <w:rsid w:val="00A84340"/>
    <w:rsid w:val="00A8447F"/>
    <w:rsid w:val="00A84626"/>
    <w:rsid w:val="00A8473D"/>
    <w:rsid w:val="00A8475A"/>
    <w:rsid w:val="00A84872"/>
    <w:rsid w:val="00A84888"/>
    <w:rsid w:val="00A84A03"/>
    <w:rsid w:val="00A84BB3"/>
    <w:rsid w:val="00A84C20"/>
    <w:rsid w:val="00A84DE2"/>
    <w:rsid w:val="00A84DFC"/>
    <w:rsid w:val="00A85229"/>
    <w:rsid w:val="00A852BC"/>
    <w:rsid w:val="00A8593F"/>
    <w:rsid w:val="00A859E8"/>
    <w:rsid w:val="00A85A80"/>
    <w:rsid w:val="00A85DF0"/>
    <w:rsid w:val="00A85E64"/>
    <w:rsid w:val="00A85EC6"/>
    <w:rsid w:val="00A85F7F"/>
    <w:rsid w:val="00A86221"/>
    <w:rsid w:val="00A8630E"/>
    <w:rsid w:val="00A8648A"/>
    <w:rsid w:val="00A8676F"/>
    <w:rsid w:val="00A86833"/>
    <w:rsid w:val="00A8683B"/>
    <w:rsid w:val="00A86C3B"/>
    <w:rsid w:val="00A86CD4"/>
    <w:rsid w:val="00A86CE1"/>
    <w:rsid w:val="00A86DBB"/>
    <w:rsid w:val="00A86DCB"/>
    <w:rsid w:val="00A87240"/>
    <w:rsid w:val="00A8739B"/>
    <w:rsid w:val="00A873B4"/>
    <w:rsid w:val="00A87515"/>
    <w:rsid w:val="00A87557"/>
    <w:rsid w:val="00A87583"/>
    <w:rsid w:val="00A87635"/>
    <w:rsid w:val="00A878F9"/>
    <w:rsid w:val="00A87B03"/>
    <w:rsid w:val="00A87BC7"/>
    <w:rsid w:val="00A87BE8"/>
    <w:rsid w:val="00A87C4F"/>
    <w:rsid w:val="00A87CA1"/>
    <w:rsid w:val="00A87D30"/>
    <w:rsid w:val="00A87D36"/>
    <w:rsid w:val="00A87ED2"/>
    <w:rsid w:val="00A87EE3"/>
    <w:rsid w:val="00A87EF0"/>
    <w:rsid w:val="00A90449"/>
    <w:rsid w:val="00A90593"/>
    <w:rsid w:val="00A90672"/>
    <w:rsid w:val="00A90836"/>
    <w:rsid w:val="00A90AE7"/>
    <w:rsid w:val="00A90AFC"/>
    <w:rsid w:val="00A90CD8"/>
    <w:rsid w:val="00A90F68"/>
    <w:rsid w:val="00A91004"/>
    <w:rsid w:val="00A911D8"/>
    <w:rsid w:val="00A914CE"/>
    <w:rsid w:val="00A91563"/>
    <w:rsid w:val="00A915A9"/>
    <w:rsid w:val="00A916E3"/>
    <w:rsid w:val="00A91775"/>
    <w:rsid w:val="00A91794"/>
    <w:rsid w:val="00A91913"/>
    <w:rsid w:val="00A919A6"/>
    <w:rsid w:val="00A91A27"/>
    <w:rsid w:val="00A91BC6"/>
    <w:rsid w:val="00A91C4A"/>
    <w:rsid w:val="00A91CEE"/>
    <w:rsid w:val="00A91DAF"/>
    <w:rsid w:val="00A91E0C"/>
    <w:rsid w:val="00A91F20"/>
    <w:rsid w:val="00A91F6D"/>
    <w:rsid w:val="00A920D2"/>
    <w:rsid w:val="00A9213E"/>
    <w:rsid w:val="00A921DE"/>
    <w:rsid w:val="00A9224C"/>
    <w:rsid w:val="00A922D4"/>
    <w:rsid w:val="00A92436"/>
    <w:rsid w:val="00A92456"/>
    <w:rsid w:val="00A92590"/>
    <w:rsid w:val="00A9283C"/>
    <w:rsid w:val="00A92AB3"/>
    <w:rsid w:val="00A92AC7"/>
    <w:rsid w:val="00A92AD4"/>
    <w:rsid w:val="00A92BB2"/>
    <w:rsid w:val="00A92C8F"/>
    <w:rsid w:val="00A92D97"/>
    <w:rsid w:val="00A92F7D"/>
    <w:rsid w:val="00A9356C"/>
    <w:rsid w:val="00A9357E"/>
    <w:rsid w:val="00A937EA"/>
    <w:rsid w:val="00A9381A"/>
    <w:rsid w:val="00A93859"/>
    <w:rsid w:val="00A938C7"/>
    <w:rsid w:val="00A93BCB"/>
    <w:rsid w:val="00A93C0C"/>
    <w:rsid w:val="00A9401B"/>
    <w:rsid w:val="00A9427D"/>
    <w:rsid w:val="00A942D7"/>
    <w:rsid w:val="00A9434C"/>
    <w:rsid w:val="00A943D0"/>
    <w:rsid w:val="00A94598"/>
    <w:rsid w:val="00A9485C"/>
    <w:rsid w:val="00A948D3"/>
    <w:rsid w:val="00A94AA9"/>
    <w:rsid w:val="00A94BD2"/>
    <w:rsid w:val="00A94D83"/>
    <w:rsid w:val="00A95041"/>
    <w:rsid w:val="00A951C5"/>
    <w:rsid w:val="00A951D1"/>
    <w:rsid w:val="00A95279"/>
    <w:rsid w:val="00A952B2"/>
    <w:rsid w:val="00A95557"/>
    <w:rsid w:val="00A95947"/>
    <w:rsid w:val="00A95992"/>
    <w:rsid w:val="00A95A3D"/>
    <w:rsid w:val="00A95BB1"/>
    <w:rsid w:val="00A95D34"/>
    <w:rsid w:val="00A96084"/>
    <w:rsid w:val="00A961A7"/>
    <w:rsid w:val="00A96228"/>
    <w:rsid w:val="00A96541"/>
    <w:rsid w:val="00A9671D"/>
    <w:rsid w:val="00A9686C"/>
    <w:rsid w:val="00A9696A"/>
    <w:rsid w:val="00A969B6"/>
    <w:rsid w:val="00A96AD1"/>
    <w:rsid w:val="00A96C11"/>
    <w:rsid w:val="00A96CDA"/>
    <w:rsid w:val="00A96D8D"/>
    <w:rsid w:val="00A9738F"/>
    <w:rsid w:val="00A976B9"/>
    <w:rsid w:val="00A9778D"/>
    <w:rsid w:val="00A97803"/>
    <w:rsid w:val="00A97829"/>
    <w:rsid w:val="00A97902"/>
    <w:rsid w:val="00A9795C"/>
    <w:rsid w:val="00A97AB9"/>
    <w:rsid w:val="00A97B44"/>
    <w:rsid w:val="00A97B80"/>
    <w:rsid w:val="00A97D1B"/>
    <w:rsid w:val="00AA01A6"/>
    <w:rsid w:val="00AA01EB"/>
    <w:rsid w:val="00AA035A"/>
    <w:rsid w:val="00AA047B"/>
    <w:rsid w:val="00AA0563"/>
    <w:rsid w:val="00AA0718"/>
    <w:rsid w:val="00AA0799"/>
    <w:rsid w:val="00AA0918"/>
    <w:rsid w:val="00AA0A2D"/>
    <w:rsid w:val="00AA0AAC"/>
    <w:rsid w:val="00AA0BA6"/>
    <w:rsid w:val="00AA0BF4"/>
    <w:rsid w:val="00AA116D"/>
    <w:rsid w:val="00AA11B0"/>
    <w:rsid w:val="00AA11CD"/>
    <w:rsid w:val="00AA1254"/>
    <w:rsid w:val="00AA12E1"/>
    <w:rsid w:val="00AA1576"/>
    <w:rsid w:val="00AA159C"/>
    <w:rsid w:val="00AA1662"/>
    <w:rsid w:val="00AA16B8"/>
    <w:rsid w:val="00AA176A"/>
    <w:rsid w:val="00AA178E"/>
    <w:rsid w:val="00AA1807"/>
    <w:rsid w:val="00AA1908"/>
    <w:rsid w:val="00AA19EC"/>
    <w:rsid w:val="00AA19F1"/>
    <w:rsid w:val="00AA19FA"/>
    <w:rsid w:val="00AA1A8B"/>
    <w:rsid w:val="00AA1DD0"/>
    <w:rsid w:val="00AA1ED1"/>
    <w:rsid w:val="00AA201D"/>
    <w:rsid w:val="00AA2197"/>
    <w:rsid w:val="00AA21CF"/>
    <w:rsid w:val="00AA21E4"/>
    <w:rsid w:val="00AA22DB"/>
    <w:rsid w:val="00AA281C"/>
    <w:rsid w:val="00AA285F"/>
    <w:rsid w:val="00AA291D"/>
    <w:rsid w:val="00AA29A1"/>
    <w:rsid w:val="00AA2B06"/>
    <w:rsid w:val="00AA2E9D"/>
    <w:rsid w:val="00AA31A5"/>
    <w:rsid w:val="00AA32EC"/>
    <w:rsid w:val="00AA3398"/>
    <w:rsid w:val="00AA3426"/>
    <w:rsid w:val="00AA359A"/>
    <w:rsid w:val="00AA35CE"/>
    <w:rsid w:val="00AA368D"/>
    <w:rsid w:val="00AA3719"/>
    <w:rsid w:val="00AA379A"/>
    <w:rsid w:val="00AA37B4"/>
    <w:rsid w:val="00AA383E"/>
    <w:rsid w:val="00AA3884"/>
    <w:rsid w:val="00AA3918"/>
    <w:rsid w:val="00AA3953"/>
    <w:rsid w:val="00AA3962"/>
    <w:rsid w:val="00AA3A7F"/>
    <w:rsid w:val="00AA3B97"/>
    <w:rsid w:val="00AA3BE5"/>
    <w:rsid w:val="00AA3C3E"/>
    <w:rsid w:val="00AA3E54"/>
    <w:rsid w:val="00AA42A3"/>
    <w:rsid w:val="00AA4327"/>
    <w:rsid w:val="00AA4532"/>
    <w:rsid w:val="00AA45DF"/>
    <w:rsid w:val="00AA4701"/>
    <w:rsid w:val="00AA486C"/>
    <w:rsid w:val="00AA49DD"/>
    <w:rsid w:val="00AA4A3C"/>
    <w:rsid w:val="00AA4A4D"/>
    <w:rsid w:val="00AA4B6A"/>
    <w:rsid w:val="00AA4E31"/>
    <w:rsid w:val="00AA4F41"/>
    <w:rsid w:val="00AA4F93"/>
    <w:rsid w:val="00AA4FEB"/>
    <w:rsid w:val="00AA51E0"/>
    <w:rsid w:val="00AA5278"/>
    <w:rsid w:val="00AA527C"/>
    <w:rsid w:val="00AA52F8"/>
    <w:rsid w:val="00AA56D1"/>
    <w:rsid w:val="00AA58DE"/>
    <w:rsid w:val="00AA5B3F"/>
    <w:rsid w:val="00AA5D86"/>
    <w:rsid w:val="00AA5EB8"/>
    <w:rsid w:val="00AA5F74"/>
    <w:rsid w:val="00AA5FC7"/>
    <w:rsid w:val="00AA608B"/>
    <w:rsid w:val="00AA6324"/>
    <w:rsid w:val="00AA6399"/>
    <w:rsid w:val="00AA657C"/>
    <w:rsid w:val="00AA669F"/>
    <w:rsid w:val="00AA6705"/>
    <w:rsid w:val="00AA67FC"/>
    <w:rsid w:val="00AA68DB"/>
    <w:rsid w:val="00AA6AF1"/>
    <w:rsid w:val="00AA6C06"/>
    <w:rsid w:val="00AA6EBD"/>
    <w:rsid w:val="00AA72A6"/>
    <w:rsid w:val="00AA72ED"/>
    <w:rsid w:val="00AA735A"/>
    <w:rsid w:val="00AA75CE"/>
    <w:rsid w:val="00AA75EB"/>
    <w:rsid w:val="00AA76F8"/>
    <w:rsid w:val="00AA7E09"/>
    <w:rsid w:val="00AB0037"/>
    <w:rsid w:val="00AB016B"/>
    <w:rsid w:val="00AB01BF"/>
    <w:rsid w:val="00AB01DE"/>
    <w:rsid w:val="00AB0200"/>
    <w:rsid w:val="00AB0236"/>
    <w:rsid w:val="00AB0557"/>
    <w:rsid w:val="00AB064E"/>
    <w:rsid w:val="00AB0668"/>
    <w:rsid w:val="00AB06AE"/>
    <w:rsid w:val="00AB0737"/>
    <w:rsid w:val="00AB0772"/>
    <w:rsid w:val="00AB07F2"/>
    <w:rsid w:val="00AB07F5"/>
    <w:rsid w:val="00AB08FE"/>
    <w:rsid w:val="00AB0A78"/>
    <w:rsid w:val="00AB0A9B"/>
    <w:rsid w:val="00AB0B77"/>
    <w:rsid w:val="00AB0B8F"/>
    <w:rsid w:val="00AB0C7C"/>
    <w:rsid w:val="00AB0D6A"/>
    <w:rsid w:val="00AB0ECF"/>
    <w:rsid w:val="00AB1013"/>
    <w:rsid w:val="00AB1056"/>
    <w:rsid w:val="00AB107A"/>
    <w:rsid w:val="00AB1088"/>
    <w:rsid w:val="00AB111E"/>
    <w:rsid w:val="00AB1127"/>
    <w:rsid w:val="00AB1175"/>
    <w:rsid w:val="00AB1208"/>
    <w:rsid w:val="00AB1209"/>
    <w:rsid w:val="00AB1377"/>
    <w:rsid w:val="00AB145D"/>
    <w:rsid w:val="00AB14F0"/>
    <w:rsid w:val="00AB159C"/>
    <w:rsid w:val="00AB1642"/>
    <w:rsid w:val="00AB1813"/>
    <w:rsid w:val="00AB1A71"/>
    <w:rsid w:val="00AB1CD2"/>
    <w:rsid w:val="00AB1D3A"/>
    <w:rsid w:val="00AB1F1E"/>
    <w:rsid w:val="00AB201B"/>
    <w:rsid w:val="00AB21FC"/>
    <w:rsid w:val="00AB223F"/>
    <w:rsid w:val="00AB22A5"/>
    <w:rsid w:val="00AB2844"/>
    <w:rsid w:val="00AB2B04"/>
    <w:rsid w:val="00AB2B3A"/>
    <w:rsid w:val="00AB2D74"/>
    <w:rsid w:val="00AB2FAD"/>
    <w:rsid w:val="00AB2FDB"/>
    <w:rsid w:val="00AB33FA"/>
    <w:rsid w:val="00AB3428"/>
    <w:rsid w:val="00AB356B"/>
    <w:rsid w:val="00AB358D"/>
    <w:rsid w:val="00AB35DC"/>
    <w:rsid w:val="00AB369D"/>
    <w:rsid w:val="00AB3798"/>
    <w:rsid w:val="00AB37CE"/>
    <w:rsid w:val="00AB3868"/>
    <w:rsid w:val="00AB3983"/>
    <w:rsid w:val="00AB39A3"/>
    <w:rsid w:val="00AB3A57"/>
    <w:rsid w:val="00AB3ADA"/>
    <w:rsid w:val="00AB3B83"/>
    <w:rsid w:val="00AB3C72"/>
    <w:rsid w:val="00AB4304"/>
    <w:rsid w:val="00AB47BB"/>
    <w:rsid w:val="00AB482C"/>
    <w:rsid w:val="00AB49A9"/>
    <w:rsid w:val="00AB4A28"/>
    <w:rsid w:val="00AB4B33"/>
    <w:rsid w:val="00AB4D45"/>
    <w:rsid w:val="00AB4EFB"/>
    <w:rsid w:val="00AB4F1A"/>
    <w:rsid w:val="00AB50A5"/>
    <w:rsid w:val="00AB5104"/>
    <w:rsid w:val="00AB51BA"/>
    <w:rsid w:val="00AB5537"/>
    <w:rsid w:val="00AB56A6"/>
    <w:rsid w:val="00AB58B7"/>
    <w:rsid w:val="00AB59FD"/>
    <w:rsid w:val="00AB5D15"/>
    <w:rsid w:val="00AB60FF"/>
    <w:rsid w:val="00AB612C"/>
    <w:rsid w:val="00AB62F6"/>
    <w:rsid w:val="00AB6386"/>
    <w:rsid w:val="00AB6457"/>
    <w:rsid w:val="00AB64F6"/>
    <w:rsid w:val="00AB6562"/>
    <w:rsid w:val="00AB6998"/>
    <w:rsid w:val="00AB6A89"/>
    <w:rsid w:val="00AB6A9A"/>
    <w:rsid w:val="00AB6E25"/>
    <w:rsid w:val="00AB6F58"/>
    <w:rsid w:val="00AB70E1"/>
    <w:rsid w:val="00AB7275"/>
    <w:rsid w:val="00AB7401"/>
    <w:rsid w:val="00AB75A2"/>
    <w:rsid w:val="00AB7760"/>
    <w:rsid w:val="00AB778A"/>
    <w:rsid w:val="00AB7790"/>
    <w:rsid w:val="00AB7818"/>
    <w:rsid w:val="00AB782F"/>
    <w:rsid w:val="00AB7907"/>
    <w:rsid w:val="00AB7916"/>
    <w:rsid w:val="00AB7AC0"/>
    <w:rsid w:val="00AB7E58"/>
    <w:rsid w:val="00AB7FC2"/>
    <w:rsid w:val="00AC0391"/>
    <w:rsid w:val="00AC03CD"/>
    <w:rsid w:val="00AC04FE"/>
    <w:rsid w:val="00AC0535"/>
    <w:rsid w:val="00AC05F0"/>
    <w:rsid w:val="00AC066F"/>
    <w:rsid w:val="00AC06A0"/>
    <w:rsid w:val="00AC0AC7"/>
    <w:rsid w:val="00AC0F54"/>
    <w:rsid w:val="00AC12EC"/>
    <w:rsid w:val="00AC152B"/>
    <w:rsid w:val="00AC156C"/>
    <w:rsid w:val="00AC1597"/>
    <w:rsid w:val="00AC15E1"/>
    <w:rsid w:val="00AC1896"/>
    <w:rsid w:val="00AC1955"/>
    <w:rsid w:val="00AC1A5C"/>
    <w:rsid w:val="00AC1BE3"/>
    <w:rsid w:val="00AC1D84"/>
    <w:rsid w:val="00AC1FE6"/>
    <w:rsid w:val="00AC1FFA"/>
    <w:rsid w:val="00AC202E"/>
    <w:rsid w:val="00AC2069"/>
    <w:rsid w:val="00AC2117"/>
    <w:rsid w:val="00AC2137"/>
    <w:rsid w:val="00AC215E"/>
    <w:rsid w:val="00AC24E6"/>
    <w:rsid w:val="00AC2532"/>
    <w:rsid w:val="00AC2933"/>
    <w:rsid w:val="00AC2995"/>
    <w:rsid w:val="00AC29CD"/>
    <w:rsid w:val="00AC2B57"/>
    <w:rsid w:val="00AC2CF4"/>
    <w:rsid w:val="00AC2D28"/>
    <w:rsid w:val="00AC300D"/>
    <w:rsid w:val="00AC318A"/>
    <w:rsid w:val="00AC31C1"/>
    <w:rsid w:val="00AC3616"/>
    <w:rsid w:val="00AC391E"/>
    <w:rsid w:val="00AC3971"/>
    <w:rsid w:val="00AC3B03"/>
    <w:rsid w:val="00AC3B93"/>
    <w:rsid w:val="00AC3C38"/>
    <w:rsid w:val="00AC3C68"/>
    <w:rsid w:val="00AC3D67"/>
    <w:rsid w:val="00AC3EE2"/>
    <w:rsid w:val="00AC4057"/>
    <w:rsid w:val="00AC4059"/>
    <w:rsid w:val="00AC407D"/>
    <w:rsid w:val="00AC414A"/>
    <w:rsid w:val="00AC421B"/>
    <w:rsid w:val="00AC42E6"/>
    <w:rsid w:val="00AC440A"/>
    <w:rsid w:val="00AC4621"/>
    <w:rsid w:val="00AC46CE"/>
    <w:rsid w:val="00AC4724"/>
    <w:rsid w:val="00AC4A7B"/>
    <w:rsid w:val="00AC4B76"/>
    <w:rsid w:val="00AC4CA5"/>
    <w:rsid w:val="00AC4CBC"/>
    <w:rsid w:val="00AC4F8B"/>
    <w:rsid w:val="00AC5028"/>
    <w:rsid w:val="00AC561A"/>
    <w:rsid w:val="00AC5639"/>
    <w:rsid w:val="00AC5658"/>
    <w:rsid w:val="00AC5684"/>
    <w:rsid w:val="00AC575E"/>
    <w:rsid w:val="00AC5BD7"/>
    <w:rsid w:val="00AC5CB7"/>
    <w:rsid w:val="00AC5D2E"/>
    <w:rsid w:val="00AC5D82"/>
    <w:rsid w:val="00AC5E6C"/>
    <w:rsid w:val="00AC5EC0"/>
    <w:rsid w:val="00AC5F91"/>
    <w:rsid w:val="00AC5FCA"/>
    <w:rsid w:val="00AC5FEE"/>
    <w:rsid w:val="00AC6016"/>
    <w:rsid w:val="00AC6019"/>
    <w:rsid w:val="00AC606D"/>
    <w:rsid w:val="00AC60CC"/>
    <w:rsid w:val="00AC6186"/>
    <w:rsid w:val="00AC6384"/>
    <w:rsid w:val="00AC63FC"/>
    <w:rsid w:val="00AC64A6"/>
    <w:rsid w:val="00AC6564"/>
    <w:rsid w:val="00AC6630"/>
    <w:rsid w:val="00AC6B63"/>
    <w:rsid w:val="00AC6CAD"/>
    <w:rsid w:val="00AC6CE5"/>
    <w:rsid w:val="00AC6D6E"/>
    <w:rsid w:val="00AC6DCE"/>
    <w:rsid w:val="00AC6F43"/>
    <w:rsid w:val="00AC6F68"/>
    <w:rsid w:val="00AC6F99"/>
    <w:rsid w:val="00AC70A9"/>
    <w:rsid w:val="00AC7417"/>
    <w:rsid w:val="00AC742A"/>
    <w:rsid w:val="00AC747C"/>
    <w:rsid w:val="00AC750E"/>
    <w:rsid w:val="00AC762F"/>
    <w:rsid w:val="00AC76DF"/>
    <w:rsid w:val="00AC78E4"/>
    <w:rsid w:val="00AC7919"/>
    <w:rsid w:val="00AC7A21"/>
    <w:rsid w:val="00AC7A2A"/>
    <w:rsid w:val="00AC7C2F"/>
    <w:rsid w:val="00AC7D74"/>
    <w:rsid w:val="00AC7DD9"/>
    <w:rsid w:val="00AC7E47"/>
    <w:rsid w:val="00AD009F"/>
    <w:rsid w:val="00AD00BF"/>
    <w:rsid w:val="00AD0109"/>
    <w:rsid w:val="00AD01F0"/>
    <w:rsid w:val="00AD053D"/>
    <w:rsid w:val="00AD05D9"/>
    <w:rsid w:val="00AD07C2"/>
    <w:rsid w:val="00AD0A30"/>
    <w:rsid w:val="00AD0BF8"/>
    <w:rsid w:val="00AD0C96"/>
    <w:rsid w:val="00AD10E0"/>
    <w:rsid w:val="00AD12D3"/>
    <w:rsid w:val="00AD12FC"/>
    <w:rsid w:val="00AD1479"/>
    <w:rsid w:val="00AD1837"/>
    <w:rsid w:val="00AD1964"/>
    <w:rsid w:val="00AD19F4"/>
    <w:rsid w:val="00AD1A49"/>
    <w:rsid w:val="00AD1B30"/>
    <w:rsid w:val="00AD1FAC"/>
    <w:rsid w:val="00AD1FB4"/>
    <w:rsid w:val="00AD235D"/>
    <w:rsid w:val="00AD2664"/>
    <w:rsid w:val="00AD283E"/>
    <w:rsid w:val="00AD2DCF"/>
    <w:rsid w:val="00AD31D1"/>
    <w:rsid w:val="00AD3249"/>
    <w:rsid w:val="00AD33C8"/>
    <w:rsid w:val="00AD3590"/>
    <w:rsid w:val="00AD36A0"/>
    <w:rsid w:val="00AD37A9"/>
    <w:rsid w:val="00AD382A"/>
    <w:rsid w:val="00AD39F3"/>
    <w:rsid w:val="00AD3A8C"/>
    <w:rsid w:val="00AD3AA6"/>
    <w:rsid w:val="00AD3BF6"/>
    <w:rsid w:val="00AD3C67"/>
    <w:rsid w:val="00AD3D01"/>
    <w:rsid w:val="00AD3FCF"/>
    <w:rsid w:val="00AD41FD"/>
    <w:rsid w:val="00AD4521"/>
    <w:rsid w:val="00AD46DB"/>
    <w:rsid w:val="00AD47EA"/>
    <w:rsid w:val="00AD4AB4"/>
    <w:rsid w:val="00AD4DD3"/>
    <w:rsid w:val="00AD4E96"/>
    <w:rsid w:val="00AD4EE7"/>
    <w:rsid w:val="00AD4F6E"/>
    <w:rsid w:val="00AD5158"/>
    <w:rsid w:val="00AD5447"/>
    <w:rsid w:val="00AD54C9"/>
    <w:rsid w:val="00AD5693"/>
    <w:rsid w:val="00AD5925"/>
    <w:rsid w:val="00AD5965"/>
    <w:rsid w:val="00AD59C7"/>
    <w:rsid w:val="00AD5A23"/>
    <w:rsid w:val="00AD5B17"/>
    <w:rsid w:val="00AD5B30"/>
    <w:rsid w:val="00AD5C06"/>
    <w:rsid w:val="00AD5DA6"/>
    <w:rsid w:val="00AD5E92"/>
    <w:rsid w:val="00AD5EED"/>
    <w:rsid w:val="00AD5F5D"/>
    <w:rsid w:val="00AD600C"/>
    <w:rsid w:val="00AD60BB"/>
    <w:rsid w:val="00AD611A"/>
    <w:rsid w:val="00AD6277"/>
    <w:rsid w:val="00AD62A5"/>
    <w:rsid w:val="00AD62F3"/>
    <w:rsid w:val="00AD6408"/>
    <w:rsid w:val="00AD643B"/>
    <w:rsid w:val="00AD64D4"/>
    <w:rsid w:val="00AD687D"/>
    <w:rsid w:val="00AD6884"/>
    <w:rsid w:val="00AD6903"/>
    <w:rsid w:val="00AD699F"/>
    <w:rsid w:val="00AD6A0A"/>
    <w:rsid w:val="00AD6D2E"/>
    <w:rsid w:val="00AD6D8F"/>
    <w:rsid w:val="00AD6E0B"/>
    <w:rsid w:val="00AD6EE8"/>
    <w:rsid w:val="00AD71B8"/>
    <w:rsid w:val="00AD71DB"/>
    <w:rsid w:val="00AD72A3"/>
    <w:rsid w:val="00AD72F6"/>
    <w:rsid w:val="00AD736D"/>
    <w:rsid w:val="00AD751B"/>
    <w:rsid w:val="00AD759A"/>
    <w:rsid w:val="00AD77E0"/>
    <w:rsid w:val="00AD7A39"/>
    <w:rsid w:val="00AD7AB6"/>
    <w:rsid w:val="00AD7B01"/>
    <w:rsid w:val="00AD7D57"/>
    <w:rsid w:val="00AD7DED"/>
    <w:rsid w:val="00AE0331"/>
    <w:rsid w:val="00AE03D0"/>
    <w:rsid w:val="00AE0403"/>
    <w:rsid w:val="00AE0537"/>
    <w:rsid w:val="00AE065E"/>
    <w:rsid w:val="00AE08C8"/>
    <w:rsid w:val="00AE099C"/>
    <w:rsid w:val="00AE0B0E"/>
    <w:rsid w:val="00AE0B5D"/>
    <w:rsid w:val="00AE0D60"/>
    <w:rsid w:val="00AE0F32"/>
    <w:rsid w:val="00AE10EC"/>
    <w:rsid w:val="00AE11FE"/>
    <w:rsid w:val="00AE1310"/>
    <w:rsid w:val="00AE139C"/>
    <w:rsid w:val="00AE1425"/>
    <w:rsid w:val="00AE14CF"/>
    <w:rsid w:val="00AE163A"/>
    <w:rsid w:val="00AE1641"/>
    <w:rsid w:val="00AE1713"/>
    <w:rsid w:val="00AE1729"/>
    <w:rsid w:val="00AE1783"/>
    <w:rsid w:val="00AE18D9"/>
    <w:rsid w:val="00AE18FD"/>
    <w:rsid w:val="00AE1B7F"/>
    <w:rsid w:val="00AE1C68"/>
    <w:rsid w:val="00AE1CF1"/>
    <w:rsid w:val="00AE1D1B"/>
    <w:rsid w:val="00AE1E62"/>
    <w:rsid w:val="00AE1F0F"/>
    <w:rsid w:val="00AE234D"/>
    <w:rsid w:val="00AE2390"/>
    <w:rsid w:val="00AE245E"/>
    <w:rsid w:val="00AE246A"/>
    <w:rsid w:val="00AE2533"/>
    <w:rsid w:val="00AE2547"/>
    <w:rsid w:val="00AE2672"/>
    <w:rsid w:val="00AE269E"/>
    <w:rsid w:val="00AE2757"/>
    <w:rsid w:val="00AE27CD"/>
    <w:rsid w:val="00AE2915"/>
    <w:rsid w:val="00AE2B38"/>
    <w:rsid w:val="00AE2C31"/>
    <w:rsid w:val="00AE2C8D"/>
    <w:rsid w:val="00AE2CA9"/>
    <w:rsid w:val="00AE2D4E"/>
    <w:rsid w:val="00AE2DF3"/>
    <w:rsid w:val="00AE2F2D"/>
    <w:rsid w:val="00AE2FCD"/>
    <w:rsid w:val="00AE3216"/>
    <w:rsid w:val="00AE32FC"/>
    <w:rsid w:val="00AE33EA"/>
    <w:rsid w:val="00AE3709"/>
    <w:rsid w:val="00AE370A"/>
    <w:rsid w:val="00AE371B"/>
    <w:rsid w:val="00AE3934"/>
    <w:rsid w:val="00AE3B2F"/>
    <w:rsid w:val="00AE3E6F"/>
    <w:rsid w:val="00AE3EF9"/>
    <w:rsid w:val="00AE4103"/>
    <w:rsid w:val="00AE42DF"/>
    <w:rsid w:val="00AE4559"/>
    <w:rsid w:val="00AE4674"/>
    <w:rsid w:val="00AE4788"/>
    <w:rsid w:val="00AE47E1"/>
    <w:rsid w:val="00AE47E8"/>
    <w:rsid w:val="00AE4910"/>
    <w:rsid w:val="00AE496B"/>
    <w:rsid w:val="00AE4B2B"/>
    <w:rsid w:val="00AE4B88"/>
    <w:rsid w:val="00AE4BFF"/>
    <w:rsid w:val="00AE4C2D"/>
    <w:rsid w:val="00AE4C5E"/>
    <w:rsid w:val="00AE4CC1"/>
    <w:rsid w:val="00AE4F69"/>
    <w:rsid w:val="00AE5071"/>
    <w:rsid w:val="00AE50AE"/>
    <w:rsid w:val="00AE55B4"/>
    <w:rsid w:val="00AE59C4"/>
    <w:rsid w:val="00AE59E6"/>
    <w:rsid w:val="00AE5B16"/>
    <w:rsid w:val="00AE5B5A"/>
    <w:rsid w:val="00AE5B62"/>
    <w:rsid w:val="00AE5B78"/>
    <w:rsid w:val="00AE5EF8"/>
    <w:rsid w:val="00AE5F84"/>
    <w:rsid w:val="00AE5FA4"/>
    <w:rsid w:val="00AE60D4"/>
    <w:rsid w:val="00AE60F4"/>
    <w:rsid w:val="00AE6157"/>
    <w:rsid w:val="00AE615B"/>
    <w:rsid w:val="00AE62C0"/>
    <w:rsid w:val="00AE6537"/>
    <w:rsid w:val="00AE65A1"/>
    <w:rsid w:val="00AE66A2"/>
    <w:rsid w:val="00AE66C3"/>
    <w:rsid w:val="00AE67F3"/>
    <w:rsid w:val="00AE6CEC"/>
    <w:rsid w:val="00AE710A"/>
    <w:rsid w:val="00AE7137"/>
    <w:rsid w:val="00AE71DB"/>
    <w:rsid w:val="00AE72D3"/>
    <w:rsid w:val="00AE737F"/>
    <w:rsid w:val="00AE7611"/>
    <w:rsid w:val="00AE7760"/>
    <w:rsid w:val="00AE7783"/>
    <w:rsid w:val="00AE7788"/>
    <w:rsid w:val="00AE781B"/>
    <w:rsid w:val="00AE7827"/>
    <w:rsid w:val="00AE7A1A"/>
    <w:rsid w:val="00AE7F23"/>
    <w:rsid w:val="00AE7F63"/>
    <w:rsid w:val="00AF007F"/>
    <w:rsid w:val="00AF0121"/>
    <w:rsid w:val="00AF0439"/>
    <w:rsid w:val="00AF04DF"/>
    <w:rsid w:val="00AF06A6"/>
    <w:rsid w:val="00AF06B7"/>
    <w:rsid w:val="00AF06EB"/>
    <w:rsid w:val="00AF09BB"/>
    <w:rsid w:val="00AF0A0E"/>
    <w:rsid w:val="00AF0F61"/>
    <w:rsid w:val="00AF0F99"/>
    <w:rsid w:val="00AF1073"/>
    <w:rsid w:val="00AF10D5"/>
    <w:rsid w:val="00AF11F7"/>
    <w:rsid w:val="00AF13D9"/>
    <w:rsid w:val="00AF153C"/>
    <w:rsid w:val="00AF1709"/>
    <w:rsid w:val="00AF1A6E"/>
    <w:rsid w:val="00AF2553"/>
    <w:rsid w:val="00AF2698"/>
    <w:rsid w:val="00AF2B47"/>
    <w:rsid w:val="00AF306A"/>
    <w:rsid w:val="00AF313C"/>
    <w:rsid w:val="00AF318C"/>
    <w:rsid w:val="00AF3481"/>
    <w:rsid w:val="00AF349E"/>
    <w:rsid w:val="00AF34CA"/>
    <w:rsid w:val="00AF34CF"/>
    <w:rsid w:val="00AF34D2"/>
    <w:rsid w:val="00AF3581"/>
    <w:rsid w:val="00AF3867"/>
    <w:rsid w:val="00AF3970"/>
    <w:rsid w:val="00AF3AB0"/>
    <w:rsid w:val="00AF3AD4"/>
    <w:rsid w:val="00AF3B64"/>
    <w:rsid w:val="00AF3C24"/>
    <w:rsid w:val="00AF3D71"/>
    <w:rsid w:val="00AF3E9C"/>
    <w:rsid w:val="00AF4134"/>
    <w:rsid w:val="00AF4388"/>
    <w:rsid w:val="00AF43A5"/>
    <w:rsid w:val="00AF447A"/>
    <w:rsid w:val="00AF4503"/>
    <w:rsid w:val="00AF45DE"/>
    <w:rsid w:val="00AF49CF"/>
    <w:rsid w:val="00AF4A0F"/>
    <w:rsid w:val="00AF4E4D"/>
    <w:rsid w:val="00AF4FAB"/>
    <w:rsid w:val="00AF5395"/>
    <w:rsid w:val="00AF53B0"/>
    <w:rsid w:val="00AF54F4"/>
    <w:rsid w:val="00AF5506"/>
    <w:rsid w:val="00AF55E7"/>
    <w:rsid w:val="00AF5659"/>
    <w:rsid w:val="00AF5877"/>
    <w:rsid w:val="00AF5C6D"/>
    <w:rsid w:val="00AF6105"/>
    <w:rsid w:val="00AF61B0"/>
    <w:rsid w:val="00AF61F3"/>
    <w:rsid w:val="00AF622A"/>
    <w:rsid w:val="00AF6384"/>
    <w:rsid w:val="00AF6463"/>
    <w:rsid w:val="00AF64E4"/>
    <w:rsid w:val="00AF6541"/>
    <w:rsid w:val="00AF6547"/>
    <w:rsid w:val="00AF6690"/>
    <w:rsid w:val="00AF690B"/>
    <w:rsid w:val="00AF69A1"/>
    <w:rsid w:val="00AF69AA"/>
    <w:rsid w:val="00AF6CBF"/>
    <w:rsid w:val="00AF6D56"/>
    <w:rsid w:val="00AF6EED"/>
    <w:rsid w:val="00AF6F0F"/>
    <w:rsid w:val="00AF6F4E"/>
    <w:rsid w:val="00AF7149"/>
    <w:rsid w:val="00AF7405"/>
    <w:rsid w:val="00AF7455"/>
    <w:rsid w:val="00AF7473"/>
    <w:rsid w:val="00AF7569"/>
    <w:rsid w:val="00AF778B"/>
    <w:rsid w:val="00AF79FC"/>
    <w:rsid w:val="00AF7A55"/>
    <w:rsid w:val="00AF7C55"/>
    <w:rsid w:val="00AF7DAC"/>
    <w:rsid w:val="00AF7ED0"/>
    <w:rsid w:val="00AF7F65"/>
    <w:rsid w:val="00B001A6"/>
    <w:rsid w:val="00B0023B"/>
    <w:rsid w:val="00B00265"/>
    <w:rsid w:val="00B00F22"/>
    <w:rsid w:val="00B00F8F"/>
    <w:rsid w:val="00B00F91"/>
    <w:rsid w:val="00B01013"/>
    <w:rsid w:val="00B0107C"/>
    <w:rsid w:val="00B01142"/>
    <w:rsid w:val="00B01274"/>
    <w:rsid w:val="00B01389"/>
    <w:rsid w:val="00B013A1"/>
    <w:rsid w:val="00B01590"/>
    <w:rsid w:val="00B01620"/>
    <w:rsid w:val="00B0174D"/>
    <w:rsid w:val="00B01A1A"/>
    <w:rsid w:val="00B01BCF"/>
    <w:rsid w:val="00B01D8A"/>
    <w:rsid w:val="00B01EC1"/>
    <w:rsid w:val="00B021D2"/>
    <w:rsid w:val="00B0227B"/>
    <w:rsid w:val="00B0233E"/>
    <w:rsid w:val="00B0246D"/>
    <w:rsid w:val="00B0259C"/>
    <w:rsid w:val="00B027A9"/>
    <w:rsid w:val="00B02871"/>
    <w:rsid w:val="00B0291F"/>
    <w:rsid w:val="00B02B8F"/>
    <w:rsid w:val="00B02D2B"/>
    <w:rsid w:val="00B02E29"/>
    <w:rsid w:val="00B02F72"/>
    <w:rsid w:val="00B02F90"/>
    <w:rsid w:val="00B03052"/>
    <w:rsid w:val="00B03053"/>
    <w:rsid w:val="00B03071"/>
    <w:rsid w:val="00B03090"/>
    <w:rsid w:val="00B031C0"/>
    <w:rsid w:val="00B03614"/>
    <w:rsid w:val="00B03695"/>
    <w:rsid w:val="00B0386A"/>
    <w:rsid w:val="00B03997"/>
    <w:rsid w:val="00B039D2"/>
    <w:rsid w:val="00B039FD"/>
    <w:rsid w:val="00B03C81"/>
    <w:rsid w:val="00B040A7"/>
    <w:rsid w:val="00B0410A"/>
    <w:rsid w:val="00B04340"/>
    <w:rsid w:val="00B046FC"/>
    <w:rsid w:val="00B04A22"/>
    <w:rsid w:val="00B04ABC"/>
    <w:rsid w:val="00B04B7B"/>
    <w:rsid w:val="00B04C64"/>
    <w:rsid w:val="00B04C6B"/>
    <w:rsid w:val="00B04DF3"/>
    <w:rsid w:val="00B04EB1"/>
    <w:rsid w:val="00B050BA"/>
    <w:rsid w:val="00B0517A"/>
    <w:rsid w:val="00B0520C"/>
    <w:rsid w:val="00B0534D"/>
    <w:rsid w:val="00B05553"/>
    <w:rsid w:val="00B05594"/>
    <w:rsid w:val="00B05811"/>
    <w:rsid w:val="00B05BF7"/>
    <w:rsid w:val="00B05C10"/>
    <w:rsid w:val="00B05EA5"/>
    <w:rsid w:val="00B06072"/>
    <w:rsid w:val="00B063C7"/>
    <w:rsid w:val="00B065B3"/>
    <w:rsid w:val="00B066C6"/>
    <w:rsid w:val="00B06761"/>
    <w:rsid w:val="00B06789"/>
    <w:rsid w:val="00B0696E"/>
    <w:rsid w:val="00B0698B"/>
    <w:rsid w:val="00B07056"/>
    <w:rsid w:val="00B07191"/>
    <w:rsid w:val="00B072B3"/>
    <w:rsid w:val="00B072D6"/>
    <w:rsid w:val="00B075C6"/>
    <w:rsid w:val="00B076AA"/>
    <w:rsid w:val="00B07863"/>
    <w:rsid w:val="00B07925"/>
    <w:rsid w:val="00B0797B"/>
    <w:rsid w:val="00B07B82"/>
    <w:rsid w:val="00B07C5C"/>
    <w:rsid w:val="00B07E18"/>
    <w:rsid w:val="00B07E4F"/>
    <w:rsid w:val="00B07EA0"/>
    <w:rsid w:val="00B07EE9"/>
    <w:rsid w:val="00B10096"/>
    <w:rsid w:val="00B10129"/>
    <w:rsid w:val="00B10174"/>
    <w:rsid w:val="00B102EC"/>
    <w:rsid w:val="00B10397"/>
    <w:rsid w:val="00B104F0"/>
    <w:rsid w:val="00B10622"/>
    <w:rsid w:val="00B106B3"/>
    <w:rsid w:val="00B1074C"/>
    <w:rsid w:val="00B10A7D"/>
    <w:rsid w:val="00B10BBF"/>
    <w:rsid w:val="00B10BF5"/>
    <w:rsid w:val="00B10C7C"/>
    <w:rsid w:val="00B10C8C"/>
    <w:rsid w:val="00B10CB6"/>
    <w:rsid w:val="00B10D1A"/>
    <w:rsid w:val="00B10D4B"/>
    <w:rsid w:val="00B10DCE"/>
    <w:rsid w:val="00B10E71"/>
    <w:rsid w:val="00B10EA8"/>
    <w:rsid w:val="00B11385"/>
    <w:rsid w:val="00B11457"/>
    <w:rsid w:val="00B114A3"/>
    <w:rsid w:val="00B114B0"/>
    <w:rsid w:val="00B115F8"/>
    <w:rsid w:val="00B11663"/>
    <w:rsid w:val="00B11706"/>
    <w:rsid w:val="00B11736"/>
    <w:rsid w:val="00B11770"/>
    <w:rsid w:val="00B11881"/>
    <w:rsid w:val="00B11E17"/>
    <w:rsid w:val="00B120EB"/>
    <w:rsid w:val="00B1214A"/>
    <w:rsid w:val="00B121EB"/>
    <w:rsid w:val="00B1220B"/>
    <w:rsid w:val="00B1224D"/>
    <w:rsid w:val="00B12278"/>
    <w:rsid w:val="00B1249A"/>
    <w:rsid w:val="00B12511"/>
    <w:rsid w:val="00B125C2"/>
    <w:rsid w:val="00B125FE"/>
    <w:rsid w:val="00B1283A"/>
    <w:rsid w:val="00B12DC8"/>
    <w:rsid w:val="00B12DDD"/>
    <w:rsid w:val="00B130CD"/>
    <w:rsid w:val="00B131C0"/>
    <w:rsid w:val="00B131FD"/>
    <w:rsid w:val="00B132FD"/>
    <w:rsid w:val="00B133AD"/>
    <w:rsid w:val="00B133D4"/>
    <w:rsid w:val="00B1347B"/>
    <w:rsid w:val="00B1347D"/>
    <w:rsid w:val="00B1348C"/>
    <w:rsid w:val="00B13617"/>
    <w:rsid w:val="00B13644"/>
    <w:rsid w:val="00B13665"/>
    <w:rsid w:val="00B136D8"/>
    <w:rsid w:val="00B137F6"/>
    <w:rsid w:val="00B13C28"/>
    <w:rsid w:val="00B13FA7"/>
    <w:rsid w:val="00B14062"/>
    <w:rsid w:val="00B14161"/>
    <w:rsid w:val="00B14575"/>
    <w:rsid w:val="00B14631"/>
    <w:rsid w:val="00B146D8"/>
    <w:rsid w:val="00B1470E"/>
    <w:rsid w:val="00B14743"/>
    <w:rsid w:val="00B14952"/>
    <w:rsid w:val="00B149DE"/>
    <w:rsid w:val="00B14A47"/>
    <w:rsid w:val="00B14A99"/>
    <w:rsid w:val="00B14C9B"/>
    <w:rsid w:val="00B15073"/>
    <w:rsid w:val="00B15348"/>
    <w:rsid w:val="00B15520"/>
    <w:rsid w:val="00B158B5"/>
    <w:rsid w:val="00B158E3"/>
    <w:rsid w:val="00B1590B"/>
    <w:rsid w:val="00B15B99"/>
    <w:rsid w:val="00B15C49"/>
    <w:rsid w:val="00B15C7F"/>
    <w:rsid w:val="00B15D47"/>
    <w:rsid w:val="00B1609F"/>
    <w:rsid w:val="00B16136"/>
    <w:rsid w:val="00B1618E"/>
    <w:rsid w:val="00B162A4"/>
    <w:rsid w:val="00B163E2"/>
    <w:rsid w:val="00B16453"/>
    <w:rsid w:val="00B16458"/>
    <w:rsid w:val="00B164E2"/>
    <w:rsid w:val="00B16751"/>
    <w:rsid w:val="00B168C8"/>
    <w:rsid w:val="00B16A35"/>
    <w:rsid w:val="00B16B72"/>
    <w:rsid w:val="00B16DFE"/>
    <w:rsid w:val="00B16E51"/>
    <w:rsid w:val="00B16E97"/>
    <w:rsid w:val="00B16EA8"/>
    <w:rsid w:val="00B16EB0"/>
    <w:rsid w:val="00B16FA7"/>
    <w:rsid w:val="00B17033"/>
    <w:rsid w:val="00B171C7"/>
    <w:rsid w:val="00B17297"/>
    <w:rsid w:val="00B17367"/>
    <w:rsid w:val="00B17399"/>
    <w:rsid w:val="00B17463"/>
    <w:rsid w:val="00B1764E"/>
    <w:rsid w:val="00B17767"/>
    <w:rsid w:val="00B178C9"/>
    <w:rsid w:val="00B17971"/>
    <w:rsid w:val="00B179DC"/>
    <w:rsid w:val="00B17B50"/>
    <w:rsid w:val="00B17C12"/>
    <w:rsid w:val="00B17C45"/>
    <w:rsid w:val="00B17F09"/>
    <w:rsid w:val="00B200C5"/>
    <w:rsid w:val="00B2010D"/>
    <w:rsid w:val="00B20247"/>
    <w:rsid w:val="00B203A0"/>
    <w:rsid w:val="00B20493"/>
    <w:rsid w:val="00B20514"/>
    <w:rsid w:val="00B2054E"/>
    <w:rsid w:val="00B20569"/>
    <w:rsid w:val="00B20823"/>
    <w:rsid w:val="00B20829"/>
    <w:rsid w:val="00B2098B"/>
    <w:rsid w:val="00B2099B"/>
    <w:rsid w:val="00B209A8"/>
    <w:rsid w:val="00B20A67"/>
    <w:rsid w:val="00B20D3F"/>
    <w:rsid w:val="00B20E46"/>
    <w:rsid w:val="00B20E96"/>
    <w:rsid w:val="00B20ED5"/>
    <w:rsid w:val="00B20FF7"/>
    <w:rsid w:val="00B2101B"/>
    <w:rsid w:val="00B211D9"/>
    <w:rsid w:val="00B21226"/>
    <w:rsid w:val="00B2123E"/>
    <w:rsid w:val="00B21362"/>
    <w:rsid w:val="00B214D1"/>
    <w:rsid w:val="00B214D6"/>
    <w:rsid w:val="00B2177B"/>
    <w:rsid w:val="00B217AD"/>
    <w:rsid w:val="00B21885"/>
    <w:rsid w:val="00B218D8"/>
    <w:rsid w:val="00B21988"/>
    <w:rsid w:val="00B21A46"/>
    <w:rsid w:val="00B21C7B"/>
    <w:rsid w:val="00B21EC9"/>
    <w:rsid w:val="00B21FFA"/>
    <w:rsid w:val="00B223AB"/>
    <w:rsid w:val="00B2248E"/>
    <w:rsid w:val="00B2280A"/>
    <w:rsid w:val="00B229D7"/>
    <w:rsid w:val="00B22A4E"/>
    <w:rsid w:val="00B22BCF"/>
    <w:rsid w:val="00B22BD7"/>
    <w:rsid w:val="00B22E81"/>
    <w:rsid w:val="00B22EC1"/>
    <w:rsid w:val="00B22EDA"/>
    <w:rsid w:val="00B22F66"/>
    <w:rsid w:val="00B2303C"/>
    <w:rsid w:val="00B23045"/>
    <w:rsid w:val="00B23543"/>
    <w:rsid w:val="00B235D5"/>
    <w:rsid w:val="00B23676"/>
    <w:rsid w:val="00B237B9"/>
    <w:rsid w:val="00B23802"/>
    <w:rsid w:val="00B239FF"/>
    <w:rsid w:val="00B23B38"/>
    <w:rsid w:val="00B23D45"/>
    <w:rsid w:val="00B23D9D"/>
    <w:rsid w:val="00B23E4C"/>
    <w:rsid w:val="00B240A6"/>
    <w:rsid w:val="00B24128"/>
    <w:rsid w:val="00B2415D"/>
    <w:rsid w:val="00B24213"/>
    <w:rsid w:val="00B2432A"/>
    <w:rsid w:val="00B2445C"/>
    <w:rsid w:val="00B244F9"/>
    <w:rsid w:val="00B248D2"/>
    <w:rsid w:val="00B24997"/>
    <w:rsid w:val="00B24BCE"/>
    <w:rsid w:val="00B24C30"/>
    <w:rsid w:val="00B2502D"/>
    <w:rsid w:val="00B25342"/>
    <w:rsid w:val="00B2539A"/>
    <w:rsid w:val="00B254CF"/>
    <w:rsid w:val="00B257E4"/>
    <w:rsid w:val="00B25B06"/>
    <w:rsid w:val="00B25C35"/>
    <w:rsid w:val="00B25FD3"/>
    <w:rsid w:val="00B25FF5"/>
    <w:rsid w:val="00B26482"/>
    <w:rsid w:val="00B265EE"/>
    <w:rsid w:val="00B2672E"/>
    <w:rsid w:val="00B2680C"/>
    <w:rsid w:val="00B26833"/>
    <w:rsid w:val="00B26835"/>
    <w:rsid w:val="00B26909"/>
    <w:rsid w:val="00B269B2"/>
    <w:rsid w:val="00B26A10"/>
    <w:rsid w:val="00B26A48"/>
    <w:rsid w:val="00B26AD1"/>
    <w:rsid w:val="00B26E99"/>
    <w:rsid w:val="00B26EDE"/>
    <w:rsid w:val="00B26F08"/>
    <w:rsid w:val="00B271FC"/>
    <w:rsid w:val="00B27252"/>
    <w:rsid w:val="00B276FA"/>
    <w:rsid w:val="00B277AD"/>
    <w:rsid w:val="00B277C0"/>
    <w:rsid w:val="00B278A1"/>
    <w:rsid w:val="00B279AB"/>
    <w:rsid w:val="00B27A5A"/>
    <w:rsid w:val="00B27B4C"/>
    <w:rsid w:val="00B27BB3"/>
    <w:rsid w:val="00B27C62"/>
    <w:rsid w:val="00B27DF1"/>
    <w:rsid w:val="00B27F63"/>
    <w:rsid w:val="00B27FE5"/>
    <w:rsid w:val="00B3005D"/>
    <w:rsid w:val="00B303F2"/>
    <w:rsid w:val="00B305D7"/>
    <w:rsid w:val="00B306CC"/>
    <w:rsid w:val="00B3073C"/>
    <w:rsid w:val="00B3094D"/>
    <w:rsid w:val="00B30BFB"/>
    <w:rsid w:val="00B30E8E"/>
    <w:rsid w:val="00B30F10"/>
    <w:rsid w:val="00B31076"/>
    <w:rsid w:val="00B31092"/>
    <w:rsid w:val="00B310B1"/>
    <w:rsid w:val="00B31232"/>
    <w:rsid w:val="00B31398"/>
    <w:rsid w:val="00B313B6"/>
    <w:rsid w:val="00B31470"/>
    <w:rsid w:val="00B3149C"/>
    <w:rsid w:val="00B316C6"/>
    <w:rsid w:val="00B3170F"/>
    <w:rsid w:val="00B317D9"/>
    <w:rsid w:val="00B3195D"/>
    <w:rsid w:val="00B319A0"/>
    <w:rsid w:val="00B31A1C"/>
    <w:rsid w:val="00B31A1E"/>
    <w:rsid w:val="00B31C6C"/>
    <w:rsid w:val="00B31C73"/>
    <w:rsid w:val="00B31D9B"/>
    <w:rsid w:val="00B31E9E"/>
    <w:rsid w:val="00B31EDB"/>
    <w:rsid w:val="00B3203D"/>
    <w:rsid w:val="00B32044"/>
    <w:rsid w:val="00B320C8"/>
    <w:rsid w:val="00B3259E"/>
    <w:rsid w:val="00B325EA"/>
    <w:rsid w:val="00B327CF"/>
    <w:rsid w:val="00B32EDE"/>
    <w:rsid w:val="00B32F3E"/>
    <w:rsid w:val="00B3304B"/>
    <w:rsid w:val="00B33193"/>
    <w:rsid w:val="00B33373"/>
    <w:rsid w:val="00B334E8"/>
    <w:rsid w:val="00B33ACF"/>
    <w:rsid w:val="00B33BFF"/>
    <w:rsid w:val="00B33C2B"/>
    <w:rsid w:val="00B33C6E"/>
    <w:rsid w:val="00B33F0B"/>
    <w:rsid w:val="00B33F45"/>
    <w:rsid w:val="00B340CF"/>
    <w:rsid w:val="00B3417E"/>
    <w:rsid w:val="00B3423B"/>
    <w:rsid w:val="00B34325"/>
    <w:rsid w:val="00B3441D"/>
    <w:rsid w:val="00B344E4"/>
    <w:rsid w:val="00B345EF"/>
    <w:rsid w:val="00B3474A"/>
    <w:rsid w:val="00B3478A"/>
    <w:rsid w:val="00B3489B"/>
    <w:rsid w:val="00B348AC"/>
    <w:rsid w:val="00B34C9A"/>
    <w:rsid w:val="00B34E04"/>
    <w:rsid w:val="00B34E53"/>
    <w:rsid w:val="00B34EBA"/>
    <w:rsid w:val="00B34F5C"/>
    <w:rsid w:val="00B3500A"/>
    <w:rsid w:val="00B3523E"/>
    <w:rsid w:val="00B354CE"/>
    <w:rsid w:val="00B35557"/>
    <w:rsid w:val="00B35756"/>
    <w:rsid w:val="00B357C2"/>
    <w:rsid w:val="00B35B1B"/>
    <w:rsid w:val="00B35B41"/>
    <w:rsid w:val="00B35BE8"/>
    <w:rsid w:val="00B35C09"/>
    <w:rsid w:val="00B35D50"/>
    <w:rsid w:val="00B35E71"/>
    <w:rsid w:val="00B35F03"/>
    <w:rsid w:val="00B36163"/>
    <w:rsid w:val="00B36786"/>
    <w:rsid w:val="00B36A06"/>
    <w:rsid w:val="00B36BC4"/>
    <w:rsid w:val="00B36DBC"/>
    <w:rsid w:val="00B36E9A"/>
    <w:rsid w:val="00B36EF5"/>
    <w:rsid w:val="00B36F9B"/>
    <w:rsid w:val="00B37183"/>
    <w:rsid w:val="00B371A9"/>
    <w:rsid w:val="00B371FC"/>
    <w:rsid w:val="00B37554"/>
    <w:rsid w:val="00B375F7"/>
    <w:rsid w:val="00B3783E"/>
    <w:rsid w:val="00B378C2"/>
    <w:rsid w:val="00B378F3"/>
    <w:rsid w:val="00B37A08"/>
    <w:rsid w:val="00B37AB2"/>
    <w:rsid w:val="00B37B6B"/>
    <w:rsid w:val="00B37B7C"/>
    <w:rsid w:val="00B37C2E"/>
    <w:rsid w:val="00B37E52"/>
    <w:rsid w:val="00B37EEE"/>
    <w:rsid w:val="00B37F13"/>
    <w:rsid w:val="00B4013A"/>
    <w:rsid w:val="00B40283"/>
    <w:rsid w:val="00B40378"/>
    <w:rsid w:val="00B4062D"/>
    <w:rsid w:val="00B406BB"/>
    <w:rsid w:val="00B40796"/>
    <w:rsid w:val="00B4079E"/>
    <w:rsid w:val="00B40991"/>
    <w:rsid w:val="00B409D9"/>
    <w:rsid w:val="00B40AD4"/>
    <w:rsid w:val="00B40DED"/>
    <w:rsid w:val="00B40F2E"/>
    <w:rsid w:val="00B40F62"/>
    <w:rsid w:val="00B4149F"/>
    <w:rsid w:val="00B414E1"/>
    <w:rsid w:val="00B41645"/>
    <w:rsid w:val="00B4164E"/>
    <w:rsid w:val="00B41B83"/>
    <w:rsid w:val="00B41B9E"/>
    <w:rsid w:val="00B41F0F"/>
    <w:rsid w:val="00B41F72"/>
    <w:rsid w:val="00B41F92"/>
    <w:rsid w:val="00B41F96"/>
    <w:rsid w:val="00B42133"/>
    <w:rsid w:val="00B42265"/>
    <w:rsid w:val="00B4232D"/>
    <w:rsid w:val="00B426D7"/>
    <w:rsid w:val="00B4287A"/>
    <w:rsid w:val="00B42A85"/>
    <w:rsid w:val="00B42AEA"/>
    <w:rsid w:val="00B42C74"/>
    <w:rsid w:val="00B42DED"/>
    <w:rsid w:val="00B430D1"/>
    <w:rsid w:val="00B430F6"/>
    <w:rsid w:val="00B4337A"/>
    <w:rsid w:val="00B4354E"/>
    <w:rsid w:val="00B43BFF"/>
    <w:rsid w:val="00B43C1E"/>
    <w:rsid w:val="00B43CB5"/>
    <w:rsid w:val="00B43CDF"/>
    <w:rsid w:val="00B43EDF"/>
    <w:rsid w:val="00B43F27"/>
    <w:rsid w:val="00B43F99"/>
    <w:rsid w:val="00B441C7"/>
    <w:rsid w:val="00B445F3"/>
    <w:rsid w:val="00B44602"/>
    <w:rsid w:val="00B447DF"/>
    <w:rsid w:val="00B44A62"/>
    <w:rsid w:val="00B44ADE"/>
    <w:rsid w:val="00B44B06"/>
    <w:rsid w:val="00B44CD2"/>
    <w:rsid w:val="00B44E40"/>
    <w:rsid w:val="00B44E86"/>
    <w:rsid w:val="00B45012"/>
    <w:rsid w:val="00B451D5"/>
    <w:rsid w:val="00B4537C"/>
    <w:rsid w:val="00B454C6"/>
    <w:rsid w:val="00B454EC"/>
    <w:rsid w:val="00B456C6"/>
    <w:rsid w:val="00B45893"/>
    <w:rsid w:val="00B45B3D"/>
    <w:rsid w:val="00B45C05"/>
    <w:rsid w:val="00B45DDB"/>
    <w:rsid w:val="00B45E3E"/>
    <w:rsid w:val="00B45ED3"/>
    <w:rsid w:val="00B46298"/>
    <w:rsid w:val="00B46494"/>
    <w:rsid w:val="00B46834"/>
    <w:rsid w:val="00B4689A"/>
    <w:rsid w:val="00B46991"/>
    <w:rsid w:val="00B46B61"/>
    <w:rsid w:val="00B46B65"/>
    <w:rsid w:val="00B46CD7"/>
    <w:rsid w:val="00B46F6A"/>
    <w:rsid w:val="00B47060"/>
    <w:rsid w:val="00B470B8"/>
    <w:rsid w:val="00B4716F"/>
    <w:rsid w:val="00B471A3"/>
    <w:rsid w:val="00B4726A"/>
    <w:rsid w:val="00B47271"/>
    <w:rsid w:val="00B474D1"/>
    <w:rsid w:val="00B47519"/>
    <w:rsid w:val="00B476FA"/>
    <w:rsid w:val="00B478E8"/>
    <w:rsid w:val="00B47916"/>
    <w:rsid w:val="00B47A50"/>
    <w:rsid w:val="00B47BCA"/>
    <w:rsid w:val="00B47E2E"/>
    <w:rsid w:val="00B501D0"/>
    <w:rsid w:val="00B502E1"/>
    <w:rsid w:val="00B503FF"/>
    <w:rsid w:val="00B50413"/>
    <w:rsid w:val="00B504F2"/>
    <w:rsid w:val="00B5054D"/>
    <w:rsid w:val="00B505E5"/>
    <w:rsid w:val="00B50998"/>
    <w:rsid w:val="00B50BBF"/>
    <w:rsid w:val="00B50F73"/>
    <w:rsid w:val="00B51084"/>
    <w:rsid w:val="00B511C4"/>
    <w:rsid w:val="00B5137A"/>
    <w:rsid w:val="00B513EB"/>
    <w:rsid w:val="00B514FD"/>
    <w:rsid w:val="00B5168E"/>
    <w:rsid w:val="00B51804"/>
    <w:rsid w:val="00B519DC"/>
    <w:rsid w:val="00B51A37"/>
    <w:rsid w:val="00B51ABB"/>
    <w:rsid w:val="00B51CE6"/>
    <w:rsid w:val="00B51DF7"/>
    <w:rsid w:val="00B51EEE"/>
    <w:rsid w:val="00B52026"/>
    <w:rsid w:val="00B52035"/>
    <w:rsid w:val="00B5249C"/>
    <w:rsid w:val="00B52517"/>
    <w:rsid w:val="00B525AA"/>
    <w:rsid w:val="00B52602"/>
    <w:rsid w:val="00B5261B"/>
    <w:rsid w:val="00B52663"/>
    <w:rsid w:val="00B526D7"/>
    <w:rsid w:val="00B52750"/>
    <w:rsid w:val="00B52838"/>
    <w:rsid w:val="00B5290B"/>
    <w:rsid w:val="00B52935"/>
    <w:rsid w:val="00B529A1"/>
    <w:rsid w:val="00B52B98"/>
    <w:rsid w:val="00B52C6B"/>
    <w:rsid w:val="00B52E9B"/>
    <w:rsid w:val="00B52F64"/>
    <w:rsid w:val="00B52FB1"/>
    <w:rsid w:val="00B52FF0"/>
    <w:rsid w:val="00B533A6"/>
    <w:rsid w:val="00B533DC"/>
    <w:rsid w:val="00B53405"/>
    <w:rsid w:val="00B5353A"/>
    <w:rsid w:val="00B53644"/>
    <w:rsid w:val="00B536A3"/>
    <w:rsid w:val="00B536B4"/>
    <w:rsid w:val="00B5375E"/>
    <w:rsid w:val="00B53854"/>
    <w:rsid w:val="00B538EA"/>
    <w:rsid w:val="00B53D28"/>
    <w:rsid w:val="00B53D60"/>
    <w:rsid w:val="00B53EE8"/>
    <w:rsid w:val="00B540ED"/>
    <w:rsid w:val="00B54127"/>
    <w:rsid w:val="00B54214"/>
    <w:rsid w:val="00B5422C"/>
    <w:rsid w:val="00B54630"/>
    <w:rsid w:val="00B54AB1"/>
    <w:rsid w:val="00B54B2D"/>
    <w:rsid w:val="00B54BB7"/>
    <w:rsid w:val="00B54C25"/>
    <w:rsid w:val="00B54C31"/>
    <w:rsid w:val="00B54CFE"/>
    <w:rsid w:val="00B54F95"/>
    <w:rsid w:val="00B550A1"/>
    <w:rsid w:val="00B5513C"/>
    <w:rsid w:val="00B5523C"/>
    <w:rsid w:val="00B552E9"/>
    <w:rsid w:val="00B553DC"/>
    <w:rsid w:val="00B55523"/>
    <w:rsid w:val="00B5566C"/>
    <w:rsid w:val="00B5573E"/>
    <w:rsid w:val="00B55763"/>
    <w:rsid w:val="00B559BA"/>
    <w:rsid w:val="00B55B4F"/>
    <w:rsid w:val="00B55B67"/>
    <w:rsid w:val="00B55EEF"/>
    <w:rsid w:val="00B55F01"/>
    <w:rsid w:val="00B55F80"/>
    <w:rsid w:val="00B55F82"/>
    <w:rsid w:val="00B55FB1"/>
    <w:rsid w:val="00B55FB3"/>
    <w:rsid w:val="00B5615A"/>
    <w:rsid w:val="00B561ED"/>
    <w:rsid w:val="00B564D3"/>
    <w:rsid w:val="00B56627"/>
    <w:rsid w:val="00B5664A"/>
    <w:rsid w:val="00B566FC"/>
    <w:rsid w:val="00B569E7"/>
    <w:rsid w:val="00B56FCD"/>
    <w:rsid w:val="00B57010"/>
    <w:rsid w:val="00B570CC"/>
    <w:rsid w:val="00B5719F"/>
    <w:rsid w:val="00B574EC"/>
    <w:rsid w:val="00B576D2"/>
    <w:rsid w:val="00B5791F"/>
    <w:rsid w:val="00B57968"/>
    <w:rsid w:val="00B57B4C"/>
    <w:rsid w:val="00B600E1"/>
    <w:rsid w:val="00B601E1"/>
    <w:rsid w:val="00B6028E"/>
    <w:rsid w:val="00B6058E"/>
    <w:rsid w:val="00B605EA"/>
    <w:rsid w:val="00B606E5"/>
    <w:rsid w:val="00B60795"/>
    <w:rsid w:val="00B60948"/>
    <w:rsid w:val="00B60A98"/>
    <w:rsid w:val="00B60BBD"/>
    <w:rsid w:val="00B60C39"/>
    <w:rsid w:val="00B60CB0"/>
    <w:rsid w:val="00B60DD2"/>
    <w:rsid w:val="00B6126C"/>
    <w:rsid w:val="00B612BC"/>
    <w:rsid w:val="00B61340"/>
    <w:rsid w:val="00B61B80"/>
    <w:rsid w:val="00B61C2E"/>
    <w:rsid w:val="00B61DF7"/>
    <w:rsid w:val="00B61EAE"/>
    <w:rsid w:val="00B61ED9"/>
    <w:rsid w:val="00B61EFA"/>
    <w:rsid w:val="00B62255"/>
    <w:rsid w:val="00B62318"/>
    <w:rsid w:val="00B624DC"/>
    <w:rsid w:val="00B624F8"/>
    <w:rsid w:val="00B62843"/>
    <w:rsid w:val="00B63151"/>
    <w:rsid w:val="00B6325D"/>
    <w:rsid w:val="00B63304"/>
    <w:rsid w:val="00B6353E"/>
    <w:rsid w:val="00B63837"/>
    <w:rsid w:val="00B639F7"/>
    <w:rsid w:val="00B63AD2"/>
    <w:rsid w:val="00B63B25"/>
    <w:rsid w:val="00B63C5C"/>
    <w:rsid w:val="00B63D04"/>
    <w:rsid w:val="00B63EA7"/>
    <w:rsid w:val="00B63EC0"/>
    <w:rsid w:val="00B64209"/>
    <w:rsid w:val="00B64238"/>
    <w:rsid w:val="00B643A3"/>
    <w:rsid w:val="00B6459D"/>
    <w:rsid w:val="00B6470A"/>
    <w:rsid w:val="00B64769"/>
    <w:rsid w:val="00B647FA"/>
    <w:rsid w:val="00B6481C"/>
    <w:rsid w:val="00B64A76"/>
    <w:rsid w:val="00B64AD3"/>
    <w:rsid w:val="00B64AF1"/>
    <w:rsid w:val="00B64B13"/>
    <w:rsid w:val="00B64C26"/>
    <w:rsid w:val="00B64C91"/>
    <w:rsid w:val="00B64F55"/>
    <w:rsid w:val="00B64F5B"/>
    <w:rsid w:val="00B650BE"/>
    <w:rsid w:val="00B65130"/>
    <w:rsid w:val="00B651D0"/>
    <w:rsid w:val="00B655F1"/>
    <w:rsid w:val="00B65705"/>
    <w:rsid w:val="00B658DA"/>
    <w:rsid w:val="00B65997"/>
    <w:rsid w:val="00B65A1D"/>
    <w:rsid w:val="00B65A27"/>
    <w:rsid w:val="00B65BA6"/>
    <w:rsid w:val="00B65CCF"/>
    <w:rsid w:val="00B65EF6"/>
    <w:rsid w:val="00B65F78"/>
    <w:rsid w:val="00B660A6"/>
    <w:rsid w:val="00B660DE"/>
    <w:rsid w:val="00B661B0"/>
    <w:rsid w:val="00B664D4"/>
    <w:rsid w:val="00B664DE"/>
    <w:rsid w:val="00B66659"/>
    <w:rsid w:val="00B668BA"/>
    <w:rsid w:val="00B66948"/>
    <w:rsid w:val="00B66BAB"/>
    <w:rsid w:val="00B66BBE"/>
    <w:rsid w:val="00B66D30"/>
    <w:rsid w:val="00B66F85"/>
    <w:rsid w:val="00B66FE5"/>
    <w:rsid w:val="00B66FEA"/>
    <w:rsid w:val="00B6718D"/>
    <w:rsid w:val="00B67249"/>
    <w:rsid w:val="00B67386"/>
    <w:rsid w:val="00B674F4"/>
    <w:rsid w:val="00B6767E"/>
    <w:rsid w:val="00B678AD"/>
    <w:rsid w:val="00B67988"/>
    <w:rsid w:val="00B679D9"/>
    <w:rsid w:val="00B67A05"/>
    <w:rsid w:val="00B67B78"/>
    <w:rsid w:val="00B67C82"/>
    <w:rsid w:val="00B67D86"/>
    <w:rsid w:val="00B701BF"/>
    <w:rsid w:val="00B70241"/>
    <w:rsid w:val="00B70346"/>
    <w:rsid w:val="00B7034D"/>
    <w:rsid w:val="00B70914"/>
    <w:rsid w:val="00B70C9C"/>
    <w:rsid w:val="00B70DEE"/>
    <w:rsid w:val="00B70E3F"/>
    <w:rsid w:val="00B7112C"/>
    <w:rsid w:val="00B711D2"/>
    <w:rsid w:val="00B7154D"/>
    <w:rsid w:val="00B7159A"/>
    <w:rsid w:val="00B715A6"/>
    <w:rsid w:val="00B71665"/>
    <w:rsid w:val="00B71680"/>
    <w:rsid w:val="00B71754"/>
    <w:rsid w:val="00B71883"/>
    <w:rsid w:val="00B718E5"/>
    <w:rsid w:val="00B71B5A"/>
    <w:rsid w:val="00B71D14"/>
    <w:rsid w:val="00B71E1B"/>
    <w:rsid w:val="00B71EFE"/>
    <w:rsid w:val="00B720B3"/>
    <w:rsid w:val="00B723AB"/>
    <w:rsid w:val="00B72615"/>
    <w:rsid w:val="00B7274E"/>
    <w:rsid w:val="00B7277D"/>
    <w:rsid w:val="00B727F5"/>
    <w:rsid w:val="00B728B5"/>
    <w:rsid w:val="00B729E8"/>
    <w:rsid w:val="00B72AD9"/>
    <w:rsid w:val="00B72C68"/>
    <w:rsid w:val="00B72EAD"/>
    <w:rsid w:val="00B73215"/>
    <w:rsid w:val="00B73611"/>
    <w:rsid w:val="00B736C3"/>
    <w:rsid w:val="00B738EE"/>
    <w:rsid w:val="00B73D85"/>
    <w:rsid w:val="00B73F30"/>
    <w:rsid w:val="00B73F4C"/>
    <w:rsid w:val="00B73F79"/>
    <w:rsid w:val="00B7409A"/>
    <w:rsid w:val="00B74143"/>
    <w:rsid w:val="00B7417D"/>
    <w:rsid w:val="00B742B2"/>
    <w:rsid w:val="00B7474C"/>
    <w:rsid w:val="00B7494E"/>
    <w:rsid w:val="00B74A3A"/>
    <w:rsid w:val="00B74AEB"/>
    <w:rsid w:val="00B74B7A"/>
    <w:rsid w:val="00B74EB4"/>
    <w:rsid w:val="00B74F20"/>
    <w:rsid w:val="00B750DD"/>
    <w:rsid w:val="00B752F7"/>
    <w:rsid w:val="00B7533C"/>
    <w:rsid w:val="00B75408"/>
    <w:rsid w:val="00B75444"/>
    <w:rsid w:val="00B754B5"/>
    <w:rsid w:val="00B755ED"/>
    <w:rsid w:val="00B7589A"/>
    <w:rsid w:val="00B75CD0"/>
    <w:rsid w:val="00B760BA"/>
    <w:rsid w:val="00B7646A"/>
    <w:rsid w:val="00B764F7"/>
    <w:rsid w:val="00B765DB"/>
    <w:rsid w:val="00B767ED"/>
    <w:rsid w:val="00B7682A"/>
    <w:rsid w:val="00B7688D"/>
    <w:rsid w:val="00B768CA"/>
    <w:rsid w:val="00B76941"/>
    <w:rsid w:val="00B769E7"/>
    <w:rsid w:val="00B76EC5"/>
    <w:rsid w:val="00B770A7"/>
    <w:rsid w:val="00B7716F"/>
    <w:rsid w:val="00B77209"/>
    <w:rsid w:val="00B7725B"/>
    <w:rsid w:val="00B77320"/>
    <w:rsid w:val="00B7732E"/>
    <w:rsid w:val="00B77393"/>
    <w:rsid w:val="00B774CF"/>
    <w:rsid w:val="00B77825"/>
    <w:rsid w:val="00B77A42"/>
    <w:rsid w:val="00B77ABF"/>
    <w:rsid w:val="00B77CA0"/>
    <w:rsid w:val="00B77EB5"/>
    <w:rsid w:val="00B802DB"/>
    <w:rsid w:val="00B803BB"/>
    <w:rsid w:val="00B80416"/>
    <w:rsid w:val="00B805BD"/>
    <w:rsid w:val="00B805C2"/>
    <w:rsid w:val="00B806EA"/>
    <w:rsid w:val="00B80A48"/>
    <w:rsid w:val="00B80B5A"/>
    <w:rsid w:val="00B80C0B"/>
    <w:rsid w:val="00B80C20"/>
    <w:rsid w:val="00B80D0F"/>
    <w:rsid w:val="00B810C0"/>
    <w:rsid w:val="00B81147"/>
    <w:rsid w:val="00B81235"/>
    <w:rsid w:val="00B81261"/>
    <w:rsid w:val="00B81287"/>
    <w:rsid w:val="00B812F3"/>
    <w:rsid w:val="00B814CF"/>
    <w:rsid w:val="00B81618"/>
    <w:rsid w:val="00B8188D"/>
    <w:rsid w:val="00B81915"/>
    <w:rsid w:val="00B81A6A"/>
    <w:rsid w:val="00B81BC9"/>
    <w:rsid w:val="00B81BF1"/>
    <w:rsid w:val="00B81E3D"/>
    <w:rsid w:val="00B81F09"/>
    <w:rsid w:val="00B81F8A"/>
    <w:rsid w:val="00B82131"/>
    <w:rsid w:val="00B821CE"/>
    <w:rsid w:val="00B82237"/>
    <w:rsid w:val="00B8229F"/>
    <w:rsid w:val="00B82426"/>
    <w:rsid w:val="00B825FE"/>
    <w:rsid w:val="00B8261A"/>
    <w:rsid w:val="00B82702"/>
    <w:rsid w:val="00B8279D"/>
    <w:rsid w:val="00B8294F"/>
    <w:rsid w:val="00B829AA"/>
    <w:rsid w:val="00B82D55"/>
    <w:rsid w:val="00B82DAD"/>
    <w:rsid w:val="00B82F9C"/>
    <w:rsid w:val="00B83062"/>
    <w:rsid w:val="00B831A3"/>
    <w:rsid w:val="00B834CC"/>
    <w:rsid w:val="00B837AE"/>
    <w:rsid w:val="00B837B0"/>
    <w:rsid w:val="00B837D5"/>
    <w:rsid w:val="00B838BF"/>
    <w:rsid w:val="00B8394D"/>
    <w:rsid w:val="00B83AD6"/>
    <w:rsid w:val="00B83B81"/>
    <w:rsid w:val="00B83C54"/>
    <w:rsid w:val="00B83DBF"/>
    <w:rsid w:val="00B83FA6"/>
    <w:rsid w:val="00B84059"/>
    <w:rsid w:val="00B84094"/>
    <w:rsid w:val="00B84381"/>
    <w:rsid w:val="00B844E4"/>
    <w:rsid w:val="00B845F1"/>
    <w:rsid w:val="00B8471D"/>
    <w:rsid w:val="00B84740"/>
    <w:rsid w:val="00B84754"/>
    <w:rsid w:val="00B84883"/>
    <w:rsid w:val="00B84C7F"/>
    <w:rsid w:val="00B84CBC"/>
    <w:rsid w:val="00B84E62"/>
    <w:rsid w:val="00B84E9F"/>
    <w:rsid w:val="00B84ECD"/>
    <w:rsid w:val="00B85108"/>
    <w:rsid w:val="00B851C4"/>
    <w:rsid w:val="00B852C6"/>
    <w:rsid w:val="00B8543A"/>
    <w:rsid w:val="00B854E3"/>
    <w:rsid w:val="00B85588"/>
    <w:rsid w:val="00B8570C"/>
    <w:rsid w:val="00B85A0D"/>
    <w:rsid w:val="00B85AAD"/>
    <w:rsid w:val="00B85AFB"/>
    <w:rsid w:val="00B85CCC"/>
    <w:rsid w:val="00B86062"/>
    <w:rsid w:val="00B860FB"/>
    <w:rsid w:val="00B86202"/>
    <w:rsid w:val="00B86304"/>
    <w:rsid w:val="00B86422"/>
    <w:rsid w:val="00B86499"/>
    <w:rsid w:val="00B8670C"/>
    <w:rsid w:val="00B8672E"/>
    <w:rsid w:val="00B8691C"/>
    <w:rsid w:val="00B86980"/>
    <w:rsid w:val="00B8698B"/>
    <w:rsid w:val="00B86B8E"/>
    <w:rsid w:val="00B86C4E"/>
    <w:rsid w:val="00B86DCC"/>
    <w:rsid w:val="00B86E78"/>
    <w:rsid w:val="00B86F01"/>
    <w:rsid w:val="00B8709A"/>
    <w:rsid w:val="00B87148"/>
    <w:rsid w:val="00B872F3"/>
    <w:rsid w:val="00B8732B"/>
    <w:rsid w:val="00B8740E"/>
    <w:rsid w:val="00B875F7"/>
    <w:rsid w:val="00B878FB"/>
    <w:rsid w:val="00B87969"/>
    <w:rsid w:val="00B87A51"/>
    <w:rsid w:val="00B87A63"/>
    <w:rsid w:val="00B87C3E"/>
    <w:rsid w:val="00B87E4C"/>
    <w:rsid w:val="00B900D4"/>
    <w:rsid w:val="00B90382"/>
    <w:rsid w:val="00B90446"/>
    <w:rsid w:val="00B906A4"/>
    <w:rsid w:val="00B90756"/>
    <w:rsid w:val="00B90799"/>
    <w:rsid w:val="00B90802"/>
    <w:rsid w:val="00B9080A"/>
    <w:rsid w:val="00B90C09"/>
    <w:rsid w:val="00B90C88"/>
    <w:rsid w:val="00B90D05"/>
    <w:rsid w:val="00B90D4D"/>
    <w:rsid w:val="00B90EF3"/>
    <w:rsid w:val="00B90FA3"/>
    <w:rsid w:val="00B91101"/>
    <w:rsid w:val="00B9119F"/>
    <w:rsid w:val="00B913DD"/>
    <w:rsid w:val="00B9146A"/>
    <w:rsid w:val="00B9156D"/>
    <w:rsid w:val="00B916BB"/>
    <w:rsid w:val="00B916C5"/>
    <w:rsid w:val="00B917C7"/>
    <w:rsid w:val="00B9196A"/>
    <w:rsid w:val="00B9198B"/>
    <w:rsid w:val="00B91CAD"/>
    <w:rsid w:val="00B91CF2"/>
    <w:rsid w:val="00B91D67"/>
    <w:rsid w:val="00B91DAA"/>
    <w:rsid w:val="00B91DF2"/>
    <w:rsid w:val="00B91F4C"/>
    <w:rsid w:val="00B921B3"/>
    <w:rsid w:val="00B923FA"/>
    <w:rsid w:val="00B9244D"/>
    <w:rsid w:val="00B9246C"/>
    <w:rsid w:val="00B92586"/>
    <w:rsid w:val="00B92625"/>
    <w:rsid w:val="00B927E7"/>
    <w:rsid w:val="00B9289E"/>
    <w:rsid w:val="00B92A7A"/>
    <w:rsid w:val="00B92B8F"/>
    <w:rsid w:val="00B92BFB"/>
    <w:rsid w:val="00B92D6B"/>
    <w:rsid w:val="00B92EB8"/>
    <w:rsid w:val="00B92F82"/>
    <w:rsid w:val="00B931BD"/>
    <w:rsid w:val="00B93200"/>
    <w:rsid w:val="00B9324D"/>
    <w:rsid w:val="00B934BC"/>
    <w:rsid w:val="00B93530"/>
    <w:rsid w:val="00B935CF"/>
    <w:rsid w:val="00B93804"/>
    <w:rsid w:val="00B9381C"/>
    <w:rsid w:val="00B9383D"/>
    <w:rsid w:val="00B93A6F"/>
    <w:rsid w:val="00B93B12"/>
    <w:rsid w:val="00B93BD7"/>
    <w:rsid w:val="00B93D07"/>
    <w:rsid w:val="00B93EBD"/>
    <w:rsid w:val="00B93F86"/>
    <w:rsid w:val="00B9403F"/>
    <w:rsid w:val="00B9405E"/>
    <w:rsid w:val="00B94280"/>
    <w:rsid w:val="00B94289"/>
    <w:rsid w:val="00B945C3"/>
    <w:rsid w:val="00B948E7"/>
    <w:rsid w:val="00B949F1"/>
    <w:rsid w:val="00B94B2A"/>
    <w:rsid w:val="00B94B32"/>
    <w:rsid w:val="00B94B48"/>
    <w:rsid w:val="00B94BC9"/>
    <w:rsid w:val="00B94CCF"/>
    <w:rsid w:val="00B94CF9"/>
    <w:rsid w:val="00B94D4B"/>
    <w:rsid w:val="00B94F0B"/>
    <w:rsid w:val="00B95183"/>
    <w:rsid w:val="00B952AE"/>
    <w:rsid w:val="00B95538"/>
    <w:rsid w:val="00B9557D"/>
    <w:rsid w:val="00B95775"/>
    <w:rsid w:val="00B95912"/>
    <w:rsid w:val="00B9593D"/>
    <w:rsid w:val="00B95AAE"/>
    <w:rsid w:val="00B95AD4"/>
    <w:rsid w:val="00B95E03"/>
    <w:rsid w:val="00B95F3A"/>
    <w:rsid w:val="00B9626B"/>
    <w:rsid w:val="00B9631D"/>
    <w:rsid w:val="00B9639E"/>
    <w:rsid w:val="00B963D3"/>
    <w:rsid w:val="00B96ADF"/>
    <w:rsid w:val="00B96B58"/>
    <w:rsid w:val="00B96BC0"/>
    <w:rsid w:val="00B96CBA"/>
    <w:rsid w:val="00B96D4C"/>
    <w:rsid w:val="00B9707C"/>
    <w:rsid w:val="00B972EA"/>
    <w:rsid w:val="00B97343"/>
    <w:rsid w:val="00B973ED"/>
    <w:rsid w:val="00B975F0"/>
    <w:rsid w:val="00B97628"/>
    <w:rsid w:val="00B9767E"/>
    <w:rsid w:val="00B976ED"/>
    <w:rsid w:val="00B9797E"/>
    <w:rsid w:val="00B97A0E"/>
    <w:rsid w:val="00B97B26"/>
    <w:rsid w:val="00B97C34"/>
    <w:rsid w:val="00B97D30"/>
    <w:rsid w:val="00B97E54"/>
    <w:rsid w:val="00B97F60"/>
    <w:rsid w:val="00BA024D"/>
    <w:rsid w:val="00BA0398"/>
    <w:rsid w:val="00BA0405"/>
    <w:rsid w:val="00BA0588"/>
    <w:rsid w:val="00BA07CC"/>
    <w:rsid w:val="00BA080E"/>
    <w:rsid w:val="00BA08FF"/>
    <w:rsid w:val="00BA0A17"/>
    <w:rsid w:val="00BA0A2D"/>
    <w:rsid w:val="00BA0A7D"/>
    <w:rsid w:val="00BA0A82"/>
    <w:rsid w:val="00BA0A99"/>
    <w:rsid w:val="00BA0D15"/>
    <w:rsid w:val="00BA0D77"/>
    <w:rsid w:val="00BA0EFA"/>
    <w:rsid w:val="00BA0F1A"/>
    <w:rsid w:val="00BA1034"/>
    <w:rsid w:val="00BA10EC"/>
    <w:rsid w:val="00BA1367"/>
    <w:rsid w:val="00BA13E8"/>
    <w:rsid w:val="00BA1417"/>
    <w:rsid w:val="00BA14A0"/>
    <w:rsid w:val="00BA1516"/>
    <w:rsid w:val="00BA1571"/>
    <w:rsid w:val="00BA1854"/>
    <w:rsid w:val="00BA189C"/>
    <w:rsid w:val="00BA1907"/>
    <w:rsid w:val="00BA199F"/>
    <w:rsid w:val="00BA1A4C"/>
    <w:rsid w:val="00BA1BA8"/>
    <w:rsid w:val="00BA1BBC"/>
    <w:rsid w:val="00BA1C81"/>
    <w:rsid w:val="00BA1C98"/>
    <w:rsid w:val="00BA1D0B"/>
    <w:rsid w:val="00BA1DF4"/>
    <w:rsid w:val="00BA1E67"/>
    <w:rsid w:val="00BA22AC"/>
    <w:rsid w:val="00BA250F"/>
    <w:rsid w:val="00BA26EA"/>
    <w:rsid w:val="00BA28A5"/>
    <w:rsid w:val="00BA28F1"/>
    <w:rsid w:val="00BA32DE"/>
    <w:rsid w:val="00BA3304"/>
    <w:rsid w:val="00BA339D"/>
    <w:rsid w:val="00BA347A"/>
    <w:rsid w:val="00BA3761"/>
    <w:rsid w:val="00BA37AD"/>
    <w:rsid w:val="00BA37C0"/>
    <w:rsid w:val="00BA37EA"/>
    <w:rsid w:val="00BA37FD"/>
    <w:rsid w:val="00BA3CC8"/>
    <w:rsid w:val="00BA4197"/>
    <w:rsid w:val="00BA42FE"/>
    <w:rsid w:val="00BA4347"/>
    <w:rsid w:val="00BA45CF"/>
    <w:rsid w:val="00BA4785"/>
    <w:rsid w:val="00BA4877"/>
    <w:rsid w:val="00BA48DF"/>
    <w:rsid w:val="00BA4913"/>
    <w:rsid w:val="00BA4DF8"/>
    <w:rsid w:val="00BA4E30"/>
    <w:rsid w:val="00BA4E3F"/>
    <w:rsid w:val="00BA4E44"/>
    <w:rsid w:val="00BA4E89"/>
    <w:rsid w:val="00BA521E"/>
    <w:rsid w:val="00BA5242"/>
    <w:rsid w:val="00BA52AD"/>
    <w:rsid w:val="00BA53D1"/>
    <w:rsid w:val="00BA53D9"/>
    <w:rsid w:val="00BA5450"/>
    <w:rsid w:val="00BA5464"/>
    <w:rsid w:val="00BA5498"/>
    <w:rsid w:val="00BA5504"/>
    <w:rsid w:val="00BA55A1"/>
    <w:rsid w:val="00BA57ED"/>
    <w:rsid w:val="00BA582B"/>
    <w:rsid w:val="00BA586C"/>
    <w:rsid w:val="00BA58BE"/>
    <w:rsid w:val="00BA591C"/>
    <w:rsid w:val="00BA5998"/>
    <w:rsid w:val="00BA59F1"/>
    <w:rsid w:val="00BA5ABF"/>
    <w:rsid w:val="00BA5B05"/>
    <w:rsid w:val="00BA5D0A"/>
    <w:rsid w:val="00BA5DA9"/>
    <w:rsid w:val="00BA5E33"/>
    <w:rsid w:val="00BA6048"/>
    <w:rsid w:val="00BA6318"/>
    <w:rsid w:val="00BA63FA"/>
    <w:rsid w:val="00BA6474"/>
    <w:rsid w:val="00BA6538"/>
    <w:rsid w:val="00BA670D"/>
    <w:rsid w:val="00BA67B2"/>
    <w:rsid w:val="00BA69B7"/>
    <w:rsid w:val="00BA6C47"/>
    <w:rsid w:val="00BA6D38"/>
    <w:rsid w:val="00BA6DC2"/>
    <w:rsid w:val="00BA6EA1"/>
    <w:rsid w:val="00BA6F69"/>
    <w:rsid w:val="00BA7394"/>
    <w:rsid w:val="00BA788B"/>
    <w:rsid w:val="00BA795E"/>
    <w:rsid w:val="00BA79C0"/>
    <w:rsid w:val="00BA7C80"/>
    <w:rsid w:val="00BA7E08"/>
    <w:rsid w:val="00BB0082"/>
    <w:rsid w:val="00BB0196"/>
    <w:rsid w:val="00BB04B6"/>
    <w:rsid w:val="00BB0699"/>
    <w:rsid w:val="00BB098B"/>
    <w:rsid w:val="00BB0990"/>
    <w:rsid w:val="00BB09E1"/>
    <w:rsid w:val="00BB0AF2"/>
    <w:rsid w:val="00BB0AF4"/>
    <w:rsid w:val="00BB0C28"/>
    <w:rsid w:val="00BB0CF8"/>
    <w:rsid w:val="00BB0E69"/>
    <w:rsid w:val="00BB1043"/>
    <w:rsid w:val="00BB1128"/>
    <w:rsid w:val="00BB11BB"/>
    <w:rsid w:val="00BB13A2"/>
    <w:rsid w:val="00BB13EA"/>
    <w:rsid w:val="00BB148C"/>
    <w:rsid w:val="00BB1599"/>
    <w:rsid w:val="00BB165E"/>
    <w:rsid w:val="00BB179B"/>
    <w:rsid w:val="00BB17C5"/>
    <w:rsid w:val="00BB1978"/>
    <w:rsid w:val="00BB1ABB"/>
    <w:rsid w:val="00BB1ADA"/>
    <w:rsid w:val="00BB1B41"/>
    <w:rsid w:val="00BB1B78"/>
    <w:rsid w:val="00BB1D20"/>
    <w:rsid w:val="00BB1E95"/>
    <w:rsid w:val="00BB1EAF"/>
    <w:rsid w:val="00BB259E"/>
    <w:rsid w:val="00BB2692"/>
    <w:rsid w:val="00BB269E"/>
    <w:rsid w:val="00BB27FE"/>
    <w:rsid w:val="00BB2A41"/>
    <w:rsid w:val="00BB2BE6"/>
    <w:rsid w:val="00BB2C84"/>
    <w:rsid w:val="00BB2D7D"/>
    <w:rsid w:val="00BB2EA9"/>
    <w:rsid w:val="00BB30C0"/>
    <w:rsid w:val="00BB3133"/>
    <w:rsid w:val="00BB315C"/>
    <w:rsid w:val="00BB3272"/>
    <w:rsid w:val="00BB32E2"/>
    <w:rsid w:val="00BB33DA"/>
    <w:rsid w:val="00BB3516"/>
    <w:rsid w:val="00BB354D"/>
    <w:rsid w:val="00BB357C"/>
    <w:rsid w:val="00BB3929"/>
    <w:rsid w:val="00BB3A7F"/>
    <w:rsid w:val="00BB3C17"/>
    <w:rsid w:val="00BB3CA9"/>
    <w:rsid w:val="00BB3CE0"/>
    <w:rsid w:val="00BB4080"/>
    <w:rsid w:val="00BB4168"/>
    <w:rsid w:val="00BB431D"/>
    <w:rsid w:val="00BB461D"/>
    <w:rsid w:val="00BB462D"/>
    <w:rsid w:val="00BB468D"/>
    <w:rsid w:val="00BB49BF"/>
    <w:rsid w:val="00BB4B07"/>
    <w:rsid w:val="00BB4B31"/>
    <w:rsid w:val="00BB4EB6"/>
    <w:rsid w:val="00BB501A"/>
    <w:rsid w:val="00BB51E1"/>
    <w:rsid w:val="00BB522E"/>
    <w:rsid w:val="00BB53D5"/>
    <w:rsid w:val="00BB588C"/>
    <w:rsid w:val="00BB58AC"/>
    <w:rsid w:val="00BB58CC"/>
    <w:rsid w:val="00BB5A42"/>
    <w:rsid w:val="00BB5C4F"/>
    <w:rsid w:val="00BB5C5D"/>
    <w:rsid w:val="00BB5C69"/>
    <w:rsid w:val="00BB5D41"/>
    <w:rsid w:val="00BB5D45"/>
    <w:rsid w:val="00BB5E42"/>
    <w:rsid w:val="00BB5E4F"/>
    <w:rsid w:val="00BB5F1A"/>
    <w:rsid w:val="00BB5F1E"/>
    <w:rsid w:val="00BB5FD6"/>
    <w:rsid w:val="00BB6147"/>
    <w:rsid w:val="00BB62A3"/>
    <w:rsid w:val="00BB63AE"/>
    <w:rsid w:val="00BB6B43"/>
    <w:rsid w:val="00BB720D"/>
    <w:rsid w:val="00BB7210"/>
    <w:rsid w:val="00BB72CE"/>
    <w:rsid w:val="00BB737A"/>
    <w:rsid w:val="00BB75C8"/>
    <w:rsid w:val="00BB763C"/>
    <w:rsid w:val="00BB79C3"/>
    <w:rsid w:val="00BB7C62"/>
    <w:rsid w:val="00BC002A"/>
    <w:rsid w:val="00BC0058"/>
    <w:rsid w:val="00BC015E"/>
    <w:rsid w:val="00BC0167"/>
    <w:rsid w:val="00BC0262"/>
    <w:rsid w:val="00BC0481"/>
    <w:rsid w:val="00BC04C3"/>
    <w:rsid w:val="00BC0596"/>
    <w:rsid w:val="00BC05AE"/>
    <w:rsid w:val="00BC05FD"/>
    <w:rsid w:val="00BC09FC"/>
    <w:rsid w:val="00BC0CD3"/>
    <w:rsid w:val="00BC0CD4"/>
    <w:rsid w:val="00BC0CE0"/>
    <w:rsid w:val="00BC0D00"/>
    <w:rsid w:val="00BC101F"/>
    <w:rsid w:val="00BC121E"/>
    <w:rsid w:val="00BC1377"/>
    <w:rsid w:val="00BC13EC"/>
    <w:rsid w:val="00BC16FD"/>
    <w:rsid w:val="00BC181D"/>
    <w:rsid w:val="00BC18FA"/>
    <w:rsid w:val="00BC195E"/>
    <w:rsid w:val="00BC1E00"/>
    <w:rsid w:val="00BC2078"/>
    <w:rsid w:val="00BC2081"/>
    <w:rsid w:val="00BC239C"/>
    <w:rsid w:val="00BC27BA"/>
    <w:rsid w:val="00BC2AFF"/>
    <w:rsid w:val="00BC2C3A"/>
    <w:rsid w:val="00BC2CD4"/>
    <w:rsid w:val="00BC2E8D"/>
    <w:rsid w:val="00BC2F66"/>
    <w:rsid w:val="00BC2F6D"/>
    <w:rsid w:val="00BC2F8C"/>
    <w:rsid w:val="00BC331C"/>
    <w:rsid w:val="00BC338A"/>
    <w:rsid w:val="00BC355B"/>
    <w:rsid w:val="00BC3710"/>
    <w:rsid w:val="00BC3AD5"/>
    <w:rsid w:val="00BC3B93"/>
    <w:rsid w:val="00BC3D86"/>
    <w:rsid w:val="00BC3E8E"/>
    <w:rsid w:val="00BC3EAE"/>
    <w:rsid w:val="00BC3EFE"/>
    <w:rsid w:val="00BC3FB7"/>
    <w:rsid w:val="00BC408E"/>
    <w:rsid w:val="00BC40DF"/>
    <w:rsid w:val="00BC41FD"/>
    <w:rsid w:val="00BC43A1"/>
    <w:rsid w:val="00BC4462"/>
    <w:rsid w:val="00BC450C"/>
    <w:rsid w:val="00BC4A07"/>
    <w:rsid w:val="00BC4A86"/>
    <w:rsid w:val="00BC4B9C"/>
    <w:rsid w:val="00BC4CB2"/>
    <w:rsid w:val="00BC4F39"/>
    <w:rsid w:val="00BC4F8E"/>
    <w:rsid w:val="00BC51DB"/>
    <w:rsid w:val="00BC53AA"/>
    <w:rsid w:val="00BC54C1"/>
    <w:rsid w:val="00BC55FC"/>
    <w:rsid w:val="00BC564D"/>
    <w:rsid w:val="00BC564F"/>
    <w:rsid w:val="00BC576E"/>
    <w:rsid w:val="00BC5844"/>
    <w:rsid w:val="00BC588A"/>
    <w:rsid w:val="00BC5BEA"/>
    <w:rsid w:val="00BC5C7D"/>
    <w:rsid w:val="00BC5CA7"/>
    <w:rsid w:val="00BC5DCB"/>
    <w:rsid w:val="00BC5DDB"/>
    <w:rsid w:val="00BC616D"/>
    <w:rsid w:val="00BC61B7"/>
    <w:rsid w:val="00BC61F8"/>
    <w:rsid w:val="00BC65A2"/>
    <w:rsid w:val="00BC699A"/>
    <w:rsid w:val="00BC69A2"/>
    <w:rsid w:val="00BC6D56"/>
    <w:rsid w:val="00BC709B"/>
    <w:rsid w:val="00BC7220"/>
    <w:rsid w:val="00BC72E1"/>
    <w:rsid w:val="00BC7490"/>
    <w:rsid w:val="00BC75DA"/>
    <w:rsid w:val="00BC765B"/>
    <w:rsid w:val="00BC79CB"/>
    <w:rsid w:val="00BC7A15"/>
    <w:rsid w:val="00BC7A20"/>
    <w:rsid w:val="00BC7B74"/>
    <w:rsid w:val="00BC7BCC"/>
    <w:rsid w:val="00BC7C48"/>
    <w:rsid w:val="00BC7CF8"/>
    <w:rsid w:val="00BC7F40"/>
    <w:rsid w:val="00BD042D"/>
    <w:rsid w:val="00BD0439"/>
    <w:rsid w:val="00BD0683"/>
    <w:rsid w:val="00BD074E"/>
    <w:rsid w:val="00BD0CFF"/>
    <w:rsid w:val="00BD0D2E"/>
    <w:rsid w:val="00BD0D6A"/>
    <w:rsid w:val="00BD0F5D"/>
    <w:rsid w:val="00BD0F8E"/>
    <w:rsid w:val="00BD10E7"/>
    <w:rsid w:val="00BD1277"/>
    <w:rsid w:val="00BD1296"/>
    <w:rsid w:val="00BD12D5"/>
    <w:rsid w:val="00BD1338"/>
    <w:rsid w:val="00BD137F"/>
    <w:rsid w:val="00BD1528"/>
    <w:rsid w:val="00BD1926"/>
    <w:rsid w:val="00BD1AD6"/>
    <w:rsid w:val="00BD1C22"/>
    <w:rsid w:val="00BD1C99"/>
    <w:rsid w:val="00BD1E2E"/>
    <w:rsid w:val="00BD1F3E"/>
    <w:rsid w:val="00BD1F5A"/>
    <w:rsid w:val="00BD1F8D"/>
    <w:rsid w:val="00BD1FDD"/>
    <w:rsid w:val="00BD200E"/>
    <w:rsid w:val="00BD202E"/>
    <w:rsid w:val="00BD20DB"/>
    <w:rsid w:val="00BD24E0"/>
    <w:rsid w:val="00BD27B9"/>
    <w:rsid w:val="00BD2A73"/>
    <w:rsid w:val="00BD2B43"/>
    <w:rsid w:val="00BD2C42"/>
    <w:rsid w:val="00BD2C57"/>
    <w:rsid w:val="00BD2F6D"/>
    <w:rsid w:val="00BD305A"/>
    <w:rsid w:val="00BD31D4"/>
    <w:rsid w:val="00BD336D"/>
    <w:rsid w:val="00BD3610"/>
    <w:rsid w:val="00BD36FE"/>
    <w:rsid w:val="00BD3745"/>
    <w:rsid w:val="00BD3771"/>
    <w:rsid w:val="00BD38D1"/>
    <w:rsid w:val="00BD38D2"/>
    <w:rsid w:val="00BD3C60"/>
    <w:rsid w:val="00BD3C67"/>
    <w:rsid w:val="00BD3E84"/>
    <w:rsid w:val="00BD40CF"/>
    <w:rsid w:val="00BD424C"/>
    <w:rsid w:val="00BD45A5"/>
    <w:rsid w:val="00BD4796"/>
    <w:rsid w:val="00BD4883"/>
    <w:rsid w:val="00BD4B2D"/>
    <w:rsid w:val="00BD4DAC"/>
    <w:rsid w:val="00BD4E82"/>
    <w:rsid w:val="00BD50FB"/>
    <w:rsid w:val="00BD5130"/>
    <w:rsid w:val="00BD5349"/>
    <w:rsid w:val="00BD53CB"/>
    <w:rsid w:val="00BD54E2"/>
    <w:rsid w:val="00BD54F8"/>
    <w:rsid w:val="00BD5501"/>
    <w:rsid w:val="00BD5547"/>
    <w:rsid w:val="00BD55AF"/>
    <w:rsid w:val="00BD599D"/>
    <w:rsid w:val="00BD59D0"/>
    <w:rsid w:val="00BD5B4A"/>
    <w:rsid w:val="00BD5C05"/>
    <w:rsid w:val="00BD5C18"/>
    <w:rsid w:val="00BD5CB6"/>
    <w:rsid w:val="00BD5FDC"/>
    <w:rsid w:val="00BD6078"/>
    <w:rsid w:val="00BD61C1"/>
    <w:rsid w:val="00BD65BA"/>
    <w:rsid w:val="00BD697F"/>
    <w:rsid w:val="00BD69F9"/>
    <w:rsid w:val="00BD6B9D"/>
    <w:rsid w:val="00BD6BA0"/>
    <w:rsid w:val="00BD6E68"/>
    <w:rsid w:val="00BD6F57"/>
    <w:rsid w:val="00BD6F6B"/>
    <w:rsid w:val="00BD7111"/>
    <w:rsid w:val="00BD71DB"/>
    <w:rsid w:val="00BD7304"/>
    <w:rsid w:val="00BD7346"/>
    <w:rsid w:val="00BD78D7"/>
    <w:rsid w:val="00BD7D87"/>
    <w:rsid w:val="00BE000A"/>
    <w:rsid w:val="00BE000D"/>
    <w:rsid w:val="00BE0070"/>
    <w:rsid w:val="00BE0496"/>
    <w:rsid w:val="00BE05AC"/>
    <w:rsid w:val="00BE05F4"/>
    <w:rsid w:val="00BE07C3"/>
    <w:rsid w:val="00BE0807"/>
    <w:rsid w:val="00BE08D0"/>
    <w:rsid w:val="00BE093D"/>
    <w:rsid w:val="00BE0BBA"/>
    <w:rsid w:val="00BE0BE1"/>
    <w:rsid w:val="00BE0C12"/>
    <w:rsid w:val="00BE0CA7"/>
    <w:rsid w:val="00BE0DB9"/>
    <w:rsid w:val="00BE1099"/>
    <w:rsid w:val="00BE10AC"/>
    <w:rsid w:val="00BE10D4"/>
    <w:rsid w:val="00BE12E3"/>
    <w:rsid w:val="00BE1427"/>
    <w:rsid w:val="00BE1581"/>
    <w:rsid w:val="00BE1738"/>
    <w:rsid w:val="00BE1864"/>
    <w:rsid w:val="00BE1D25"/>
    <w:rsid w:val="00BE1E36"/>
    <w:rsid w:val="00BE2075"/>
    <w:rsid w:val="00BE2321"/>
    <w:rsid w:val="00BE235C"/>
    <w:rsid w:val="00BE23A3"/>
    <w:rsid w:val="00BE2553"/>
    <w:rsid w:val="00BE2579"/>
    <w:rsid w:val="00BE26B6"/>
    <w:rsid w:val="00BE27E5"/>
    <w:rsid w:val="00BE27FA"/>
    <w:rsid w:val="00BE27FC"/>
    <w:rsid w:val="00BE2A07"/>
    <w:rsid w:val="00BE2A5F"/>
    <w:rsid w:val="00BE2AFE"/>
    <w:rsid w:val="00BE2C94"/>
    <w:rsid w:val="00BE2DDF"/>
    <w:rsid w:val="00BE2E8F"/>
    <w:rsid w:val="00BE2FAF"/>
    <w:rsid w:val="00BE313F"/>
    <w:rsid w:val="00BE32AA"/>
    <w:rsid w:val="00BE33E8"/>
    <w:rsid w:val="00BE35DE"/>
    <w:rsid w:val="00BE3621"/>
    <w:rsid w:val="00BE36DC"/>
    <w:rsid w:val="00BE3CA3"/>
    <w:rsid w:val="00BE3DC8"/>
    <w:rsid w:val="00BE416D"/>
    <w:rsid w:val="00BE4304"/>
    <w:rsid w:val="00BE4446"/>
    <w:rsid w:val="00BE4588"/>
    <w:rsid w:val="00BE4589"/>
    <w:rsid w:val="00BE461B"/>
    <w:rsid w:val="00BE46A3"/>
    <w:rsid w:val="00BE479C"/>
    <w:rsid w:val="00BE497E"/>
    <w:rsid w:val="00BE4A09"/>
    <w:rsid w:val="00BE4A7B"/>
    <w:rsid w:val="00BE4AD3"/>
    <w:rsid w:val="00BE4B4E"/>
    <w:rsid w:val="00BE4C49"/>
    <w:rsid w:val="00BE4CA2"/>
    <w:rsid w:val="00BE4D30"/>
    <w:rsid w:val="00BE4DB1"/>
    <w:rsid w:val="00BE4F83"/>
    <w:rsid w:val="00BE4FC3"/>
    <w:rsid w:val="00BE504B"/>
    <w:rsid w:val="00BE51FF"/>
    <w:rsid w:val="00BE54D9"/>
    <w:rsid w:val="00BE5689"/>
    <w:rsid w:val="00BE58C4"/>
    <w:rsid w:val="00BE5B26"/>
    <w:rsid w:val="00BE5C9B"/>
    <w:rsid w:val="00BE5F3E"/>
    <w:rsid w:val="00BE61B4"/>
    <w:rsid w:val="00BE62DC"/>
    <w:rsid w:val="00BE62F2"/>
    <w:rsid w:val="00BE62F3"/>
    <w:rsid w:val="00BE63CD"/>
    <w:rsid w:val="00BE6405"/>
    <w:rsid w:val="00BE6579"/>
    <w:rsid w:val="00BE6590"/>
    <w:rsid w:val="00BE65E4"/>
    <w:rsid w:val="00BE66FA"/>
    <w:rsid w:val="00BE66FE"/>
    <w:rsid w:val="00BE6A2B"/>
    <w:rsid w:val="00BE6AB3"/>
    <w:rsid w:val="00BE6DE9"/>
    <w:rsid w:val="00BE6FE3"/>
    <w:rsid w:val="00BE7033"/>
    <w:rsid w:val="00BE7273"/>
    <w:rsid w:val="00BE73C5"/>
    <w:rsid w:val="00BE7568"/>
    <w:rsid w:val="00BE76B2"/>
    <w:rsid w:val="00BE7763"/>
    <w:rsid w:val="00BE780E"/>
    <w:rsid w:val="00BE78DB"/>
    <w:rsid w:val="00BE7982"/>
    <w:rsid w:val="00BE7A27"/>
    <w:rsid w:val="00BE7A42"/>
    <w:rsid w:val="00BE7AC1"/>
    <w:rsid w:val="00BE7DA6"/>
    <w:rsid w:val="00BE7E59"/>
    <w:rsid w:val="00BE7F78"/>
    <w:rsid w:val="00BF0044"/>
    <w:rsid w:val="00BF024A"/>
    <w:rsid w:val="00BF057B"/>
    <w:rsid w:val="00BF05C8"/>
    <w:rsid w:val="00BF062A"/>
    <w:rsid w:val="00BF09C2"/>
    <w:rsid w:val="00BF0A19"/>
    <w:rsid w:val="00BF0ACA"/>
    <w:rsid w:val="00BF0B90"/>
    <w:rsid w:val="00BF0C48"/>
    <w:rsid w:val="00BF0FDD"/>
    <w:rsid w:val="00BF1019"/>
    <w:rsid w:val="00BF1247"/>
    <w:rsid w:val="00BF1266"/>
    <w:rsid w:val="00BF1272"/>
    <w:rsid w:val="00BF14C1"/>
    <w:rsid w:val="00BF14CE"/>
    <w:rsid w:val="00BF14FB"/>
    <w:rsid w:val="00BF14FE"/>
    <w:rsid w:val="00BF1562"/>
    <w:rsid w:val="00BF15C6"/>
    <w:rsid w:val="00BF1729"/>
    <w:rsid w:val="00BF1880"/>
    <w:rsid w:val="00BF18D2"/>
    <w:rsid w:val="00BF1A99"/>
    <w:rsid w:val="00BF1B2D"/>
    <w:rsid w:val="00BF1B5D"/>
    <w:rsid w:val="00BF1BFF"/>
    <w:rsid w:val="00BF1D34"/>
    <w:rsid w:val="00BF1DFF"/>
    <w:rsid w:val="00BF1E7A"/>
    <w:rsid w:val="00BF1F8D"/>
    <w:rsid w:val="00BF1FA5"/>
    <w:rsid w:val="00BF208E"/>
    <w:rsid w:val="00BF2366"/>
    <w:rsid w:val="00BF2418"/>
    <w:rsid w:val="00BF285E"/>
    <w:rsid w:val="00BF2BED"/>
    <w:rsid w:val="00BF2CB6"/>
    <w:rsid w:val="00BF300E"/>
    <w:rsid w:val="00BF304C"/>
    <w:rsid w:val="00BF30E1"/>
    <w:rsid w:val="00BF31AD"/>
    <w:rsid w:val="00BF344A"/>
    <w:rsid w:val="00BF34DB"/>
    <w:rsid w:val="00BF350C"/>
    <w:rsid w:val="00BF355A"/>
    <w:rsid w:val="00BF371F"/>
    <w:rsid w:val="00BF37F5"/>
    <w:rsid w:val="00BF3997"/>
    <w:rsid w:val="00BF3AD1"/>
    <w:rsid w:val="00BF3B2C"/>
    <w:rsid w:val="00BF3F25"/>
    <w:rsid w:val="00BF4038"/>
    <w:rsid w:val="00BF408E"/>
    <w:rsid w:val="00BF4178"/>
    <w:rsid w:val="00BF41B4"/>
    <w:rsid w:val="00BF429E"/>
    <w:rsid w:val="00BF4438"/>
    <w:rsid w:val="00BF45D3"/>
    <w:rsid w:val="00BF46BC"/>
    <w:rsid w:val="00BF4B75"/>
    <w:rsid w:val="00BF4C26"/>
    <w:rsid w:val="00BF4F8B"/>
    <w:rsid w:val="00BF507D"/>
    <w:rsid w:val="00BF543E"/>
    <w:rsid w:val="00BF560F"/>
    <w:rsid w:val="00BF579C"/>
    <w:rsid w:val="00BF5840"/>
    <w:rsid w:val="00BF5850"/>
    <w:rsid w:val="00BF599C"/>
    <w:rsid w:val="00BF59C5"/>
    <w:rsid w:val="00BF59ED"/>
    <w:rsid w:val="00BF5AF1"/>
    <w:rsid w:val="00BF5D07"/>
    <w:rsid w:val="00BF5ECB"/>
    <w:rsid w:val="00BF5F3E"/>
    <w:rsid w:val="00BF6287"/>
    <w:rsid w:val="00BF62FD"/>
    <w:rsid w:val="00BF6303"/>
    <w:rsid w:val="00BF647B"/>
    <w:rsid w:val="00BF66FB"/>
    <w:rsid w:val="00BF6702"/>
    <w:rsid w:val="00BF674F"/>
    <w:rsid w:val="00BF6779"/>
    <w:rsid w:val="00BF67A9"/>
    <w:rsid w:val="00BF6843"/>
    <w:rsid w:val="00BF6880"/>
    <w:rsid w:val="00BF6C8D"/>
    <w:rsid w:val="00BF6CF2"/>
    <w:rsid w:val="00BF7022"/>
    <w:rsid w:val="00BF72AA"/>
    <w:rsid w:val="00BF7497"/>
    <w:rsid w:val="00BF74B3"/>
    <w:rsid w:val="00BF7725"/>
    <w:rsid w:val="00BF780F"/>
    <w:rsid w:val="00BF7886"/>
    <w:rsid w:val="00BF7945"/>
    <w:rsid w:val="00BF794E"/>
    <w:rsid w:val="00BF79A7"/>
    <w:rsid w:val="00BF79CB"/>
    <w:rsid w:val="00BF7C4C"/>
    <w:rsid w:val="00BF7C5C"/>
    <w:rsid w:val="00BF7D96"/>
    <w:rsid w:val="00BF7E47"/>
    <w:rsid w:val="00BF7F6D"/>
    <w:rsid w:val="00BF7FB3"/>
    <w:rsid w:val="00BF7FFD"/>
    <w:rsid w:val="00C0003D"/>
    <w:rsid w:val="00C00197"/>
    <w:rsid w:val="00C001A3"/>
    <w:rsid w:val="00C00390"/>
    <w:rsid w:val="00C00425"/>
    <w:rsid w:val="00C004CF"/>
    <w:rsid w:val="00C005F8"/>
    <w:rsid w:val="00C00A37"/>
    <w:rsid w:val="00C00B59"/>
    <w:rsid w:val="00C00C2A"/>
    <w:rsid w:val="00C00D6A"/>
    <w:rsid w:val="00C00DD3"/>
    <w:rsid w:val="00C00E88"/>
    <w:rsid w:val="00C00F5A"/>
    <w:rsid w:val="00C0143C"/>
    <w:rsid w:val="00C0146C"/>
    <w:rsid w:val="00C0175A"/>
    <w:rsid w:val="00C017DA"/>
    <w:rsid w:val="00C01810"/>
    <w:rsid w:val="00C01945"/>
    <w:rsid w:val="00C019AA"/>
    <w:rsid w:val="00C01A01"/>
    <w:rsid w:val="00C01C9D"/>
    <w:rsid w:val="00C01CB4"/>
    <w:rsid w:val="00C01D7A"/>
    <w:rsid w:val="00C0201D"/>
    <w:rsid w:val="00C020F2"/>
    <w:rsid w:val="00C022D0"/>
    <w:rsid w:val="00C02317"/>
    <w:rsid w:val="00C02401"/>
    <w:rsid w:val="00C02481"/>
    <w:rsid w:val="00C02488"/>
    <w:rsid w:val="00C02534"/>
    <w:rsid w:val="00C0271E"/>
    <w:rsid w:val="00C02AFC"/>
    <w:rsid w:val="00C02D82"/>
    <w:rsid w:val="00C02E2B"/>
    <w:rsid w:val="00C02E30"/>
    <w:rsid w:val="00C03143"/>
    <w:rsid w:val="00C031C6"/>
    <w:rsid w:val="00C03241"/>
    <w:rsid w:val="00C03318"/>
    <w:rsid w:val="00C033CF"/>
    <w:rsid w:val="00C03487"/>
    <w:rsid w:val="00C034BB"/>
    <w:rsid w:val="00C03A86"/>
    <w:rsid w:val="00C03A8B"/>
    <w:rsid w:val="00C03ABB"/>
    <w:rsid w:val="00C03B3A"/>
    <w:rsid w:val="00C03C65"/>
    <w:rsid w:val="00C03DC9"/>
    <w:rsid w:val="00C03E34"/>
    <w:rsid w:val="00C03E3B"/>
    <w:rsid w:val="00C03E8B"/>
    <w:rsid w:val="00C04137"/>
    <w:rsid w:val="00C041D5"/>
    <w:rsid w:val="00C043A3"/>
    <w:rsid w:val="00C04444"/>
    <w:rsid w:val="00C04567"/>
    <w:rsid w:val="00C045A4"/>
    <w:rsid w:val="00C04866"/>
    <w:rsid w:val="00C049AE"/>
    <w:rsid w:val="00C04A18"/>
    <w:rsid w:val="00C04BEF"/>
    <w:rsid w:val="00C04CF7"/>
    <w:rsid w:val="00C04D53"/>
    <w:rsid w:val="00C04F0D"/>
    <w:rsid w:val="00C04F22"/>
    <w:rsid w:val="00C04F5D"/>
    <w:rsid w:val="00C04FAE"/>
    <w:rsid w:val="00C05320"/>
    <w:rsid w:val="00C056D8"/>
    <w:rsid w:val="00C05721"/>
    <w:rsid w:val="00C0574C"/>
    <w:rsid w:val="00C057CE"/>
    <w:rsid w:val="00C05874"/>
    <w:rsid w:val="00C05AC9"/>
    <w:rsid w:val="00C05AF5"/>
    <w:rsid w:val="00C05D50"/>
    <w:rsid w:val="00C0616C"/>
    <w:rsid w:val="00C06288"/>
    <w:rsid w:val="00C0632D"/>
    <w:rsid w:val="00C06580"/>
    <w:rsid w:val="00C06630"/>
    <w:rsid w:val="00C06708"/>
    <w:rsid w:val="00C06781"/>
    <w:rsid w:val="00C06C48"/>
    <w:rsid w:val="00C06F60"/>
    <w:rsid w:val="00C0706E"/>
    <w:rsid w:val="00C0721C"/>
    <w:rsid w:val="00C07805"/>
    <w:rsid w:val="00C07A1E"/>
    <w:rsid w:val="00C07DAE"/>
    <w:rsid w:val="00C07FBD"/>
    <w:rsid w:val="00C102FB"/>
    <w:rsid w:val="00C10427"/>
    <w:rsid w:val="00C106CE"/>
    <w:rsid w:val="00C106ED"/>
    <w:rsid w:val="00C107F8"/>
    <w:rsid w:val="00C10AA7"/>
    <w:rsid w:val="00C10AB8"/>
    <w:rsid w:val="00C10B6D"/>
    <w:rsid w:val="00C10C7A"/>
    <w:rsid w:val="00C10DE0"/>
    <w:rsid w:val="00C10E25"/>
    <w:rsid w:val="00C10E6E"/>
    <w:rsid w:val="00C10EBC"/>
    <w:rsid w:val="00C10EE4"/>
    <w:rsid w:val="00C10EFD"/>
    <w:rsid w:val="00C10FB5"/>
    <w:rsid w:val="00C110C3"/>
    <w:rsid w:val="00C111C2"/>
    <w:rsid w:val="00C11392"/>
    <w:rsid w:val="00C114BF"/>
    <w:rsid w:val="00C114FF"/>
    <w:rsid w:val="00C11627"/>
    <w:rsid w:val="00C1170A"/>
    <w:rsid w:val="00C1173C"/>
    <w:rsid w:val="00C11808"/>
    <w:rsid w:val="00C1185F"/>
    <w:rsid w:val="00C11AE3"/>
    <w:rsid w:val="00C11E0B"/>
    <w:rsid w:val="00C11EE3"/>
    <w:rsid w:val="00C1208C"/>
    <w:rsid w:val="00C120B2"/>
    <w:rsid w:val="00C121B2"/>
    <w:rsid w:val="00C121D7"/>
    <w:rsid w:val="00C12326"/>
    <w:rsid w:val="00C1232B"/>
    <w:rsid w:val="00C1234E"/>
    <w:rsid w:val="00C12392"/>
    <w:rsid w:val="00C12409"/>
    <w:rsid w:val="00C124B6"/>
    <w:rsid w:val="00C1255D"/>
    <w:rsid w:val="00C12689"/>
    <w:rsid w:val="00C12871"/>
    <w:rsid w:val="00C12889"/>
    <w:rsid w:val="00C12956"/>
    <w:rsid w:val="00C12A42"/>
    <w:rsid w:val="00C12A67"/>
    <w:rsid w:val="00C12A71"/>
    <w:rsid w:val="00C12AB4"/>
    <w:rsid w:val="00C12D79"/>
    <w:rsid w:val="00C12D9C"/>
    <w:rsid w:val="00C1308D"/>
    <w:rsid w:val="00C131F5"/>
    <w:rsid w:val="00C13270"/>
    <w:rsid w:val="00C133D9"/>
    <w:rsid w:val="00C138D6"/>
    <w:rsid w:val="00C13AD8"/>
    <w:rsid w:val="00C13D11"/>
    <w:rsid w:val="00C13D41"/>
    <w:rsid w:val="00C14255"/>
    <w:rsid w:val="00C1434E"/>
    <w:rsid w:val="00C14783"/>
    <w:rsid w:val="00C1488F"/>
    <w:rsid w:val="00C149B7"/>
    <w:rsid w:val="00C14A08"/>
    <w:rsid w:val="00C14BDA"/>
    <w:rsid w:val="00C14DF5"/>
    <w:rsid w:val="00C14E79"/>
    <w:rsid w:val="00C14FB7"/>
    <w:rsid w:val="00C15198"/>
    <w:rsid w:val="00C152C8"/>
    <w:rsid w:val="00C1559D"/>
    <w:rsid w:val="00C155CA"/>
    <w:rsid w:val="00C15732"/>
    <w:rsid w:val="00C15CBB"/>
    <w:rsid w:val="00C15CFD"/>
    <w:rsid w:val="00C15D6E"/>
    <w:rsid w:val="00C15D7A"/>
    <w:rsid w:val="00C16066"/>
    <w:rsid w:val="00C160E0"/>
    <w:rsid w:val="00C16195"/>
    <w:rsid w:val="00C16427"/>
    <w:rsid w:val="00C164E6"/>
    <w:rsid w:val="00C16593"/>
    <w:rsid w:val="00C165C9"/>
    <w:rsid w:val="00C1662C"/>
    <w:rsid w:val="00C16748"/>
    <w:rsid w:val="00C167A7"/>
    <w:rsid w:val="00C16827"/>
    <w:rsid w:val="00C1686A"/>
    <w:rsid w:val="00C16982"/>
    <w:rsid w:val="00C16B0F"/>
    <w:rsid w:val="00C16B8F"/>
    <w:rsid w:val="00C16C47"/>
    <w:rsid w:val="00C16F3D"/>
    <w:rsid w:val="00C17034"/>
    <w:rsid w:val="00C171F7"/>
    <w:rsid w:val="00C173AE"/>
    <w:rsid w:val="00C173FD"/>
    <w:rsid w:val="00C17542"/>
    <w:rsid w:val="00C175FB"/>
    <w:rsid w:val="00C17A0F"/>
    <w:rsid w:val="00C17DBC"/>
    <w:rsid w:val="00C17F19"/>
    <w:rsid w:val="00C17F40"/>
    <w:rsid w:val="00C17F76"/>
    <w:rsid w:val="00C17F8E"/>
    <w:rsid w:val="00C20063"/>
    <w:rsid w:val="00C200A4"/>
    <w:rsid w:val="00C200A8"/>
    <w:rsid w:val="00C200C9"/>
    <w:rsid w:val="00C20279"/>
    <w:rsid w:val="00C203D4"/>
    <w:rsid w:val="00C204B0"/>
    <w:rsid w:val="00C20560"/>
    <w:rsid w:val="00C2066C"/>
    <w:rsid w:val="00C20956"/>
    <w:rsid w:val="00C209E0"/>
    <w:rsid w:val="00C20A19"/>
    <w:rsid w:val="00C20A8D"/>
    <w:rsid w:val="00C20AF1"/>
    <w:rsid w:val="00C20CCA"/>
    <w:rsid w:val="00C20D1A"/>
    <w:rsid w:val="00C20DC8"/>
    <w:rsid w:val="00C20F87"/>
    <w:rsid w:val="00C21086"/>
    <w:rsid w:val="00C210A1"/>
    <w:rsid w:val="00C21271"/>
    <w:rsid w:val="00C21299"/>
    <w:rsid w:val="00C21321"/>
    <w:rsid w:val="00C21344"/>
    <w:rsid w:val="00C2139C"/>
    <w:rsid w:val="00C2144E"/>
    <w:rsid w:val="00C21777"/>
    <w:rsid w:val="00C21823"/>
    <w:rsid w:val="00C21D32"/>
    <w:rsid w:val="00C21DDE"/>
    <w:rsid w:val="00C22004"/>
    <w:rsid w:val="00C22066"/>
    <w:rsid w:val="00C2207D"/>
    <w:rsid w:val="00C22525"/>
    <w:rsid w:val="00C22562"/>
    <w:rsid w:val="00C229E1"/>
    <w:rsid w:val="00C22C1D"/>
    <w:rsid w:val="00C22CC1"/>
    <w:rsid w:val="00C23080"/>
    <w:rsid w:val="00C23097"/>
    <w:rsid w:val="00C2325B"/>
    <w:rsid w:val="00C23430"/>
    <w:rsid w:val="00C235B1"/>
    <w:rsid w:val="00C23686"/>
    <w:rsid w:val="00C236D7"/>
    <w:rsid w:val="00C2376B"/>
    <w:rsid w:val="00C237FC"/>
    <w:rsid w:val="00C239A3"/>
    <w:rsid w:val="00C239DE"/>
    <w:rsid w:val="00C23BEE"/>
    <w:rsid w:val="00C23C84"/>
    <w:rsid w:val="00C23DF6"/>
    <w:rsid w:val="00C23E51"/>
    <w:rsid w:val="00C241BD"/>
    <w:rsid w:val="00C24467"/>
    <w:rsid w:val="00C246F2"/>
    <w:rsid w:val="00C24847"/>
    <w:rsid w:val="00C2484E"/>
    <w:rsid w:val="00C249FC"/>
    <w:rsid w:val="00C24A5F"/>
    <w:rsid w:val="00C24B02"/>
    <w:rsid w:val="00C24BDE"/>
    <w:rsid w:val="00C24C50"/>
    <w:rsid w:val="00C24C64"/>
    <w:rsid w:val="00C24D3F"/>
    <w:rsid w:val="00C24E19"/>
    <w:rsid w:val="00C24EF6"/>
    <w:rsid w:val="00C24F40"/>
    <w:rsid w:val="00C25117"/>
    <w:rsid w:val="00C2520C"/>
    <w:rsid w:val="00C2526B"/>
    <w:rsid w:val="00C25299"/>
    <w:rsid w:val="00C25305"/>
    <w:rsid w:val="00C25526"/>
    <w:rsid w:val="00C255EB"/>
    <w:rsid w:val="00C25632"/>
    <w:rsid w:val="00C25699"/>
    <w:rsid w:val="00C2573D"/>
    <w:rsid w:val="00C257EB"/>
    <w:rsid w:val="00C25A33"/>
    <w:rsid w:val="00C25AB5"/>
    <w:rsid w:val="00C25AE7"/>
    <w:rsid w:val="00C25EF6"/>
    <w:rsid w:val="00C25FC9"/>
    <w:rsid w:val="00C261FD"/>
    <w:rsid w:val="00C2649D"/>
    <w:rsid w:val="00C2660B"/>
    <w:rsid w:val="00C2671D"/>
    <w:rsid w:val="00C26841"/>
    <w:rsid w:val="00C26B53"/>
    <w:rsid w:val="00C26BF6"/>
    <w:rsid w:val="00C26BFC"/>
    <w:rsid w:val="00C26C78"/>
    <w:rsid w:val="00C26EC1"/>
    <w:rsid w:val="00C271B2"/>
    <w:rsid w:val="00C272B6"/>
    <w:rsid w:val="00C2730E"/>
    <w:rsid w:val="00C27616"/>
    <w:rsid w:val="00C276BB"/>
    <w:rsid w:val="00C276D6"/>
    <w:rsid w:val="00C279E3"/>
    <w:rsid w:val="00C27B85"/>
    <w:rsid w:val="00C3001F"/>
    <w:rsid w:val="00C303BB"/>
    <w:rsid w:val="00C3059D"/>
    <w:rsid w:val="00C30690"/>
    <w:rsid w:val="00C30764"/>
    <w:rsid w:val="00C307D2"/>
    <w:rsid w:val="00C3080D"/>
    <w:rsid w:val="00C308CC"/>
    <w:rsid w:val="00C308DB"/>
    <w:rsid w:val="00C313AF"/>
    <w:rsid w:val="00C317B0"/>
    <w:rsid w:val="00C31977"/>
    <w:rsid w:val="00C31A0D"/>
    <w:rsid w:val="00C31B20"/>
    <w:rsid w:val="00C31B75"/>
    <w:rsid w:val="00C31F00"/>
    <w:rsid w:val="00C3219F"/>
    <w:rsid w:val="00C322B8"/>
    <w:rsid w:val="00C325D7"/>
    <w:rsid w:val="00C32681"/>
    <w:rsid w:val="00C32AA8"/>
    <w:rsid w:val="00C32AB1"/>
    <w:rsid w:val="00C32B87"/>
    <w:rsid w:val="00C32D8B"/>
    <w:rsid w:val="00C32E1C"/>
    <w:rsid w:val="00C32F54"/>
    <w:rsid w:val="00C33168"/>
    <w:rsid w:val="00C3338B"/>
    <w:rsid w:val="00C335B2"/>
    <w:rsid w:val="00C33A83"/>
    <w:rsid w:val="00C33B41"/>
    <w:rsid w:val="00C33CC1"/>
    <w:rsid w:val="00C33FF2"/>
    <w:rsid w:val="00C340A2"/>
    <w:rsid w:val="00C341AA"/>
    <w:rsid w:val="00C34409"/>
    <w:rsid w:val="00C3460B"/>
    <w:rsid w:val="00C34654"/>
    <w:rsid w:val="00C34742"/>
    <w:rsid w:val="00C349AF"/>
    <w:rsid w:val="00C34C85"/>
    <w:rsid w:val="00C34E6E"/>
    <w:rsid w:val="00C34F02"/>
    <w:rsid w:val="00C34F84"/>
    <w:rsid w:val="00C351B0"/>
    <w:rsid w:val="00C351C1"/>
    <w:rsid w:val="00C35202"/>
    <w:rsid w:val="00C35277"/>
    <w:rsid w:val="00C3531C"/>
    <w:rsid w:val="00C35379"/>
    <w:rsid w:val="00C355D4"/>
    <w:rsid w:val="00C3561A"/>
    <w:rsid w:val="00C35666"/>
    <w:rsid w:val="00C357A9"/>
    <w:rsid w:val="00C358A9"/>
    <w:rsid w:val="00C35B75"/>
    <w:rsid w:val="00C35C5E"/>
    <w:rsid w:val="00C35D93"/>
    <w:rsid w:val="00C35F01"/>
    <w:rsid w:val="00C35F43"/>
    <w:rsid w:val="00C35F8B"/>
    <w:rsid w:val="00C36022"/>
    <w:rsid w:val="00C360CD"/>
    <w:rsid w:val="00C361D6"/>
    <w:rsid w:val="00C3622D"/>
    <w:rsid w:val="00C36272"/>
    <w:rsid w:val="00C363DD"/>
    <w:rsid w:val="00C36692"/>
    <w:rsid w:val="00C367CD"/>
    <w:rsid w:val="00C367D5"/>
    <w:rsid w:val="00C368F0"/>
    <w:rsid w:val="00C36995"/>
    <w:rsid w:val="00C369B1"/>
    <w:rsid w:val="00C36BAF"/>
    <w:rsid w:val="00C36C72"/>
    <w:rsid w:val="00C36CE7"/>
    <w:rsid w:val="00C36CED"/>
    <w:rsid w:val="00C370A4"/>
    <w:rsid w:val="00C373B0"/>
    <w:rsid w:val="00C3758A"/>
    <w:rsid w:val="00C3791C"/>
    <w:rsid w:val="00C37C50"/>
    <w:rsid w:val="00C37CB2"/>
    <w:rsid w:val="00C37DCA"/>
    <w:rsid w:val="00C37E65"/>
    <w:rsid w:val="00C37FE6"/>
    <w:rsid w:val="00C40047"/>
    <w:rsid w:val="00C40061"/>
    <w:rsid w:val="00C40112"/>
    <w:rsid w:val="00C403E1"/>
    <w:rsid w:val="00C40797"/>
    <w:rsid w:val="00C408EE"/>
    <w:rsid w:val="00C40921"/>
    <w:rsid w:val="00C409DA"/>
    <w:rsid w:val="00C40A81"/>
    <w:rsid w:val="00C40BE4"/>
    <w:rsid w:val="00C40CF3"/>
    <w:rsid w:val="00C411B4"/>
    <w:rsid w:val="00C411DC"/>
    <w:rsid w:val="00C412D0"/>
    <w:rsid w:val="00C413F5"/>
    <w:rsid w:val="00C413F7"/>
    <w:rsid w:val="00C417B0"/>
    <w:rsid w:val="00C41808"/>
    <w:rsid w:val="00C419F7"/>
    <w:rsid w:val="00C41B95"/>
    <w:rsid w:val="00C41CF0"/>
    <w:rsid w:val="00C41D7F"/>
    <w:rsid w:val="00C41DDA"/>
    <w:rsid w:val="00C41E9B"/>
    <w:rsid w:val="00C41EFD"/>
    <w:rsid w:val="00C41F76"/>
    <w:rsid w:val="00C420C0"/>
    <w:rsid w:val="00C420D2"/>
    <w:rsid w:val="00C421B4"/>
    <w:rsid w:val="00C4259B"/>
    <w:rsid w:val="00C426B7"/>
    <w:rsid w:val="00C426C3"/>
    <w:rsid w:val="00C42728"/>
    <w:rsid w:val="00C42940"/>
    <w:rsid w:val="00C42B5F"/>
    <w:rsid w:val="00C42B78"/>
    <w:rsid w:val="00C42C44"/>
    <w:rsid w:val="00C42D7A"/>
    <w:rsid w:val="00C42D97"/>
    <w:rsid w:val="00C43339"/>
    <w:rsid w:val="00C4333D"/>
    <w:rsid w:val="00C433ED"/>
    <w:rsid w:val="00C434AE"/>
    <w:rsid w:val="00C43637"/>
    <w:rsid w:val="00C43C72"/>
    <w:rsid w:val="00C43CC8"/>
    <w:rsid w:val="00C43D00"/>
    <w:rsid w:val="00C43F45"/>
    <w:rsid w:val="00C442C7"/>
    <w:rsid w:val="00C445A2"/>
    <w:rsid w:val="00C44692"/>
    <w:rsid w:val="00C446CF"/>
    <w:rsid w:val="00C4470D"/>
    <w:rsid w:val="00C44753"/>
    <w:rsid w:val="00C44772"/>
    <w:rsid w:val="00C44774"/>
    <w:rsid w:val="00C4478B"/>
    <w:rsid w:val="00C44B31"/>
    <w:rsid w:val="00C44D37"/>
    <w:rsid w:val="00C44E0F"/>
    <w:rsid w:val="00C451E2"/>
    <w:rsid w:val="00C45304"/>
    <w:rsid w:val="00C454B0"/>
    <w:rsid w:val="00C4559B"/>
    <w:rsid w:val="00C456B4"/>
    <w:rsid w:val="00C45915"/>
    <w:rsid w:val="00C45B2F"/>
    <w:rsid w:val="00C45C4C"/>
    <w:rsid w:val="00C4600E"/>
    <w:rsid w:val="00C4601B"/>
    <w:rsid w:val="00C4606C"/>
    <w:rsid w:val="00C4610C"/>
    <w:rsid w:val="00C461AD"/>
    <w:rsid w:val="00C46453"/>
    <w:rsid w:val="00C46653"/>
    <w:rsid w:val="00C46848"/>
    <w:rsid w:val="00C46894"/>
    <w:rsid w:val="00C468D2"/>
    <w:rsid w:val="00C46952"/>
    <w:rsid w:val="00C469DB"/>
    <w:rsid w:val="00C46D3F"/>
    <w:rsid w:val="00C46D91"/>
    <w:rsid w:val="00C46EE6"/>
    <w:rsid w:val="00C4709C"/>
    <w:rsid w:val="00C47108"/>
    <w:rsid w:val="00C471F0"/>
    <w:rsid w:val="00C4747C"/>
    <w:rsid w:val="00C47524"/>
    <w:rsid w:val="00C4790A"/>
    <w:rsid w:val="00C47EC3"/>
    <w:rsid w:val="00C47EF2"/>
    <w:rsid w:val="00C50104"/>
    <w:rsid w:val="00C5012E"/>
    <w:rsid w:val="00C50187"/>
    <w:rsid w:val="00C501A9"/>
    <w:rsid w:val="00C5048F"/>
    <w:rsid w:val="00C50875"/>
    <w:rsid w:val="00C508B6"/>
    <w:rsid w:val="00C5098E"/>
    <w:rsid w:val="00C50AEA"/>
    <w:rsid w:val="00C50B5A"/>
    <w:rsid w:val="00C50BE6"/>
    <w:rsid w:val="00C50F00"/>
    <w:rsid w:val="00C510BD"/>
    <w:rsid w:val="00C511AA"/>
    <w:rsid w:val="00C51287"/>
    <w:rsid w:val="00C512FE"/>
    <w:rsid w:val="00C51379"/>
    <w:rsid w:val="00C514F3"/>
    <w:rsid w:val="00C5159A"/>
    <w:rsid w:val="00C5174E"/>
    <w:rsid w:val="00C5175C"/>
    <w:rsid w:val="00C517A1"/>
    <w:rsid w:val="00C51895"/>
    <w:rsid w:val="00C519E7"/>
    <w:rsid w:val="00C51A17"/>
    <w:rsid w:val="00C51A57"/>
    <w:rsid w:val="00C51AB9"/>
    <w:rsid w:val="00C51EE5"/>
    <w:rsid w:val="00C5244C"/>
    <w:rsid w:val="00C52910"/>
    <w:rsid w:val="00C52A06"/>
    <w:rsid w:val="00C52C87"/>
    <w:rsid w:val="00C52DD8"/>
    <w:rsid w:val="00C52FC2"/>
    <w:rsid w:val="00C530D1"/>
    <w:rsid w:val="00C53276"/>
    <w:rsid w:val="00C5354D"/>
    <w:rsid w:val="00C536AA"/>
    <w:rsid w:val="00C5378A"/>
    <w:rsid w:val="00C537A2"/>
    <w:rsid w:val="00C538BB"/>
    <w:rsid w:val="00C539E7"/>
    <w:rsid w:val="00C53A73"/>
    <w:rsid w:val="00C53AA8"/>
    <w:rsid w:val="00C53BA7"/>
    <w:rsid w:val="00C53CA5"/>
    <w:rsid w:val="00C540F0"/>
    <w:rsid w:val="00C5426D"/>
    <w:rsid w:val="00C5450A"/>
    <w:rsid w:val="00C546D3"/>
    <w:rsid w:val="00C54BEB"/>
    <w:rsid w:val="00C54CCB"/>
    <w:rsid w:val="00C54EB3"/>
    <w:rsid w:val="00C54F42"/>
    <w:rsid w:val="00C55233"/>
    <w:rsid w:val="00C5537D"/>
    <w:rsid w:val="00C5541D"/>
    <w:rsid w:val="00C555D2"/>
    <w:rsid w:val="00C55785"/>
    <w:rsid w:val="00C55D63"/>
    <w:rsid w:val="00C55E65"/>
    <w:rsid w:val="00C5612D"/>
    <w:rsid w:val="00C562FA"/>
    <w:rsid w:val="00C5632B"/>
    <w:rsid w:val="00C563C1"/>
    <w:rsid w:val="00C56401"/>
    <w:rsid w:val="00C564B1"/>
    <w:rsid w:val="00C56737"/>
    <w:rsid w:val="00C56A80"/>
    <w:rsid w:val="00C56B15"/>
    <w:rsid w:val="00C56F59"/>
    <w:rsid w:val="00C56FA9"/>
    <w:rsid w:val="00C5703F"/>
    <w:rsid w:val="00C57270"/>
    <w:rsid w:val="00C572AE"/>
    <w:rsid w:val="00C5734E"/>
    <w:rsid w:val="00C5774F"/>
    <w:rsid w:val="00C57A03"/>
    <w:rsid w:val="00C57A37"/>
    <w:rsid w:val="00C57AC9"/>
    <w:rsid w:val="00C57BD0"/>
    <w:rsid w:val="00C57C01"/>
    <w:rsid w:val="00C57C9B"/>
    <w:rsid w:val="00C57C9F"/>
    <w:rsid w:val="00C57D89"/>
    <w:rsid w:val="00C57E00"/>
    <w:rsid w:val="00C57EA8"/>
    <w:rsid w:val="00C57F1A"/>
    <w:rsid w:val="00C6005E"/>
    <w:rsid w:val="00C600AB"/>
    <w:rsid w:val="00C60183"/>
    <w:rsid w:val="00C602C3"/>
    <w:rsid w:val="00C6036A"/>
    <w:rsid w:val="00C6036F"/>
    <w:rsid w:val="00C60490"/>
    <w:rsid w:val="00C607A3"/>
    <w:rsid w:val="00C60A91"/>
    <w:rsid w:val="00C60C4B"/>
    <w:rsid w:val="00C60DFC"/>
    <w:rsid w:val="00C60FBF"/>
    <w:rsid w:val="00C612ED"/>
    <w:rsid w:val="00C6178C"/>
    <w:rsid w:val="00C618AD"/>
    <w:rsid w:val="00C618DB"/>
    <w:rsid w:val="00C618DD"/>
    <w:rsid w:val="00C61A4D"/>
    <w:rsid w:val="00C61F77"/>
    <w:rsid w:val="00C61F93"/>
    <w:rsid w:val="00C62048"/>
    <w:rsid w:val="00C62229"/>
    <w:rsid w:val="00C6242C"/>
    <w:rsid w:val="00C62477"/>
    <w:rsid w:val="00C625AD"/>
    <w:rsid w:val="00C625B2"/>
    <w:rsid w:val="00C626CA"/>
    <w:rsid w:val="00C6276B"/>
    <w:rsid w:val="00C627D2"/>
    <w:rsid w:val="00C628C8"/>
    <w:rsid w:val="00C629B3"/>
    <w:rsid w:val="00C62A3F"/>
    <w:rsid w:val="00C62A50"/>
    <w:rsid w:val="00C62AB7"/>
    <w:rsid w:val="00C62B47"/>
    <w:rsid w:val="00C62B88"/>
    <w:rsid w:val="00C62D62"/>
    <w:rsid w:val="00C62E6E"/>
    <w:rsid w:val="00C631E2"/>
    <w:rsid w:val="00C63498"/>
    <w:rsid w:val="00C63513"/>
    <w:rsid w:val="00C63605"/>
    <w:rsid w:val="00C637E7"/>
    <w:rsid w:val="00C637F0"/>
    <w:rsid w:val="00C638F1"/>
    <w:rsid w:val="00C63915"/>
    <w:rsid w:val="00C63A03"/>
    <w:rsid w:val="00C63A24"/>
    <w:rsid w:val="00C63B06"/>
    <w:rsid w:val="00C63B8F"/>
    <w:rsid w:val="00C63BBC"/>
    <w:rsid w:val="00C63C9B"/>
    <w:rsid w:val="00C63DD4"/>
    <w:rsid w:val="00C63E79"/>
    <w:rsid w:val="00C63F11"/>
    <w:rsid w:val="00C640B8"/>
    <w:rsid w:val="00C64102"/>
    <w:rsid w:val="00C64160"/>
    <w:rsid w:val="00C641D3"/>
    <w:rsid w:val="00C641EA"/>
    <w:rsid w:val="00C64249"/>
    <w:rsid w:val="00C6428C"/>
    <w:rsid w:val="00C646BE"/>
    <w:rsid w:val="00C6477E"/>
    <w:rsid w:val="00C64810"/>
    <w:rsid w:val="00C6487D"/>
    <w:rsid w:val="00C6495F"/>
    <w:rsid w:val="00C64A0A"/>
    <w:rsid w:val="00C64A6F"/>
    <w:rsid w:val="00C64A9F"/>
    <w:rsid w:val="00C65017"/>
    <w:rsid w:val="00C6523A"/>
    <w:rsid w:val="00C65492"/>
    <w:rsid w:val="00C6576B"/>
    <w:rsid w:val="00C65949"/>
    <w:rsid w:val="00C659DD"/>
    <w:rsid w:val="00C65A48"/>
    <w:rsid w:val="00C65A74"/>
    <w:rsid w:val="00C65BB5"/>
    <w:rsid w:val="00C65DD7"/>
    <w:rsid w:val="00C65EC3"/>
    <w:rsid w:val="00C6603A"/>
    <w:rsid w:val="00C66050"/>
    <w:rsid w:val="00C6612D"/>
    <w:rsid w:val="00C663E8"/>
    <w:rsid w:val="00C6659E"/>
    <w:rsid w:val="00C667B1"/>
    <w:rsid w:val="00C66989"/>
    <w:rsid w:val="00C669B9"/>
    <w:rsid w:val="00C66AC3"/>
    <w:rsid w:val="00C66B59"/>
    <w:rsid w:val="00C66BE1"/>
    <w:rsid w:val="00C66F66"/>
    <w:rsid w:val="00C67142"/>
    <w:rsid w:val="00C672FE"/>
    <w:rsid w:val="00C67419"/>
    <w:rsid w:val="00C6742A"/>
    <w:rsid w:val="00C677FC"/>
    <w:rsid w:val="00C67885"/>
    <w:rsid w:val="00C678C9"/>
    <w:rsid w:val="00C678F3"/>
    <w:rsid w:val="00C67963"/>
    <w:rsid w:val="00C6798F"/>
    <w:rsid w:val="00C67A88"/>
    <w:rsid w:val="00C67B8C"/>
    <w:rsid w:val="00C67C07"/>
    <w:rsid w:val="00C67C8F"/>
    <w:rsid w:val="00C67D0A"/>
    <w:rsid w:val="00C67E06"/>
    <w:rsid w:val="00C701F0"/>
    <w:rsid w:val="00C7025D"/>
    <w:rsid w:val="00C703A4"/>
    <w:rsid w:val="00C703CE"/>
    <w:rsid w:val="00C7067A"/>
    <w:rsid w:val="00C707F3"/>
    <w:rsid w:val="00C70AC5"/>
    <w:rsid w:val="00C70AE1"/>
    <w:rsid w:val="00C70AE9"/>
    <w:rsid w:val="00C70C6B"/>
    <w:rsid w:val="00C70F63"/>
    <w:rsid w:val="00C71188"/>
    <w:rsid w:val="00C7121E"/>
    <w:rsid w:val="00C714EB"/>
    <w:rsid w:val="00C71599"/>
    <w:rsid w:val="00C71650"/>
    <w:rsid w:val="00C71699"/>
    <w:rsid w:val="00C717EE"/>
    <w:rsid w:val="00C718BB"/>
    <w:rsid w:val="00C71AA8"/>
    <w:rsid w:val="00C71AAB"/>
    <w:rsid w:val="00C71B27"/>
    <w:rsid w:val="00C71C5A"/>
    <w:rsid w:val="00C71C86"/>
    <w:rsid w:val="00C71CDE"/>
    <w:rsid w:val="00C71DC5"/>
    <w:rsid w:val="00C71F09"/>
    <w:rsid w:val="00C7208F"/>
    <w:rsid w:val="00C72100"/>
    <w:rsid w:val="00C72274"/>
    <w:rsid w:val="00C7249F"/>
    <w:rsid w:val="00C72563"/>
    <w:rsid w:val="00C726B0"/>
    <w:rsid w:val="00C727F8"/>
    <w:rsid w:val="00C72976"/>
    <w:rsid w:val="00C72A0E"/>
    <w:rsid w:val="00C72A70"/>
    <w:rsid w:val="00C72B48"/>
    <w:rsid w:val="00C72D42"/>
    <w:rsid w:val="00C72DFB"/>
    <w:rsid w:val="00C72E99"/>
    <w:rsid w:val="00C72F75"/>
    <w:rsid w:val="00C72F7F"/>
    <w:rsid w:val="00C730B8"/>
    <w:rsid w:val="00C73100"/>
    <w:rsid w:val="00C73122"/>
    <w:rsid w:val="00C731A6"/>
    <w:rsid w:val="00C7345F"/>
    <w:rsid w:val="00C7350F"/>
    <w:rsid w:val="00C73536"/>
    <w:rsid w:val="00C7362A"/>
    <w:rsid w:val="00C73640"/>
    <w:rsid w:val="00C73756"/>
    <w:rsid w:val="00C7378C"/>
    <w:rsid w:val="00C737D5"/>
    <w:rsid w:val="00C7383F"/>
    <w:rsid w:val="00C739B8"/>
    <w:rsid w:val="00C73A11"/>
    <w:rsid w:val="00C73AB6"/>
    <w:rsid w:val="00C73BF1"/>
    <w:rsid w:val="00C73E1E"/>
    <w:rsid w:val="00C73E6D"/>
    <w:rsid w:val="00C73E7F"/>
    <w:rsid w:val="00C73F65"/>
    <w:rsid w:val="00C741BC"/>
    <w:rsid w:val="00C74202"/>
    <w:rsid w:val="00C742F6"/>
    <w:rsid w:val="00C74309"/>
    <w:rsid w:val="00C74338"/>
    <w:rsid w:val="00C74347"/>
    <w:rsid w:val="00C74514"/>
    <w:rsid w:val="00C746A1"/>
    <w:rsid w:val="00C747E7"/>
    <w:rsid w:val="00C74816"/>
    <w:rsid w:val="00C748EA"/>
    <w:rsid w:val="00C74A02"/>
    <w:rsid w:val="00C74A0D"/>
    <w:rsid w:val="00C74B87"/>
    <w:rsid w:val="00C74BD3"/>
    <w:rsid w:val="00C74D3C"/>
    <w:rsid w:val="00C74D6B"/>
    <w:rsid w:val="00C7506C"/>
    <w:rsid w:val="00C75070"/>
    <w:rsid w:val="00C7510B"/>
    <w:rsid w:val="00C7520A"/>
    <w:rsid w:val="00C755CE"/>
    <w:rsid w:val="00C7569B"/>
    <w:rsid w:val="00C7572F"/>
    <w:rsid w:val="00C75805"/>
    <w:rsid w:val="00C75921"/>
    <w:rsid w:val="00C75A4D"/>
    <w:rsid w:val="00C75A6B"/>
    <w:rsid w:val="00C75AB8"/>
    <w:rsid w:val="00C75B54"/>
    <w:rsid w:val="00C75C60"/>
    <w:rsid w:val="00C75DC8"/>
    <w:rsid w:val="00C761C9"/>
    <w:rsid w:val="00C7634A"/>
    <w:rsid w:val="00C76408"/>
    <w:rsid w:val="00C76417"/>
    <w:rsid w:val="00C767F3"/>
    <w:rsid w:val="00C7695D"/>
    <w:rsid w:val="00C76C8B"/>
    <w:rsid w:val="00C76FE3"/>
    <w:rsid w:val="00C77072"/>
    <w:rsid w:val="00C7722D"/>
    <w:rsid w:val="00C7731B"/>
    <w:rsid w:val="00C7737C"/>
    <w:rsid w:val="00C775A4"/>
    <w:rsid w:val="00C775D7"/>
    <w:rsid w:val="00C77BDA"/>
    <w:rsid w:val="00C77C6F"/>
    <w:rsid w:val="00C77C7F"/>
    <w:rsid w:val="00C77D76"/>
    <w:rsid w:val="00C77D7B"/>
    <w:rsid w:val="00C77DEF"/>
    <w:rsid w:val="00C803BF"/>
    <w:rsid w:val="00C8042B"/>
    <w:rsid w:val="00C80574"/>
    <w:rsid w:val="00C8067A"/>
    <w:rsid w:val="00C806AE"/>
    <w:rsid w:val="00C807A0"/>
    <w:rsid w:val="00C80911"/>
    <w:rsid w:val="00C80934"/>
    <w:rsid w:val="00C80B93"/>
    <w:rsid w:val="00C80BD4"/>
    <w:rsid w:val="00C80F53"/>
    <w:rsid w:val="00C8113A"/>
    <w:rsid w:val="00C812CE"/>
    <w:rsid w:val="00C81315"/>
    <w:rsid w:val="00C814AE"/>
    <w:rsid w:val="00C81568"/>
    <w:rsid w:val="00C815D0"/>
    <w:rsid w:val="00C81663"/>
    <w:rsid w:val="00C817B6"/>
    <w:rsid w:val="00C817FF"/>
    <w:rsid w:val="00C81A7D"/>
    <w:rsid w:val="00C81B53"/>
    <w:rsid w:val="00C81B7E"/>
    <w:rsid w:val="00C81C11"/>
    <w:rsid w:val="00C81D78"/>
    <w:rsid w:val="00C82201"/>
    <w:rsid w:val="00C822B8"/>
    <w:rsid w:val="00C82427"/>
    <w:rsid w:val="00C829A3"/>
    <w:rsid w:val="00C82B70"/>
    <w:rsid w:val="00C82C2F"/>
    <w:rsid w:val="00C82C93"/>
    <w:rsid w:val="00C82D4A"/>
    <w:rsid w:val="00C82D76"/>
    <w:rsid w:val="00C82FCB"/>
    <w:rsid w:val="00C83092"/>
    <w:rsid w:val="00C831F4"/>
    <w:rsid w:val="00C832E1"/>
    <w:rsid w:val="00C834BD"/>
    <w:rsid w:val="00C836D3"/>
    <w:rsid w:val="00C8395A"/>
    <w:rsid w:val="00C839A8"/>
    <w:rsid w:val="00C83A1B"/>
    <w:rsid w:val="00C83A36"/>
    <w:rsid w:val="00C83A90"/>
    <w:rsid w:val="00C83FB7"/>
    <w:rsid w:val="00C84114"/>
    <w:rsid w:val="00C84135"/>
    <w:rsid w:val="00C84150"/>
    <w:rsid w:val="00C8459B"/>
    <w:rsid w:val="00C845A4"/>
    <w:rsid w:val="00C84B27"/>
    <w:rsid w:val="00C84DE0"/>
    <w:rsid w:val="00C84EBB"/>
    <w:rsid w:val="00C8500E"/>
    <w:rsid w:val="00C85260"/>
    <w:rsid w:val="00C85796"/>
    <w:rsid w:val="00C858FE"/>
    <w:rsid w:val="00C85B20"/>
    <w:rsid w:val="00C85C8E"/>
    <w:rsid w:val="00C85F40"/>
    <w:rsid w:val="00C85F4F"/>
    <w:rsid w:val="00C85F55"/>
    <w:rsid w:val="00C85FF8"/>
    <w:rsid w:val="00C86123"/>
    <w:rsid w:val="00C86336"/>
    <w:rsid w:val="00C86391"/>
    <w:rsid w:val="00C863ED"/>
    <w:rsid w:val="00C864EF"/>
    <w:rsid w:val="00C8657C"/>
    <w:rsid w:val="00C8658F"/>
    <w:rsid w:val="00C866D4"/>
    <w:rsid w:val="00C86899"/>
    <w:rsid w:val="00C86D1D"/>
    <w:rsid w:val="00C87308"/>
    <w:rsid w:val="00C87449"/>
    <w:rsid w:val="00C87481"/>
    <w:rsid w:val="00C874D8"/>
    <w:rsid w:val="00C87569"/>
    <w:rsid w:val="00C87633"/>
    <w:rsid w:val="00C87635"/>
    <w:rsid w:val="00C876D8"/>
    <w:rsid w:val="00C876DD"/>
    <w:rsid w:val="00C87867"/>
    <w:rsid w:val="00C8790C"/>
    <w:rsid w:val="00C87985"/>
    <w:rsid w:val="00C87AA7"/>
    <w:rsid w:val="00C87B87"/>
    <w:rsid w:val="00C87DEB"/>
    <w:rsid w:val="00C87E06"/>
    <w:rsid w:val="00C87F0C"/>
    <w:rsid w:val="00C900C7"/>
    <w:rsid w:val="00C901EC"/>
    <w:rsid w:val="00C9024A"/>
    <w:rsid w:val="00C9032C"/>
    <w:rsid w:val="00C90333"/>
    <w:rsid w:val="00C90442"/>
    <w:rsid w:val="00C90590"/>
    <w:rsid w:val="00C90A0B"/>
    <w:rsid w:val="00C90C1E"/>
    <w:rsid w:val="00C90D8A"/>
    <w:rsid w:val="00C90EC2"/>
    <w:rsid w:val="00C90FAA"/>
    <w:rsid w:val="00C91189"/>
    <w:rsid w:val="00C914D1"/>
    <w:rsid w:val="00C9154A"/>
    <w:rsid w:val="00C917DB"/>
    <w:rsid w:val="00C918BB"/>
    <w:rsid w:val="00C919A5"/>
    <w:rsid w:val="00C91B02"/>
    <w:rsid w:val="00C91B19"/>
    <w:rsid w:val="00C91C0E"/>
    <w:rsid w:val="00C91C1D"/>
    <w:rsid w:val="00C91CDC"/>
    <w:rsid w:val="00C91D96"/>
    <w:rsid w:val="00C920E8"/>
    <w:rsid w:val="00C9215A"/>
    <w:rsid w:val="00C9221E"/>
    <w:rsid w:val="00C929C7"/>
    <w:rsid w:val="00C92DB4"/>
    <w:rsid w:val="00C92E9D"/>
    <w:rsid w:val="00C92EE8"/>
    <w:rsid w:val="00C93120"/>
    <w:rsid w:val="00C93129"/>
    <w:rsid w:val="00C9316A"/>
    <w:rsid w:val="00C9333E"/>
    <w:rsid w:val="00C936EB"/>
    <w:rsid w:val="00C93802"/>
    <w:rsid w:val="00C93A18"/>
    <w:rsid w:val="00C93D92"/>
    <w:rsid w:val="00C93E93"/>
    <w:rsid w:val="00C93F8B"/>
    <w:rsid w:val="00C9401B"/>
    <w:rsid w:val="00C944AB"/>
    <w:rsid w:val="00C94579"/>
    <w:rsid w:val="00C94592"/>
    <w:rsid w:val="00C946B3"/>
    <w:rsid w:val="00C946FF"/>
    <w:rsid w:val="00C94793"/>
    <w:rsid w:val="00C948A1"/>
    <w:rsid w:val="00C94A8A"/>
    <w:rsid w:val="00C94B74"/>
    <w:rsid w:val="00C94BBE"/>
    <w:rsid w:val="00C94CC4"/>
    <w:rsid w:val="00C94DA8"/>
    <w:rsid w:val="00C94E09"/>
    <w:rsid w:val="00C94E0C"/>
    <w:rsid w:val="00C94EBC"/>
    <w:rsid w:val="00C94FD3"/>
    <w:rsid w:val="00C951BA"/>
    <w:rsid w:val="00C951FB"/>
    <w:rsid w:val="00C9526F"/>
    <w:rsid w:val="00C95351"/>
    <w:rsid w:val="00C953BB"/>
    <w:rsid w:val="00C9575D"/>
    <w:rsid w:val="00C957FA"/>
    <w:rsid w:val="00C95925"/>
    <w:rsid w:val="00C95C0F"/>
    <w:rsid w:val="00C95EF1"/>
    <w:rsid w:val="00C960CC"/>
    <w:rsid w:val="00C9626B"/>
    <w:rsid w:val="00C96532"/>
    <w:rsid w:val="00C96716"/>
    <w:rsid w:val="00C96792"/>
    <w:rsid w:val="00C96844"/>
    <w:rsid w:val="00C96B61"/>
    <w:rsid w:val="00C96DE8"/>
    <w:rsid w:val="00C96E9C"/>
    <w:rsid w:val="00C96FCA"/>
    <w:rsid w:val="00C970CD"/>
    <w:rsid w:val="00C971A5"/>
    <w:rsid w:val="00C97494"/>
    <w:rsid w:val="00C9770A"/>
    <w:rsid w:val="00C97A45"/>
    <w:rsid w:val="00C97BEA"/>
    <w:rsid w:val="00C97BF8"/>
    <w:rsid w:val="00C97CA8"/>
    <w:rsid w:val="00C97CB6"/>
    <w:rsid w:val="00CA00D6"/>
    <w:rsid w:val="00CA024D"/>
    <w:rsid w:val="00CA0332"/>
    <w:rsid w:val="00CA0388"/>
    <w:rsid w:val="00CA03A6"/>
    <w:rsid w:val="00CA0468"/>
    <w:rsid w:val="00CA05DA"/>
    <w:rsid w:val="00CA0758"/>
    <w:rsid w:val="00CA087A"/>
    <w:rsid w:val="00CA08DE"/>
    <w:rsid w:val="00CA0A54"/>
    <w:rsid w:val="00CA0AAB"/>
    <w:rsid w:val="00CA0BDD"/>
    <w:rsid w:val="00CA0C2E"/>
    <w:rsid w:val="00CA0DCB"/>
    <w:rsid w:val="00CA107E"/>
    <w:rsid w:val="00CA12A4"/>
    <w:rsid w:val="00CA13C9"/>
    <w:rsid w:val="00CA1428"/>
    <w:rsid w:val="00CA149A"/>
    <w:rsid w:val="00CA151F"/>
    <w:rsid w:val="00CA185B"/>
    <w:rsid w:val="00CA18AC"/>
    <w:rsid w:val="00CA1AB5"/>
    <w:rsid w:val="00CA1B36"/>
    <w:rsid w:val="00CA1B8F"/>
    <w:rsid w:val="00CA1BDE"/>
    <w:rsid w:val="00CA1BEF"/>
    <w:rsid w:val="00CA1D0B"/>
    <w:rsid w:val="00CA1F84"/>
    <w:rsid w:val="00CA1F9F"/>
    <w:rsid w:val="00CA207C"/>
    <w:rsid w:val="00CA209C"/>
    <w:rsid w:val="00CA2214"/>
    <w:rsid w:val="00CA2267"/>
    <w:rsid w:val="00CA2352"/>
    <w:rsid w:val="00CA23CB"/>
    <w:rsid w:val="00CA24AF"/>
    <w:rsid w:val="00CA277A"/>
    <w:rsid w:val="00CA2885"/>
    <w:rsid w:val="00CA2997"/>
    <w:rsid w:val="00CA2A8F"/>
    <w:rsid w:val="00CA2C72"/>
    <w:rsid w:val="00CA2CCE"/>
    <w:rsid w:val="00CA2D85"/>
    <w:rsid w:val="00CA2D97"/>
    <w:rsid w:val="00CA2FC0"/>
    <w:rsid w:val="00CA3123"/>
    <w:rsid w:val="00CA322D"/>
    <w:rsid w:val="00CA3281"/>
    <w:rsid w:val="00CA348B"/>
    <w:rsid w:val="00CA3512"/>
    <w:rsid w:val="00CA3532"/>
    <w:rsid w:val="00CA3546"/>
    <w:rsid w:val="00CA3649"/>
    <w:rsid w:val="00CA36C1"/>
    <w:rsid w:val="00CA3768"/>
    <w:rsid w:val="00CA38BF"/>
    <w:rsid w:val="00CA3991"/>
    <w:rsid w:val="00CA39B3"/>
    <w:rsid w:val="00CA39E9"/>
    <w:rsid w:val="00CA3BC9"/>
    <w:rsid w:val="00CA3BFD"/>
    <w:rsid w:val="00CA3C9C"/>
    <w:rsid w:val="00CA3D86"/>
    <w:rsid w:val="00CA3E44"/>
    <w:rsid w:val="00CA3E9C"/>
    <w:rsid w:val="00CA3F9E"/>
    <w:rsid w:val="00CA42CF"/>
    <w:rsid w:val="00CA4321"/>
    <w:rsid w:val="00CA4853"/>
    <w:rsid w:val="00CA4B12"/>
    <w:rsid w:val="00CA4BB8"/>
    <w:rsid w:val="00CA4BD7"/>
    <w:rsid w:val="00CA501D"/>
    <w:rsid w:val="00CA50EC"/>
    <w:rsid w:val="00CA522D"/>
    <w:rsid w:val="00CA53B2"/>
    <w:rsid w:val="00CA53D4"/>
    <w:rsid w:val="00CA542B"/>
    <w:rsid w:val="00CA5532"/>
    <w:rsid w:val="00CA559E"/>
    <w:rsid w:val="00CA55C4"/>
    <w:rsid w:val="00CA55F6"/>
    <w:rsid w:val="00CA574C"/>
    <w:rsid w:val="00CA5761"/>
    <w:rsid w:val="00CA5842"/>
    <w:rsid w:val="00CA5874"/>
    <w:rsid w:val="00CA59F7"/>
    <w:rsid w:val="00CA5A98"/>
    <w:rsid w:val="00CA5B39"/>
    <w:rsid w:val="00CA5CC0"/>
    <w:rsid w:val="00CA5EA6"/>
    <w:rsid w:val="00CA5F77"/>
    <w:rsid w:val="00CA62A1"/>
    <w:rsid w:val="00CA63AB"/>
    <w:rsid w:val="00CA63F0"/>
    <w:rsid w:val="00CA6642"/>
    <w:rsid w:val="00CA66CA"/>
    <w:rsid w:val="00CA671E"/>
    <w:rsid w:val="00CA6761"/>
    <w:rsid w:val="00CA68A0"/>
    <w:rsid w:val="00CA68AA"/>
    <w:rsid w:val="00CA6902"/>
    <w:rsid w:val="00CA6BC8"/>
    <w:rsid w:val="00CA6C43"/>
    <w:rsid w:val="00CA6D45"/>
    <w:rsid w:val="00CA6D92"/>
    <w:rsid w:val="00CA706F"/>
    <w:rsid w:val="00CA70C5"/>
    <w:rsid w:val="00CA70DF"/>
    <w:rsid w:val="00CA714A"/>
    <w:rsid w:val="00CA741C"/>
    <w:rsid w:val="00CA748A"/>
    <w:rsid w:val="00CA7648"/>
    <w:rsid w:val="00CA76BC"/>
    <w:rsid w:val="00CA76C3"/>
    <w:rsid w:val="00CA7B57"/>
    <w:rsid w:val="00CA7D2F"/>
    <w:rsid w:val="00CA7FDE"/>
    <w:rsid w:val="00CB0180"/>
    <w:rsid w:val="00CB07C9"/>
    <w:rsid w:val="00CB0854"/>
    <w:rsid w:val="00CB09BD"/>
    <w:rsid w:val="00CB09DD"/>
    <w:rsid w:val="00CB0B02"/>
    <w:rsid w:val="00CB1095"/>
    <w:rsid w:val="00CB11BF"/>
    <w:rsid w:val="00CB11E9"/>
    <w:rsid w:val="00CB130F"/>
    <w:rsid w:val="00CB14FB"/>
    <w:rsid w:val="00CB150F"/>
    <w:rsid w:val="00CB1525"/>
    <w:rsid w:val="00CB15B0"/>
    <w:rsid w:val="00CB175F"/>
    <w:rsid w:val="00CB18FF"/>
    <w:rsid w:val="00CB1AC5"/>
    <w:rsid w:val="00CB23F0"/>
    <w:rsid w:val="00CB26E8"/>
    <w:rsid w:val="00CB27E1"/>
    <w:rsid w:val="00CB28F5"/>
    <w:rsid w:val="00CB2934"/>
    <w:rsid w:val="00CB2955"/>
    <w:rsid w:val="00CB2A79"/>
    <w:rsid w:val="00CB2AF6"/>
    <w:rsid w:val="00CB2B11"/>
    <w:rsid w:val="00CB2B3F"/>
    <w:rsid w:val="00CB2B88"/>
    <w:rsid w:val="00CB2F15"/>
    <w:rsid w:val="00CB2F3B"/>
    <w:rsid w:val="00CB306D"/>
    <w:rsid w:val="00CB31C1"/>
    <w:rsid w:val="00CB3288"/>
    <w:rsid w:val="00CB32BB"/>
    <w:rsid w:val="00CB3337"/>
    <w:rsid w:val="00CB334D"/>
    <w:rsid w:val="00CB3367"/>
    <w:rsid w:val="00CB33AF"/>
    <w:rsid w:val="00CB366F"/>
    <w:rsid w:val="00CB36F9"/>
    <w:rsid w:val="00CB3848"/>
    <w:rsid w:val="00CB396E"/>
    <w:rsid w:val="00CB3B0B"/>
    <w:rsid w:val="00CB3B4E"/>
    <w:rsid w:val="00CB3D3D"/>
    <w:rsid w:val="00CB3E33"/>
    <w:rsid w:val="00CB3EDD"/>
    <w:rsid w:val="00CB3EFD"/>
    <w:rsid w:val="00CB400D"/>
    <w:rsid w:val="00CB40BE"/>
    <w:rsid w:val="00CB4282"/>
    <w:rsid w:val="00CB4427"/>
    <w:rsid w:val="00CB453E"/>
    <w:rsid w:val="00CB4568"/>
    <w:rsid w:val="00CB460E"/>
    <w:rsid w:val="00CB4EE4"/>
    <w:rsid w:val="00CB4F15"/>
    <w:rsid w:val="00CB4F79"/>
    <w:rsid w:val="00CB5243"/>
    <w:rsid w:val="00CB5265"/>
    <w:rsid w:val="00CB553D"/>
    <w:rsid w:val="00CB5544"/>
    <w:rsid w:val="00CB57D8"/>
    <w:rsid w:val="00CB5977"/>
    <w:rsid w:val="00CB5DAD"/>
    <w:rsid w:val="00CB608C"/>
    <w:rsid w:val="00CB60DF"/>
    <w:rsid w:val="00CB6334"/>
    <w:rsid w:val="00CB64A1"/>
    <w:rsid w:val="00CB6532"/>
    <w:rsid w:val="00CB6619"/>
    <w:rsid w:val="00CB66A5"/>
    <w:rsid w:val="00CB6ABA"/>
    <w:rsid w:val="00CB6BF5"/>
    <w:rsid w:val="00CB6C3C"/>
    <w:rsid w:val="00CB6CF4"/>
    <w:rsid w:val="00CB6F61"/>
    <w:rsid w:val="00CB6F78"/>
    <w:rsid w:val="00CB70BC"/>
    <w:rsid w:val="00CB72C2"/>
    <w:rsid w:val="00CB74E2"/>
    <w:rsid w:val="00CB75E4"/>
    <w:rsid w:val="00CB7620"/>
    <w:rsid w:val="00CB7754"/>
    <w:rsid w:val="00CB78A4"/>
    <w:rsid w:val="00CB7910"/>
    <w:rsid w:val="00CB7A52"/>
    <w:rsid w:val="00CB7A65"/>
    <w:rsid w:val="00CB7ABA"/>
    <w:rsid w:val="00CB7B02"/>
    <w:rsid w:val="00CB7F2E"/>
    <w:rsid w:val="00CC0103"/>
    <w:rsid w:val="00CC0155"/>
    <w:rsid w:val="00CC0283"/>
    <w:rsid w:val="00CC0372"/>
    <w:rsid w:val="00CC05FE"/>
    <w:rsid w:val="00CC0722"/>
    <w:rsid w:val="00CC0749"/>
    <w:rsid w:val="00CC0848"/>
    <w:rsid w:val="00CC0872"/>
    <w:rsid w:val="00CC0984"/>
    <w:rsid w:val="00CC09F5"/>
    <w:rsid w:val="00CC0AF2"/>
    <w:rsid w:val="00CC0BE5"/>
    <w:rsid w:val="00CC0C6A"/>
    <w:rsid w:val="00CC0C8B"/>
    <w:rsid w:val="00CC0D2E"/>
    <w:rsid w:val="00CC0DEA"/>
    <w:rsid w:val="00CC0EA7"/>
    <w:rsid w:val="00CC0EAC"/>
    <w:rsid w:val="00CC0EF2"/>
    <w:rsid w:val="00CC10D9"/>
    <w:rsid w:val="00CC135F"/>
    <w:rsid w:val="00CC1385"/>
    <w:rsid w:val="00CC1411"/>
    <w:rsid w:val="00CC162C"/>
    <w:rsid w:val="00CC167F"/>
    <w:rsid w:val="00CC1794"/>
    <w:rsid w:val="00CC1BE8"/>
    <w:rsid w:val="00CC1BF5"/>
    <w:rsid w:val="00CC1C75"/>
    <w:rsid w:val="00CC1CD6"/>
    <w:rsid w:val="00CC2177"/>
    <w:rsid w:val="00CC2256"/>
    <w:rsid w:val="00CC2332"/>
    <w:rsid w:val="00CC24B5"/>
    <w:rsid w:val="00CC26D2"/>
    <w:rsid w:val="00CC271A"/>
    <w:rsid w:val="00CC2757"/>
    <w:rsid w:val="00CC28AD"/>
    <w:rsid w:val="00CC2A28"/>
    <w:rsid w:val="00CC2C34"/>
    <w:rsid w:val="00CC2D57"/>
    <w:rsid w:val="00CC2FE1"/>
    <w:rsid w:val="00CC2FF8"/>
    <w:rsid w:val="00CC30FD"/>
    <w:rsid w:val="00CC3100"/>
    <w:rsid w:val="00CC32DF"/>
    <w:rsid w:val="00CC33CD"/>
    <w:rsid w:val="00CC37EC"/>
    <w:rsid w:val="00CC3915"/>
    <w:rsid w:val="00CC392C"/>
    <w:rsid w:val="00CC3A54"/>
    <w:rsid w:val="00CC3AC7"/>
    <w:rsid w:val="00CC3AF3"/>
    <w:rsid w:val="00CC3D78"/>
    <w:rsid w:val="00CC3E4E"/>
    <w:rsid w:val="00CC4583"/>
    <w:rsid w:val="00CC480B"/>
    <w:rsid w:val="00CC4845"/>
    <w:rsid w:val="00CC4A79"/>
    <w:rsid w:val="00CC4EE6"/>
    <w:rsid w:val="00CC501F"/>
    <w:rsid w:val="00CC5040"/>
    <w:rsid w:val="00CC5258"/>
    <w:rsid w:val="00CC52F1"/>
    <w:rsid w:val="00CC5587"/>
    <w:rsid w:val="00CC55AD"/>
    <w:rsid w:val="00CC5970"/>
    <w:rsid w:val="00CC59DE"/>
    <w:rsid w:val="00CC5A79"/>
    <w:rsid w:val="00CC5A9C"/>
    <w:rsid w:val="00CC5C49"/>
    <w:rsid w:val="00CC5D17"/>
    <w:rsid w:val="00CC5E35"/>
    <w:rsid w:val="00CC5FE5"/>
    <w:rsid w:val="00CC60F3"/>
    <w:rsid w:val="00CC618E"/>
    <w:rsid w:val="00CC61DC"/>
    <w:rsid w:val="00CC6238"/>
    <w:rsid w:val="00CC643D"/>
    <w:rsid w:val="00CC6458"/>
    <w:rsid w:val="00CC64E3"/>
    <w:rsid w:val="00CC6984"/>
    <w:rsid w:val="00CC6A18"/>
    <w:rsid w:val="00CC6A27"/>
    <w:rsid w:val="00CC6A47"/>
    <w:rsid w:val="00CC6AAC"/>
    <w:rsid w:val="00CC6BC8"/>
    <w:rsid w:val="00CC6C2C"/>
    <w:rsid w:val="00CC6CFF"/>
    <w:rsid w:val="00CC6DA7"/>
    <w:rsid w:val="00CC6E72"/>
    <w:rsid w:val="00CC6E75"/>
    <w:rsid w:val="00CC6FD8"/>
    <w:rsid w:val="00CC7124"/>
    <w:rsid w:val="00CC71B4"/>
    <w:rsid w:val="00CC72DA"/>
    <w:rsid w:val="00CC73A9"/>
    <w:rsid w:val="00CC7573"/>
    <w:rsid w:val="00CC7604"/>
    <w:rsid w:val="00CC7636"/>
    <w:rsid w:val="00CC78D7"/>
    <w:rsid w:val="00CC7A92"/>
    <w:rsid w:val="00CC7ABE"/>
    <w:rsid w:val="00CC7CB7"/>
    <w:rsid w:val="00CD00DE"/>
    <w:rsid w:val="00CD0228"/>
    <w:rsid w:val="00CD02AA"/>
    <w:rsid w:val="00CD02D7"/>
    <w:rsid w:val="00CD0580"/>
    <w:rsid w:val="00CD0667"/>
    <w:rsid w:val="00CD0933"/>
    <w:rsid w:val="00CD094F"/>
    <w:rsid w:val="00CD0A06"/>
    <w:rsid w:val="00CD0B67"/>
    <w:rsid w:val="00CD0BF9"/>
    <w:rsid w:val="00CD0CE9"/>
    <w:rsid w:val="00CD0E00"/>
    <w:rsid w:val="00CD0E29"/>
    <w:rsid w:val="00CD0E61"/>
    <w:rsid w:val="00CD109A"/>
    <w:rsid w:val="00CD116A"/>
    <w:rsid w:val="00CD129F"/>
    <w:rsid w:val="00CD1425"/>
    <w:rsid w:val="00CD1445"/>
    <w:rsid w:val="00CD14C1"/>
    <w:rsid w:val="00CD17C6"/>
    <w:rsid w:val="00CD1883"/>
    <w:rsid w:val="00CD18B5"/>
    <w:rsid w:val="00CD191B"/>
    <w:rsid w:val="00CD1926"/>
    <w:rsid w:val="00CD1956"/>
    <w:rsid w:val="00CD19EB"/>
    <w:rsid w:val="00CD1ADD"/>
    <w:rsid w:val="00CD1B1D"/>
    <w:rsid w:val="00CD1D8B"/>
    <w:rsid w:val="00CD1DBB"/>
    <w:rsid w:val="00CD1E99"/>
    <w:rsid w:val="00CD1F94"/>
    <w:rsid w:val="00CD200C"/>
    <w:rsid w:val="00CD2096"/>
    <w:rsid w:val="00CD20E1"/>
    <w:rsid w:val="00CD2236"/>
    <w:rsid w:val="00CD2382"/>
    <w:rsid w:val="00CD2416"/>
    <w:rsid w:val="00CD2472"/>
    <w:rsid w:val="00CD25C2"/>
    <w:rsid w:val="00CD27B4"/>
    <w:rsid w:val="00CD27C1"/>
    <w:rsid w:val="00CD27F2"/>
    <w:rsid w:val="00CD29F8"/>
    <w:rsid w:val="00CD2A89"/>
    <w:rsid w:val="00CD2B51"/>
    <w:rsid w:val="00CD2C47"/>
    <w:rsid w:val="00CD323A"/>
    <w:rsid w:val="00CD327C"/>
    <w:rsid w:val="00CD342D"/>
    <w:rsid w:val="00CD3776"/>
    <w:rsid w:val="00CD377A"/>
    <w:rsid w:val="00CD37D4"/>
    <w:rsid w:val="00CD39A7"/>
    <w:rsid w:val="00CD3D1C"/>
    <w:rsid w:val="00CD40E8"/>
    <w:rsid w:val="00CD41A7"/>
    <w:rsid w:val="00CD4214"/>
    <w:rsid w:val="00CD4227"/>
    <w:rsid w:val="00CD4237"/>
    <w:rsid w:val="00CD42E7"/>
    <w:rsid w:val="00CD4305"/>
    <w:rsid w:val="00CD454F"/>
    <w:rsid w:val="00CD470C"/>
    <w:rsid w:val="00CD4755"/>
    <w:rsid w:val="00CD4ADF"/>
    <w:rsid w:val="00CD4D96"/>
    <w:rsid w:val="00CD4F0F"/>
    <w:rsid w:val="00CD4FCA"/>
    <w:rsid w:val="00CD4FE1"/>
    <w:rsid w:val="00CD5177"/>
    <w:rsid w:val="00CD5212"/>
    <w:rsid w:val="00CD53BD"/>
    <w:rsid w:val="00CD5421"/>
    <w:rsid w:val="00CD551C"/>
    <w:rsid w:val="00CD577C"/>
    <w:rsid w:val="00CD5A63"/>
    <w:rsid w:val="00CD5FEA"/>
    <w:rsid w:val="00CD60D8"/>
    <w:rsid w:val="00CD62C5"/>
    <w:rsid w:val="00CD6460"/>
    <w:rsid w:val="00CD6577"/>
    <w:rsid w:val="00CD65C1"/>
    <w:rsid w:val="00CD6783"/>
    <w:rsid w:val="00CD69FE"/>
    <w:rsid w:val="00CD6D3E"/>
    <w:rsid w:val="00CD6EB2"/>
    <w:rsid w:val="00CD6F08"/>
    <w:rsid w:val="00CD710A"/>
    <w:rsid w:val="00CD74AA"/>
    <w:rsid w:val="00CD7918"/>
    <w:rsid w:val="00CD7AE7"/>
    <w:rsid w:val="00CD7E1D"/>
    <w:rsid w:val="00CD7FB4"/>
    <w:rsid w:val="00CE0213"/>
    <w:rsid w:val="00CE05D9"/>
    <w:rsid w:val="00CE068C"/>
    <w:rsid w:val="00CE0718"/>
    <w:rsid w:val="00CE0842"/>
    <w:rsid w:val="00CE0955"/>
    <w:rsid w:val="00CE0DCC"/>
    <w:rsid w:val="00CE116D"/>
    <w:rsid w:val="00CE12BE"/>
    <w:rsid w:val="00CE14CC"/>
    <w:rsid w:val="00CE1626"/>
    <w:rsid w:val="00CE16E3"/>
    <w:rsid w:val="00CE172C"/>
    <w:rsid w:val="00CE1774"/>
    <w:rsid w:val="00CE183C"/>
    <w:rsid w:val="00CE1845"/>
    <w:rsid w:val="00CE1BFA"/>
    <w:rsid w:val="00CE1CF6"/>
    <w:rsid w:val="00CE1F68"/>
    <w:rsid w:val="00CE1FDA"/>
    <w:rsid w:val="00CE2706"/>
    <w:rsid w:val="00CE2835"/>
    <w:rsid w:val="00CE283E"/>
    <w:rsid w:val="00CE2A6B"/>
    <w:rsid w:val="00CE2C34"/>
    <w:rsid w:val="00CE2D00"/>
    <w:rsid w:val="00CE2E93"/>
    <w:rsid w:val="00CE2F4A"/>
    <w:rsid w:val="00CE3007"/>
    <w:rsid w:val="00CE3227"/>
    <w:rsid w:val="00CE32F2"/>
    <w:rsid w:val="00CE3366"/>
    <w:rsid w:val="00CE3506"/>
    <w:rsid w:val="00CE365D"/>
    <w:rsid w:val="00CE36C8"/>
    <w:rsid w:val="00CE3735"/>
    <w:rsid w:val="00CE3BAE"/>
    <w:rsid w:val="00CE3C66"/>
    <w:rsid w:val="00CE3E44"/>
    <w:rsid w:val="00CE413F"/>
    <w:rsid w:val="00CE419F"/>
    <w:rsid w:val="00CE455A"/>
    <w:rsid w:val="00CE45B0"/>
    <w:rsid w:val="00CE45F4"/>
    <w:rsid w:val="00CE4B3E"/>
    <w:rsid w:val="00CE4B72"/>
    <w:rsid w:val="00CE4C91"/>
    <w:rsid w:val="00CE4F45"/>
    <w:rsid w:val="00CE4FD3"/>
    <w:rsid w:val="00CE52C3"/>
    <w:rsid w:val="00CE5533"/>
    <w:rsid w:val="00CE58AD"/>
    <w:rsid w:val="00CE598C"/>
    <w:rsid w:val="00CE5A1F"/>
    <w:rsid w:val="00CE5A80"/>
    <w:rsid w:val="00CE5B31"/>
    <w:rsid w:val="00CE5B51"/>
    <w:rsid w:val="00CE6059"/>
    <w:rsid w:val="00CE621A"/>
    <w:rsid w:val="00CE6590"/>
    <w:rsid w:val="00CE663B"/>
    <w:rsid w:val="00CE668E"/>
    <w:rsid w:val="00CE69DE"/>
    <w:rsid w:val="00CE6AB4"/>
    <w:rsid w:val="00CE6AC8"/>
    <w:rsid w:val="00CE6B9E"/>
    <w:rsid w:val="00CE6C56"/>
    <w:rsid w:val="00CE6C77"/>
    <w:rsid w:val="00CE6CA8"/>
    <w:rsid w:val="00CE6E0F"/>
    <w:rsid w:val="00CE711E"/>
    <w:rsid w:val="00CE7549"/>
    <w:rsid w:val="00CE78B5"/>
    <w:rsid w:val="00CE7967"/>
    <w:rsid w:val="00CE79B2"/>
    <w:rsid w:val="00CE79F2"/>
    <w:rsid w:val="00CE7B6E"/>
    <w:rsid w:val="00CE7BC6"/>
    <w:rsid w:val="00CE7E01"/>
    <w:rsid w:val="00CE7F3B"/>
    <w:rsid w:val="00CE7F43"/>
    <w:rsid w:val="00CF01CE"/>
    <w:rsid w:val="00CF0308"/>
    <w:rsid w:val="00CF0381"/>
    <w:rsid w:val="00CF0511"/>
    <w:rsid w:val="00CF06B1"/>
    <w:rsid w:val="00CF08DC"/>
    <w:rsid w:val="00CF0B4A"/>
    <w:rsid w:val="00CF0B7F"/>
    <w:rsid w:val="00CF0C6E"/>
    <w:rsid w:val="00CF0CBC"/>
    <w:rsid w:val="00CF0D69"/>
    <w:rsid w:val="00CF0D6C"/>
    <w:rsid w:val="00CF0ED7"/>
    <w:rsid w:val="00CF1305"/>
    <w:rsid w:val="00CF1471"/>
    <w:rsid w:val="00CF151D"/>
    <w:rsid w:val="00CF1701"/>
    <w:rsid w:val="00CF1788"/>
    <w:rsid w:val="00CF17C1"/>
    <w:rsid w:val="00CF1927"/>
    <w:rsid w:val="00CF19DC"/>
    <w:rsid w:val="00CF1AAF"/>
    <w:rsid w:val="00CF1B75"/>
    <w:rsid w:val="00CF1BCB"/>
    <w:rsid w:val="00CF1DE5"/>
    <w:rsid w:val="00CF1EAB"/>
    <w:rsid w:val="00CF1F00"/>
    <w:rsid w:val="00CF1FAA"/>
    <w:rsid w:val="00CF208E"/>
    <w:rsid w:val="00CF20F7"/>
    <w:rsid w:val="00CF210D"/>
    <w:rsid w:val="00CF21B0"/>
    <w:rsid w:val="00CF21E5"/>
    <w:rsid w:val="00CF21F9"/>
    <w:rsid w:val="00CF2261"/>
    <w:rsid w:val="00CF25DC"/>
    <w:rsid w:val="00CF278D"/>
    <w:rsid w:val="00CF2992"/>
    <w:rsid w:val="00CF31F6"/>
    <w:rsid w:val="00CF32A6"/>
    <w:rsid w:val="00CF3359"/>
    <w:rsid w:val="00CF3377"/>
    <w:rsid w:val="00CF3412"/>
    <w:rsid w:val="00CF3592"/>
    <w:rsid w:val="00CF35C8"/>
    <w:rsid w:val="00CF367D"/>
    <w:rsid w:val="00CF3734"/>
    <w:rsid w:val="00CF385B"/>
    <w:rsid w:val="00CF3BE9"/>
    <w:rsid w:val="00CF3FE8"/>
    <w:rsid w:val="00CF40BE"/>
    <w:rsid w:val="00CF421C"/>
    <w:rsid w:val="00CF42FA"/>
    <w:rsid w:val="00CF42FE"/>
    <w:rsid w:val="00CF44B3"/>
    <w:rsid w:val="00CF464D"/>
    <w:rsid w:val="00CF4659"/>
    <w:rsid w:val="00CF497C"/>
    <w:rsid w:val="00CF4B04"/>
    <w:rsid w:val="00CF4B32"/>
    <w:rsid w:val="00CF4C11"/>
    <w:rsid w:val="00CF4D3A"/>
    <w:rsid w:val="00CF4D86"/>
    <w:rsid w:val="00CF508C"/>
    <w:rsid w:val="00CF50C6"/>
    <w:rsid w:val="00CF5139"/>
    <w:rsid w:val="00CF535B"/>
    <w:rsid w:val="00CF56EF"/>
    <w:rsid w:val="00CF59FF"/>
    <w:rsid w:val="00CF5F4B"/>
    <w:rsid w:val="00CF6188"/>
    <w:rsid w:val="00CF644F"/>
    <w:rsid w:val="00CF64BA"/>
    <w:rsid w:val="00CF681E"/>
    <w:rsid w:val="00CF68F6"/>
    <w:rsid w:val="00CF6953"/>
    <w:rsid w:val="00CF6E44"/>
    <w:rsid w:val="00CF701C"/>
    <w:rsid w:val="00CF7203"/>
    <w:rsid w:val="00CF7299"/>
    <w:rsid w:val="00CF7475"/>
    <w:rsid w:val="00CF74A3"/>
    <w:rsid w:val="00CF75B9"/>
    <w:rsid w:val="00CF768C"/>
    <w:rsid w:val="00CF789A"/>
    <w:rsid w:val="00CF78B3"/>
    <w:rsid w:val="00CF78DF"/>
    <w:rsid w:val="00CF7B87"/>
    <w:rsid w:val="00CF7FCA"/>
    <w:rsid w:val="00D0024C"/>
    <w:rsid w:val="00D005AB"/>
    <w:rsid w:val="00D005FD"/>
    <w:rsid w:val="00D00684"/>
    <w:rsid w:val="00D00766"/>
    <w:rsid w:val="00D009BB"/>
    <w:rsid w:val="00D00A8A"/>
    <w:rsid w:val="00D00AFB"/>
    <w:rsid w:val="00D00C94"/>
    <w:rsid w:val="00D00E26"/>
    <w:rsid w:val="00D00F1B"/>
    <w:rsid w:val="00D0100F"/>
    <w:rsid w:val="00D01021"/>
    <w:rsid w:val="00D01137"/>
    <w:rsid w:val="00D01187"/>
    <w:rsid w:val="00D011E1"/>
    <w:rsid w:val="00D014EC"/>
    <w:rsid w:val="00D01703"/>
    <w:rsid w:val="00D01736"/>
    <w:rsid w:val="00D017A0"/>
    <w:rsid w:val="00D0198A"/>
    <w:rsid w:val="00D019A3"/>
    <w:rsid w:val="00D01A4A"/>
    <w:rsid w:val="00D01B6B"/>
    <w:rsid w:val="00D01BDC"/>
    <w:rsid w:val="00D020E4"/>
    <w:rsid w:val="00D0216B"/>
    <w:rsid w:val="00D0218B"/>
    <w:rsid w:val="00D02242"/>
    <w:rsid w:val="00D02380"/>
    <w:rsid w:val="00D0249C"/>
    <w:rsid w:val="00D025CB"/>
    <w:rsid w:val="00D0276F"/>
    <w:rsid w:val="00D027AA"/>
    <w:rsid w:val="00D02A97"/>
    <w:rsid w:val="00D02AA3"/>
    <w:rsid w:val="00D02AE8"/>
    <w:rsid w:val="00D02B2C"/>
    <w:rsid w:val="00D02B31"/>
    <w:rsid w:val="00D02B59"/>
    <w:rsid w:val="00D02BBC"/>
    <w:rsid w:val="00D02D90"/>
    <w:rsid w:val="00D02EC1"/>
    <w:rsid w:val="00D02F18"/>
    <w:rsid w:val="00D02F54"/>
    <w:rsid w:val="00D03044"/>
    <w:rsid w:val="00D0317C"/>
    <w:rsid w:val="00D03270"/>
    <w:rsid w:val="00D033F0"/>
    <w:rsid w:val="00D0343E"/>
    <w:rsid w:val="00D03625"/>
    <w:rsid w:val="00D0373F"/>
    <w:rsid w:val="00D0379B"/>
    <w:rsid w:val="00D03942"/>
    <w:rsid w:val="00D03998"/>
    <w:rsid w:val="00D03A16"/>
    <w:rsid w:val="00D03A27"/>
    <w:rsid w:val="00D03AA6"/>
    <w:rsid w:val="00D03BE2"/>
    <w:rsid w:val="00D03C83"/>
    <w:rsid w:val="00D040E0"/>
    <w:rsid w:val="00D040E1"/>
    <w:rsid w:val="00D04159"/>
    <w:rsid w:val="00D04600"/>
    <w:rsid w:val="00D04854"/>
    <w:rsid w:val="00D048D2"/>
    <w:rsid w:val="00D048EF"/>
    <w:rsid w:val="00D04A3B"/>
    <w:rsid w:val="00D04B4D"/>
    <w:rsid w:val="00D04B9B"/>
    <w:rsid w:val="00D04C77"/>
    <w:rsid w:val="00D04D1C"/>
    <w:rsid w:val="00D04D3B"/>
    <w:rsid w:val="00D04D6D"/>
    <w:rsid w:val="00D04E9E"/>
    <w:rsid w:val="00D050FC"/>
    <w:rsid w:val="00D05117"/>
    <w:rsid w:val="00D05353"/>
    <w:rsid w:val="00D054E2"/>
    <w:rsid w:val="00D05908"/>
    <w:rsid w:val="00D059E6"/>
    <w:rsid w:val="00D05B22"/>
    <w:rsid w:val="00D05B4C"/>
    <w:rsid w:val="00D05E7C"/>
    <w:rsid w:val="00D05F3F"/>
    <w:rsid w:val="00D05F64"/>
    <w:rsid w:val="00D0608B"/>
    <w:rsid w:val="00D063AB"/>
    <w:rsid w:val="00D06489"/>
    <w:rsid w:val="00D0668E"/>
    <w:rsid w:val="00D06749"/>
    <w:rsid w:val="00D0674E"/>
    <w:rsid w:val="00D0681C"/>
    <w:rsid w:val="00D06827"/>
    <w:rsid w:val="00D06A35"/>
    <w:rsid w:val="00D06ABB"/>
    <w:rsid w:val="00D06AF7"/>
    <w:rsid w:val="00D06BA8"/>
    <w:rsid w:val="00D06E67"/>
    <w:rsid w:val="00D06FA2"/>
    <w:rsid w:val="00D07284"/>
    <w:rsid w:val="00D07338"/>
    <w:rsid w:val="00D07369"/>
    <w:rsid w:val="00D07629"/>
    <w:rsid w:val="00D076E5"/>
    <w:rsid w:val="00D07823"/>
    <w:rsid w:val="00D078C0"/>
    <w:rsid w:val="00D078CC"/>
    <w:rsid w:val="00D079D7"/>
    <w:rsid w:val="00D07BC2"/>
    <w:rsid w:val="00D07CE0"/>
    <w:rsid w:val="00D07EB0"/>
    <w:rsid w:val="00D10029"/>
    <w:rsid w:val="00D1005E"/>
    <w:rsid w:val="00D102F9"/>
    <w:rsid w:val="00D104C2"/>
    <w:rsid w:val="00D10508"/>
    <w:rsid w:val="00D10731"/>
    <w:rsid w:val="00D1090C"/>
    <w:rsid w:val="00D10973"/>
    <w:rsid w:val="00D10A55"/>
    <w:rsid w:val="00D10AED"/>
    <w:rsid w:val="00D10B23"/>
    <w:rsid w:val="00D10EF2"/>
    <w:rsid w:val="00D11067"/>
    <w:rsid w:val="00D11071"/>
    <w:rsid w:val="00D1110C"/>
    <w:rsid w:val="00D1118B"/>
    <w:rsid w:val="00D11266"/>
    <w:rsid w:val="00D1137A"/>
    <w:rsid w:val="00D1148D"/>
    <w:rsid w:val="00D11647"/>
    <w:rsid w:val="00D11A56"/>
    <w:rsid w:val="00D11B3F"/>
    <w:rsid w:val="00D11D9C"/>
    <w:rsid w:val="00D11EC2"/>
    <w:rsid w:val="00D1226F"/>
    <w:rsid w:val="00D1254B"/>
    <w:rsid w:val="00D12660"/>
    <w:rsid w:val="00D12685"/>
    <w:rsid w:val="00D129C9"/>
    <w:rsid w:val="00D12AC1"/>
    <w:rsid w:val="00D12DF5"/>
    <w:rsid w:val="00D12FF3"/>
    <w:rsid w:val="00D13041"/>
    <w:rsid w:val="00D1372E"/>
    <w:rsid w:val="00D13800"/>
    <w:rsid w:val="00D13A64"/>
    <w:rsid w:val="00D13ADE"/>
    <w:rsid w:val="00D13C6A"/>
    <w:rsid w:val="00D13C6E"/>
    <w:rsid w:val="00D13E29"/>
    <w:rsid w:val="00D13F22"/>
    <w:rsid w:val="00D14361"/>
    <w:rsid w:val="00D144AA"/>
    <w:rsid w:val="00D144B6"/>
    <w:rsid w:val="00D1452D"/>
    <w:rsid w:val="00D14530"/>
    <w:rsid w:val="00D146BB"/>
    <w:rsid w:val="00D146D5"/>
    <w:rsid w:val="00D14739"/>
    <w:rsid w:val="00D147C7"/>
    <w:rsid w:val="00D14B32"/>
    <w:rsid w:val="00D14CCD"/>
    <w:rsid w:val="00D14F55"/>
    <w:rsid w:val="00D15003"/>
    <w:rsid w:val="00D15177"/>
    <w:rsid w:val="00D1524D"/>
    <w:rsid w:val="00D1527E"/>
    <w:rsid w:val="00D152AF"/>
    <w:rsid w:val="00D1531D"/>
    <w:rsid w:val="00D15370"/>
    <w:rsid w:val="00D15422"/>
    <w:rsid w:val="00D15564"/>
    <w:rsid w:val="00D1581C"/>
    <w:rsid w:val="00D159CC"/>
    <w:rsid w:val="00D15B45"/>
    <w:rsid w:val="00D15D4D"/>
    <w:rsid w:val="00D15FCC"/>
    <w:rsid w:val="00D1603B"/>
    <w:rsid w:val="00D1617B"/>
    <w:rsid w:val="00D164E0"/>
    <w:rsid w:val="00D16545"/>
    <w:rsid w:val="00D16702"/>
    <w:rsid w:val="00D16779"/>
    <w:rsid w:val="00D16B2C"/>
    <w:rsid w:val="00D16B5C"/>
    <w:rsid w:val="00D16B70"/>
    <w:rsid w:val="00D16C4A"/>
    <w:rsid w:val="00D16C9A"/>
    <w:rsid w:val="00D16F67"/>
    <w:rsid w:val="00D16FCC"/>
    <w:rsid w:val="00D16FD4"/>
    <w:rsid w:val="00D17463"/>
    <w:rsid w:val="00D17646"/>
    <w:rsid w:val="00D17763"/>
    <w:rsid w:val="00D17A3B"/>
    <w:rsid w:val="00D17B46"/>
    <w:rsid w:val="00D17BCB"/>
    <w:rsid w:val="00D17C49"/>
    <w:rsid w:val="00D17E48"/>
    <w:rsid w:val="00D17F45"/>
    <w:rsid w:val="00D17FC4"/>
    <w:rsid w:val="00D20214"/>
    <w:rsid w:val="00D20221"/>
    <w:rsid w:val="00D202EC"/>
    <w:rsid w:val="00D202FF"/>
    <w:rsid w:val="00D203E3"/>
    <w:rsid w:val="00D20AA1"/>
    <w:rsid w:val="00D20E3A"/>
    <w:rsid w:val="00D20F7F"/>
    <w:rsid w:val="00D20F81"/>
    <w:rsid w:val="00D20FCA"/>
    <w:rsid w:val="00D21123"/>
    <w:rsid w:val="00D2138B"/>
    <w:rsid w:val="00D213EE"/>
    <w:rsid w:val="00D215DD"/>
    <w:rsid w:val="00D21801"/>
    <w:rsid w:val="00D21B4C"/>
    <w:rsid w:val="00D21CAF"/>
    <w:rsid w:val="00D21D65"/>
    <w:rsid w:val="00D21DD1"/>
    <w:rsid w:val="00D21F1F"/>
    <w:rsid w:val="00D21FE4"/>
    <w:rsid w:val="00D22039"/>
    <w:rsid w:val="00D2209D"/>
    <w:rsid w:val="00D2212F"/>
    <w:rsid w:val="00D224F7"/>
    <w:rsid w:val="00D22520"/>
    <w:rsid w:val="00D225F9"/>
    <w:rsid w:val="00D2265C"/>
    <w:rsid w:val="00D228BD"/>
    <w:rsid w:val="00D229A4"/>
    <w:rsid w:val="00D22A3D"/>
    <w:rsid w:val="00D22B3D"/>
    <w:rsid w:val="00D22B87"/>
    <w:rsid w:val="00D22BD2"/>
    <w:rsid w:val="00D22D7B"/>
    <w:rsid w:val="00D22E3B"/>
    <w:rsid w:val="00D22F30"/>
    <w:rsid w:val="00D230EF"/>
    <w:rsid w:val="00D2323F"/>
    <w:rsid w:val="00D23240"/>
    <w:rsid w:val="00D2324F"/>
    <w:rsid w:val="00D2325D"/>
    <w:rsid w:val="00D234CB"/>
    <w:rsid w:val="00D2359B"/>
    <w:rsid w:val="00D235AA"/>
    <w:rsid w:val="00D23610"/>
    <w:rsid w:val="00D2362C"/>
    <w:rsid w:val="00D236EB"/>
    <w:rsid w:val="00D23842"/>
    <w:rsid w:val="00D23AC8"/>
    <w:rsid w:val="00D23BD9"/>
    <w:rsid w:val="00D23D10"/>
    <w:rsid w:val="00D23F41"/>
    <w:rsid w:val="00D23FBE"/>
    <w:rsid w:val="00D242BB"/>
    <w:rsid w:val="00D2438F"/>
    <w:rsid w:val="00D2450A"/>
    <w:rsid w:val="00D24810"/>
    <w:rsid w:val="00D2487B"/>
    <w:rsid w:val="00D24AE7"/>
    <w:rsid w:val="00D24B82"/>
    <w:rsid w:val="00D24B92"/>
    <w:rsid w:val="00D24B99"/>
    <w:rsid w:val="00D24D18"/>
    <w:rsid w:val="00D2500E"/>
    <w:rsid w:val="00D251C9"/>
    <w:rsid w:val="00D25231"/>
    <w:rsid w:val="00D25317"/>
    <w:rsid w:val="00D253A0"/>
    <w:rsid w:val="00D254B5"/>
    <w:rsid w:val="00D2555A"/>
    <w:rsid w:val="00D25936"/>
    <w:rsid w:val="00D25970"/>
    <w:rsid w:val="00D25A51"/>
    <w:rsid w:val="00D25BD0"/>
    <w:rsid w:val="00D25DC3"/>
    <w:rsid w:val="00D25EFD"/>
    <w:rsid w:val="00D25F70"/>
    <w:rsid w:val="00D25FF6"/>
    <w:rsid w:val="00D26048"/>
    <w:rsid w:val="00D26316"/>
    <w:rsid w:val="00D265EA"/>
    <w:rsid w:val="00D26677"/>
    <w:rsid w:val="00D2671D"/>
    <w:rsid w:val="00D267EE"/>
    <w:rsid w:val="00D26815"/>
    <w:rsid w:val="00D26AA5"/>
    <w:rsid w:val="00D26D39"/>
    <w:rsid w:val="00D26DD9"/>
    <w:rsid w:val="00D27082"/>
    <w:rsid w:val="00D271BB"/>
    <w:rsid w:val="00D271FC"/>
    <w:rsid w:val="00D27243"/>
    <w:rsid w:val="00D272FA"/>
    <w:rsid w:val="00D274EC"/>
    <w:rsid w:val="00D277B3"/>
    <w:rsid w:val="00D278C6"/>
    <w:rsid w:val="00D27B16"/>
    <w:rsid w:val="00D27DC3"/>
    <w:rsid w:val="00D27EE6"/>
    <w:rsid w:val="00D27FEC"/>
    <w:rsid w:val="00D303DC"/>
    <w:rsid w:val="00D304A3"/>
    <w:rsid w:val="00D305BA"/>
    <w:rsid w:val="00D3064A"/>
    <w:rsid w:val="00D306FF"/>
    <w:rsid w:val="00D307D2"/>
    <w:rsid w:val="00D30C22"/>
    <w:rsid w:val="00D31016"/>
    <w:rsid w:val="00D31080"/>
    <w:rsid w:val="00D31426"/>
    <w:rsid w:val="00D316B5"/>
    <w:rsid w:val="00D31767"/>
    <w:rsid w:val="00D317F1"/>
    <w:rsid w:val="00D3187E"/>
    <w:rsid w:val="00D319A6"/>
    <w:rsid w:val="00D31C75"/>
    <w:rsid w:val="00D31C77"/>
    <w:rsid w:val="00D31CE2"/>
    <w:rsid w:val="00D31F15"/>
    <w:rsid w:val="00D31F1F"/>
    <w:rsid w:val="00D320F8"/>
    <w:rsid w:val="00D32379"/>
    <w:rsid w:val="00D32779"/>
    <w:rsid w:val="00D32938"/>
    <w:rsid w:val="00D329F8"/>
    <w:rsid w:val="00D32DD5"/>
    <w:rsid w:val="00D32DF6"/>
    <w:rsid w:val="00D334EF"/>
    <w:rsid w:val="00D3360C"/>
    <w:rsid w:val="00D3386D"/>
    <w:rsid w:val="00D33893"/>
    <w:rsid w:val="00D3396F"/>
    <w:rsid w:val="00D3398F"/>
    <w:rsid w:val="00D33A63"/>
    <w:rsid w:val="00D33AE2"/>
    <w:rsid w:val="00D33C70"/>
    <w:rsid w:val="00D33C97"/>
    <w:rsid w:val="00D33F94"/>
    <w:rsid w:val="00D34030"/>
    <w:rsid w:val="00D34065"/>
    <w:rsid w:val="00D340E1"/>
    <w:rsid w:val="00D34105"/>
    <w:rsid w:val="00D341EE"/>
    <w:rsid w:val="00D343D9"/>
    <w:rsid w:val="00D344D3"/>
    <w:rsid w:val="00D34C22"/>
    <w:rsid w:val="00D34CAE"/>
    <w:rsid w:val="00D34D50"/>
    <w:rsid w:val="00D34ECB"/>
    <w:rsid w:val="00D34FE6"/>
    <w:rsid w:val="00D350C4"/>
    <w:rsid w:val="00D35178"/>
    <w:rsid w:val="00D354B8"/>
    <w:rsid w:val="00D35598"/>
    <w:rsid w:val="00D35774"/>
    <w:rsid w:val="00D3585A"/>
    <w:rsid w:val="00D358B2"/>
    <w:rsid w:val="00D35B40"/>
    <w:rsid w:val="00D35BBD"/>
    <w:rsid w:val="00D35C25"/>
    <w:rsid w:val="00D35D40"/>
    <w:rsid w:val="00D35F13"/>
    <w:rsid w:val="00D360A6"/>
    <w:rsid w:val="00D360F3"/>
    <w:rsid w:val="00D36170"/>
    <w:rsid w:val="00D3632D"/>
    <w:rsid w:val="00D36744"/>
    <w:rsid w:val="00D367E9"/>
    <w:rsid w:val="00D369A4"/>
    <w:rsid w:val="00D36CD9"/>
    <w:rsid w:val="00D37001"/>
    <w:rsid w:val="00D37208"/>
    <w:rsid w:val="00D37253"/>
    <w:rsid w:val="00D3755F"/>
    <w:rsid w:val="00D37591"/>
    <w:rsid w:val="00D37616"/>
    <w:rsid w:val="00D376DE"/>
    <w:rsid w:val="00D3779C"/>
    <w:rsid w:val="00D37A92"/>
    <w:rsid w:val="00D37AA1"/>
    <w:rsid w:val="00D37B78"/>
    <w:rsid w:val="00D37CE3"/>
    <w:rsid w:val="00D37DB1"/>
    <w:rsid w:val="00D37EB6"/>
    <w:rsid w:val="00D4001E"/>
    <w:rsid w:val="00D401DB"/>
    <w:rsid w:val="00D40355"/>
    <w:rsid w:val="00D40539"/>
    <w:rsid w:val="00D406E2"/>
    <w:rsid w:val="00D407E6"/>
    <w:rsid w:val="00D4090B"/>
    <w:rsid w:val="00D40B27"/>
    <w:rsid w:val="00D40BBC"/>
    <w:rsid w:val="00D40C40"/>
    <w:rsid w:val="00D40C45"/>
    <w:rsid w:val="00D40C94"/>
    <w:rsid w:val="00D40D9E"/>
    <w:rsid w:val="00D413A1"/>
    <w:rsid w:val="00D413ED"/>
    <w:rsid w:val="00D414AB"/>
    <w:rsid w:val="00D4170D"/>
    <w:rsid w:val="00D41767"/>
    <w:rsid w:val="00D417A5"/>
    <w:rsid w:val="00D418FF"/>
    <w:rsid w:val="00D419C9"/>
    <w:rsid w:val="00D41CF1"/>
    <w:rsid w:val="00D41E87"/>
    <w:rsid w:val="00D41EB6"/>
    <w:rsid w:val="00D41EF0"/>
    <w:rsid w:val="00D41F86"/>
    <w:rsid w:val="00D421C4"/>
    <w:rsid w:val="00D421E4"/>
    <w:rsid w:val="00D422E0"/>
    <w:rsid w:val="00D4253F"/>
    <w:rsid w:val="00D4258B"/>
    <w:rsid w:val="00D425FB"/>
    <w:rsid w:val="00D42BE2"/>
    <w:rsid w:val="00D42CC1"/>
    <w:rsid w:val="00D42F28"/>
    <w:rsid w:val="00D43134"/>
    <w:rsid w:val="00D432A6"/>
    <w:rsid w:val="00D432B4"/>
    <w:rsid w:val="00D43498"/>
    <w:rsid w:val="00D4362E"/>
    <w:rsid w:val="00D43667"/>
    <w:rsid w:val="00D43916"/>
    <w:rsid w:val="00D4396D"/>
    <w:rsid w:val="00D43986"/>
    <w:rsid w:val="00D43C5A"/>
    <w:rsid w:val="00D43DDB"/>
    <w:rsid w:val="00D43E5C"/>
    <w:rsid w:val="00D43F3D"/>
    <w:rsid w:val="00D43F6F"/>
    <w:rsid w:val="00D441CB"/>
    <w:rsid w:val="00D444F0"/>
    <w:rsid w:val="00D446EB"/>
    <w:rsid w:val="00D44805"/>
    <w:rsid w:val="00D44829"/>
    <w:rsid w:val="00D44BCF"/>
    <w:rsid w:val="00D44DE0"/>
    <w:rsid w:val="00D44DE1"/>
    <w:rsid w:val="00D451E5"/>
    <w:rsid w:val="00D456F0"/>
    <w:rsid w:val="00D4579C"/>
    <w:rsid w:val="00D4585C"/>
    <w:rsid w:val="00D45D7A"/>
    <w:rsid w:val="00D45FDC"/>
    <w:rsid w:val="00D46057"/>
    <w:rsid w:val="00D46335"/>
    <w:rsid w:val="00D4644B"/>
    <w:rsid w:val="00D46527"/>
    <w:rsid w:val="00D467A7"/>
    <w:rsid w:val="00D46B14"/>
    <w:rsid w:val="00D46EB6"/>
    <w:rsid w:val="00D47038"/>
    <w:rsid w:val="00D47283"/>
    <w:rsid w:val="00D474AF"/>
    <w:rsid w:val="00D474DC"/>
    <w:rsid w:val="00D4764F"/>
    <w:rsid w:val="00D47712"/>
    <w:rsid w:val="00D47813"/>
    <w:rsid w:val="00D47CE3"/>
    <w:rsid w:val="00D47DDB"/>
    <w:rsid w:val="00D500FD"/>
    <w:rsid w:val="00D50123"/>
    <w:rsid w:val="00D501A6"/>
    <w:rsid w:val="00D501C0"/>
    <w:rsid w:val="00D506DA"/>
    <w:rsid w:val="00D50855"/>
    <w:rsid w:val="00D50978"/>
    <w:rsid w:val="00D50990"/>
    <w:rsid w:val="00D50B97"/>
    <w:rsid w:val="00D50C6E"/>
    <w:rsid w:val="00D50DC8"/>
    <w:rsid w:val="00D50E30"/>
    <w:rsid w:val="00D51165"/>
    <w:rsid w:val="00D5123F"/>
    <w:rsid w:val="00D513D2"/>
    <w:rsid w:val="00D51408"/>
    <w:rsid w:val="00D51584"/>
    <w:rsid w:val="00D515F1"/>
    <w:rsid w:val="00D516BA"/>
    <w:rsid w:val="00D516F8"/>
    <w:rsid w:val="00D51760"/>
    <w:rsid w:val="00D5189C"/>
    <w:rsid w:val="00D51A78"/>
    <w:rsid w:val="00D51B79"/>
    <w:rsid w:val="00D51CD6"/>
    <w:rsid w:val="00D51E06"/>
    <w:rsid w:val="00D51E4D"/>
    <w:rsid w:val="00D51ECF"/>
    <w:rsid w:val="00D51FA4"/>
    <w:rsid w:val="00D521DF"/>
    <w:rsid w:val="00D52257"/>
    <w:rsid w:val="00D52329"/>
    <w:rsid w:val="00D52580"/>
    <w:rsid w:val="00D52754"/>
    <w:rsid w:val="00D52C01"/>
    <w:rsid w:val="00D52D81"/>
    <w:rsid w:val="00D53096"/>
    <w:rsid w:val="00D530FC"/>
    <w:rsid w:val="00D53185"/>
    <w:rsid w:val="00D5324A"/>
    <w:rsid w:val="00D532D5"/>
    <w:rsid w:val="00D53410"/>
    <w:rsid w:val="00D53429"/>
    <w:rsid w:val="00D5345C"/>
    <w:rsid w:val="00D53487"/>
    <w:rsid w:val="00D5384E"/>
    <w:rsid w:val="00D5388E"/>
    <w:rsid w:val="00D538A1"/>
    <w:rsid w:val="00D538F2"/>
    <w:rsid w:val="00D53B5B"/>
    <w:rsid w:val="00D53BF7"/>
    <w:rsid w:val="00D53C55"/>
    <w:rsid w:val="00D53E64"/>
    <w:rsid w:val="00D53EBA"/>
    <w:rsid w:val="00D54148"/>
    <w:rsid w:val="00D5418D"/>
    <w:rsid w:val="00D54231"/>
    <w:rsid w:val="00D5431A"/>
    <w:rsid w:val="00D544DD"/>
    <w:rsid w:val="00D545BD"/>
    <w:rsid w:val="00D54614"/>
    <w:rsid w:val="00D54728"/>
    <w:rsid w:val="00D54801"/>
    <w:rsid w:val="00D54A03"/>
    <w:rsid w:val="00D54BC6"/>
    <w:rsid w:val="00D54E7A"/>
    <w:rsid w:val="00D54F5A"/>
    <w:rsid w:val="00D54F92"/>
    <w:rsid w:val="00D551B6"/>
    <w:rsid w:val="00D55271"/>
    <w:rsid w:val="00D55287"/>
    <w:rsid w:val="00D5554D"/>
    <w:rsid w:val="00D556F7"/>
    <w:rsid w:val="00D5581B"/>
    <w:rsid w:val="00D55ADF"/>
    <w:rsid w:val="00D55B07"/>
    <w:rsid w:val="00D55BEC"/>
    <w:rsid w:val="00D55CB4"/>
    <w:rsid w:val="00D55E1E"/>
    <w:rsid w:val="00D560B1"/>
    <w:rsid w:val="00D56160"/>
    <w:rsid w:val="00D5618B"/>
    <w:rsid w:val="00D56258"/>
    <w:rsid w:val="00D56288"/>
    <w:rsid w:val="00D56296"/>
    <w:rsid w:val="00D56389"/>
    <w:rsid w:val="00D56584"/>
    <w:rsid w:val="00D568E9"/>
    <w:rsid w:val="00D56BFB"/>
    <w:rsid w:val="00D56C21"/>
    <w:rsid w:val="00D56CA5"/>
    <w:rsid w:val="00D56D47"/>
    <w:rsid w:val="00D56D7E"/>
    <w:rsid w:val="00D56EFB"/>
    <w:rsid w:val="00D57088"/>
    <w:rsid w:val="00D571FD"/>
    <w:rsid w:val="00D574B3"/>
    <w:rsid w:val="00D575E4"/>
    <w:rsid w:val="00D577B4"/>
    <w:rsid w:val="00D577D9"/>
    <w:rsid w:val="00D57823"/>
    <w:rsid w:val="00D57892"/>
    <w:rsid w:val="00D578B1"/>
    <w:rsid w:val="00D57AB7"/>
    <w:rsid w:val="00D57CCF"/>
    <w:rsid w:val="00D57E49"/>
    <w:rsid w:val="00D57FF9"/>
    <w:rsid w:val="00D60132"/>
    <w:rsid w:val="00D60209"/>
    <w:rsid w:val="00D60217"/>
    <w:rsid w:val="00D60258"/>
    <w:rsid w:val="00D602AB"/>
    <w:rsid w:val="00D602C8"/>
    <w:rsid w:val="00D602EB"/>
    <w:rsid w:val="00D606C2"/>
    <w:rsid w:val="00D607C0"/>
    <w:rsid w:val="00D608F9"/>
    <w:rsid w:val="00D60A14"/>
    <w:rsid w:val="00D60AEC"/>
    <w:rsid w:val="00D60AF8"/>
    <w:rsid w:val="00D60C35"/>
    <w:rsid w:val="00D60CBE"/>
    <w:rsid w:val="00D60CC6"/>
    <w:rsid w:val="00D60FAD"/>
    <w:rsid w:val="00D6107C"/>
    <w:rsid w:val="00D612B8"/>
    <w:rsid w:val="00D615DD"/>
    <w:rsid w:val="00D61653"/>
    <w:rsid w:val="00D616CC"/>
    <w:rsid w:val="00D61790"/>
    <w:rsid w:val="00D61913"/>
    <w:rsid w:val="00D61A30"/>
    <w:rsid w:val="00D61B1A"/>
    <w:rsid w:val="00D61C61"/>
    <w:rsid w:val="00D61CA8"/>
    <w:rsid w:val="00D61CB0"/>
    <w:rsid w:val="00D62005"/>
    <w:rsid w:val="00D6210A"/>
    <w:rsid w:val="00D621DE"/>
    <w:rsid w:val="00D62396"/>
    <w:rsid w:val="00D624B3"/>
    <w:rsid w:val="00D6262C"/>
    <w:rsid w:val="00D6272B"/>
    <w:rsid w:val="00D6299D"/>
    <w:rsid w:val="00D62B16"/>
    <w:rsid w:val="00D62B6E"/>
    <w:rsid w:val="00D62BD1"/>
    <w:rsid w:val="00D62C45"/>
    <w:rsid w:val="00D62C81"/>
    <w:rsid w:val="00D62D5D"/>
    <w:rsid w:val="00D62E15"/>
    <w:rsid w:val="00D62EF4"/>
    <w:rsid w:val="00D62F18"/>
    <w:rsid w:val="00D6314F"/>
    <w:rsid w:val="00D6315C"/>
    <w:rsid w:val="00D631D2"/>
    <w:rsid w:val="00D632BE"/>
    <w:rsid w:val="00D633A0"/>
    <w:rsid w:val="00D633DA"/>
    <w:rsid w:val="00D63438"/>
    <w:rsid w:val="00D63531"/>
    <w:rsid w:val="00D6364B"/>
    <w:rsid w:val="00D63824"/>
    <w:rsid w:val="00D63934"/>
    <w:rsid w:val="00D63A0A"/>
    <w:rsid w:val="00D63A1A"/>
    <w:rsid w:val="00D63B8B"/>
    <w:rsid w:val="00D63B9D"/>
    <w:rsid w:val="00D63CE4"/>
    <w:rsid w:val="00D63CF9"/>
    <w:rsid w:val="00D63D30"/>
    <w:rsid w:val="00D63E62"/>
    <w:rsid w:val="00D642A5"/>
    <w:rsid w:val="00D6462E"/>
    <w:rsid w:val="00D6493C"/>
    <w:rsid w:val="00D64A1E"/>
    <w:rsid w:val="00D64B2D"/>
    <w:rsid w:val="00D64F29"/>
    <w:rsid w:val="00D65139"/>
    <w:rsid w:val="00D6517C"/>
    <w:rsid w:val="00D6530E"/>
    <w:rsid w:val="00D6548F"/>
    <w:rsid w:val="00D65585"/>
    <w:rsid w:val="00D65656"/>
    <w:rsid w:val="00D656E6"/>
    <w:rsid w:val="00D6571B"/>
    <w:rsid w:val="00D6574C"/>
    <w:rsid w:val="00D657C9"/>
    <w:rsid w:val="00D6583B"/>
    <w:rsid w:val="00D65DBE"/>
    <w:rsid w:val="00D65DF6"/>
    <w:rsid w:val="00D65E22"/>
    <w:rsid w:val="00D65FA4"/>
    <w:rsid w:val="00D660FF"/>
    <w:rsid w:val="00D662A8"/>
    <w:rsid w:val="00D662C1"/>
    <w:rsid w:val="00D66590"/>
    <w:rsid w:val="00D666E5"/>
    <w:rsid w:val="00D66818"/>
    <w:rsid w:val="00D66AD5"/>
    <w:rsid w:val="00D66C46"/>
    <w:rsid w:val="00D67184"/>
    <w:rsid w:val="00D672C9"/>
    <w:rsid w:val="00D672E4"/>
    <w:rsid w:val="00D67573"/>
    <w:rsid w:val="00D67A2D"/>
    <w:rsid w:val="00D67C4D"/>
    <w:rsid w:val="00D67C6A"/>
    <w:rsid w:val="00D67CEA"/>
    <w:rsid w:val="00D67DC0"/>
    <w:rsid w:val="00D67EAE"/>
    <w:rsid w:val="00D67F06"/>
    <w:rsid w:val="00D70122"/>
    <w:rsid w:val="00D70509"/>
    <w:rsid w:val="00D706EB"/>
    <w:rsid w:val="00D70844"/>
    <w:rsid w:val="00D708B9"/>
    <w:rsid w:val="00D70999"/>
    <w:rsid w:val="00D70A09"/>
    <w:rsid w:val="00D70A58"/>
    <w:rsid w:val="00D70FDA"/>
    <w:rsid w:val="00D7153C"/>
    <w:rsid w:val="00D7167A"/>
    <w:rsid w:val="00D718A3"/>
    <w:rsid w:val="00D71A8A"/>
    <w:rsid w:val="00D71A9A"/>
    <w:rsid w:val="00D71C8F"/>
    <w:rsid w:val="00D71D73"/>
    <w:rsid w:val="00D71F13"/>
    <w:rsid w:val="00D720AD"/>
    <w:rsid w:val="00D720E4"/>
    <w:rsid w:val="00D7217E"/>
    <w:rsid w:val="00D723B2"/>
    <w:rsid w:val="00D723D6"/>
    <w:rsid w:val="00D723FB"/>
    <w:rsid w:val="00D7243D"/>
    <w:rsid w:val="00D7246F"/>
    <w:rsid w:val="00D72515"/>
    <w:rsid w:val="00D727BB"/>
    <w:rsid w:val="00D72B3D"/>
    <w:rsid w:val="00D72D9B"/>
    <w:rsid w:val="00D72DAF"/>
    <w:rsid w:val="00D72EED"/>
    <w:rsid w:val="00D72FB2"/>
    <w:rsid w:val="00D72FE9"/>
    <w:rsid w:val="00D72FED"/>
    <w:rsid w:val="00D730E6"/>
    <w:rsid w:val="00D731CB"/>
    <w:rsid w:val="00D73497"/>
    <w:rsid w:val="00D73623"/>
    <w:rsid w:val="00D738C1"/>
    <w:rsid w:val="00D739CB"/>
    <w:rsid w:val="00D739E9"/>
    <w:rsid w:val="00D739F4"/>
    <w:rsid w:val="00D73AD4"/>
    <w:rsid w:val="00D73CC6"/>
    <w:rsid w:val="00D73E8D"/>
    <w:rsid w:val="00D740AF"/>
    <w:rsid w:val="00D74101"/>
    <w:rsid w:val="00D7448F"/>
    <w:rsid w:val="00D745D0"/>
    <w:rsid w:val="00D745F8"/>
    <w:rsid w:val="00D748F2"/>
    <w:rsid w:val="00D749AA"/>
    <w:rsid w:val="00D74A98"/>
    <w:rsid w:val="00D74AF6"/>
    <w:rsid w:val="00D74B7F"/>
    <w:rsid w:val="00D74DB7"/>
    <w:rsid w:val="00D74DBF"/>
    <w:rsid w:val="00D74E05"/>
    <w:rsid w:val="00D74E51"/>
    <w:rsid w:val="00D74F7D"/>
    <w:rsid w:val="00D75057"/>
    <w:rsid w:val="00D751AE"/>
    <w:rsid w:val="00D7532A"/>
    <w:rsid w:val="00D7538C"/>
    <w:rsid w:val="00D754B9"/>
    <w:rsid w:val="00D75511"/>
    <w:rsid w:val="00D757B1"/>
    <w:rsid w:val="00D75C99"/>
    <w:rsid w:val="00D75D5C"/>
    <w:rsid w:val="00D76223"/>
    <w:rsid w:val="00D76374"/>
    <w:rsid w:val="00D764DC"/>
    <w:rsid w:val="00D767BE"/>
    <w:rsid w:val="00D768FE"/>
    <w:rsid w:val="00D76B59"/>
    <w:rsid w:val="00D772BE"/>
    <w:rsid w:val="00D772FF"/>
    <w:rsid w:val="00D7746B"/>
    <w:rsid w:val="00D774A4"/>
    <w:rsid w:val="00D7750F"/>
    <w:rsid w:val="00D7754D"/>
    <w:rsid w:val="00D7787E"/>
    <w:rsid w:val="00D778CB"/>
    <w:rsid w:val="00D7797C"/>
    <w:rsid w:val="00D77A57"/>
    <w:rsid w:val="00D77E7B"/>
    <w:rsid w:val="00D77ECC"/>
    <w:rsid w:val="00D77F58"/>
    <w:rsid w:val="00D77FDA"/>
    <w:rsid w:val="00D77FEB"/>
    <w:rsid w:val="00D800F5"/>
    <w:rsid w:val="00D80190"/>
    <w:rsid w:val="00D802D3"/>
    <w:rsid w:val="00D80399"/>
    <w:rsid w:val="00D803B3"/>
    <w:rsid w:val="00D804DD"/>
    <w:rsid w:val="00D80AD3"/>
    <w:rsid w:val="00D80C2A"/>
    <w:rsid w:val="00D80C50"/>
    <w:rsid w:val="00D80FF8"/>
    <w:rsid w:val="00D810DA"/>
    <w:rsid w:val="00D810E2"/>
    <w:rsid w:val="00D81301"/>
    <w:rsid w:val="00D81567"/>
    <w:rsid w:val="00D81750"/>
    <w:rsid w:val="00D817D5"/>
    <w:rsid w:val="00D81AF9"/>
    <w:rsid w:val="00D81BBF"/>
    <w:rsid w:val="00D81BFC"/>
    <w:rsid w:val="00D81DB5"/>
    <w:rsid w:val="00D81EBA"/>
    <w:rsid w:val="00D82026"/>
    <w:rsid w:val="00D8206E"/>
    <w:rsid w:val="00D823E4"/>
    <w:rsid w:val="00D8247D"/>
    <w:rsid w:val="00D82568"/>
    <w:rsid w:val="00D82668"/>
    <w:rsid w:val="00D8296A"/>
    <w:rsid w:val="00D82C66"/>
    <w:rsid w:val="00D82D48"/>
    <w:rsid w:val="00D82E99"/>
    <w:rsid w:val="00D830D3"/>
    <w:rsid w:val="00D835F5"/>
    <w:rsid w:val="00D837F8"/>
    <w:rsid w:val="00D8385A"/>
    <w:rsid w:val="00D83880"/>
    <w:rsid w:val="00D839A8"/>
    <w:rsid w:val="00D839B6"/>
    <w:rsid w:val="00D83A05"/>
    <w:rsid w:val="00D83A9C"/>
    <w:rsid w:val="00D83B34"/>
    <w:rsid w:val="00D83B7C"/>
    <w:rsid w:val="00D83BC7"/>
    <w:rsid w:val="00D83BE0"/>
    <w:rsid w:val="00D83C03"/>
    <w:rsid w:val="00D83E36"/>
    <w:rsid w:val="00D83E8B"/>
    <w:rsid w:val="00D84097"/>
    <w:rsid w:val="00D842BB"/>
    <w:rsid w:val="00D842DE"/>
    <w:rsid w:val="00D842F0"/>
    <w:rsid w:val="00D843E2"/>
    <w:rsid w:val="00D845B4"/>
    <w:rsid w:val="00D84625"/>
    <w:rsid w:val="00D847F4"/>
    <w:rsid w:val="00D848F0"/>
    <w:rsid w:val="00D84AC2"/>
    <w:rsid w:val="00D84B51"/>
    <w:rsid w:val="00D84BC7"/>
    <w:rsid w:val="00D84E7D"/>
    <w:rsid w:val="00D84ED9"/>
    <w:rsid w:val="00D850C4"/>
    <w:rsid w:val="00D85150"/>
    <w:rsid w:val="00D851DB"/>
    <w:rsid w:val="00D852AD"/>
    <w:rsid w:val="00D852F2"/>
    <w:rsid w:val="00D857B3"/>
    <w:rsid w:val="00D85884"/>
    <w:rsid w:val="00D85C00"/>
    <w:rsid w:val="00D85CD1"/>
    <w:rsid w:val="00D85E17"/>
    <w:rsid w:val="00D85F15"/>
    <w:rsid w:val="00D85F88"/>
    <w:rsid w:val="00D86005"/>
    <w:rsid w:val="00D8617F"/>
    <w:rsid w:val="00D861DB"/>
    <w:rsid w:val="00D86302"/>
    <w:rsid w:val="00D865E3"/>
    <w:rsid w:val="00D86730"/>
    <w:rsid w:val="00D867FA"/>
    <w:rsid w:val="00D86A07"/>
    <w:rsid w:val="00D86C06"/>
    <w:rsid w:val="00D86C2B"/>
    <w:rsid w:val="00D86D67"/>
    <w:rsid w:val="00D86E6B"/>
    <w:rsid w:val="00D86FEC"/>
    <w:rsid w:val="00D870A0"/>
    <w:rsid w:val="00D87115"/>
    <w:rsid w:val="00D8714F"/>
    <w:rsid w:val="00D872D6"/>
    <w:rsid w:val="00D876A0"/>
    <w:rsid w:val="00D87853"/>
    <w:rsid w:val="00D87917"/>
    <w:rsid w:val="00D87BC3"/>
    <w:rsid w:val="00D87BE1"/>
    <w:rsid w:val="00D87C8E"/>
    <w:rsid w:val="00D87D21"/>
    <w:rsid w:val="00D9051B"/>
    <w:rsid w:val="00D907F5"/>
    <w:rsid w:val="00D908B7"/>
    <w:rsid w:val="00D9097C"/>
    <w:rsid w:val="00D90B2A"/>
    <w:rsid w:val="00D90B4A"/>
    <w:rsid w:val="00D90D5D"/>
    <w:rsid w:val="00D90E1A"/>
    <w:rsid w:val="00D90E25"/>
    <w:rsid w:val="00D90F7F"/>
    <w:rsid w:val="00D90FC7"/>
    <w:rsid w:val="00D910DD"/>
    <w:rsid w:val="00D91140"/>
    <w:rsid w:val="00D91179"/>
    <w:rsid w:val="00D911F0"/>
    <w:rsid w:val="00D91333"/>
    <w:rsid w:val="00D91370"/>
    <w:rsid w:val="00D9160D"/>
    <w:rsid w:val="00D91676"/>
    <w:rsid w:val="00D9180D"/>
    <w:rsid w:val="00D91908"/>
    <w:rsid w:val="00D91A2F"/>
    <w:rsid w:val="00D91C51"/>
    <w:rsid w:val="00D91CCF"/>
    <w:rsid w:val="00D91D52"/>
    <w:rsid w:val="00D91D93"/>
    <w:rsid w:val="00D91DD0"/>
    <w:rsid w:val="00D91EF9"/>
    <w:rsid w:val="00D9201B"/>
    <w:rsid w:val="00D9207D"/>
    <w:rsid w:val="00D921CA"/>
    <w:rsid w:val="00D921CF"/>
    <w:rsid w:val="00D922CA"/>
    <w:rsid w:val="00D92545"/>
    <w:rsid w:val="00D92566"/>
    <w:rsid w:val="00D9286B"/>
    <w:rsid w:val="00D92AAE"/>
    <w:rsid w:val="00D92AF9"/>
    <w:rsid w:val="00D92B94"/>
    <w:rsid w:val="00D92C6F"/>
    <w:rsid w:val="00D92C92"/>
    <w:rsid w:val="00D92F3A"/>
    <w:rsid w:val="00D93044"/>
    <w:rsid w:val="00D9317E"/>
    <w:rsid w:val="00D931CF"/>
    <w:rsid w:val="00D931F2"/>
    <w:rsid w:val="00D93276"/>
    <w:rsid w:val="00D933A3"/>
    <w:rsid w:val="00D935AB"/>
    <w:rsid w:val="00D937B5"/>
    <w:rsid w:val="00D937E0"/>
    <w:rsid w:val="00D938B8"/>
    <w:rsid w:val="00D93A2B"/>
    <w:rsid w:val="00D93A63"/>
    <w:rsid w:val="00D93A76"/>
    <w:rsid w:val="00D93B9B"/>
    <w:rsid w:val="00D93BB6"/>
    <w:rsid w:val="00D93BD6"/>
    <w:rsid w:val="00D93CA8"/>
    <w:rsid w:val="00D93D2D"/>
    <w:rsid w:val="00D93F27"/>
    <w:rsid w:val="00D940C0"/>
    <w:rsid w:val="00D9412B"/>
    <w:rsid w:val="00D94195"/>
    <w:rsid w:val="00D941F5"/>
    <w:rsid w:val="00D947B0"/>
    <w:rsid w:val="00D947FB"/>
    <w:rsid w:val="00D9491B"/>
    <w:rsid w:val="00D94B8F"/>
    <w:rsid w:val="00D94CC9"/>
    <w:rsid w:val="00D94E3C"/>
    <w:rsid w:val="00D95172"/>
    <w:rsid w:val="00D9543E"/>
    <w:rsid w:val="00D95473"/>
    <w:rsid w:val="00D955DD"/>
    <w:rsid w:val="00D956DA"/>
    <w:rsid w:val="00D957C4"/>
    <w:rsid w:val="00D95A38"/>
    <w:rsid w:val="00D95A40"/>
    <w:rsid w:val="00D95C79"/>
    <w:rsid w:val="00D95DAC"/>
    <w:rsid w:val="00D95E1C"/>
    <w:rsid w:val="00D95F00"/>
    <w:rsid w:val="00D95F82"/>
    <w:rsid w:val="00D96182"/>
    <w:rsid w:val="00D962A0"/>
    <w:rsid w:val="00D963DF"/>
    <w:rsid w:val="00D96709"/>
    <w:rsid w:val="00D967AF"/>
    <w:rsid w:val="00D967C6"/>
    <w:rsid w:val="00D9687D"/>
    <w:rsid w:val="00D9689E"/>
    <w:rsid w:val="00D96BED"/>
    <w:rsid w:val="00D96D64"/>
    <w:rsid w:val="00D96EF9"/>
    <w:rsid w:val="00D96F0B"/>
    <w:rsid w:val="00D972B5"/>
    <w:rsid w:val="00D97358"/>
    <w:rsid w:val="00D97461"/>
    <w:rsid w:val="00D97700"/>
    <w:rsid w:val="00D979B6"/>
    <w:rsid w:val="00D979F8"/>
    <w:rsid w:val="00D97A1C"/>
    <w:rsid w:val="00D97AE5"/>
    <w:rsid w:val="00D97B96"/>
    <w:rsid w:val="00D97CA7"/>
    <w:rsid w:val="00DA00E8"/>
    <w:rsid w:val="00DA0166"/>
    <w:rsid w:val="00DA01A9"/>
    <w:rsid w:val="00DA0233"/>
    <w:rsid w:val="00DA03D5"/>
    <w:rsid w:val="00DA04E8"/>
    <w:rsid w:val="00DA081F"/>
    <w:rsid w:val="00DA0A66"/>
    <w:rsid w:val="00DA0B38"/>
    <w:rsid w:val="00DA0BE2"/>
    <w:rsid w:val="00DA0CBD"/>
    <w:rsid w:val="00DA0EB2"/>
    <w:rsid w:val="00DA1379"/>
    <w:rsid w:val="00DA14A4"/>
    <w:rsid w:val="00DA17F8"/>
    <w:rsid w:val="00DA18E9"/>
    <w:rsid w:val="00DA193F"/>
    <w:rsid w:val="00DA19B5"/>
    <w:rsid w:val="00DA1B72"/>
    <w:rsid w:val="00DA1BDC"/>
    <w:rsid w:val="00DA1C56"/>
    <w:rsid w:val="00DA1D92"/>
    <w:rsid w:val="00DA1FBE"/>
    <w:rsid w:val="00DA2081"/>
    <w:rsid w:val="00DA209D"/>
    <w:rsid w:val="00DA2385"/>
    <w:rsid w:val="00DA245F"/>
    <w:rsid w:val="00DA2485"/>
    <w:rsid w:val="00DA249B"/>
    <w:rsid w:val="00DA24FB"/>
    <w:rsid w:val="00DA2502"/>
    <w:rsid w:val="00DA2642"/>
    <w:rsid w:val="00DA2696"/>
    <w:rsid w:val="00DA2ADC"/>
    <w:rsid w:val="00DA2BC1"/>
    <w:rsid w:val="00DA2C5A"/>
    <w:rsid w:val="00DA2C77"/>
    <w:rsid w:val="00DA2CB0"/>
    <w:rsid w:val="00DA2DC1"/>
    <w:rsid w:val="00DA2E71"/>
    <w:rsid w:val="00DA2F16"/>
    <w:rsid w:val="00DA2F2D"/>
    <w:rsid w:val="00DA311C"/>
    <w:rsid w:val="00DA3170"/>
    <w:rsid w:val="00DA319B"/>
    <w:rsid w:val="00DA33AE"/>
    <w:rsid w:val="00DA363E"/>
    <w:rsid w:val="00DA3672"/>
    <w:rsid w:val="00DA375F"/>
    <w:rsid w:val="00DA38F8"/>
    <w:rsid w:val="00DA394E"/>
    <w:rsid w:val="00DA3953"/>
    <w:rsid w:val="00DA3B66"/>
    <w:rsid w:val="00DA3CE4"/>
    <w:rsid w:val="00DA3E12"/>
    <w:rsid w:val="00DA3F89"/>
    <w:rsid w:val="00DA3FD7"/>
    <w:rsid w:val="00DA4037"/>
    <w:rsid w:val="00DA4134"/>
    <w:rsid w:val="00DA42B5"/>
    <w:rsid w:val="00DA42EF"/>
    <w:rsid w:val="00DA43F8"/>
    <w:rsid w:val="00DA44BA"/>
    <w:rsid w:val="00DA450A"/>
    <w:rsid w:val="00DA4610"/>
    <w:rsid w:val="00DA4706"/>
    <w:rsid w:val="00DA47A5"/>
    <w:rsid w:val="00DA4836"/>
    <w:rsid w:val="00DA49B8"/>
    <w:rsid w:val="00DA4A27"/>
    <w:rsid w:val="00DA4CB2"/>
    <w:rsid w:val="00DA4FFB"/>
    <w:rsid w:val="00DA5357"/>
    <w:rsid w:val="00DA53B1"/>
    <w:rsid w:val="00DA5558"/>
    <w:rsid w:val="00DA5624"/>
    <w:rsid w:val="00DA5629"/>
    <w:rsid w:val="00DA59B3"/>
    <w:rsid w:val="00DA5A68"/>
    <w:rsid w:val="00DA5A82"/>
    <w:rsid w:val="00DA5DDA"/>
    <w:rsid w:val="00DA5E6D"/>
    <w:rsid w:val="00DA5E74"/>
    <w:rsid w:val="00DA6263"/>
    <w:rsid w:val="00DA6353"/>
    <w:rsid w:val="00DA642D"/>
    <w:rsid w:val="00DA66BA"/>
    <w:rsid w:val="00DA6785"/>
    <w:rsid w:val="00DA6805"/>
    <w:rsid w:val="00DA6897"/>
    <w:rsid w:val="00DA68E3"/>
    <w:rsid w:val="00DA69B1"/>
    <w:rsid w:val="00DA6BE0"/>
    <w:rsid w:val="00DA6C54"/>
    <w:rsid w:val="00DA6CD1"/>
    <w:rsid w:val="00DA6E64"/>
    <w:rsid w:val="00DA6FCD"/>
    <w:rsid w:val="00DA71FA"/>
    <w:rsid w:val="00DA720C"/>
    <w:rsid w:val="00DA757A"/>
    <w:rsid w:val="00DA765E"/>
    <w:rsid w:val="00DA7766"/>
    <w:rsid w:val="00DA77C9"/>
    <w:rsid w:val="00DA78CA"/>
    <w:rsid w:val="00DA7908"/>
    <w:rsid w:val="00DA7C8F"/>
    <w:rsid w:val="00DA7EE8"/>
    <w:rsid w:val="00DA7F38"/>
    <w:rsid w:val="00DA7F94"/>
    <w:rsid w:val="00DB03E5"/>
    <w:rsid w:val="00DB04F3"/>
    <w:rsid w:val="00DB050B"/>
    <w:rsid w:val="00DB06D1"/>
    <w:rsid w:val="00DB071A"/>
    <w:rsid w:val="00DB0754"/>
    <w:rsid w:val="00DB07AB"/>
    <w:rsid w:val="00DB086D"/>
    <w:rsid w:val="00DB0981"/>
    <w:rsid w:val="00DB0B4D"/>
    <w:rsid w:val="00DB0B8F"/>
    <w:rsid w:val="00DB0C03"/>
    <w:rsid w:val="00DB0CAA"/>
    <w:rsid w:val="00DB0D8D"/>
    <w:rsid w:val="00DB0F2B"/>
    <w:rsid w:val="00DB0FE8"/>
    <w:rsid w:val="00DB1062"/>
    <w:rsid w:val="00DB106A"/>
    <w:rsid w:val="00DB117A"/>
    <w:rsid w:val="00DB119D"/>
    <w:rsid w:val="00DB1270"/>
    <w:rsid w:val="00DB1282"/>
    <w:rsid w:val="00DB1288"/>
    <w:rsid w:val="00DB12D1"/>
    <w:rsid w:val="00DB163E"/>
    <w:rsid w:val="00DB1718"/>
    <w:rsid w:val="00DB1880"/>
    <w:rsid w:val="00DB189F"/>
    <w:rsid w:val="00DB19B1"/>
    <w:rsid w:val="00DB1BC4"/>
    <w:rsid w:val="00DB1C83"/>
    <w:rsid w:val="00DB1CA7"/>
    <w:rsid w:val="00DB1CBC"/>
    <w:rsid w:val="00DB1DC7"/>
    <w:rsid w:val="00DB1F1B"/>
    <w:rsid w:val="00DB2207"/>
    <w:rsid w:val="00DB225F"/>
    <w:rsid w:val="00DB26AC"/>
    <w:rsid w:val="00DB276C"/>
    <w:rsid w:val="00DB29DA"/>
    <w:rsid w:val="00DB2AD7"/>
    <w:rsid w:val="00DB2EC8"/>
    <w:rsid w:val="00DB3057"/>
    <w:rsid w:val="00DB3297"/>
    <w:rsid w:val="00DB3353"/>
    <w:rsid w:val="00DB3389"/>
    <w:rsid w:val="00DB3509"/>
    <w:rsid w:val="00DB388B"/>
    <w:rsid w:val="00DB3C1C"/>
    <w:rsid w:val="00DB3D08"/>
    <w:rsid w:val="00DB3DB3"/>
    <w:rsid w:val="00DB3E72"/>
    <w:rsid w:val="00DB42A1"/>
    <w:rsid w:val="00DB43E6"/>
    <w:rsid w:val="00DB43EA"/>
    <w:rsid w:val="00DB4457"/>
    <w:rsid w:val="00DB44EB"/>
    <w:rsid w:val="00DB450A"/>
    <w:rsid w:val="00DB4543"/>
    <w:rsid w:val="00DB4719"/>
    <w:rsid w:val="00DB4757"/>
    <w:rsid w:val="00DB47AC"/>
    <w:rsid w:val="00DB481D"/>
    <w:rsid w:val="00DB4B23"/>
    <w:rsid w:val="00DB4FD5"/>
    <w:rsid w:val="00DB4FF7"/>
    <w:rsid w:val="00DB5018"/>
    <w:rsid w:val="00DB5078"/>
    <w:rsid w:val="00DB50B9"/>
    <w:rsid w:val="00DB532F"/>
    <w:rsid w:val="00DB5333"/>
    <w:rsid w:val="00DB534F"/>
    <w:rsid w:val="00DB5389"/>
    <w:rsid w:val="00DB540C"/>
    <w:rsid w:val="00DB540E"/>
    <w:rsid w:val="00DB54D6"/>
    <w:rsid w:val="00DB554B"/>
    <w:rsid w:val="00DB56D9"/>
    <w:rsid w:val="00DB58C4"/>
    <w:rsid w:val="00DB5ABB"/>
    <w:rsid w:val="00DB5AD2"/>
    <w:rsid w:val="00DB5C81"/>
    <w:rsid w:val="00DB628C"/>
    <w:rsid w:val="00DB630C"/>
    <w:rsid w:val="00DB63C9"/>
    <w:rsid w:val="00DB6405"/>
    <w:rsid w:val="00DB6478"/>
    <w:rsid w:val="00DB6532"/>
    <w:rsid w:val="00DB6594"/>
    <w:rsid w:val="00DB6705"/>
    <w:rsid w:val="00DB6A15"/>
    <w:rsid w:val="00DB6A81"/>
    <w:rsid w:val="00DB6BCA"/>
    <w:rsid w:val="00DB6C5C"/>
    <w:rsid w:val="00DB6D49"/>
    <w:rsid w:val="00DB6D63"/>
    <w:rsid w:val="00DB7103"/>
    <w:rsid w:val="00DB7185"/>
    <w:rsid w:val="00DB72D9"/>
    <w:rsid w:val="00DB73E2"/>
    <w:rsid w:val="00DB74B2"/>
    <w:rsid w:val="00DB759A"/>
    <w:rsid w:val="00DB75FA"/>
    <w:rsid w:val="00DB75FB"/>
    <w:rsid w:val="00DB7727"/>
    <w:rsid w:val="00DB781C"/>
    <w:rsid w:val="00DB788F"/>
    <w:rsid w:val="00DB7E1E"/>
    <w:rsid w:val="00DB7E74"/>
    <w:rsid w:val="00DC064F"/>
    <w:rsid w:val="00DC073C"/>
    <w:rsid w:val="00DC09B9"/>
    <w:rsid w:val="00DC0A05"/>
    <w:rsid w:val="00DC0B08"/>
    <w:rsid w:val="00DC0D8C"/>
    <w:rsid w:val="00DC0DCD"/>
    <w:rsid w:val="00DC0E0A"/>
    <w:rsid w:val="00DC0FC5"/>
    <w:rsid w:val="00DC0FD2"/>
    <w:rsid w:val="00DC12AF"/>
    <w:rsid w:val="00DC12D5"/>
    <w:rsid w:val="00DC1331"/>
    <w:rsid w:val="00DC136F"/>
    <w:rsid w:val="00DC142F"/>
    <w:rsid w:val="00DC14CF"/>
    <w:rsid w:val="00DC15CA"/>
    <w:rsid w:val="00DC16C4"/>
    <w:rsid w:val="00DC1870"/>
    <w:rsid w:val="00DC18FD"/>
    <w:rsid w:val="00DC1CE9"/>
    <w:rsid w:val="00DC1D23"/>
    <w:rsid w:val="00DC1D7A"/>
    <w:rsid w:val="00DC1EE0"/>
    <w:rsid w:val="00DC1F3D"/>
    <w:rsid w:val="00DC20CB"/>
    <w:rsid w:val="00DC20E4"/>
    <w:rsid w:val="00DC2538"/>
    <w:rsid w:val="00DC259E"/>
    <w:rsid w:val="00DC26FF"/>
    <w:rsid w:val="00DC27BF"/>
    <w:rsid w:val="00DC2C39"/>
    <w:rsid w:val="00DC2CD2"/>
    <w:rsid w:val="00DC2E26"/>
    <w:rsid w:val="00DC2F2F"/>
    <w:rsid w:val="00DC301E"/>
    <w:rsid w:val="00DC3049"/>
    <w:rsid w:val="00DC3289"/>
    <w:rsid w:val="00DC340A"/>
    <w:rsid w:val="00DC355F"/>
    <w:rsid w:val="00DC3B8A"/>
    <w:rsid w:val="00DC3E09"/>
    <w:rsid w:val="00DC3F9E"/>
    <w:rsid w:val="00DC4149"/>
    <w:rsid w:val="00DC43D5"/>
    <w:rsid w:val="00DC440A"/>
    <w:rsid w:val="00DC45BD"/>
    <w:rsid w:val="00DC46DC"/>
    <w:rsid w:val="00DC470A"/>
    <w:rsid w:val="00DC4781"/>
    <w:rsid w:val="00DC499A"/>
    <w:rsid w:val="00DC4C89"/>
    <w:rsid w:val="00DC4FD3"/>
    <w:rsid w:val="00DC51C0"/>
    <w:rsid w:val="00DC53F2"/>
    <w:rsid w:val="00DC542C"/>
    <w:rsid w:val="00DC5479"/>
    <w:rsid w:val="00DC5492"/>
    <w:rsid w:val="00DC560F"/>
    <w:rsid w:val="00DC571A"/>
    <w:rsid w:val="00DC5980"/>
    <w:rsid w:val="00DC5A37"/>
    <w:rsid w:val="00DC5A59"/>
    <w:rsid w:val="00DC5F2B"/>
    <w:rsid w:val="00DC61D7"/>
    <w:rsid w:val="00DC6316"/>
    <w:rsid w:val="00DC6375"/>
    <w:rsid w:val="00DC641B"/>
    <w:rsid w:val="00DC64F3"/>
    <w:rsid w:val="00DC65E2"/>
    <w:rsid w:val="00DC668D"/>
    <w:rsid w:val="00DC6954"/>
    <w:rsid w:val="00DC6A4E"/>
    <w:rsid w:val="00DC6C22"/>
    <w:rsid w:val="00DC6C3D"/>
    <w:rsid w:val="00DC6DB6"/>
    <w:rsid w:val="00DC6DDC"/>
    <w:rsid w:val="00DC6E4F"/>
    <w:rsid w:val="00DC6F5A"/>
    <w:rsid w:val="00DC6F87"/>
    <w:rsid w:val="00DC70F0"/>
    <w:rsid w:val="00DC71E8"/>
    <w:rsid w:val="00DC7378"/>
    <w:rsid w:val="00DC79C1"/>
    <w:rsid w:val="00DC7A90"/>
    <w:rsid w:val="00DC7B2E"/>
    <w:rsid w:val="00DC7EBD"/>
    <w:rsid w:val="00DD0053"/>
    <w:rsid w:val="00DD0228"/>
    <w:rsid w:val="00DD028C"/>
    <w:rsid w:val="00DD02CF"/>
    <w:rsid w:val="00DD04FD"/>
    <w:rsid w:val="00DD061E"/>
    <w:rsid w:val="00DD06F9"/>
    <w:rsid w:val="00DD072E"/>
    <w:rsid w:val="00DD07E1"/>
    <w:rsid w:val="00DD09E2"/>
    <w:rsid w:val="00DD0D61"/>
    <w:rsid w:val="00DD0D70"/>
    <w:rsid w:val="00DD0DC3"/>
    <w:rsid w:val="00DD0EAB"/>
    <w:rsid w:val="00DD0F40"/>
    <w:rsid w:val="00DD0F99"/>
    <w:rsid w:val="00DD0FBA"/>
    <w:rsid w:val="00DD10AA"/>
    <w:rsid w:val="00DD10E4"/>
    <w:rsid w:val="00DD1371"/>
    <w:rsid w:val="00DD162D"/>
    <w:rsid w:val="00DD182D"/>
    <w:rsid w:val="00DD1870"/>
    <w:rsid w:val="00DD1A95"/>
    <w:rsid w:val="00DD1C7D"/>
    <w:rsid w:val="00DD1CDF"/>
    <w:rsid w:val="00DD1FF1"/>
    <w:rsid w:val="00DD2070"/>
    <w:rsid w:val="00DD2184"/>
    <w:rsid w:val="00DD2188"/>
    <w:rsid w:val="00DD220A"/>
    <w:rsid w:val="00DD2251"/>
    <w:rsid w:val="00DD2298"/>
    <w:rsid w:val="00DD26AE"/>
    <w:rsid w:val="00DD275C"/>
    <w:rsid w:val="00DD27AD"/>
    <w:rsid w:val="00DD2829"/>
    <w:rsid w:val="00DD294E"/>
    <w:rsid w:val="00DD2AC2"/>
    <w:rsid w:val="00DD2C65"/>
    <w:rsid w:val="00DD2CC2"/>
    <w:rsid w:val="00DD2CDD"/>
    <w:rsid w:val="00DD2D07"/>
    <w:rsid w:val="00DD2DA0"/>
    <w:rsid w:val="00DD2E3A"/>
    <w:rsid w:val="00DD2F6A"/>
    <w:rsid w:val="00DD3056"/>
    <w:rsid w:val="00DD306C"/>
    <w:rsid w:val="00DD307A"/>
    <w:rsid w:val="00DD3299"/>
    <w:rsid w:val="00DD32ED"/>
    <w:rsid w:val="00DD33EA"/>
    <w:rsid w:val="00DD35DE"/>
    <w:rsid w:val="00DD3CDB"/>
    <w:rsid w:val="00DD3CE2"/>
    <w:rsid w:val="00DD3F37"/>
    <w:rsid w:val="00DD41B8"/>
    <w:rsid w:val="00DD482A"/>
    <w:rsid w:val="00DD4867"/>
    <w:rsid w:val="00DD4B0B"/>
    <w:rsid w:val="00DD4F1E"/>
    <w:rsid w:val="00DD5027"/>
    <w:rsid w:val="00DD5085"/>
    <w:rsid w:val="00DD50F2"/>
    <w:rsid w:val="00DD5131"/>
    <w:rsid w:val="00DD52FA"/>
    <w:rsid w:val="00DD5434"/>
    <w:rsid w:val="00DD5486"/>
    <w:rsid w:val="00DD5576"/>
    <w:rsid w:val="00DD557B"/>
    <w:rsid w:val="00DD55BE"/>
    <w:rsid w:val="00DD5760"/>
    <w:rsid w:val="00DD57FA"/>
    <w:rsid w:val="00DD588F"/>
    <w:rsid w:val="00DD5974"/>
    <w:rsid w:val="00DD5A18"/>
    <w:rsid w:val="00DD6160"/>
    <w:rsid w:val="00DD6265"/>
    <w:rsid w:val="00DD63AD"/>
    <w:rsid w:val="00DD648B"/>
    <w:rsid w:val="00DD650F"/>
    <w:rsid w:val="00DD6835"/>
    <w:rsid w:val="00DD696F"/>
    <w:rsid w:val="00DD6C07"/>
    <w:rsid w:val="00DD6C25"/>
    <w:rsid w:val="00DD6E4D"/>
    <w:rsid w:val="00DD7157"/>
    <w:rsid w:val="00DD72BC"/>
    <w:rsid w:val="00DD7370"/>
    <w:rsid w:val="00DD7509"/>
    <w:rsid w:val="00DD77B1"/>
    <w:rsid w:val="00DD7BE2"/>
    <w:rsid w:val="00DD7C50"/>
    <w:rsid w:val="00DD7CF6"/>
    <w:rsid w:val="00DD7D2E"/>
    <w:rsid w:val="00DE045D"/>
    <w:rsid w:val="00DE047C"/>
    <w:rsid w:val="00DE04C3"/>
    <w:rsid w:val="00DE04CB"/>
    <w:rsid w:val="00DE04F0"/>
    <w:rsid w:val="00DE0612"/>
    <w:rsid w:val="00DE067D"/>
    <w:rsid w:val="00DE0694"/>
    <w:rsid w:val="00DE06DC"/>
    <w:rsid w:val="00DE08B6"/>
    <w:rsid w:val="00DE099C"/>
    <w:rsid w:val="00DE0A02"/>
    <w:rsid w:val="00DE0CA7"/>
    <w:rsid w:val="00DE0D85"/>
    <w:rsid w:val="00DE0E61"/>
    <w:rsid w:val="00DE0EAC"/>
    <w:rsid w:val="00DE0F82"/>
    <w:rsid w:val="00DE1498"/>
    <w:rsid w:val="00DE17D8"/>
    <w:rsid w:val="00DE1B60"/>
    <w:rsid w:val="00DE1B72"/>
    <w:rsid w:val="00DE1B90"/>
    <w:rsid w:val="00DE1B94"/>
    <w:rsid w:val="00DE1BA6"/>
    <w:rsid w:val="00DE1BD4"/>
    <w:rsid w:val="00DE1DB1"/>
    <w:rsid w:val="00DE211A"/>
    <w:rsid w:val="00DE24AD"/>
    <w:rsid w:val="00DE2686"/>
    <w:rsid w:val="00DE28AA"/>
    <w:rsid w:val="00DE28D5"/>
    <w:rsid w:val="00DE2901"/>
    <w:rsid w:val="00DE2B9C"/>
    <w:rsid w:val="00DE2BFF"/>
    <w:rsid w:val="00DE2C8E"/>
    <w:rsid w:val="00DE2D2A"/>
    <w:rsid w:val="00DE2DB5"/>
    <w:rsid w:val="00DE2DC1"/>
    <w:rsid w:val="00DE2E23"/>
    <w:rsid w:val="00DE304E"/>
    <w:rsid w:val="00DE312C"/>
    <w:rsid w:val="00DE3233"/>
    <w:rsid w:val="00DE3241"/>
    <w:rsid w:val="00DE32E2"/>
    <w:rsid w:val="00DE3378"/>
    <w:rsid w:val="00DE3380"/>
    <w:rsid w:val="00DE3543"/>
    <w:rsid w:val="00DE3638"/>
    <w:rsid w:val="00DE3645"/>
    <w:rsid w:val="00DE366F"/>
    <w:rsid w:val="00DE377B"/>
    <w:rsid w:val="00DE39EF"/>
    <w:rsid w:val="00DE39F1"/>
    <w:rsid w:val="00DE3C86"/>
    <w:rsid w:val="00DE3CE7"/>
    <w:rsid w:val="00DE3ED3"/>
    <w:rsid w:val="00DE4062"/>
    <w:rsid w:val="00DE40A9"/>
    <w:rsid w:val="00DE411A"/>
    <w:rsid w:val="00DE4166"/>
    <w:rsid w:val="00DE4372"/>
    <w:rsid w:val="00DE43CD"/>
    <w:rsid w:val="00DE4660"/>
    <w:rsid w:val="00DE4913"/>
    <w:rsid w:val="00DE49B5"/>
    <w:rsid w:val="00DE4A29"/>
    <w:rsid w:val="00DE4A39"/>
    <w:rsid w:val="00DE4CC5"/>
    <w:rsid w:val="00DE4D0E"/>
    <w:rsid w:val="00DE4DA3"/>
    <w:rsid w:val="00DE4EB3"/>
    <w:rsid w:val="00DE4F2D"/>
    <w:rsid w:val="00DE5182"/>
    <w:rsid w:val="00DE5215"/>
    <w:rsid w:val="00DE534F"/>
    <w:rsid w:val="00DE552E"/>
    <w:rsid w:val="00DE553D"/>
    <w:rsid w:val="00DE55A7"/>
    <w:rsid w:val="00DE58F7"/>
    <w:rsid w:val="00DE5B8A"/>
    <w:rsid w:val="00DE5C92"/>
    <w:rsid w:val="00DE5CAF"/>
    <w:rsid w:val="00DE602F"/>
    <w:rsid w:val="00DE6167"/>
    <w:rsid w:val="00DE6310"/>
    <w:rsid w:val="00DE6833"/>
    <w:rsid w:val="00DE6894"/>
    <w:rsid w:val="00DE68D9"/>
    <w:rsid w:val="00DE69C1"/>
    <w:rsid w:val="00DE6A6B"/>
    <w:rsid w:val="00DE6CF8"/>
    <w:rsid w:val="00DE6E04"/>
    <w:rsid w:val="00DE6E32"/>
    <w:rsid w:val="00DE6EDE"/>
    <w:rsid w:val="00DE6F47"/>
    <w:rsid w:val="00DE6FD1"/>
    <w:rsid w:val="00DE7037"/>
    <w:rsid w:val="00DE73F0"/>
    <w:rsid w:val="00DE7453"/>
    <w:rsid w:val="00DE7674"/>
    <w:rsid w:val="00DE7937"/>
    <w:rsid w:val="00DE7A3A"/>
    <w:rsid w:val="00DF03A6"/>
    <w:rsid w:val="00DF03F5"/>
    <w:rsid w:val="00DF0466"/>
    <w:rsid w:val="00DF04B0"/>
    <w:rsid w:val="00DF0635"/>
    <w:rsid w:val="00DF0640"/>
    <w:rsid w:val="00DF07CF"/>
    <w:rsid w:val="00DF090F"/>
    <w:rsid w:val="00DF0A93"/>
    <w:rsid w:val="00DF0A97"/>
    <w:rsid w:val="00DF0B47"/>
    <w:rsid w:val="00DF0FCD"/>
    <w:rsid w:val="00DF120F"/>
    <w:rsid w:val="00DF1298"/>
    <w:rsid w:val="00DF1477"/>
    <w:rsid w:val="00DF18B1"/>
    <w:rsid w:val="00DF19FE"/>
    <w:rsid w:val="00DF207A"/>
    <w:rsid w:val="00DF20B1"/>
    <w:rsid w:val="00DF2139"/>
    <w:rsid w:val="00DF24CD"/>
    <w:rsid w:val="00DF2624"/>
    <w:rsid w:val="00DF26A1"/>
    <w:rsid w:val="00DF2A87"/>
    <w:rsid w:val="00DF2BCA"/>
    <w:rsid w:val="00DF2C0D"/>
    <w:rsid w:val="00DF2EFA"/>
    <w:rsid w:val="00DF309C"/>
    <w:rsid w:val="00DF30F6"/>
    <w:rsid w:val="00DF32B9"/>
    <w:rsid w:val="00DF341E"/>
    <w:rsid w:val="00DF3484"/>
    <w:rsid w:val="00DF35E8"/>
    <w:rsid w:val="00DF37B4"/>
    <w:rsid w:val="00DF37FE"/>
    <w:rsid w:val="00DF381F"/>
    <w:rsid w:val="00DF383A"/>
    <w:rsid w:val="00DF386C"/>
    <w:rsid w:val="00DF38A8"/>
    <w:rsid w:val="00DF38EC"/>
    <w:rsid w:val="00DF3955"/>
    <w:rsid w:val="00DF3C1D"/>
    <w:rsid w:val="00DF3C28"/>
    <w:rsid w:val="00DF3CD8"/>
    <w:rsid w:val="00DF3DD0"/>
    <w:rsid w:val="00DF3F74"/>
    <w:rsid w:val="00DF3F93"/>
    <w:rsid w:val="00DF4248"/>
    <w:rsid w:val="00DF42A7"/>
    <w:rsid w:val="00DF45DD"/>
    <w:rsid w:val="00DF46F0"/>
    <w:rsid w:val="00DF4702"/>
    <w:rsid w:val="00DF47D5"/>
    <w:rsid w:val="00DF4A1C"/>
    <w:rsid w:val="00DF4AE4"/>
    <w:rsid w:val="00DF4B08"/>
    <w:rsid w:val="00DF4B84"/>
    <w:rsid w:val="00DF4DEB"/>
    <w:rsid w:val="00DF4F4F"/>
    <w:rsid w:val="00DF51DA"/>
    <w:rsid w:val="00DF5263"/>
    <w:rsid w:val="00DF527D"/>
    <w:rsid w:val="00DF5917"/>
    <w:rsid w:val="00DF5A6D"/>
    <w:rsid w:val="00DF5ADA"/>
    <w:rsid w:val="00DF5B6B"/>
    <w:rsid w:val="00DF601D"/>
    <w:rsid w:val="00DF64A3"/>
    <w:rsid w:val="00DF6DD6"/>
    <w:rsid w:val="00DF702F"/>
    <w:rsid w:val="00DF7037"/>
    <w:rsid w:val="00DF70BF"/>
    <w:rsid w:val="00DF70D4"/>
    <w:rsid w:val="00DF72C9"/>
    <w:rsid w:val="00DF7350"/>
    <w:rsid w:val="00DF73C8"/>
    <w:rsid w:val="00DF7456"/>
    <w:rsid w:val="00DF759F"/>
    <w:rsid w:val="00DF7654"/>
    <w:rsid w:val="00DF76F2"/>
    <w:rsid w:val="00DF77B0"/>
    <w:rsid w:val="00DF7871"/>
    <w:rsid w:val="00DF7B34"/>
    <w:rsid w:val="00DF7BBD"/>
    <w:rsid w:val="00DF7DF2"/>
    <w:rsid w:val="00DF7DF3"/>
    <w:rsid w:val="00DF7EE8"/>
    <w:rsid w:val="00DF7F26"/>
    <w:rsid w:val="00E001C2"/>
    <w:rsid w:val="00E005CC"/>
    <w:rsid w:val="00E00606"/>
    <w:rsid w:val="00E0060E"/>
    <w:rsid w:val="00E006DA"/>
    <w:rsid w:val="00E00873"/>
    <w:rsid w:val="00E0091B"/>
    <w:rsid w:val="00E00A64"/>
    <w:rsid w:val="00E00B76"/>
    <w:rsid w:val="00E00C1F"/>
    <w:rsid w:val="00E00C9D"/>
    <w:rsid w:val="00E00E16"/>
    <w:rsid w:val="00E00FD3"/>
    <w:rsid w:val="00E01211"/>
    <w:rsid w:val="00E01400"/>
    <w:rsid w:val="00E0190A"/>
    <w:rsid w:val="00E01C3E"/>
    <w:rsid w:val="00E01CA2"/>
    <w:rsid w:val="00E01D73"/>
    <w:rsid w:val="00E020FD"/>
    <w:rsid w:val="00E0213F"/>
    <w:rsid w:val="00E021E7"/>
    <w:rsid w:val="00E0237B"/>
    <w:rsid w:val="00E02387"/>
    <w:rsid w:val="00E0239E"/>
    <w:rsid w:val="00E02611"/>
    <w:rsid w:val="00E0278C"/>
    <w:rsid w:val="00E02AA4"/>
    <w:rsid w:val="00E02ADE"/>
    <w:rsid w:val="00E02B22"/>
    <w:rsid w:val="00E02BEC"/>
    <w:rsid w:val="00E02F58"/>
    <w:rsid w:val="00E02FB5"/>
    <w:rsid w:val="00E031C1"/>
    <w:rsid w:val="00E0328E"/>
    <w:rsid w:val="00E03353"/>
    <w:rsid w:val="00E033C2"/>
    <w:rsid w:val="00E03437"/>
    <w:rsid w:val="00E0348B"/>
    <w:rsid w:val="00E036C4"/>
    <w:rsid w:val="00E0379E"/>
    <w:rsid w:val="00E03A14"/>
    <w:rsid w:val="00E03BF8"/>
    <w:rsid w:val="00E03E1C"/>
    <w:rsid w:val="00E0418E"/>
    <w:rsid w:val="00E042A6"/>
    <w:rsid w:val="00E042F3"/>
    <w:rsid w:val="00E04432"/>
    <w:rsid w:val="00E04658"/>
    <w:rsid w:val="00E046A3"/>
    <w:rsid w:val="00E04735"/>
    <w:rsid w:val="00E0479D"/>
    <w:rsid w:val="00E048F2"/>
    <w:rsid w:val="00E04995"/>
    <w:rsid w:val="00E04A31"/>
    <w:rsid w:val="00E04DD3"/>
    <w:rsid w:val="00E04FA7"/>
    <w:rsid w:val="00E050BC"/>
    <w:rsid w:val="00E05217"/>
    <w:rsid w:val="00E0523D"/>
    <w:rsid w:val="00E052B6"/>
    <w:rsid w:val="00E054C0"/>
    <w:rsid w:val="00E05552"/>
    <w:rsid w:val="00E055D2"/>
    <w:rsid w:val="00E058AF"/>
    <w:rsid w:val="00E058E4"/>
    <w:rsid w:val="00E059B3"/>
    <w:rsid w:val="00E059D6"/>
    <w:rsid w:val="00E05BB4"/>
    <w:rsid w:val="00E05C08"/>
    <w:rsid w:val="00E05CD3"/>
    <w:rsid w:val="00E05DB7"/>
    <w:rsid w:val="00E05F9F"/>
    <w:rsid w:val="00E05FB1"/>
    <w:rsid w:val="00E06123"/>
    <w:rsid w:val="00E0642E"/>
    <w:rsid w:val="00E0659F"/>
    <w:rsid w:val="00E06648"/>
    <w:rsid w:val="00E067F0"/>
    <w:rsid w:val="00E06C18"/>
    <w:rsid w:val="00E06DBF"/>
    <w:rsid w:val="00E06F3C"/>
    <w:rsid w:val="00E073A2"/>
    <w:rsid w:val="00E07679"/>
    <w:rsid w:val="00E077F0"/>
    <w:rsid w:val="00E07837"/>
    <w:rsid w:val="00E078F5"/>
    <w:rsid w:val="00E07952"/>
    <w:rsid w:val="00E079CE"/>
    <w:rsid w:val="00E079D9"/>
    <w:rsid w:val="00E07C52"/>
    <w:rsid w:val="00E07EA6"/>
    <w:rsid w:val="00E07F2E"/>
    <w:rsid w:val="00E07F9D"/>
    <w:rsid w:val="00E10108"/>
    <w:rsid w:val="00E1015A"/>
    <w:rsid w:val="00E10230"/>
    <w:rsid w:val="00E1052E"/>
    <w:rsid w:val="00E105C4"/>
    <w:rsid w:val="00E107C7"/>
    <w:rsid w:val="00E10A2B"/>
    <w:rsid w:val="00E10BB6"/>
    <w:rsid w:val="00E10E4A"/>
    <w:rsid w:val="00E11172"/>
    <w:rsid w:val="00E11263"/>
    <w:rsid w:val="00E11285"/>
    <w:rsid w:val="00E11348"/>
    <w:rsid w:val="00E11353"/>
    <w:rsid w:val="00E1145E"/>
    <w:rsid w:val="00E114DA"/>
    <w:rsid w:val="00E11539"/>
    <w:rsid w:val="00E115BE"/>
    <w:rsid w:val="00E11832"/>
    <w:rsid w:val="00E119E8"/>
    <w:rsid w:val="00E11B45"/>
    <w:rsid w:val="00E11DE2"/>
    <w:rsid w:val="00E11E98"/>
    <w:rsid w:val="00E11ED2"/>
    <w:rsid w:val="00E122AC"/>
    <w:rsid w:val="00E12305"/>
    <w:rsid w:val="00E123C4"/>
    <w:rsid w:val="00E123CB"/>
    <w:rsid w:val="00E123FF"/>
    <w:rsid w:val="00E124AD"/>
    <w:rsid w:val="00E1250D"/>
    <w:rsid w:val="00E12572"/>
    <w:rsid w:val="00E12624"/>
    <w:rsid w:val="00E1263B"/>
    <w:rsid w:val="00E127B5"/>
    <w:rsid w:val="00E128DD"/>
    <w:rsid w:val="00E12BDD"/>
    <w:rsid w:val="00E12D35"/>
    <w:rsid w:val="00E12F5A"/>
    <w:rsid w:val="00E1315C"/>
    <w:rsid w:val="00E13196"/>
    <w:rsid w:val="00E1319E"/>
    <w:rsid w:val="00E133E0"/>
    <w:rsid w:val="00E135EF"/>
    <w:rsid w:val="00E13728"/>
    <w:rsid w:val="00E13798"/>
    <w:rsid w:val="00E138E5"/>
    <w:rsid w:val="00E13911"/>
    <w:rsid w:val="00E13915"/>
    <w:rsid w:val="00E13AB9"/>
    <w:rsid w:val="00E13D95"/>
    <w:rsid w:val="00E13EF3"/>
    <w:rsid w:val="00E13F3A"/>
    <w:rsid w:val="00E1406E"/>
    <w:rsid w:val="00E141D6"/>
    <w:rsid w:val="00E142DF"/>
    <w:rsid w:val="00E142E8"/>
    <w:rsid w:val="00E14440"/>
    <w:rsid w:val="00E14457"/>
    <w:rsid w:val="00E144EB"/>
    <w:rsid w:val="00E146F4"/>
    <w:rsid w:val="00E1497B"/>
    <w:rsid w:val="00E14AA6"/>
    <w:rsid w:val="00E14B4B"/>
    <w:rsid w:val="00E14C3F"/>
    <w:rsid w:val="00E14C54"/>
    <w:rsid w:val="00E14C99"/>
    <w:rsid w:val="00E14CB9"/>
    <w:rsid w:val="00E14F8A"/>
    <w:rsid w:val="00E15285"/>
    <w:rsid w:val="00E154A5"/>
    <w:rsid w:val="00E15588"/>
    <w:rsid w:val="00E15598"/>
    <w:rsid w:val="00E155D7"/>
    <w:rsid w:val="00E1568D"/>
    <w:rsid w:val="00E1599A"/>
    <w:rsid w:val="00E159B7"/>
    <w:rsid w:val="00E15C84"/>
    <w:rsid w:val="00E15F38"/>
    <w:rsid w:val="00E15F39"/>
    <w:rsid w:val="00E16143"/>
    <w:rsid w:val="00E161A6"/>
    <w:rsid w:val="00E16206"/>
    <w:rsid w:val="00E1621B"/>
    <w:rsid w:val="00E163BB"/>
    <w:rsid w:val="00E166E9"/>
    <w:rsid w:val="00E167BA"/>
    <w:rsid w:val="00E167EA"/>
    <w:rsid w:val="00E169CF"/>
    <w:rsid w:val="00E16B61"/>
    <w:rsid w:val="00E16C07"/>
    <w:rsid w:val="00E16C20"/>
    <w:rsid w:val="00E16C6A"/>
    <w:rsid w:val="00E16C88"/>
    <w:rsid w:val="00E170AF"/>
    <w:rsid w:val="00E1715D"/>
    <w:rsid w:val="00E172F9"/>
    <w:rsid w:val="00E1739C"/>
    <w:rsid w:val="00E1739F"/>
    <w:rsid w:val="00E174A3"/>
    <w:rsid w:val="00E17514"/>
    <w:rsid w:val="00E17613"/>
    <w:rsid w:val="00E17761"/>
    <w:rsid w:val="00E17815"/>
    <w:rsid w:val="00E1789C"/>
    <w:rsid w:val="00E17CA8"/>
    <w:rsid w:val="00E2009D"/>
    <w:rsid w:val="00E203B9"/>
    <w:rsid w:val="00E204D5"/>
    <w:rsid w:val="00E20822"/>
    <w:rsid w:val="00E2085C"/>
    <w:rsid w:val="00E208EB"/>
    <w:rsid w:val="00E20C03"/>
    <w:rsid w:val="00E20CA4"/>
    <w:rsid w:val="00E2124D"/>
    <w:rsid w:val="00E2125F"/>
    <w:rsid w:val="00E21452"/>
    <w:rsid w:val="00E2152A"/>
    <w:rsid w:val="00E218FA"/>
    <w:rsid w:val="00E21AE6"/>
    <w:rsid w:val="00E21AE9"/>
    <w:rsid w:val="00E21BCD"/>
    <w:rsid w:val="00E21C30"/>
    <w:rsid w:val="00E21C45"/>
    <w:rsid w:val="00E21F02"/>
    <w:rsid w:val="00E21F0F"/>
    <w:rsid w:val="00E221B5"/>
    <w:rsid w:val="00E221F7"/>
    <w:rsid w:val="00E222D2"/>
    <w:rsid w:val="00E2264C"/>
    <w:rsid w:val="00E2276D"/>
    <w:rsid w:val="00E227BD"/>
    <w:rsid w:val="00E22843"/>
    <w:rsid w:val="00E22A87"/>
    <w:rsid w:val="00E22AB7"/>
    <w:rsid w:val="00E22B10"/>
    <w:rsid w:val="00E22BCE"/>
    <w:rsid w:val="00E22D00"/>
    <w:rsid w:val="00E22D78"/>
    <w:rsid w:val="00E22ED0"/>
    <w:rsid w:val="00E22F89"/>
    <w:rsid w:val="00E22F9D"/>
    <w:rsid w:val="00E22FE1"/>
    <w:rsid w:val="00E2301D"/>
    <w:rsid w:val="00E23049"/>
    <w:rsid w:val="00E234C1"/>
    <w:rsid w:val="00E234F5"/>
    <w:rsid w:val="00E23C1C"/>
    <w:rsid w:val="00E23C8D"/>
    <w:rsid w:val="00E23E8D"/>
    <w:rsid w:val="00E2400B"/>
    <w:rsid w:val="00E2418F"/>
    <w:rsid w:val="00E243D3"/>
    <w:rsid w:val="00E24501"/>
    <w:rsid w:val="00E246EF"/>
    <w:rsid w:val="00E249C2"/>
    <w:rsid w:val="00E249E4"/>
    <w:rsid w:val="00E24B56"/>
    <w:rsid w:val="00E24C5B"/>
    <w:rsid w:val="00E24E1E"/>
    <w:rsid w:val="00E25194"/>
    <w:rsid w:val="00E25210"/>
    <w:rsid w:val="00E25434"/>
    <w:rsid w:val="00E25462"/>
    <w:rsid w:val="00E255A8"/>
    <w:rsid w:val="00E2567D"/>
    <w:rsid w:val="00E2597F"/>
    <w:rsid w:val="00E259BC"/>
    <w:rsid w:val="00E25A57"/>
    <w:rsid w:val="00E25C81"/>
    <w:rsid w:val="00E25D01"/>
    <w:rsid w:val="00E25E54"/>
    <w:rsid w:val="00E25EE4"/>
    <w:rsid w:val="00E25F48"/>
    <w:rsid w:val="00E26280"/>
    <w:rsid w:val="00E265D7"/>
    <w:rsid w:val="00E26638"/>
    <w:rsid w:val="00E266E9"/>
    <w:rsid w:val="00E2678B"/>
    <w:rsid w:val="00E26CA2"/>
    <w:rsid w:val="00E26EE8"/>
    <w:rsid w:val="00E26F7C"/>
    <w:rsid w:val="00E272E9"/>
    <w:rsid w:val="00E275B3"/>
    <w:rsid w:val="00E277DF"/>
    <w:rsid w:val="00E27901"/>
    <w:rsid w:val="00E27B86"/>
    <w:rsid w:val="00E27EFF"/>
    <w:rsid w:val="00E27F25"/>
    <w:rsid w:val="00E30369"/>
    <w:rsid w:val="00E3044D"/>
    <w:rsid w:val="00E304C0"/>
    <w:rsid w:val="00E306AA"/>
    <w:rsid w:val="00E30726"/>
    <w:rsid w:val="00E307DE"/>
    <w:rsid w:val="00E30808"/>
    <w:rsid w:val="00E308A5"/>
    <w:rsid w:val="00E30ABC"/>
    <w:rsid w:val="00E30ACA"/>
    <w:rsid w:val="00E30C1A"/>
    <w:rsid w:val="00E30CE9"/>
    <w:rsid w:val="00E30E79"/>
    <w:rsid w:val="00E30EB6"/>
    <w:rsid w:val="00E30F66"/>
    <w:rsid w:val="00E30F8E"/>
    <w:rsid w:val="00E30FA4"/>
    <w:rsid w:val="00E311EA"/>
    <w:rsid w:val="00E31549"/>
    <w:rsid w:val="00E31616"/>
    <w:rsid w:val="00E317E8"/>
    <w:rsid w:val="00E31974"/>
    <w:rsid w:val="00E31BB9"/>
    <w:rsid w:val="00E31EAE"/>
    <w:rsid w:val="00E31EFE"/>
    <w:rsid w:val="00E31F24"/>
    <w:rsid w:val="00E320B0"/>
    <w:rsid w:val="00E320E3"/>
    <w:rsid w:val="00E3220B"/>
    <w:rsid w:val="00E3222A"/>
    <w:rsid w:val="00E3225D"/>
    <w:rsid w:val="00E323AF"/>
    <w:rsid w:val="00E323F4"/>
    <w:rsid w:val="00E324B8"/>
    <w:rsid w:val="00E32796"/>
    <w:rsid w:val="00E328F5"/>
    <w:rsid w:val="00E329B1"/>
    <w:rsid w:val="00E32CA5"/>
    <w:rsid w:val="00E32EAB"/>
    <w:rsid w:val="00E33066"/>
    <w:rsid w:val="00E330CA"/>
    <w:rsid w:val="00E33123"/>
    <w:rsid w:val="00E33147"/>
    <w:rsid w:val="00E33151"/>
    <w:rsid w:val="00E331E8"/>
    <w:rsid w:val="00E33336"/>
    <w:rsid w:val="00E3337F"/>
    <w:rsid w:val="00E336C6"/>
    <w:rsid w:val="00E337F8"/>
    <w:rsid w:val="00E33A5B"/>
    <w:rsid w:val="00E33B26"/>
    <w:rsid w:val="00E33BDF"/>
    <w:rsid w:val="00E33C62"/>
    <w:rsid w:val="00E33FD1"/>
    <w:rsid w:val="00E3414D"/>
    <w:rsid w:val="00E342A7"/>
    <w:rsid w:val="00E342FC"/>
    <w:rsid w:val="00E34411"/>
    <w:rsid w:val="00E3446E"/>
    <w:rsid w:val="00E34561"/>
    <w:rsid w:val="00E34574"/>
    <w:rsid w:val="00E34742"/>
    <w:rsid w:val="00E34887"/>
    <w:rsid w:val="00E34901"/>
    <w:rsid w:val="00E349D5"/>
    <w:rsid w:val="00E34D6A"/>
    <w:rsid w:val="00E35005"/>
    <w:rsid w:val="00E35119"/>
    <w:rsid w:val="00E35167"/>
    <w:rsid w:val="00E352A5"/>
    <w:rsid w:val="00E355B8"/>
    <w:rsid w:val="00E3597A"/>
    <w:rsid w:val="00E35990"/>
    <w:rsid w:val="00E35B45"/>
    <w:rsid w:val="00E35C4F"/>
    <w:rsid w:val="00E36034"/>
    <w:rsid w:val="00E36070"/>
    <w:rsid w:val="00E36175"/>
    <w:rsid w:val="00E3661D"/>
    <w:rsid w:val="00E3667D"/>
    <w:rsid w:val="00E3681B"/>
    <w:rsid w:val="00E36B27"/>
    <w:rsid w:val="00E36C71"/>
    <w:rsid w:val="00E36CC9"/>
    <w:rsid w:val="00E36FAE"/>
    <w:rsid w:val="00E36FEC"/>
    <w:rsid w:val="00E370D3"/>
    <w:rsid w:val="00E373BC"/>
    <w:rsid w:val="00E374D7"/>
    <w:rsid w:val="00E37708"/>
    <w:rsid w:val="00E3777F"/>
    <w:rsid w:val="00E3778E"/>
    <w:rsid w:val="00E377B3"/>
    <w:rsid w:val="00E379FC"/>
    <w:rsid w:val="00E37A2A"/>
    <w:rsid w:val="00E37AA5"/>
    <w:rsid w:val="00E37B43"/>
    <w:rsid w:val="00E37D83"/>
    <w:rsid w:val="00E37ECE"/>
    <w:rsid w:val="00E37FAA"/>
    <w:rsid w:val="00E4001C"/>
    <w:rsid w:val="00E40293"/>
    <w:rsid w:val="00E402D7"/>
    <w:rsid w:val="00E403C9"/>
    <w:rsid w:val="00E403F9"/>
    <w:rsid w:val="00E4076B"/>
    <w:rsid w:val="00E4078D"/>
    <w:rsid w:val="00E40A49"/>
    <w:rsid w:val="00E40A96"/>
    <w:rsid w:val="00E40D3B"/>
    <w:rsid w:val="00E40E55"/>
    <w:rsid w:val="00E41135"/>
    <w:rsid w:val="00E411A9"/>
    <w:rsid w:val="00E411D9"/>
    <w:rsid w:val="00E4123F"/>
    <w:rsid w:val="00E41251"/>
    <w:rsid w:val="00E412CB"/>
    <w:rsid w:val="00E4170B"/>
    <w:rsid w:val="00E41875"/>
    <w:rsid w:val="00E418FA"/>
    <w:rsid w:val="00E419D8"/>
    <w:rsid w:val="00E41A8C"/>
    <w:rsid w:val="00E41A8D"/>
    <w:rsid w:val="00E41B0C"/>
    <w:rsid w:val="00E41C38"/>
    <w:rsid w:val="00E41E77"/>
    <w:rsid w:val="00E42055"/>
    <w:rsid w:val="00E423B9"/>
    <w:rsid w:val="00E427A7"/>
    <w:rsid w:val="00E427AF"/>
    <w:rsid w:val="00E42972"/>
    <w:rsid w:val="00E42D48"/>
    <w:rsid w:val="00E42E34"/>
    <w:rsid w:val="00E42EC3"/>
    <w:rsid w:val="00E43006"/>
    <w:rsid w:val="00E43136"/>
    <w:rsid w:val="00E43150"/>
    <w:rsid w:val="00E4357D"/>
    <w:rsid w:val="00E43699"/>
    <w:rsid w:val="00E438AB"/>
    <w:rsid w:val="00E43D98"/>
    <w:rsid w:val="00E43DEA"/>
    <w:rsid w:val="00E43ED6"/>
    <w:rsid w:val="00E4409E"/>
    <w:rsid w:val="00E441FC"/>
    <w:rsid w:val="00E44214"/>
    <w:rsid w:val="00E44215"/>
    <w:rsid w:val="00E444D3"/>
    <w:rsid w:val="00E44502"/>
    <w:rsid w:val="00E44522"/>
    <w:rsid w:val="00E445FB"/>
    <w:rsid w:val="00E44690"/>
    <w:rsid w:val="00E448FD"/>
    <w:rsid w:val="00E45124"/>
    <w:rsid w:val="00E45155"/>
    <w:rsid w:val="00E4517D"/>
    <w:rsid w:val="00E453DE"/>
    <w:rsid w:val="00E4541D"/>
    <w:rsid w:val="00E4548E"/>
    <w:rsid w:val="00E45492"/>
    <w:rsid w:val="00E454B2"/>
    <w:rsid w:val="00E454D5"/>
    <w:rsid w:val="00E45529"/>
    <w:rsid w:val="00E45714"/>
    <w:rsid w:val="00E457B4"/>
    <w:rsid w:val="00E457ED"/>
    <w:rsid w:val="00E45965"/>
    <w:rsid w:val="00E45A90"/>
    <w:rsid w:val="00E45AE0"/>
    <w:rsid w:val="00E45B4C"/>
    <w:rsid w:val="00E45BD2"/>
    <w:rsid w:val="00E45C20"/>
    <w:rsid w:val="00E45C8E"/>
    <w:rsid w:val="00E45D07"/>
    <w:rsid w:val="00E45DC9"/>
    <w:rsid w:val="00E45DF1"/>
    <w:rsid w:val="00E46022"/>
    <w:rsid w:val="00E46159"/>
    <w:rsid w:val="00E46617"/>
    <w:rsid w:val="00E466D3"/>
    <w:rsid w:val="00E467BF"/>
    <w:rsid w:val="00E46996"/>
    <w:rsid w:val="00E46A4C"/>
    <w:rsid w:val="00E46E8E"/>
    <w:rsid w:val="00E470DE"/>
    <w:rsid w:val="00E47542"/>
    <w:rsid w:val="00E477F8"/>
    <w:rsid w:val="00E47977"/>
    <w:rsid w:val="00E479A8"/>
    <w:rsid w:val="00E47A36"/>
    <w:rsid w:val="00E47FC7"/>
    <w:rsid w:val="00E5070B"/>
    <w:rsid w:val="00E50768"/>
    <w:rsid w:val="00E50B90"/>
    <w:rsid w:val="00E50BBC"/>
    <w:rsid w:val="00E50BE2"/>
    <w:rsid w:val="00E50C65"/>
    <w:rsid w:val="00E50C91"/>
    <w:rsid w:val="00E50D10"/>
    <w:rsid w:val="00E51138"/>
    <w:rsid w:val="00E5118C"/>
    <w:rsid w:val="00E512D3"/>
    <w:rsid w:val="00E5135D"/>
    <w:rsid w:val="00E518B6"/>
    <w:rsid w:val="00E51A63"/>
    <w:rsid w:val="00E51B96"/>
    <w:rsid w:val="00E51BBC"/>
    <w:rsid w:val="00E51C16"/>
    <w:rsid w:val="00E521DE"/>
    <w:rsid w:val="00E52265"/>
    <w:rsid w:val="00E522A6"/>
    <w:rsid w:val="00E524CD"/>
    <w:rsid w:val="00E52875"/>
    <w:rsid w:val="00E5288B"/>
    <w:rsid w:val="00E52A00"/>
    <w:rsid w:val="00E52A05"/>
    <w:rsid w:val="00E52AEA"/>
    <w:rsid w:val="00E52B78"/>
    <w:rsid w:val="00E52B88"/>
    <w:rsid w:val="00E52BB7"/>
    <w:rsid w:val="00E52C72"/>
    <w:rsid w:val="00E52D77"/>
    <w:rsid w:val="00E52DEE"/>
    <w:rsid w:val="00E52F19"/>
    <w:rsid w:val="00E52F40"/>
    <w:rsid w:val="00E5301D"/>
    <w:rsid w:val="00E533FD"/>
    <w:rsid w:val="00E5347D"/>
    <w:rsid w:val="00E5359F"/>
    <w:rsid w:val="00E53801"/>
    <w:rsid w:val="00E538BB"/>
    <w:rsid w:val="00E53976"/>
    <w:rsid w:val="00E53AE5"/>
    <w:rsid w:val="00E53D35"/>
    <w:rsid w:val="00E53D48"/>
    <w:rsid w:val="00E53E22"/>
    <w:rsid w:val="00E541AA"/>
    <w:rsid w:val="00E54471"/>
    <w:rsid w:val="00E5447B"/>
    <w:rsid w:val="00E5456C"/>
    <w:rsid w:val="00E545DE"/>
    <w:rsid w:val="00E549AF"/>
    <w:rsid w:val="00E54A9E"/>
    <w:rsid w:val="00E54AEF"/>
    <w:rsid w:val="00E54AFE"/>
    <w:rsid w:val="00E54F6D"/>
    <w:rsid w:val="00E5503D"/>
    <w:rsid w:val="00E55097"/>
    <w:rsid w:val="00E55541"/>
    <w:rsid w:val="00E55591"/>
    <w:rsid w:val="00E55A04"/>
    <w:rsid w:val="00E55AA0"/>
    <w:rsid w:val="00E55B8E"/>
    <w:rsid w:val="00E55DBF"/>
    <w:rsid w:val="00E55F7D"/>
    <w:rsid w:val="00E56094"/>
    <w:rsid w:val="00E5625D"/>
    <w:rsid w:val="00E569CA"/>
    <w:rsid w:val="00E56BB0"/>
    <w:rsid w:val="00E56C1D"/>
    <w:rsid w:val="00E56D3B"/>
    <w:rsid w:val="00E56D62"/>
    <w:rsid w:val="00E56E48"/>
    <w:rsid w:val="00E57026"/>
    <w:rsid w:val="00E57872"/>
    <w:rsid w:val="00E60275"/>
    <w:rsid w:val="00E602A6"/>
    <w:rsid w:val="00E60389"/>
    <w:rsid w:val="00E603B9"/>
    <w:rsid w:val="00E60757"/>
    <w:rsid w:val="00E60829"/>
    <w:rsid w:val="00E6083A"/>
    <w:rsid w:val="00E60A88"/>
    <w:rsid w:val="00E60B33"/>
    <w:rsid w:val="00E60C6A"/>
    <w:rsid w:val="00E60C6D"/>
    <w:rsid w:val="00E60CDC"/>
    <w:rsid w:val="00E60CF4"/>
    <w:rsid w:val="00E61084"/>
    <w:rsid w:val="00E610C0"/>
    <w:rsid w:val="00E61175"/>
    <w:rsid w:val="00E61454"/>
    <w:rsid w:val="00E6149E"/>
    <w:rsid w:val="00E614E4"/>
    <w:rsid w:val="00E619F3"/>
    <w:rsid w:val="00E61C39"/>
    <w:rsid w:val="00E61D57"/>
    <w:rsid w:val="00E61E94"/>
    <w:rsid w:val="00E61ED4"/>
    <w:rsid w:val="00E61F77"/>
    <w:rsid w:val="00E61FFB"/>
    <w:rsid w:val="00E62123"/>
    <w:rsid w:val="00E62129"/>
    <w:rsid w:val="00E62170"/>
    <w:rsid w:val="00E6242C"/>
    <w:rsid w:val="00E6265C"/>
    <w:rsid w:val="00E626BD"/>
    <w:rsid w:val="00E6287D"/>
    <w:rsid w:val="00E629CB"/>
    <w:rsid w:val="00E62AEE"/>
    <w:rsid w:val="00E62B54"/>
    <w:rsid w:val="00E62B6E"/>
    <w:rsid w:val="00E62B7A"/>
    <w:rsid w:val="00E62BB7"/>
    <w:rsid w:val="00E62C9D"/>
    <w:rsid w:val="00E62CDC"/>
    <w:rsid w:val="00E62F4D"/>
    <w:rsid w:val="00E632AA"/>
    <w:rsid w:val="00E633D7"/>
    <w:rsid w:val="00E634CB"/>
    <w:rsid w:val="00E634D3"/>
    <w:rsid w:val="00E634DD"/>
    <w:rsid w:val="00E63543"/>
    <w:rsid w:val="00E63706"/>
    <w:rsid w:val="00E638B7"/>
    <w:rsid w:val="00E6390F"/>
    <w:rsid w:val="00E63948"/>
    <w:rsid w:val="00E63A68"/>
    <w:rsid w:val="00E63C05"/>
    <w:rsid w:val="00E63E14"/>
    <w:rsid w:val="00E63EE0"/>
    <w:rsid w:val="00E64067"/>
    <w:rsid w:val="00E640BC"/>
    <w:rsid w:val="00E641D2"/>
    <w:rsid w:val="00E642BC"/>
    <w:rsid w:val="00E6431C"/>
    <w:rsid w:val="00E643C1"/>
    <w:rsid w:val="00E643C6"/>
    <w:rsid w:val="00E64434"/>
    <w:rsid w:val="00E644FD"/>
    <w:rsid w:val="00E645D3"/>
    <w:rsid w:val="00E64618"/>
    <w:rsid w:val="00E64E29"/>
    <w:rsid w:val="00E65196"/>
    <w:rsid w:val="00E6535A"/>
    <w:rsid w:val="00E655A6"/>
    <w:rsid w:val="00E6563F"/>
    <w:rsid w:val="00E659B6"/>
    <w:rsid w:val="00E65D6D"/>
    <w:rsid w:val="00E66033"/>
    <w:rsid w:val="00E66330"/>
    <w:rsid w:val="00E66391"/>
    <w:rsid w:val="00E66615"/>
    <w:rsid w:val="00E66740"/>
    <w:rsid w:val="00E66778"/>
    <w:rsid w:val="00E6688A"/>
    <w:rsid w:val="00E669A5"/>
    <w:rsid w:val="00E66A86"/>
    <w:rsid w:val="00E66BDA"/>
    <w:rsid w:val="00E66BFD"/>
    <w:rsid w:val="00E66D1D"/>
    <w:rsid w:val="00E66EC4"/>
    <w:rsid w:val="00E66F6D"/>
    <w:rsid w:val="00E670EC"/>
    <w:rsid w:val="00E673AE"/>
    <w:rsid w:val="00E673F1"/>
    <w:rsid w:val="00E6757D"/>
    <w:rsid w:val="00E67710"/>
    <w:rsid w:val="00E67890"/>
    <w:rsid w:val="00E679FE"/>
    <w:rsid w:val="00E67A51"/>
    <w:rsid w:val="00E67BB3"/>
    <w:rsid w:val="00E67D50"/>
    <w:rsid w:val="00E70107"/>
    <w:rsid w:val="00E7024D"/>
    <w:rsid w:val="00E70258"/>
    <w:rsid w:val="00E7039A"/>
    <w:rsid w:val="00E70631"/>
    <w:rsid w:val="00E70667"/>
    <w:rsid w:val="00E707C1"/>
    <w:rsid w:val="00E70AD8"/>
    <w:rsid w:val="00E70CB5"/>
    <w:rsid w:val="00E70F02"/>
    <w:rsid w:val="00E70F58"/>
    <w:rsid w:val="00E70F85"/>
    <w:rsid w:val="00E7107D"/>
    <w:rsid w:val="00E71293"/>
    <w:rsid w:val="00E713A0"/>
    <w:rsid w:val="00E71441"/>
    <w:rsid w:val="00E7149B"/>
    <w:rsid w:val="00E715D0"/>
    <w:rsid w:val="00E715F5"/>
    <w:rsid w:val="00E7166E"/>
    <w:rsid w:val="00E7167A"/>
    <w:rsid w:val="00E7188C"/>
    <w:rsid w:val="00E71977"/>
    <w:rsid w:val="00E71A20"/>
    <w:rsid w:val="00E71B16"/>
    <w:rsid w:val="00E71B81"/>
    <w:rsid w:val="00E71CE9"/>
    <w:rsid w:val="00E71DC8"/>
    <w:rsid w:val="00E71E22"/>
    <w:rsid w:val="00E722B9"/>
    <w:rsid w:val="00E722CB"/>
    <w:rsid w:val="00E72375"/>
    <w:rsid w:val="00E724AD"/>
    <w:rsid w:val="00E727F5"/>
    <w:rsid w:val="00E728EB"/>
    <w:rsid w:val="00E72A86"/>
    <w:rsid w:val="00E72BEE"/>
    <w:rsid w:val="00E72D37"/>
    <w:rsid w:val="00E72E6D"/>
    <w:rsid w:val="00E72E7D"/>
    <w:rsid w:val="00E72FC7"/>
    <w:rsid w:val="00E7306D"/>
    <w:rsid w:val="00E730F3"/>
    <w:rsid w:val="00E7345D"/>
    <w:rsid w:val="00E7359C"/>
    <w:rsid w:val="00E735F7"/>
    <w:rsid w:val="00E73802"/>
    <w:rsid w:val="00E73833"/>
    <w:rsid w:val="00E738BE"/>
    <w:rsid w:val="00E7390B"/>
    <w:rsid w:val="00E73A62"/>
    <w:rsid w:val="00E73C57"/>
    <w:rsid w:val="00E73EEF"/>
    <w:rsid w:val="00E73FDD"/>
    <w:rsid w:val="00E74009"/>
    <w:rsid w:val="00E7410F"/>
    <w:rsid w:val="00E7411B"/>
    <w:rsid w:val="00E74326"/>
    <w:rsid w:val="00E746FA"/>
    <w:rsid w:val="00E74937"/>
    <w:rsid w:val="00E749DD"/>
    <w:rsid w:val="00E74A76"/>
    <w:rsid w:val="00E74AB0"/>
    <w:rsid w:val="00E74BDC"/>
    <w:rsid w:val="00E74C17"/>
    <w:rsid w:val="00E74D69"/>
    <w:rsid w:val="00E74DC6"/>
    <w:rsid w:val="00E74E12"/>
    <w:rsid w:val="00E74E54"/>
    <w:rsid w:val="00E74EFE"/>
    <w:rsid w:val="00E74F5C"/>
    <w:rsid w:val="00E7557D"/>
    <w:rsid w:val="00E755CF"/>
    <w:rsid w:val="00E75648"/>
    <w:rsid w:val="00E756A6"/>
    <w:rsid w:val="00E75825"/>
    <w:rsid w:val="00E75A0F"/>
    <w:rsid w:val="00E75C94"/>
    <w:rsid w:val="00E75D4B"/>
    <w:rsid w:val="00E75E10"/>
    <w:rsid w:val="00E75EA6"/>
    <w:rsid w:val="00E75F8B"/>
    <w:rsid w:val="00E76243"/>
    <w:rsid w:val="00E763CE"/>
    <w:rsid w:val="00E76518"/>
    <w:rsid w:val="00E76671"/>
    <w:rsid w:val="00E76968"/>
    <w:rsid w:val="00E769CD"/>
    <w:rsid w:val="00E769D7"/>
    <w:rsid w:val="00E76A01"/>
    <w:rsid w:val="00E76A1F"/>
    <w:rsid w:val="00E76C7B"/>
    <w:rsid w:val="00E76C99"/>
    <w:rsid w:val="00E76DA1"/>
    <w:rsid w:val="00E76DDC"/>
    <w:rsid w:val="00E76E16"/>
    <w:rsid w:val="00E76E3A"/>
    <w:rsid w:val="00E76F82"/>
    <w:rsid w:val="00E7708F"/>
    <w:rsid w:val="00E770C1"/>
    <w:rsid w:val="00E771FF"/>
    <w:rsid w:val="00E7726C"/>
    <w:rsid w:val="00E77359"/>
    <w:rsid w:val="00E77817"/>
    <w:rsid w:val="00E77905"/>
    <w:rsid w:val="00E7794C"/>
    <w:rsid w:val="00E77D4A"/>
    <w:rsid w:val="00E77ED7"/>
    <w:rsid w:val="00E77F77"/>
    <w:rsid w:val="00E8011C"/>
    <w:rsid w:val="00E8018E"/>
    <w:rsid w:val="00E802C6"/>
    <w:rsid w:val="00E8032C"/>
    <w:rsid w:val="00E80688"/>
    <w:rsid w:val="00E80732"/>
    <w:rsid w:val="00E80939"/>
    <w:rsid w:val="00E80CC7"/>
    <w:rsid w:val="00E80FAD"/>
    <w:rsid w:val="00E8100A"/>
    <w:rsid w:val="00E81277"/>
    <w:rsid w:val="00E812C0"/>
    <w:rsid w:val="00E81642"/>
    <w:rsid w:val="00E8178F"/>
    <w:rsid w:val="00E81942"/>
    <w:rsid w:val="00E819DE"/>
    <w:rsid w:val="00E81AB3"/>
    <w:rsid w:val="00E81B90"/>
    <w:rsid w:val="00E81DC7"/>
    <w:rsid w:val="00E81E02"/>
    <w:rsid w:val="00E82054"/>
    <w:rsid w:val="00E82085"/>
    <w:rsid w:val="00E82281"/>
    <w:rsid w:val="00E8289A"/>
    <w:rsid w:val="00E82C19"/>
    <w:rsid w:val="00E82E74"/>
    <w:rsid w:val="00E82F79"/>
    <w:rsid w:val="00E82F89"/>
    <w:rsid w:val="00E82FD8"/>
    <w:rsid w:val="00E83308"/>
    <w:rsid w:val="00E83482"/>
    <w:rsid w:val="00E83700"/>
    <w:rsid w:val="00E83846"/>
    <w:rsid w:val="00E8386D"/>
    <w:rsid w:val="00E838C6"/>
    <w:rsid w:val="00E83D54"/>
    <w:rsid w:val="00E83DCF"/>
    <w:rsid w:val="00E83DF6"/>
    <w:rsid w:val="00E83F68"/>
    <w:rsid w:val="00E8407E"/>
    <w:rsid w:val="00E841ED"/>
    <w:rsid w:val="00E84226"/>
    <w:rsid w:val="00E843F4"/>
    <w:rsid w:val="00E84414"/>
    <w:rsid w:val="00E84675"/>
    <w:rsid w:val="00E848CF"/>
    <w:rsid w:val="00E848E6"/>
    <w:rsid w:val="00E84B16"/>
    <w:rsid w:val="00E84BD6"/>
    <w:rsid w:val="00E84C86"/>
    <w:rsid w:val="00E84D6E"/>
    <w:rsid w:val="00E84DA9"/>
    <w:rsid w:val="00E84E1E"/>
    <w:rsid w:val="00E84E36"/>
    <w:rsid w:val="00E84EFB"/>
    <w:rsid w:val="00E84EFF"/>
    <w:rsid w:val="00E84F5A"/>
    <w:rsid w:val="00E85095"/>
    <w:rsid w:val="00E8516F"/>
    <w:rsid w:val="00E8546A"/>
    <w:rsid w:val="00E85620"/>
    <w:rsid w:val="00E859F2"/>
    <w:rsid w:val="00E85AA8"/>
    <w:rsid w:val="00E85B2D"/>
    <w:rsid w:val="00E85B73"/>
    <w:rsid w:val="00E85B77"/>
    <w:rsid w:val="00E85C15"/>
    <w:rsid w:val="00E85CD1"/>
    <w:rsid w:val="00E85D3A"/>
    <w:rsid w:val="00E85EE6"/>
    <w:rsid w:val="00E85FD9"/>
    <w:rsid w:val="00E86055"/>
    <w:rsid w:val="00E860A4"/>
    <w:rsid w:val="00E86100"/>
    <w:rsid w:val="00E8612B"/>
    <w:rsid w:val="00E8628D"/>
    <w:rsid w:val="00E86530"/>
    <w:rsid w:val="00E86758"/>
    <w:rsid w:val="00E86936"/>
    <w:rsid w:val="00E869A9"/>
    <w:rsid w:val="00E869F3"/>
    <w:rsid w:val="00E86A88"/>
    <w:rsid w:val="00E86F67"/>
    <w:rsid w:val="00E8707E"/>
    <w:rsid w:val="00E87389"/>
    <w:rsid w:val="00E877E0"/>
    <w:rsid w:val="00E87AE9"/>
    <w:rsid w:val="00E87BFC"/>
    <w:rsid w:val="00E87F94"/>
    <w:rsid w:val="00E87FC0"/>
    <w:rsid w:val="00E9004C"/>
    <w:rsid w:val="00E900BD"/>
    <w:rsid w:val="00E900E4"/>
    <w:rsid w:val="00E900EF"/>
    <w:rsid w:val="00E90650"/>
    <w:rsid w:val="00E90998"/>
    <w:rsid w:val="00E90A02"/>
    <w:rsid w:val="00E90CBC"/>
    <w:rsid w:val="00E90D0A"/>
    <w:rsid w:val="00E9103E"/>
    <w:rsid w:val="00E9108F"/>
    <w:rsid w:val="00E9116D"/>
    <w:rsid w:val="00E912B7"/>
    <w:rsid w:val="00E91677"/>
    <w:rsid w:val="00E9173A"/>
    <w:rsid w:val="00E91864"/>
    <w:rsid w:val="00E918A0"/>
    <w:rsid w:val="00E91C5F"/>
    <w:rsid w:val="00E91D47"/>
    <w:rsid w:val="00E91D94"/>
    <w:rsid w:val="00E91FFD"/>
    <w:rsid w:val="00E9208C"/>
    <w:rsid w:val="00E92503"/>
    <w:rsid w:val="00E9251B"/>
    <w:rsid w:val="00E926CB"/>
    <w:rsid w:val="00E926F2"/>
    <w:rsid w:val="00E92A5B"/>
    <w:rsid w:val="00E92A98"/>
    <w:rsid w:val="00E92ADB"/>
    <w:rsid w:val="00E92B52"/>
    <w:rsid w:val="00E92B8E"/>
    <w:rsid w:val="00E92DD8"/>
    <w:rsid w:val="00E92DE9"/>
    <w:rsid w:val="00E92EBB"/>
    <w:rsid w:val="00E92F2A"/>
    <w:rsid w:val="00E92FBF"/>
    <w:rsid w:val="00E932DA"/>
    <w:rsid w:val="00E933A8"/>
    <w:rsid w:val="00E93488"/>
    <w:rsid w:val="00E936B7"/>
    <w:rsid w:val="00E936BF"/>
    <w:rsid w:val="00E93B3C"/>
    <w:rsid w:val="00E93B8D"/>
    <w:rsid w:val="00E93C48"/>
    <w:rsid w:val="00E9413E"/>
    <w:rsid w:val="00E945DA"/>
    <w:rsid w:val="00E9466B"/>
    <w:rsid w:val="00E947E3"/>
    <w:rsid w:val="00E9492B"/>
    <w:rsid w:val="00E949D9"/>
    <w:rsid w:val="00E94D55"/>
    <w:rsid w:val="00E94F67"/>
    <w:rsid w:val="00E94F7E"/>
    <w:rsid w:val="00E95053"/>
    <w:rsid w:val="00E950BA"/>
    <w:rsid w:val="00E950DF"/>
    <w:rsid w:val="00E95161"/>
    <w:rsid w:val="00E9518C"/>
    <w:rsid w:val="00E95199"/>
    <w:rsid w:val="00E9519D"/>
    <w:rsid w:val="00E9521F"/>
    <w:rsid w:val="00E95222"/>
    <w:rsid w:val="00E953DA"/>
    <w:rsid w:val="00E9557F"/>
    <w:rsid w:val="00E95615"/>
    <w:rsid w:val="00E95653"/>
    <w:rsid w:val="00E95835"/>
    <w:rsid w:val="00E95928"/>
    <w:rsid w:val="00E9594E"/>
    <w:rsid w:val="00E9598E"/>
    <w:rsid w:val="00E959EA"/>
    <w:rsid w:val="00E95BB5"/>
    <w:rsid w:val="00E95C45"/>
    <w:rsid w:val="00E95E84"/>
    <w:rsid w:val="00E967B0"/>
    <w:rsid w:val="00E967C4"/>
    <w:rsid w:val="00E96831"/>
    <w:rsid w:val="00E96875"/>
    <w:rsid w:val="00E96A0E"/>
    <w:rsid w:val="00E96AEB"/>
    <w:rsid w:val="00E96EA9"/>
    <w:rsid w:val="00E97362"/>
    <w:rsid w:val="00E9767C"/>
    <w:rsid w:val="00E97A29"/>
    <w:rsid w:val="00E97AA4"/>
    <w:rsid w:val="00E97AC6"/>
    <w:rsid w:val="00E97B01"/>
    <w:rsid w:val="00E97B59"/>
    <w:rsid w:val="00E97C1E"/>
    <w:rsid w:val="00E97C31"/>
    <w:rsid w:val="00E97C87"/>
    <w:rsid w:val="00E97DE8"/>
    <w:rsid w:val="00E97E35"/>
    <w:rsid w:val="00E97E5C"/>
    <w:rsid w:val="00EA01A4"/>
    <w:rsid w:val="00EA032B"/>
    <w:rsid w:val="00EA05E6"/>
    <w:rsid w:val="00EA0784"/>
    <w:rsid w:val="00EA07D2"/>
    <w:rsid w:val="00EA0A78"/>
    <w:rsid w:val="00EA0CC2"/>
    <w:rsid w:val="00EA0D9E"/>
    <w:rsid w:val="00EA0F7B"/>
    <w:rsid w:val="00EA1055"/>
    <w:rsid w:val="00EA10C8"/>
    <w:rsid w:val="00EA1317"/>
    <w:rsid w:val="00EA13C4"/>
    <w:rsid w:val="00EA13EF"/>
    <w:rsid w:val="00EA1438"/>
    <w:rsid w:val="00EA1507"/>
    <w:rsid w:val="00EA1577"/>
    <w:rsid w:val="00EA1B45"/>
    <w:rsid w:val="00EA1C01"/>
    <w:rsid w:val="00EA20B3"/>
    <w:rsid w:val="00EA24FD"/>
    <w:rsid w:val="00EA2541"/>
    <w:rsid w:val="00EA2574"/>
    <w:rsid w:val="00EA27CF"/>
    <w:rsid w:val="00EA2A8A"/>
    <w:rsid w:val="00EA2AAB"/>
    <w:rsid w:val="00EA2CB8"/>
    <w:rsid w:val="00EA2DD7"/>
    <w:rsid w:val="00EA2E61"/>
    <w:rsid w:val="00EA2E68"/>
    <w:rsid w:val="00EA3441"/>
    <w:rsid w:val="00EA347D"/>
    <w:rsid w:val="00EA34C8"/>
    <w:rsid w:val="00EA37C0"/>
    <w:rsid w:val="00EA37D5"/>
    <w:rsid w:val="00EA3828"/>
    <w:rsid w:val="00EA38A3"/>
    <w:rsid w:val="00EA38FD"/>
    <w:rsid w:val="00EA3BB1"/>
    <w:rsid w:val="00EA3BB4"/>
    <w:rsid w:val="00EA3C15"/>
    <w:rsid w:val="00EA3D17"/>
    <w:rsid w:val="00EA3D45"/>
    <w:rsid w:val="00EA4024"/>
    <w:rsid w:val="00EA4095"/>
    <w:rsid w:val="00EA40D2"/>
    <w:rsid w:val="00EA42BA"/>
    <w:rsid w:val="00EA433D"/>
    <w:rsid w:val="00EA4541"/>
    <w:rsid w:val="00EA4612"/>
    <w:rsid w:val="00EA47EE"/>
    <w:rsid w:val="00EA4951"/>
    <w:rsid w:val="00EA4A23"/>
    <w:rsid w:val="00EA4AA9"/>
    <w:rsid w:val="00EA4BE1"/>
    <w:rsid w:val="00EA4D24"/>
    <w:rsid w:val="00EA4E21"/>
    <w:rsid w:val="00EA4F64"/>
    <w:rsid w:val="00EA5032"/>
    <w:rsid w:val="00EA50E2"/>
    <w:rsid w:val="00EA5141"/>
    <w:rsid w:val="00EA517B"/>
    <w:rsid w:val="00EA5245"/>
    <w:rsid w:val="00EA5352"/>
    <w:rsid w:val="00EA53AE"/>
    <w:rsid w:val="00EA53B9"/>
    <w:rsid w:val="00EA53D7"/>
    <w:rsid w:val="00EA54B6"/>
    <w:rsid w:val="00EA551B"/>
    <w:rsid w:val="00EA56D3"/>
    <w:rsid w:val="00EA57F4"/>
    <w:rsid w:val="00EA5820"/>
    <w:rsid w:val="00EA5909"/>
    <w:rsid w:val="00EA5954"/>
    <w:rsid w:val="00EA5E83"/>
    <w:rsid w:val="00EA5F79"/>
    <w:rsid w:val="00EA5FE1"/>
    <w:rsid w:val="00EA6304"/>
    <w:rsid w:val="00EA632D"/>
    <w:rsid w:val="00EA6517"/>
    <w:rsid w:val="00EA6540"/>
    <w:rsid w:val="00EA65A7"/>
    <w:rsid w:val="00EA66EC"/>
    <w:rsid w:val="00EA6774"/>
    <w:rsid w:val="00EA6B7C"/>
    <w:rsid w:val="00EA6C88"/>
    <w:rsid w:val="00EA6CEA"/>
    <w:rsid w:val="00EA6D27"/>
    <w:rsid w:val="00EA6F09"/>
    <w:rsid w:val="00EA7022"/>
    <w:rsid w:val="00EA7525"/>
    <w:rsid w:val="00EA75AF"/>
    <w:rsid w:val="00EA780D"/>
    <w:rsid w:val="00EA782B"/>
    <w:rsid w:val="00EA78D3"/>
    <w:rsid w:val="00EA7900"/>
    <w:rsid w:val="00EA7A35"/>
    <w:rsid w:val="00EA7B8D"/>
    <w:rsid w:val="00EA7E9E"/>
    <w:rsid w:val="00EB0055"/>
    <w:rsid w:val="00EB0110"/>
    <w:rsid w:val="00EB0416"/>
    <w:rsid w:val="00EB0489"/>
    <w:rsid w:val="00EB0496"/>
    <w:rsid w:val="00EB058D"/>
    <w:rsid w:val="00EB09BA"/>
    <w:rsid w:val="00EB0A73"/>
    <w:rsid w:val="00EB0DBC"/>
    <w:rsid w:val="00EB0FEF"/>
    <w:rsid w:val="00EB1037"/>
    <w:rsid w:val="00EB12D7"/>
    <w:rsid w:val="00EB133C"/>
    <w:rsid w:val="00EB13C7"/>
    <w:rsid w:val="00EB1596"/>
    <w:rsid w:val="00EB16B5"/>
    <w:rsid w:val="00EB16FC"/>
    <w:rsid w:val="00EB1791"/>
    <w:rsid w:val="00EB1AED"/>
    <w:rsid w:val="00EB1CBE"/>
    <w:rsid w:val="00EB1D23"/>
    <w:rsid w:val="00EB1E25"/>
    <w:rsid w:val="00EB1E3E"/>
    <w:rsid w:val="00EB1EE2"/>
    <w:rsid w:val="00EB1F80"/>
    <w:rsid w:val="00EB1FBC"/>
    <w:rsid w:val="00EB21CD"/>
    <w:rsid w:val="00EB241A"/>
    <w:rsid w:val="00EB2575"/>
    <w:rsid w:val="00EB269E"/>
    <w:rsid w:val="00EB285A"/>
    <w:rsid w:val="00EB285D"/>
    <w:rsid w:val="00EB2A15"/>
    <w:rsid w:val="00EB2BD1"/>
    <w:rsid w:val="00EB2DCB"/>
    <w:rsid w:val="00EB2DD5"/>
    <w:rsid w:val="00EB2FBF"/>
    <w:rsid w:val="00EB30E0"/>
    <w:rsid w:val="00EB30EF"/>
    <w:rsid w:val="00EB30F6"/>
    <w:rsid w:val="00EB31E9"/>
    <w:rsid w:val="00EB3207"/>
    <w:rsid w:val="00EB3402"/>
    <w:rsid w:val="00EB3422"/>
    <w:rsid w:val="00EB3670"/>
    <w:rsid w:val="00EB36A7"/>
    <w:rsid w:val="00EB3845"/>
    <w:rsid w:val="00EB387D"/>
    <w:rsid w:val="00EB398C"/>
    <w:rsid w:val="00EB3BA6"/>
    <w:rsid w:val="00EB3D06"/>
    <w:rsid w:val="00EB3E32"/>
    <w:rsid w:val="00EB3F29"/>
    <w:rsid w:val="00EB44F2"/>
    <w:rsid w:val="00EB45C9"/>
    <w:rsid w:val="00EB46F3"/>
    <w:rsid w:val="00EB492C"/>
    <w:rsid w:val="00EB4B3B"/>
    <w:rsid w:val="00EB4DED"/>
    <w:rsid w:val="00EB4E3D"/>
    <w:rsid w:val="00EB513E"/>
    <w:rsid w:val="00EB52B3"/>
    <w:rsid w:val="00EB52B9"/>
    <w:rsid w:val="00EB5424"/>
    <w:rsid w:val="00EB55BD"/>
    <w:rsid w:val="00EB5851"/>
    <w:rsid w:val="00EB5940"/>
    <w:rsid w:val="00EB5AB5"/>
    <w:rsid w:val="00EB5DCF"/>
    <w:rsid w:val="00EB611D"/>
    <w:rsid w:val="00EB62C7"/>
    <w:rsid w:val="00EB62E5"/>
    <w:rsid w:val="00EB633E"/>
    <w:rsid w:val="00EB637B"/>
    <w:rsid w:val="00EB64CD"/>
    <w:rsid w:val="00EB6627"/>
    <w:rsid w:val="00EB662F"/>
    <w:rsid w:val="00EB66A6"/>
    <w:rsid w:val="00EB6825"/>
    <w:rsid w:val="00EB689E"/>
    <w:rsid w:val="00EB697A"/>
    <w:rsid w:val="00EB6A6B"/>
    <w:rsid w:val="00EB6B36"/>
    <w:rsid w:val="00EB6C4C"/>
    <w:rsid w:val="00EB6C85"/>
    <w:rsid w:val="00EB6C9A"/>
    <w:rsid w:val="00EB6D99"/>
    <w:rsid w:val="00EB6DF9"/>
    <w:rsid w:val="00EB6F3B"/>
    <w:rsid w:val="00EB6FF2"/>
    <w:rsid w:val="00EB704D"/>
    <w:rsid w:val="00EB71D0"/>
    <w:rsid w:val="00EB72DF"/>
    <w:rsid w:val="00EB7493"/>
    <w:rsid w:val="00EB7735"/>
    <w:rsid w:val="00EB77F9"/>
    <w:rsid w:val="00EB78CF"/>
    <w:rsid w:val="00EB7C23"/>
    <w:rsid w:val="00EB7C34"/>
    <w:rsid w:val="00EB7ED0"/>
    <w:rsid w:val="00EC027C"/>
    <w:rsid w:val="00EC03EB"/>
    <w:rsid w:val="00EC04D1"/>
    <w:rsid w:val="00EC0627"/>
    <w:rsid w:val="00EC068C"/>
    <w:rsid w:val="00EC0696"/>
    <w:rsid w:val="00EC07E9"/>
    <w:rsid w:val="00EC096F"/>
    <w:rsid w:val="00EC0B1D"/>
    <w:rsid w:val="00EC0CA0"/>
    <w:rsid w:val="00EC0DA7"/>
    <w:rsid w:val="00EC0E22"/>
    <w:rsid w:val="00EC10B7"/>
    <w:rsid w:val="00EC1154"/>
    <w:rsid w:val="00EC1184"/>
    <w:rsid w:val="00EC16AF"/>
    <w:rsid w:val="00EC1838"/>
    <w:rsid w:val="00EC1AB8"/>
    <w:rsid w:val="00EC1BD2"/>
    <w:rsid w:val="00EC1F07"/>
    <w:rsid w:val="00EC1F8A"/>
    <w:rsid w:val="00EC2041"/>
    <w:rsid w:val="00EC2058"/>
    <w:rsid w:val="00EC222F"/>
    <w:rsid w:val="00EC2400"/>
    <w:rsid w:val="00EC247B"/>
    <w:rsid w:val="00EC2C03"/>
    <w:rsid w:val="00EC31B5"/>
    <w:rsid w:val="00EC32BC"/>
    <w:rsid w:val="00EC3538"/>
    <w:rsid w:val="00EC355F"/>
    <w:rsid w:val="00EC35A7"/>
    <w:rsid w:val="00EC3820"/>
    <w:rsid w:val="00EC396F"/>
    <w:rsid w:val="00EC3991"/>
    <w:rsid w:val="00EC39DA"/>
    <w:rsid w:val="00EC3C94"/>
    <w:rsid w:val="00EC40CF"/>
    <w:rsid w:val="00EC43EE"/>
    <w:rsid w:val="00EC445F"/>
    <w:rsid w:val="00EC4511"/>
    <w:rsid w:val="00EC4532"/>
    <w:rsid w:val="00EC4594"/>
    <w:rsid w:val="00EC466D"/>
    <w:rsid w:val="00EC48DC"/>
    <w:rsid w:val="00EC4AF0"/>
    <w:rsid w:val="00EC4C04"/>
    <w:rsid w:val="00EC4CF4"/>
    <w:rsid w:val="00EC4E23"/>
    <w:rsid w:val="00EC4E47"/>
    <w:rsid w:val="00EC4F93"/>
    <w:rsid w:val="00EC50BC"/>
    <w:rsid w:val="00EC50D8"/>
    <w:rsid w:val="00EC50DA"/>
    <w:rsid w:val="00EC50DB"/>
    <w:rsid w:val="00EC5440"/>
    <w:rsid w:val="00EC548E"/>
    <w:rsid w:val="00EC55DD"/>
    <w:rsid w:val="00EC572A"/>
    <w:rsid w:val="00EC5970"/>
    <w:rsid w:val="00EC5C91"/>
    <w:rsid w:val="00EC5CFF"/>
    <w:rsid w:val="00EC5E80"/>
    <w:rsid w:val="00EC64CB"/>
    <w:rsid w:val="00EC668E"/>
    <w:rsid w:val="00EC6792"/>
    <w:rsid w:val="00EC67B5"/>
    <w:rsid w:val="00EC6807"/>
    <w:rsid w:val="00EC685B"/>
    <w:rsid w:val="00EC69A5"/>
    <w:rsid w:val="00EC69F6"/>
    <w:rsid w:val="00EC6BB2"/>
    <w:rsid w:val="00EC6E8D"/>
    <w:rsid w:val="00EC7188"/>
    <w:rsid w:val="00EC7201"/>
    <w:rsid w:val="00EC7217"/>
    <w:rsid w:val="00EC736A"/>
    <w:rsid w:val="00EC7521"/>
    <w:rsid w:val="00EC7752"/>
    <w:rsid w:val="00EC7759"/>
    <w:rsid w:val="00EC7787"/>
    <w:rsid w:val="00EC7852"/>
    <w:rsid w:val="00EC7CCE"/>
    <w:rsid w:val="00EC7EEC"/>
    <w:rsid w:val="00EC7FB1"/>
    <w:rsid w:val="00ED010C"/>
    <w:rsid w:val="00ED03AE"/>
    <w:rsid w:val="00ED0425"/>
    <w:rsid w:val="00ED0758"/>
    <w:rsid w:val="00ED08AF"/>
    <w:rsid w:val="00ED09D0"/>
    <w:rsid w:val="00ED0A80"/>
    <w:rsid w:val="00ED0B8E"/>
    <w:rsid w:val="00ED0C07"/>
    <w:rsid w:val="00ED0E7F"/>
    <w:rsid w:val="00ED1112"/>
    <w:rsid w:val="00ED1A44"/>
    <w:rsid w:val="00ED1BAA"/>
    <w:rsid w:val="00ED1DB6"/>
    <w:rsid w:val="00ED1DD8"/>
    <w:rsid w:val="00ED2271"/>
    <w:rsid w:val="00ED2395"/>
    <w:rsid w:val="00ED249F"/>
    <w:rsid w:val="00ED29E4"/>
    <w:rsid w:val="00ED2BC8"/>
    <w:rsid w:val="00ED2DA7"/>
    <w:rsid w:val="00ED2E4B"/>
    <w:rsid w:val="00ED309E"/>
    <w:rsid w:val="00ED3117"/>
    <w:rsid w:val="00ED318F"/>
    <w:rsid w:val="00ED32E3"/>
    <w:rsid w:val="00ED3427"/>
    <w:rsid w:val="00ED39A1"/>
    <w:rsid w:val="00ED3AD9"/>
    <w:rsid w:val="00ED3B42"/>
    <w:rsid w:val="00ED3B60"/>
    <w:rsid w:val="00ED3C5E"/>
    <w:rsid w:val="00ED3CFD"/>
    <w:rsid w:val="00ED4146"/>
    <w:rsid w:val="00ED41C1"/>
    <w:rsid w:val="00ED45CE"/>
    <w:rsid w:val="00ED47D0"/>
    <w:rsid w:val="00ED47E8"/>
    <w:rsid w:val="00ED48FE"/>
    <w:rsid w:val="00ED4BA7"/>
    <w:rsid w:val="00ED4C9A"/>
    <w:rsid w:val="00ED4D11"/>
    <w:rsid w:val="00ED4DE9"/>
    <w:rsid w:val="00ED4F15"/>
    <w:rsid w:val="00ED562C"/>
    <w:rsid w:val="00ED56B2"/>
    <w:rsid w:val="00ED56CA"/>
    <w:rsid w:val="00ED57A2"/>
    <w:rsid w:val="00ED5A03"/>
    <w:rsid w:val="00ED5A41"/>
    <w:rsid w:val="00ED5D2F"/>
    <w:rsid w:val="00ED5EA2"/>
    <w:rsid w:val="00ED5F6E"/>
    <w:rsid w:val="00ED635D"/>
    <w:rsid w:val="00ED67CA"/>
    <w:rsid w:val="00ED69E7"/>
    <w:rsid w:val="00ED6A72"/>
    <w:rsid w:val="00ED6D22"/>
    <w:rsid w:val="00ED72DA"/>
    <w:rsid w:val="00ED74BD"/>
    <w:rsid w:val="00ED7667"/>
    <w:rsid w:val="00ED7D3B"/>
    <w:rsid w:val="00ED7D86"/>
    <w:rsid w:val="00ED7FD1"/>
    <w:rsid w:val="00EE01A9"/>
    <w:rsid w:val="00EE03F7"/>
    <w:rsid w:val="00EE0408"/>
    <w:rsid w:val="00EE044E"/>
    <w:rsid w:val="00EE0464"/>
    <w:rsid w:val="00EE0466"/>
    <w:rsid w:val="00EE04F0"/>
    <w:rsid w:val="00EE052E"/>
    <w:rsid w:val="00EE056E"/>
    <w:rsid w:val="00EE0693"/>
    <w:rsid w:val="00EE0A56"/>
    <w:rsid w:val="00EE0A98"/>
    <w:rsid w:val="00EE0AE4"/>
    <w:rsid w:val="00EE0B3D"/>
    <w:rsid w:val="00EE0B84"/>
    <w:rsid w:val="00EE0D84"/>
    <w:rsid w:val="00EE0DC5"/>
    <w:rsid w:val="00EE10CC"/>
    <w:rsid w:val="00EE10DF"/>
    <w:rsid w:val="00EE1372"/>
    <w:rsid w:val="00EE15B2"/>
    <w:rsid w:val="00EE170D"/>
    <w:rsid w:val="00EE1722"/>
    <w:rsid w:val="00EE1837"/>
    <w:rsid w:val="00EE19B0"/>
    <w:rsid w:val="00EE19FC"/>
    <w:rsid w:val="00EE1A24"/>
    <w:rsid w:val="00EE1E45"/>
    <w:rsid w:val="00EE1E48"/>
    <w:rsid w:val="00EE1F5A"/>
    <w:rsid w:val="00EE1FAC"/>
    <w:rsid w:val="00EE1FAF"/>
    <w:rsid w:val="00EE22F0"/>
    <w:rsid w:val="00EE2563"/>
    <w:rsid w:val="00EE2836"/>
    <w:rsid w:val="00EE293D"/>
    <w:rsid w:val="00EE2B4F"/>
    <w:rsid w:val="00EE2B6C"/>
    <w:rsid w:val="00EE2CD3"/>
    <w:rsid w:val="00EE2DC5"/>
    <w:rsid w:val="00EE2E3C"/>
    <w:rsid w:val="00EE2E6D"/>
    <w:rsid w:val="00EE30D5"/>
    <w:rsid w:val="00EE3150"/>
    <w:rsid w:val="00EE32A2"/>
    <w:rsid w:val="00EE32DC"/>
    <w:rsid w:val="00EE3398"/>
    <w:rsid w:val="00EE33CC"/>
    <w:rsid w:val="00EE352D"/>
    <w:rsid w:val="00EE3753"/>
    <w:rsid w:val="00EE382A"/>
    <w:rsid w:val="00EE38FF"/>
    <w:rsid w:val="00EE39B1"/>
    <w:rsid w:val="00EE39E9"/>
    <w:rsid w:val="00EE3C1A"/>
    <w:rsid w:val="00EE3D3B"/>
    <w:rsid w:val="00EE3F2B"/>
    <w:rsid w:val="00EE456D"/>
    <w:rsid w:val="00EE4650"/>
    <w:rsid w:val="00EE468B"/>
    <w:rsid w:val="00EE4756"/>
    <w:rsid w:val="00EE49CC"/>
    <w:rsid w:val="00EE4A85"/>
    <w:rsid w:val="00EE4AA2"/>
    <w:rsid w:val="00EE4BCE"/>
    <w:rsid w:val="00EE4C6F"/>
    <w:rsid w:val="00EE4ED7"/>
    <w:rsid w:val="00EE4F23"/>
    <w:rsid w:val="00EE50F4"/>
    <w:rsid w:val="00EE521C"/>
    <w:rsid w:val="00EE544D"/>
    <w:rsid w:val="00EE57C6"/>
    <w:rsid w:val="00EE5939"/>
    <w:rsid w:val="00EE5B49"/>
    <w:rsid w:val="00EE5C01"/>
    <w:rsid w:val="00EE5C83"/>
    <w:rsid w:val="00EE5CD5"/>
    <w:rsid w:val="00EE5EF8"/>
    <w:rsid w:val="00EE621B"/>
    <w:rsid w:val="00EE6289"/>
    <w:rsid w:val="00EE649C"/>
    <w:rsid w:val="00EE6500"/>
    <w:rsid w:val="00EE65C0"/>
    <w:rsid w:val="00EE6622"/>
    <w:rsid w:val="00EE6661"/>
    <w:rsid w:val="00EE68AA"/>
    <w:rsid w:val="00EE6F9D"/>
    <w:rsid w:val="00EE7140"/>
    <w:rsid w:val="00EE7231"/>
    <w:rsid w:val="00EE72A6"/>
    <w:rsid w:val="00EE734C"/>
    <w:rsid w:val="00EE73F9"/>
    <w:rsid w:val="00EE76D3"/>
    <w:rsid w:val="00EE7C38"/>
    <w:rsid w:val="00EE7D23"/>
    <w:rsid w:val="00EE7DD5"/>
    <w:rsid w:val="00EF002A"/>
    <w:rsid w:val="00EF0050"/>
    <w:rsid w:val="00EF026C"/>
    <w:rsid w:val="00EF0576"/>
    <w:rsid w:val="00EF0595"/>
    <w:rsid w:val="00EF0724"/>
    <w:rsid w:val="00EF0780"/>
    <w:rsid w:val="00EF08B1"/>
    <w:rsid w:val="00EF094E"/>
    <w:rsid w:val="00EF0B8F"/>
    <w:rsid w:val="00EF0D0B"/>
    <w:rsid w:val="00EF0D34"/>
    <w:rsid w:val="00EF0EE2"/>
    <w:rsid w:val="00EF0F6D"/>
    <w:rsid w:val="00EF11B2"/>
    <w:rsid w:val="00EF138E"/>
    <w:rsid w:val="00EF1751"/>
    <w:rsid w:val="00EF193A"/>
    <w:rsid w:val="00EF1979"/>
    <w:rsid w:val="00EF1A68"/>
    <w:rsid w:val="00EF1AEA"/>
    <w:rsid w:val="00EF1BBF"/>
    <w:rsid w:val="00EF1BC7"/>
    <w:rsid w:val="00EF1D5D"/>
    <w:rsid w:val="00EF1E9C"/>
    <w:rsid w:val="00EF2000"/>
    <w:rsid w:val="00EF2156"/>
    <w:rsid w:val="00EF225B"/>
    <w:rsid w:val="00EF234F"/>
    <w:rsid w:val="00EF2495"/>
    <w:rsid w:val="00EF2514"/>
    <w:rsid w:val="00EF26B5"/>
    <w:rsid w:val="00EF270D"/>
    <w:rsid w:val="00EF2A2F"/>
    <w:rsid w:val="00EF2AA0"/>
    <w:rsid w:val="00EF2B43"/>
    <w:rsid w:val="00EF2EED"/>
    <w:rsid w:val="00EF3024"/>
    <w:rsid w:val="00EF323D"/>
    <w:rsid w:val="00EF32BA"/>
    <w:rsid w:val="00EF3423"/>
    <w:rsid w:val="00EF3866"/>
    <w:rsid w:val="00EF3A6C"/>
    <w:rsid w:val="00EF3D52"/>
    <w:rsid w:val="00EF3D9E"/>
    <w:rsid w:val="00EF436A"/>
    <w:rsid w:val="00EF4466"/>
    <w:rsid w:val="00EF44D2"/>
    <w:rsid w:val="00EF44D7"/>
    <w:rsid w:val="00EF46AA"/>
    <w:rsid w:val="00EF4749"/>
    <w:rsid w:val="00EF47B8"/>
    <w:rsid w:val="00EF47E8"/>
    <w:rsid w:val="00EF490F"/>
    <w:rsid w:val="00EF4B9A"/>
    <w:rsid w:val="00EF4BB5"/>
    <w:rsid w:val="00EF4BC9"/>
    <w:rsid w:val="00EF4CD0"/>
    <w:rsid w:val="00EF4F0F"/>
    <w:rsid w:val="00EF5036"/>
    <w:rsid w:val="00EF5043"/>
    <w:rsid w:val="00EF5073"/>
    <w:rsid w:val="00EF50D1"/>
    <w:rsid w:val="00EF51F1"/>
    <w:rsid w:val="00EF52E1"/>
    <w:rsid w:val="00EF5435"/>
    <w:rsid w:val="00EF54B0"/>
    <w:rsid w:val="00EF565D"/>
    <w:rsid w:val="00EF5B46"/>
    <w:rsid w:val="00EF5CA3"/>
    <w:rsid w:val="00EF5E92"/>
    <w:rsid w:val="00EF5F78"/>
    <w:rsid w:val="00EF5FAD"/>
    <w:rsid w:val="00EF6098"/>
    <w:rsid w:val="00EF617A"/>
    <w:rsid w:val="00EF6200"/>
    <w:rsid w:val="00EF626C"/>
    <w:rsid w:val="00EF6665"/>
    <w:rsid w:val="00EF673E"/>
    <w:rsid w:val="00EF6E16"/>
    <w:rsid w:val="00EF70C8"/>
    <w:rsid w:val="00EF716D"/>
    <w:rsid w:val="00EF71AC"/>
    <w:rsid w:val="00EF728C"/>
    <w:rsid w:val="00EF73DC"/>
    <w:rsid w:val="00EF750A"/>
    <w:rsid w:val="00EF75CA"/>
    <w:rsid w:val="00EF75DE"/>
    <w:rsid w:val="00EF7659"/>
    <w:rsid w:val="00EF7857"/>
    <w:rsid w:val="00EF7885"/>
    <w:rsid w:val="00EF7AAD"/>
    <w:rsid w:val="00EF7B73"/>
    <w:rsid w:val="00EF7CE5"/>
    <w:rsid w:val="00EF7D98"/>
    <w:rsid w:val="00EF7FDB"/>
    <w:rsid w:val="00F00072"/>
    <w:rsid w:val="00F000AB"/>
    <w:rsid w:val="00F003C4"/>
    <w:rsid w:val="00F00559"/>
    <w:rsid w:val="00F008BB"/>
    <w:rsid w:val="00F00B45"/>
    <w:rsid w:val="00F00D64"/>
    <w:rsid w:val="00F00E2A"/>
    <w:rsid w:val="00F01032"/>
    <w:rsid w:val="00F011B5"/>
    <w:rsid w:val="00F011FD"/>
    <w:rsid w:val="00F01581"/>
    <w:rsid w:val="00F016C6"/>
    <w:rsid w:val="00F01A79"/>
    <w:rsid w:val="00F01C29"/>
    <w:rsid w:val="00F01E13"/>
    <w:rsid w:val="00F021EC"/>
    <w:rsid w:val="00F02273"/>
    <w:rsid w:val="00F0232F"/>
    <w:rsid w:val="00F023AF"/>
    <w:rsid w:val="00F024EF"/>
    <w:rsid w:val="00F02591"/>
    <w:rsid w:val="00F025F9"/>
    <w:rsid w:val="00F02688"/>
    <w:rsid w:val="00F02B0B"/>
    <w:rsid w:val="00F02BCC"/>
    <w:rsid w:val="00F02CE6"/>
    <w:rsid w:val="00F02E6C"/>
    <w:rsid w:val="00F02FF7"/>
    <w:rsid w:val="00F03053"/>
    <w:rsid w:val="00F030F9"/>
    <w:rsid w:val="00F03207"/>
    <w:rsid w:val="00F03233"/>
    <w:rsid w:val="00F034FF"/>
    <w:rsid w:val="00F035AF"/>
    <w:rsid w:val="00F03684"/>
    <w:rsid w:val="00F0370B"/>
    <w:rsid w:val="00F0386F"/>
    <w:rsid w:val="00F03A94"/>
    <w:rsid w:val="00F03B96"/>
    <w:rsid w:val="00F03D1F"/>
    <w:rsid w:val="00F03FF7"/>
    <w:rsid w:val="00F0406F"/>
    <w:rsid w:val="00F041C1"/>
    <w:rsid w:val="00F042EC"/>
    <w:rsid w:val="00F044C7"/>
    <w:rsid w:val="00F045B8"/>
    <w:rsid w:val="00F0461B"/>
    <w:rsid w:val="00F04893"/>
    <w:rsid w:val="00F04894"/>
    <w:rsid w:val="00F04BF3"/>
    <w:rsid w:val="00F04CA4"/>
    <w:rsid w:val="00F04DB2"/>
    <w:rsid w:val="00F04E05"/>
    <w:rsid w:val="00F04EE6"/>
    <w:rsid w:val="00F04EFF"/>
    <w:rsid w:val="00F0539F"/>
    <w:rsid w:val="00F053F4"/>
    <w:rsid w:val="00F05437"/>
    <w:rsid w:val="00F05462"/>
    <w:rsid w:val="00F05550"/>
    <w:rsid w:val="00F05581"/>
    <w:rsid w:val="00F057C9"/>
    <w:rsid w:val="00F05B4A"/>
    <w:rsid w:val="00F05BC9"/>
    <w:rsid w:val="00F05C49"/>
    <w:rsid w:val="00F05C63"/>
    <w:rsid w:val="00F05C78"/>
    <w:rsid w:val="00F05DD3"/>
    <w:rsid w:val="00F05EE9"/>
    <w:rsid w:val="00F05F0C"/>
    <w:rsid w:val="00F0611F"/>
    <w:rsid w:val="00F06389"/>
    <w:rsid w:val="00F063B3"/>
    <w:rsid w:val="00F06657"/>
    <w:rsid w:val="00F066D6"/>
    <w:rsid w:val="00F0674B"/>
    <w:rsid w:val="00F06B1F"/>
    <w:rsid w:val="00F06B61"/>
    <w:rsid w:val="00F06B63"/>
    <w:rsid w:val="00F06BB4"/>
    <w:rsid w:val="00F06E52"/>
    <w:rsid w:val="00F07086"/>
    <w:rsid w:val="00F07219"/>
    <w:rsid w:val="00F07574"/>
    <w:rsid w:val="00F076D0"/>
    <w:rsid w:val="00F07782"/>
    <w:rsid w:val="00F079B3"/>
    <w:rsid w:val="00F07A98"/>
    <w:rsid w:val="00F07C54"/>
    <w:rsid w:val="00F07CD7"/>
    <w:rsid w:val="00F07D49"/>
    <w:rsid w:val="00F07D9E"/>
    <w:rsid w:val="00F07E99"/>
    <w:rsid w:val="00F07F1D"/>
    <w:rsid w:val="00F102B0"/>
    <w:rsid w:val="00F105BB"/>
    <w:rsid w:val="00F10632"/>
    <w:rsid w:val="00F10647"/>
    <w:rsid w:val="00F108C5"/>
    <w:rsid w:val="00F10C07"/>
    <w:rsid w:val="00F10CD1"/>
    <w:rsid w:val="00F10ECF"/>
    <w:rsid w:val="00F10F29"/>
    <w:rsid w:val="00F10F2A"/>
    <w:rsid w:val="00F10F9C"/>
    <w:rsid w:val="00F11527"/>
    <w:rsid w:val="00F117B8"/>
    <w:rsid w:val="00F11852"/>
    <w:rsid w:val="00F11899"/>
    <w:rsid w:val="00F119F2"/>
    <w:rsid w:val="00F12089"/>
    <w:rsid w:val="00F12273"/>
    <w:rsid w:val="00F1229C"/>
    <w:rsid w:val="00F122BF"/>
    <w:rsid w:val="00F1257E"/>
    <w:rsid w:val="00F125E9"/>
    <w:rsid w:val="00F12702"/>
    <w:rsid w:val="00F127BC"/>
    <w:rsid w:val="00F129D6"/>
    <w:rsid w:val="00F12A71"/>
    <w:rsid w:val="00F12C6E"/>
    <w:rsid w:val="00F12DA0"/>
    <w:rsid w:val="00F1303A"/>
    <w:rsid w:val="00F13068"/>
    <w:rsid w:val="00F131A7"/>
    <w:rsid w:val="00F13203"/>
    <w:rsid w:val="00F1325F"/>
    <w:rsid w:val="00F13506"/>
    <w:rsid w:val="00F1355B"/>
    <w:rsid w:val="00F1372B"/>
    <w:rsid w:val="00F1373B"/>
    <w:rsid w:val="00F13741"/>
    <w:rsid w:val="00F13776"/>
    <w:rsid w:val="00F13B15"/>
    <w:rsid w:val="00F13BD3"/>
    <w:rsid w:val="00F13C72"/>
    <w:rsid w:val="00F13D2E"/>
    <w:rsid w:val="00F13E4D"/>
    <w:rsid w:val="00F13E68"/>
    <w:rsid w:val="00F13FBE"/>
    <w:rsid w:val="00F13FE6"/>
    <w:rsid w:val="00F14128"/>
    <w:rsid w:val="00F1436A"/>
    <w:rsid w:val="00F1452A"/>
    <w:rsid w:val="00F1464E"/>
    <w:rsid w:val="00F146DB"/>
    <w:rsid w:val="00F14A4D"/>
    <w:rsid w:val="00F14ABD"/>
    <w:rsid w:val="00F14CC6"/>
    <w:rsid w:val="00F14FB2"/>
    <w:rsid w:val="00F15086"/>
    <w:rsid w:val="00F15151"/>
    <w:rsid w:val="00F151D2"/>
    <w:rsid w:val="00F152F9"/>
    <w:rsid w:val="00F15628"/>
    <w:rsid w:val="00F1567B"/>
    <w:rsid w:val="00F156A7"/>
    <w:rsid w:val="00F1572E"/>
    <w:rsid w:val="00F15892"/>
    <w:rsid w:val="00F158F0"/>
    <w:rsid w:val="00F15931"/>
    <w:rsid w:val="00F15A57"/>
    <w:rsid w:val="00F15AB5"/>
    <w:rsid w:val="00F15C64"/>
    <w:rsid w:val="00F15DAD"/>
    <w:rsid w:val="00F1641D"/>
    <w:rsid w:val="00F1687A"/>
    <w:rsid w:val="00F168A7"/>
    <w:rsid w:val="00F169A9"/>
    <w:rsid w:val="00F169B3"/>
    <w:rsid w:val="00F16C21"/>
    <w:rsid w:val="00F1702B"/>
    <w:rsid w:val="00F17176"/>
    <w:rsid w:val="00F1721F"/>
    <w:rsid w:val="00F173C4"/>
    <w:rsid w:val="00F17689"/>
    <w:rsid w:val="00F17BCA"/>
    <w:rsid w:val="00F17D37"/>
    <w:rsid w:val="00F17FF5"/>
    <w:rsid w:val="00F20041"/>
    <w:rsid w:val="00F2011A"/>
    <w:rsid w:val="00F201F0"/>
    <w:rsid w:val="00F206F4"/>
    <w:rsid w:val="00F20A23"/>
    <w:rsid w:val="00F20A76"/>
    <w:rsid w:val="00F20C95"/>
    <w:rsid w:val="00F20E43"/>
    <w:rsid w:val="00F211DA"/>
    <w:rsid w:val="00F2120B"/>
    <w:rsid w:val="00F212CE"/>
    <w:rsid w:val="00F21507"/>
    <w:rsid w:val="00F21590"/>
    <w:rsid w:val="00F2159E"/>
    <w:rsid w:val="00F216DD"/>
    <w:rsid w:val="00F2190D"/>
    <w:rsid w:val="00F21953"/>
    <w:rsid w:val="00F21B97"/>
    <w:rsid w:val="00F21C3E"/>
    <w:rsid w:val="00F21C99"/>
    <w:rsid w:val="00F21E38"/>
    <w:rsid w:val="00F21EF4"/>
    <w:rsid w:val="00F21F19"/>
    <w:rsid w:val="00F222DF"/>
    <w:rsid w:val="00F22328"/>
    <w:rsid w:val="00F2240B"/>
    <w:rsid w:val="00F225FC"/>
    <w:rsid w:val="00F22724"/>
    <w:rsid w:val="00F22844"/>
    <w:rsid w:val="00F22903"/>
    <w:rsid w:val="00F22934"/>
    <w:rsid w:val="00F22975"/>
    <w:rsid w:val="00F22A68"/>
    <w:rsid w:val="00F23138"/>
    <w:rsid w:val="00F2316D"/>
    <w:rsid w:val="00F23248"/>
    <w:rsid w:val="00F232D0"/>
    <w:rsid w:val="00F235D2"/>
    <w:rsid w:val="00F23606"/>
    <w:rsid w:val="00F236A4"/>
    <w:rsid w:val="00F23731"/>
    <w:rsid w:val="00F238E1"/>
    <w:rsid w:val="00F23A9D"/>
    <w:rsid w:val="00F23C2B"/>
    <w:rsid w:val="00F23C53"/>
    <w:rsid w:val="00F23CF7"/>
    <w:rsid w:val="00F24387"/>
    <w:rsid w:val="00F244D2"/>
    <w:rsid w:val="00F2465F"/>
    <w:rsid w:val="00F24694"/>
    <w:rsid w:val="00F246FA"/>
    <w:rsid w:val="00F247AF"/>
    <w:rsid w:val="00F2499A"/>
    <w:rsid w:val="00F24D29"/>
    <w:rsid w:val="00F24FBE"/>
    <w:rsid w:val="00F2521D"/>
    <w:rsid w:val="00F25757"/>
    <w:rsid w:val="00F25919"/>
    <w:rsid w:val="00F259B4"/>
    <w:rsid w:val="00F259B8"/>
    <w:rsid w:val="00F259F4"/>
    <w:rsid w:val="00F25BBE"/>
    <w:rsid w:val="00F25BFB"/>
    <w:rsid w:val="00F25C7B"/>
    <w:rsid w:val="00F26138"/>
    <w:rsid w:val="00F26195"/>
    <w:rsid w:val="00F262DD"/>
    <w:rsid w:val="00F268A4"/>
    <w:rsid w:val="00F268B8"/>
    <w:rsid w:val="00F269E1"/>
    <w:rsid w:val="00F26A8D"/>
    <w:rsid w:val="00F26AA8"/>
    <w:rsid w:val="00F26CE1"/>
    <w:rsid w:val="00F27092"/>
    <w:rsid w:val="00F27107"/>
    <w:rsid w:val="00F2742B"/>
    <w:rsid w:val="00F274FB"/>
    <w:rsid w:val="00F275AE"/>
    <w:rsid w:val="00F2761F"/>
    <w:rsid w:val="00F2763F"/>
    <w:rsid w:val="00F2774F"/>
    <w:rsid w:val="00F277AD"/>
    <w:rsid w:val="00F277AF"/>
    <w:rsid w:val="00F277D4"/>
    <w:rsid w:val="00F27AAD"/>
    <w:rsid w:val="00F27B69"/>
    <w:rsid w:val="00F27BAB"/>
    <w:rsid w:val="00F27CD6"/>
    <w:rsid w:val="00F27D97"/>
    <w:rsid w:val="00F27E59"/>
    <w:rsid w:val="00F27F52"/>
    <w:rsid w:val="00F27FAE"/>
    <w:rsid w:val="00F27FD6"/>
    <w:rsid w:val="00F30095"/>
    <w:rsid w:val="00F305D1"/>
    <w:rsid w:val="00F30697"/>
    <w:rsid w:val="00F30962"/>
    <w:rsid w:val="00F30A32"/>
    <w:rsid w:val="00F30D36"/>
    <w:rsid w:val="00F30E8D"/>
    <w:rsid w:val="00F30F48"/>
    <w:rsid w:val="00F3198E"/>
    <w:rsid w:val="00F31D82"/>
    <w:rsid w:val="00F31EE4"/>
    <w:rsid w:val="00F3200A"/>
    <w:rsid w:val="00F3204B"/>
    <w:rsid w:val="00F3205A"/>
    <w:rsid w:val="00F323FA"/>
    <w:rsid w:val="00F32484"/>
    <w:rsid w:val="00F32529"/>
    <w:rsid w:val="00F32808"/>
    <w:rsid w:val="00F32913"/>
    <w:rsid w:val="00F32CDD"/>
    <w:rsid w:val="00F32E17"/>
    <w:rsid w:val="00F32EC6"/>
    <w:rsid w:val="00F32F72"/>
    <w:rsid w:val="00F33087"/>
    <w:rsid w:val="00F3308F"/>
    <w:rsid w:val="00F33299"/>
    <w:rsid w:val="00F332A5"/>
    <w:rsid w:val="00F335B5"/>
    <w:rsid w:val="00F33616"/>
    <w:rsid w:val="00F33621"/>
    <w:rsid w:val="00F3369E"/>
    <w:rsid w:val="00F3370D"/>
    <w:rsid w:val="00F33744"/>
    <w:rsid w:val="00F3380A"/>
    <w:rsid w:val="00F33D64"/>
    <w:rsid w:val="00F33DDD"/>
    <w:rsid w:val="00F34209"/>
    <w:rsid w:val="00F342AB"/>
    <w:rsid w:val="00F3450E"/>
    <w:rsid w:val="00F3470A"/>
    <w:rsid w:val="00F347BA"/>
    <w:rsid w:val="00F34835"/>
    <w:rsid w:val="00F3485C"/>
    <w:rsid w:val="00F348A3"/>
    <w:rsid w:val="00F348C7"/>
    <w:rsid w:val="00F34B84"/>
    <w:rsid w:val="00F34C18"/>
    <w:rsid w:val="00F34E87"/>
    <w:rsid w:val="00F34FE2"/>
    <w:rsid w:val="00F3509F"/>
    <w:rsid w:val="00F3530C"/>
    <w:rsid w:val="00F3531D"/>
    <w:rsid w:val="00F3533D"/>
    <w:rsid w:val="00F354D2"/>
    <w:rsid w:val="00F35561"/>
    <w:rsid w:val="00F3557C"/>
    <w:rsid w:val="00F3561A"/>
    <w:rsid w:val="00F356A6"/>
    <w:rsid w:val="00F3586D"/>
    <w:rsid w:val="00F35AF8"/>
    <w:rsid w:val="00F35B03"/>
    <w:rsid w:val="00F35DE1"/>
    <w:rsid w:val="00F35DF2"/>
    <w:rsid w:val="00F35E0F"/>
    <w:rsid w:val="00F35E81"/>
    <w:rsid w:val="00F35FC3"/>
    <w:rsid w:val="00F36043"/>
    <w:rsid w:val="00F3615B"/>
    <w:rsid w:val="00F361B2"/>
    <w:rsid w:val="00F36212"/>
    <w:rsid w:val="00F36403"/>
    <w:rsid w:val="00F364B3"/>
    <w:rsid w:val="00F36882"/>
    <w:rsid w:val="00F36AAB"/>
    <w:rsid w:val="00F36B06"/>
    <w:rsid w:val="00F36B8B"/>
    <w:rsid w:val="00F36C33"/>
    <w:rsid w:val="00F36DEE"/>
    <w:rsid w:val="00F370B8"/>
    <w:rsid w:val="00F37236"/>
    <w:rsid w:val="00F3730E"/>
    <w:rsid w:val="00F37589"/>
    <w:rsid w:val="00F3794F"/>
    <w:rsid w:val="00F37B68"/>
    <w:rsid w:val="00F37BE2"/>
    <w:rsid w:val="00F37CEE"/>
    <w:rsid w:val="00F37D73"/>
    <w:rsid w:val="00F37F40"/>
    <w:rsid w:val="00F400F9"/>
    <w:rsid w:val="00F40B01"/>
    <w:rsid w:val="00F40B43"/>
    <w:rsid w:val="00F40B51"/>
    <w:rsid w:val="00F40D4F"/>
    <w:rsid w:val="00F40EF4"/>
    <w:rsid w:val="00F41401"/>
    <w:rsid w:val="00F41532"/>
    <w:rsid w:val="00F415E4"/>
    <w:rsid w:val="00F4176F"/>
    <w:rsid w:val="00F418AC"/>
    <w:rsid w:val="00F41922"/>
    <w:rsid w:val="00F41988"/>
    <w:rsid w:val="00F41B96"/>
    <w:rsid w:val="00F41BCE"/>
    <w:rsid w:val="00F41C35"/>
    <w:rsid w:val="00F41DCB"/>
    <w:rsid w:val="00F41EAD"/>
    <w:rsid w:val="00F42626"/>
    <w:rsid w:val="00F4263D"/>
    <w:rsid w:val="00F42776"/>
    <w:rsid w:val="00F428FA"/>
    <w:rsid w:val="00F42AE1"/>
    <w:rsid w:val="00F42B01"/>
    <w:rsid w:val="00F42F23"/>
    <w:rsid w:val="00F42F3D"/>
    <w:rsid w:val="00F42FDD"/>
    <w:rsid w:val="00F43089"/>
    <w:rsid w:val="00F43130"/>
    <w:rsid w:val="00F431F7"/>
    <w:rsid w:val="00F43617"/>
    <w:rsid w:val="00F436ED"/>
    <w:rsid w:val="00F43734"/>
    <w:rsid w:val="00F4373F"/>
    <w:rsid w:val="00F43935"/>
    <w:rsid w:val="00F43A3A"/>
    <w:rsid w:val="00F43B58"/>
    <w:rsid w:val="00F43BE5"/>
    <w:rsid w:val="00F43CCB"/>
    <w:rsid w:val="00F43DD0"/>
    <w:rsid w:val="00F43F7A"/>
    <w:rsid w:val="00F440D4"/>
    <w:rsid w:val="00F44100"/>
    <w:rsid w:val="00F44146"/>
    <w:rsid w:val="00F44287"/>
    <w:rsid w:val="00F444AA"/>
    <w:rsid w:val="00F44624"/>
    <w:rsid w:val="00F44768"/>
    <w:rsid w:val="00F448A1"/>
    <w:rsid w:val="00F449A5"/>
    <w:rsid w:val="00F44B82"/>
    <w:rsid w:val="00F44F6D"/>
    <w:rsid w:val="00F4506D"/>
    <w:rsid w:val="00F4510F"/>
    <w:rsid w:val="00F45161"/>
    <w:rsid w:val="00F452C5"/>
    <w:rsid w:val="00F453DC"/>
    <w:rsid w:val="00F454F3"/>
    <w:rsid w:val="00F45523"/>
    <w:rsid w:val="00F45570"/>
    <w:rsid w:val="00F4558F"/>
    <w:rsid w:val="00F459A1"/>
    <w:rsid w:val="00F45A60"/>
    <w:rsid w:val="00F45B07"/>
    <w:rsid w:val="00F45BB9"/>
    <w:rsid w:val="00F45C71"/>
    <w:rsid w:val="00F46058"/>
    <w:rsid w:val="00F4622B"/>
    <w:rsid w:val="00F46260"/>
    <w:rsid w:val="00F462D3"/>
    <w:rsid w:val="00F4659A"/>
    <w:rsid w:val="00F46709"/>
    <w:rsid w:val="00F467D5"/>
    <w:rsid w:val="00F46C54"/>
    <w:rsid w:val="00F46C93"/>
    <w:rsid w:val="00F46F01"/>
    <w:rsid w:val="00F46F4D"/>
    <w:rsid w:val="00F46F94"/>
    <w:rsid w:val="00F471B3"/>
    <w:rsid w:val="00F477C4"/>
    <w:rsid w:val="00F478EA"/>
    <w:rsid w:val="00F479B3"/>
    <w:rsid w:val="00F47A07"/>
    <w:rsid w:val="00F47CF0"/>
    <w:rsid w:val="00F47E24"/>
    <w:rsid w:val="00F5009A"/>
    <w:rsid w:val="00F5053C"/>
    <w:rsid w:val="00F506E8"/>
    <w:rsid w:val="00F5072D"/>
    <w:rsid w:val="00F50A59"/>
    <w:rsid w:val="00F50EC6"/>
    <w:rsid w:val="00F50EEB"/>
    <w:rsid w:val="00F50F8B"/>
    <w:rsid w:val="00F50F8D"/>
    <w:rsid w:val="00F51521"/>
    <w:rsid w:val="00F5154A"/>
    <w:rsid w:val="00F516AA"/>
    <w:rsid w:val="00F5178A"/>
    <w:rsid w:val="00F51842"/>
    <w:rsid w:val="00F51885"/>
    <w:rsid w:val="00F5190C"/>
    <w:rsid w:val="00F51EF5"/>
    <w:rsid w:val="00F52022"/>
    <w:rsid w:val="00F520DA"/>
    <w:rsid w:val="00F521C8"/>
    <w:rsid w:val="00F52483"/>
    <w:rsid w:val="00F524D2"/>
    <w:rsid w:val="00F524DA"/>
    <w:rsid w:val="00F52534"/>
    <w:rsid w:val="00F526C4"/>
    <w:rsid w:val="00F5276D"/>
    <w:rsid w:val="00F52911"/>
    <w:rsid w:val="00F52AED"/>
    <w:rsid w:val="00F52B59"/>
    <w:rsid w:val="00F52B95"/>
    <w:rsid w:val="00F52BEF"/>
    <w:rsid w:val="00F52D1C"/>
    <w:rsid w:val="00F52D2B"/>
    <w:rsid w:val="00F52EA3"/>
    <w:rsid w:val="00F53475"/>
    <w:rsid w:val="00F535EE"/>
    <w:rsid w:val="00F5360B"/>
    <w:rsid w:val="00F53634"/>
    <w:rsid w:val="00F53687"/>
    <w:rsid w:val="00F536D4"/>
    <w:rsid w:val="00F537B8"/>
    <w:rsid w:val="00F5387E"/>
    <w:rsid w:val="00F53892"/>
    <w:rsid w:val="00F5392F"/>
    <w:rsid w:val="00F53B0F"/>
    <w:rsid w:val="00F53B7A"/>
    <w:rsid w:val="00F54091"/>
    <w:rsid w:val="00F54237"/>
    <w:rsid w:val="00F54523"/>
    <w:rsid w:val="00F545F4"/>
    <w:rsid w:val="00F54605"/>
    <w:rsid w:val="00F54668"/>
    <w:rsid w:val="00F54982"/>
    <w:rsid w:val="00F54A2B"/>
    <w:rsid w:val="00F54CCE"/>
    <w:rsid w:val="00F54D9E"/>
    <w:rsid w:val="00F54EC9"/>
    <w:rsid w:val="00F54ED6"/>
    <w:rsid w:val="00F54F56"/>
    <w:rsid w:val="00F5508D"/>
    <w:rsid w:val="00F550DC"/>
    <w:rsid w:val="00F55352"/>
    <w:rsid w:val="00F554DF"/>
    <w:rsid w:val="00F55830"/>
    <w:rsid w:val="00F55834"/>
    <w:rsid w:val="00F5587A"/>
    <w:rsid w:val="00F558C4"/>
    <w:rsid w:val="00F55938"/>
    <w:rsid w:val="00F559B9"/>
    <w:rsid w:val="00F55B4A"/>
    <w:rsid w:val="00F55B51"/>
    <w:rsid w:val="00F55FC4"/>
    <w:rsid w:val="00F5606A"/>
    <w:rsid w:val="00F56078"/>
    <w:rsid w:val="00F56229"/>
    <w:rsid w:val="00F563AD"/>
    <w:rsid w:val="00F56436"/>
    <w:rsid w:val="00F566FB"/>
    <w:rsid w:val="00F567FA"/>
    <w:rsid w:val="00F56959"/>
    <w:rsid w:val="00F56B8C"/>
    <w:rsid w:val="00F56BFF"/>
    <w:rsid w:val="00F56C78"/>
    <w:rsid w:val="00F56D57"/>
    <w:rsid w:val="00F56D81"/>
    <w:rsid w:val="00F56FC6"/>
    <w:rsid w:val="00F5707C"/>
    <w:rsid w:val="00F5708F"/>
    <w:rsid w:val="00F574B0"/>
    <w:rsid w:val="00F574DF"/>
    <w:rsid w:val="00F5760D"/>
    <w:rsid w:val="00F578BD"/>
    <w:rsid w:val="00F57B0E"/>
    <w:rsid w:val="00F57B63"/>
    <w:rsid w:val="00F57D1A"/>
    <w:rsid w:val="00F57E85"/>
    <w:rsid w:val="00F57F2C"/>
    <w:rsid w:val="00F57F6D"/>
    <w:rsid w:val="00F600CF"/>
    <w:rsid w:val="00F60298"/>
    <w:rsid w:val="00F603D2"/>
    <w:rsid w:val="00F60510"/>
    <w:rsid w:val="00F6058D"/>
    <w:rsid w:val="00F60608"/>
    <w:rsid w:val="00F6065F"/>
    <w:rsid w:val="00F607AF"/>
    <w:rsid w:val="00F60828"/>
    <w:rsid w:val="00F6087D"/>
    <w:rsid w:val="00F60998"/>
    <w:rsid w:val="00F60DCA"/>
    <w:rsid w:val="00F60DDD"/>
    <w:rsid w:val="00F611A2"/>
    <w:rsid w:val="00F6132C"/>
    <w:rsid w:val="00F6136A"/>
    <w:rsid w:val="00F6155A"/>
    <w:rsid w:val="00F618AD"/>
    <w:rsid w:val="00F61ABF"/>
    <w:rsid w:val="00F61BDB"/>
    <w:rsid w:val="00F61D1C"/>
    <w:rsid w:val="00F61DEB"/>
    <w:rsid w:val="00F61ED8"/>
    <w:rsid w:val="00F620B9"/>
    <w:rsid w:val="00F622C5"/>
    <w:rsid w:val="00F62325"/>
    <w:rsid w:val="00F62475"/>
    <w:rsid w:val="00F62622"/>
    <w:rsid w:val="00F62631"/>
    <w:rsid w:val="00F627B2"/>
    <w:rsid w:val="00F629B9"/>
    <w:rsid w:val="00F62B86"/>
    <w:rsid w:val="00F62C26"/>
    <w:rsid w:val="00F62C2F"/>
    <w:rsid w:val="00F62C52"/>
    <w:rsid w:val="00F62D79"/>
    <w:rsid w:val="00F62F21"/>
    <w:rsid w:val="00F63144"/>
    <w:rsid w:val="00F631C7"/>
    <w:rsid w:val="00F6356E"/>
    <w:rsid w:val="00F63780"/>
    <w:rsid w:val="00F63A67"/>
    <w:rsid w:val="00F63A7A"/>
    <w:rsid w:val="00F63AE4"/>
    <w:rsid w:val="00F63DF7"/>
    <w:rsid w:val="00F63FEA"/>
    <w:rsid w:val="00F640CE"/>
    <w:rsid w:val="00F640FC"/>
    <w:rsid w:val="00F6411A"/>
    <w:rsid w:val="00F64129"/>
    <w:rsid w:val="00F641A0"/>
    <w:rsid w:val="00F642F6"/>
    <w:rsid w:val="00F64518"/>
    <w:rsid w:val="00F646BC"/>
    <w:rsid w:val="00F646DD"/>
    <w:rsid w:val="00F64C04"/>
    <w:rsid w:val="00F64CA8"/>
    <w:rsid w:val="00F64CCF"/>
    <w:rsid w:val="00F64CD0"/>
    <w:rsid w:val="00F64E0A"/>
    <w:rsid w:val="00F64E9C"/>
    <w:rsid w:val="00F64FD2"/>
    <w:rsid w:val="00F65040"/>
    <w:rsid w:val="00F650B0"/>
    <w:rsid w:val="00F650BF"/>
    <w:rsid w:val="00F6530C"/>
    <w:rsid w:val="00F653DA"/>
    <w:rsid w:val="00F6541D"/>
    <w:rsid w:val="00F6551E"/>
    <w:rsid w:val="00F65783"/>
    <w:rsid w:val="00F658B3"/>
    <w:rsid w:val="00F659A3"/>
    <w:rsid w:val="00F65A18"/>
    <w:rsid w:val="00F65B21"/>
    <w:rsid w:val="00F65B29"/>
    <w:rsid w:val="00F65CF0"/>
    <w:rsid w:val="00F65E38"/>
    <w:rsid w:val="00F65E8E"/>
    <w:rsid w:val="00F65ED1"/>
    <w:rsid w:val="00F662A0"/>
    <w:rsid w:val="00F663AF"/>
    <w:rsid w:val="00F663F8"/>
    <w:rsid w:val="00F66417"/>
    <w:rsid w:val="00F66420"/>
    <w:rsid w:val="00F66465"/>
    <w:rsid w:val="00F666B0"/>
    <w:rsid w:val="00F6672A"/>
    <w:rsid w:val="00F66808"/>
    <w:rsid w:val="00F66C79"/>
    <w:rsid w:val="00F66F70"/>
    <w:rsid w:val="00F67072"/>
    <w:rsid w:val="00F67353"/>
    <w:rsid w:val="00F673AA"/>
    <w:rsid w:val="00F673EC"/>
    <w:rsid w:val="00F6785B"/>
    <w:rsid w:val="00F67A96"/>
    <w:rsid w:val="00F67BA2"/>
    <w:rsid w:val="00F70069"/>
    <w:rsid w:val="00F70291"/>
    <w:rsid w:val="00F7031F"/>
    <w:rsid w:val="00F704FC"/>
    <w:rsid w:val="00F70593"/>
    <w:rsid w:val="00F70722"/>
    <w:rsid w:val="00F70861"/>
    <w:rsid w:val="00F70A68"/>
    <w:rsid w:val="00F70BB3"/>
    <w:rsid w:val="00F70D00"/>
    <w:rsid w:val="00F710E6"/>
    <w:rsid w:val="00F711E6"/>
    <w:rsid w:val="00F716AE"/>
    <w:rsid w:val="00F71830"/>
    <w:rsid w:val="00F71870"/>
    <w:rsid w:val="00F71A67"/>
    <w:rsid w:val="00F71B36"/>
    <w:rsid w:val="00F71E35"/>
    <w:rsid w:val="00F720D9"/>
    <w:rsid w:val="00F7214D"/>
    <w:rsid w:val="00F72175"/>
    <w:rsid w:val="00F721DE"/>
    <w:rsid w:val="00F723A8"/>
    <w:rsid w:val="00F723C6"/>
    <w:rsid w:val="00F72521"/>
    <w:rsid w:val="00F725A6"/>
    <w:rsid w:val="00F72665"/>
    <w:rsid w:val="00F72743"/>
    <w:rsid w:val="00F727F2"/>
    <w:rsid w:val="00F728A3"/>
    <w:rsid w:val="00F72922"/>
    <w:rsid w:val="00F72F83"/>
    <w:rsid w:val="00F72F8B"/>
    <w:rsid w:val="00F72FA0"/>
    <w:rsid w:val="00F7306E"/>
    <w:rsid w:val="00F7333C"/>
    <w:rsid w:val="00F73356"/>
    <w:rsid w:val="00F73988"/>
    <w:rsid w:val="00F739E8"/>
    <w:rsid w:val="00F73C5F"/>
    <w:rsid w:val="00F73CAD"/>
    <w:rsid w:val="00F73F2D"/>
    <w:rsid w:val="00F74002"/>
    <w:rsid w:val="00F74130"/>
    <w:rsid w:val="00F74367"/>
    <w:rsid w:val="00F743D8"/>
    <w:rsid w:val="00F743FA"/>
    <w:rsid w:val="00F74477"/>
    <w:rsid w:val="00F747F0"/>
    <w:rsid w:val="00F747F4"/>
    <w:rsid w:val="00F748A7"/>
    <w:rsid w:val="00F74BC9"/>
    <w:rsid w:val="00F74C76"/>
    <w:rsid w:val="00F74DD5"/>
    <w:rsid w:val="00F74DDA"/>
    <w:rsid w:val="00F74DF4"/>
    <w:rsid w:val="00F74E79"/>
    <w:rsid w:val="00F74FDB"/>
    <w:rsid w:val="00F752B2"/>
    <w:rsid w:val="00F753B9"/>
    <w:rsid w:val="00F753CA"/>
    <w:rsid w:val="00F75444"/>
    <w:rsid w:val="00F758D5"/>
    <w:rsid w:val="00F75A09"/>
    <w:rsid w:val="00F75A7A"/>
    <w:rsid w:val="00F75B5C"/>
    <w:rsid w:val="00F75D7A"/>
    <w:rsid w:val="00F75EE9"/>
    <w:rsid w:val="00F7607D"/>
    <w:rsid w:val="00F760DB"/>
    <w:rsid w:val="00F762FC"/>
    <w:rsid w:val="00F76356"/>
    <w:rsid w:val="00F76482"/>
    <w:rsid w:val="00F76488"/>
    <w:rsid w:val="00F765A1"/>
    <w:rsid w:val="00F765E9"/>
    <w:rsid w:val="00F76652"/>
    <w:rsid w:val="00F769A6"/>
    <w:rsid w:val="00F76A06"/>
    <w:rsid w:val="00F76BBF"/>
    <w:rsid w:val="00F76C54"/>
    <w:rsid w:val="00F76CDB"/>
    <w:rsid w:val="00F76D53"/>
    <w:rsid w:val="00F76DE6"/>
    <w:rsid w:val="00F76E8E"/>
    <w:rsid w:val="00F770A0"/>
    <w:rsid w:val="00F7728C"/>
    <w:rsid w:val="00F772E7"/>
    <w:rsid w:val="00F774EC"/>
    <w:rsid w:val="00F77604"/>
    <w:rsid w:val="00F77687"/>
    <w:rsid w:val="00F7777F"/>
    <w:rsid w:val="00F777A7"/>
    <w:rsid w:val="00F77A95"/>
    <w:rsid w:val="00F77D96"/>
    <w:rsid w:val="00F77EE3"/>
    <w:rsid w:val="00F77F82"/>
    <w:rsid w:val="00F80043"/>
    <w:rsid w:val="00F8009B"/>
    <w:rsid w:val="00F80210"/>
    <w:rsid w:val="00F803F1"/>
    <w:rsid w:val="00F80428"/>
    <w:rsid w:val="00F807AE"/>
    <w:rsid w:val="00F807D6"/>
    <w:rsid w:val="00F8095E"/>
    <w:rsid w:val="00F80A68"/>
    <w:rsid w:val="00F80DDF"/>
    <w:rsid w:val="00F80E18"/>
    <w:rsid w:val="00F80F23"/>
    <w:rsid w:val="00F80F2E"/>
    <w:rsid w:val="00F80F50"/>
    <w:rsid w:val="00F8100E"/>
    <w:rsid w:val="00F8116E"/>
    <w:rsid w:val="00F81176"/>
    <w:rsid w:val="00F8141B"/>
    <w:rsid w:val="00F815BD"/>
    <w:rsid w:val="00F815CF"/>
    <w:rsid w:val="00F81DCD"/>
    <w:rsid w:val="00F81ECF"/>
    <w:rsid w:val="00F81EDB"/>
    <w:rsid w:val="00F820F3"/>
    <w:rsid w:val="00F82243"/>
    <w:rsid w:val="00F822BF"/>
    <w:rsid w:val="00F8241B"/>
    <w:rsid w:val="00F8259C"/>
    <w:rsid w:val="00F827ED"/>
    <w:rsid w:val="00F82849"/>
    <w:rsid w:val="00F8291C"/>
    <w:rsid w:val="00F82A5D"/>
    <w:rsid w:val="00F82C9F"/>
    <w:rsid w:val="00F82D94"/>
    <w:rsid w:val="00F82E8A"/>
    <w:rsid w:val="00F82E9B"/>
    <w:rsid w:val="00F83005"/>
    <w:rsid w:val="00F83017"/>
    <w:rsid w:val="00F8306D"/>
    <w:rsid w:val="00F830A2"/>
    <w:rsid w:val="00F83137"/>
    <w:rsid w:val="00F832C4"/>
    <w:rsid w:val="00F832EF"/>
    <w:rsid w:val="00F8341F"/>
    <w:rsid w:val="00F83678"/>
    <w:rsid w:val="00F836B2"/>
    <w:rsid w:val="00F836FD"/>
    <w:rsid w:val="00F83984"/>
    <w:rsid w:val="00F83C6D"/>
    <w:rsid w:val="00F83C84"/>
    <w:rsid w:val="00F841F3"/>
    <w:rsid w:val="00F84605"/>
    <w:rsid w:val="00F84728"/>
    <w:rsid w:val="00F84DC0"/>
    <w:rsid w:val="00F84EAD"/>
    <w:rsid w:val="00F850DE"/>
    <w:rsid w:val="00F85225"/>
    <w:rsid w:val="00F85457"/>
    <w:rsid w:val="00F85458"/>
    <w:rsid w:val="00F85475"/>
    <w:rsid w:val="00F8561F"/>
    <w:rsid w:val="00F857B2"/>
    <w:rsid w:val="00F857FF"/>
    <w:rsid w:val="00F858D8"/>
    <w:rsid w:val="00F85AEF"/>
    <w:rsid w:val="00F85BC5"/>
    <w:rsid w:val="00F85C89"/>
    <w:rsid w:val="00F85D96"/>
    <w:rsid w:val="00F85D9B"/>
    <w:rsid w:val="00F85E0B"/>
    <w:rsid w:val="00F8618F"/>
    <w:rsid w:val="00F862DE"/>
    <w:rsid w:val="00F8642C"/>
    <w:rsid w:val="00F86486"/>
    <w:rsid w:val="00F865AD"/>
    <w:rsid w:val="00F86638"/>
    <w:rsid w:val="00F8673A"/>
    <w:rsid w:val="00F8679F"/>
    <w:rsid w:val="00F867C2"/>
    <w:rsid w:val="00F867FC"/>
    <w:rsid w:val="00F86805"/>
    <w:rsid w:val="00F8688A"/>
    <w:rsid w:val="00F86907"/>
    <w:rsid w:val="00F86986"/>
    <w:rsid w:val="00F86ABD"/>
    <w:rsid w:val="00F86BA1"/>
    <w:rsid w:val="00F86BE0"/>
    <w:rsid w:val="00F86C19"/>
    <w:rsid w:val="00F86D6C"/>
    <w:rsid w:val="00F86E23"/>
    <w:rsid w:val="00F86FAC"/>
    <w:rsid w:val="00F86FD7"/>
    <w:rsid w:val="00F87207"/>
    <w:rsid w:val="00F8722C"/>
    <w:rsid w:val="00F87352"/>
    <w:rsid w:val="00F8760D"/>
    <w:rsid w:val="00F877B3"/>
    <w:rsid w:val="00F879BC"/>
    <w:rsid w:val="00F87A4F"/>
    <w:rsid w:val="00F87A71"/>
    <w:rsid w:val="00F87B08"/>
    <w:rsid w:val="00F87D41"/>
    <w:rsid w:val="00F87F38"/>
    <w:rsid w:val="00F87F3B"/>
    <w:rsid w:val="00F9027E"/>
    <w:rsid w:val="00F90545"/>
    <w:rsid w:val="00F90696"/>
    <w:rsid w:val="00F9082E"/>
    <w:rsid w:val="00F9087F"/>
    <w:rsid w:val="00F909C2"/>
    <w:rsid w:val="00F9108D"/>
    <w:rsid w:val="00F91269"/>
    <w:rsid w:val="00F915EA"/>
    <w:rsid w:val="00F917DC"/>
    <w:rsid w:val="00F918A4"/>
    <w:rsid w:val="00F918CA"/>
    <w:rsid w:val="00F918D7"/>
    <w:rsid w:val="00F91CE4"/>
    <w:rsid w:val="00F91F7B"/>
    <w:rsid w:val="00F92164"/>
    <w:rsid w:val="00F92182"/>
    <w:rsid w:val="00F9218B"/>
    <w:rsid w:val="00F92266"/>
    <w:rsid w:val="00F92314"/>
    <w:rsid w:val="00F9237E"/>
    <w:rsid w:val="00F925AC"/>
    <w:rsid w:val="00F925E3"/>
    <w:rsid w:val="00F9296A"/>
    <w:rsid w:val="00F92A49"/>
    <w:rsid w:val="00F92B97"/>
    <w:rsid w:val="00F92D18"/>
    <w:rsid w:val="00F92D19"/>
    <w:rsid w:val="00F93076"/>
    <w:rsid w:val="00F93122"/>
    <w:rsid w:val="00F932AD"/>
    <w:rsid w:val="00F93328"/>
    <w:rsid w:val="00F933CC"/>
    <w:rsid w:val="00F93612"/>
    <w:rsid w:val="00F9383B"/>
    <w:rsid w:val="00F9391C"/>
    <w:rsid w:val="00F939FC"/>
    <w:rsid w:val="00F93AD5"/>
    <w:rsid w:val="00F94142"/>
    <w:rsid w:val="00F94162"/>
    <w:rsid w:val="00F94186"/>
    <w:rsid w:val="00F9418A"/>
    <w:rsid w:val="00F941F9"/>
    <w:rsid w:val="00F94284"/>
    <w:rsid w:val="00F943B5"/>
    <w:rsid w:val="00F945D0"/>
    <w:rsid w:val="00F945E0"/>
    <w:rsid w:val="00F946E1"/>
    <w:rsid w:val="00F94938"/>
    <w:rsid w:val="00F94A0F"/>
    <w:rsid w:val="00F94BBA"/>
    <w:rsid w:val="00F94DC3"/>
    <w:rsid w:val="00F95147"/>
    <w:rsid w:val="00F9518A"/>
    <w:rsid w:val="00F95360"/>
    <w:rsid w:val="00F953F9"/>
    <w:rsid w:val="00F95461"/>
    <w:rsid w:val="00F954BC"/>
    <w:rsid w:val="00F95694"/>
    <w:rsid w:val="00F95798"/>
    <w:rsid w:val="00F958BC"/>
    <w:rsid w:val="00F959C0"/>
    <w:rsid w:val="00F95B55"/>
    <w:rsid w:val="00F95B57"/>
    <w:rsid w:val="00F95BE6"/>
    <w:rsid w:val="00F95C1A"/>
    <w:rsid w:val="00F95D08"/>
    <w:rsid w:val="00F95E1F"/>
    <w:rsid w:val="00F95EB1"/>
    <w:rsid w:val="00F95F7B"/>
    <w:rsid w:val="00F95F85"/>
    <w:rsid w:val="00F96062"/>
    <w:rsid w:val="00F96128"/>
    <w:rsid w:val="00F96156"/>
    <w:rsid w:val="00F9621F"/>
    <w:rsid w:val="00F9641A"/>
    <w:rsid w:val="00F964A5"/>
    <w:rsid w:val="00F964D6"/>
    <w:rsid w:val="00F96688"/>
    <w:rsid w:val="00F966AD"/>
    <w:rsid w:val="00F967C3"/>
    <w:rsid w:val="00F967ED"/>
    <w:rsid w:val="00F968E6"/>
    <w:rsid w:val="00F969B9"/>
    <w:rsid w:val="00F97151"/>
    <w:rsid w:val="00F973EE"/>
    <w:rsid w:val="00F9751D"/>
    <w:rsid w:val="00F975A0"/>
    <w:rsid w:val="00F975CF"/>
    <w:rsid w:val="00F97879"/>
    <w:rsid w:val="00F979A7"/>
    <w:rsid w:val="00F97BDD"/>
    <w:rsid w:val="00F97BEE"/>
    <w:rsid w:val="00F97C52"/>
    <w:rsid w:val="00F97E57"/>
    <w:rsid w:val="00FA0033"/>
    <w:rsid w:val="00FA0132"/>
    <w:rsid w:val="00FA01F0"/>
    <w:rsid w:val="00FA0220"/>
    <w:rsid w:val="00FA0463"/>
    <w:rsid w:val="00FA05E2"/>
    <w:rsid w:val="00FA082A"/>
    <w:rsid w:val="00FA0832"/>
    <w:rsid w:val="00FA092F"/>
    <w:rsid w:val="00FA0999"/>
    <w:rsid w:val="00FA0C26"/>
    <w:rsid w:val="00FA0D1F"/>
    <w:rsid w:val="00FA0F17"/>
    <w:rsid w:val="00FA0F8C"/>
    <w:rsid w:val="00FA1087"/>
    <w:rsid w:val="00FA1467"/>
    <w:rsid w:val="00FA14DC"/>
    <w:rsid w:val="00FA1598"/>
    <w:rsid w:val="00FA1623"/>
    <w:rsid w:val="00FA1634"/>
    <w:rsid w:val="00FA19DD"/>
    <w:rsid w:val="00FA1C24"/>
    <w:rsid w:val="00FA1C83"/>
    <w:rsid w:val="00FA1D90"/>
    <w:rsid w:val="00FA1F70"/>
    <w:rsid w:val="00FA2034"/>
    <w:rsid w:val="00FA205A"/>
    <w:rsid w:val="00FA21BD"/>
    <w:rsid w:val="00FA2226"/>
    <w:rsid w:val="00FA2272"/>
    <w:rsid w:val="00FA2508"/>
    <w:rsid w:val="00FA2584"/>
    <w:rsid w:val="00FA2611"/>
    <w:rsid w:val="00FA283A"/>
    <w:rsid w:val="00FA284C"/>
    <w:rsid w:val="00FA28DD"/>
    <w:rsid w:val="00FA2939"/>
    <w:rsid w:val="00FA29CE"/>
    <w:rsid w:val="00FA2A7B"/>
    <w:rsid w:val="00FA2ACD"/>
    <w:rsid w:val="00FA2C2B"/>
    <w:rsid w:val="00FA2E01"/>
    <w:rsid w:val="00FA3061"/>
    <w:rsid w:val="00FA3077"/>
    <w:rsid w:val="00FA32A1"/>
    <w:rsid w:val="00FA32EC"/>
    <w:rsid w:val="00FA3677"/>
    <w:rsid w:val="00FA36CA"/>
    <w:rsid w:val="00FA382A"/>
    <w:rsid w:val="00FA3846"/>
    <w:rsid w:val="00FA3BA7"/>
    <w:rsid w:val="00FA3D4F"/>
    <w:rsid w:val="00FA3E32"/>
    <w:rsid w:val="00FA3F31"/>
    <w:rsid w:val="00FA3FA8"/>
    <w:rsid w:val="00FA404A"/>
    <w:rsid w:val="00FA4156"/>
    <w:rsid w:val="00FA41B9"/>
    <w:rsid w:val="00FA42C4"/>
    <w:rsid w:val="00FA42F1"/>
    <w:rsid w:val="00FA4300"/>
    <w:rsid w:val="00FA4452"/>
    <w:rsid w:val="00FA449F"/>
    <w:rsid w:val="00FA44D6"/>
    <w:rsid w:val="00FA465A"/>
    <w:rsid w:val="00FA4892"/>
    <w:rsid w:val="00FA4B52"/>
    <w:rsid w:val="00FA4C5F"/>
    <w:rsid w:val="00FA4C6A"/>
    <w:rsid w:val="00FA4EBF"/>
    <w:rsid w:val="00FA50B6"/>
    <w:rsid w:val="00FA532E"/>
    <w:rsid w:val="00FA5349"/>
    <w:rsid w:val="00FA536E"/>
    <w:rsid w:val="00FA5381"/>
    <w:rsid w:val="00FA558B"/>
    <w:rsid w:val="00FA59E7"/>
    <w:rsid w:val="00FA5A82"/>
    <w:rsid w:val="00FA5ACB"/>
    <w:rsid w:val="00FA5DF4"/>
    <w:rsid w:val="00FA5F71"/>
    <w:rsid w:val="00FA611A"/>
    <w:rsid w:val="00FA61DD"/>
    <w:rsid w:val="00FA62F3"/>
    <w:rsid w:val="00FA6539"/>
    <w:rsid w:val="00FA65F3"/>
    <w:rsid w:val="00FA669E"/>
    <w:rsid w:val="00FA68DC"/>
    <w:rsid w:val="00FA68EB"/>
    <w:rsid w:val="00FA6956"/>
    <w:rsid w:val="00FA6B86"/>
    <w:rsid w:val="00FA6BDE"/>
    <w:rsid w:val="00FA6CA9"/>
    <w:rsid w:val="00FA6E67"/>
    <w:rsid w:val="00FA736E"/>
    <w:rsid w:val="00FA73EB"/>
    <w:rsid w:val="00FA771C"/>
    <w:rsid w:val="00FA775E"/>
    <w:rsid w:val="00FA77BF"/>
    <w:rsid w:val="00FA79F1"/>
    <w:rsid w:val="00FA7AB2"/>
    <w:rsid w:val="00FA7F57"/>
    <w:rsid w:val="00FB0009"/>
    <w:rsid w:val="00FB028F"/>
    <w:rsid w:val="00FB0365"/>
    <w:rsid w:val="00FB05F8"/>
    <w:rsid w:val="00FB06B6"/>
    <w:rsid w:val="00FB073B"/>
    <w:rsid w:val="00FB0756"/>
    <w:rsid w:val="00FB07C6"/>
    <w:rsid w:val="00FB0B54"/>
    <w:rsid w:val="00FB0D21"/>
    <w:rsid w:val="00FB0FB2"/>
    <w:rsid w:val="00FB10F3"/>
    <w:rsid w:val="00FB1173"/>
    <w:rsid w:val="00FB123A"/>
    <w:rsid w:val="00FB123E"/>
    <w:rsid w:val="00FB12AE"/>
    <w:rsid w:val="00FB14CD"/>
    <w:rsid w:val="00FB162F"/>
    <w:rsid w:val="00FB1665"/>
    <w:rsid w:val="00FB18B5"/>
    <w:rsid w:val="00FB18E1"/>
    <w:rsid w:val="00FB1917"/>
    <w:rsid w:val="00FB1950"/>
    <w:rsid w:val="00FB1A4D"/>
    <w:rsid w:val="00FB1AA3"/>
    <w:rsid w:val="00FB1AB8"/>
    <w:rsid w:val="00FB1CA5"/>
    <w:rsid w:val="00FB1CD7"/>
    <w:rsid w:val="00FB1DBF"/>
    <w:rsid w:val="00FB1E07"/>
    <w:rsid w:val="00FB1E62"/>
    <w:rsid w:val="00FB2060"/>
    <w:rsid w:val="00FB21F4"/>
    <w:rsid w:val="00FB232E"/>
    <w:rsid w:val="00FB251E"/>
    <w:rsid w:val="00FB2A4E"/>
    <w:rsid w:val="00FB2B3C"/>
    <w:rsid w:val="00FB2B5E"/>
    <w:rsid w:val="00FB2D75"/>
    <w:rsid w:val="00FB3070"/>
    <w:rsid w:val="00FB335F"/>
    <w:rsid w:val="00FB3379"/>
    <w:rsid w:val="00FB3420"/>
    <w:rsid w:val="00FB36FD"/>
    <w:rsid w:val="00FB3742"/>
    <w:rsid w:val="00FB3910"/>
    <w:rsid w:val="00FB3AD1"/>
    <w:rsid w:val="00FB3B30"/>
    <w:rsid w:val="00FB3BE8"/>
    <w:rsid w:val="00FB3D00"/>
    <w:rsid w:val="00FB3FEE"/>
    <w:rsid w:val="00FB4048"/>
    <w:rsid w:val="00FB4478"/>
    <w:rsid w:val="00FB4546"/>
    <w:rsid w:val="00FB46BF"/>
    <w:rsid w:val="00FB4973"/>
    <w:rsid w:val="00FB49B1"/>
    <w:rsid w:val="00FB4C05"/>
    <w:rsid w:val="00FB4CA9"/>
    <w:rsid w:val="00FB4D3E"/>
    <w:rsid w:val="00FB4DBC"/>
    <w:rsid w:val="00FB4E9C"/>
    <w:rsid w:val="00FB4FB8"/>
    <w:rsid w:val="00FB5002"/>
    <w:rsid w:val="00FB50B3"/>
    <w:rsid w:val="00FB51CF"/>
    <w:rsid w:val="00FB51DF"/>
    <w:rsid w:val="00FB5201"/>
    <w:rsid w:val="00FB54C2"/>
    <w:rsid w:val="00FB553F"/>
    <w:rsid w:val="00FB573E"/>
    <w:rsid w:val="00FB5C74"/>
    <w:rsid w:val="00FB5DF7"/>
    <w:rsid w:val="00FB5DFB"/>
    <w:rsid w:val="00FB5EEA"/>
    <w:rsid w:val="00FB6071"/>
    <w:rsid w:val="00FB61E7"/>
    <w:rsid w:val="00FB66BC"/>
    <w:rsid w:val="00FB6AFB"/>
    <w:rsid w:val="00FB6BFC"/>
    <w:rsid w:val="00FB6C4C"/>
    <w:rsid w:val="00FB6F65"/>
    <w:rsid w:val="00FB71A4"/>
    <w:rsid w:val="00FB71AA"/>
    <w:rsid w:val="00FB7329"/>
    <w:rsid w:val="00FB7525"/>
    <w:rsid w:val="00FB7537"/>
    <w:rsid w:val="00FB7776"/>
    <w:rsid w:val="00FB78FF"/>
    <w:rsid w:val="00FB7964"/>
    <w:rsid w:val="00FB79BF"/>
    <w:rsid w:val="00FB7A1A"/>
    <w:rsid w:val="00FB7C13"/>
    <w:rsid w:val="00FB7F32"/>
    <w:rsid w:val="00FB7F63"/>
    <w:rsid w:val="00FC0199"/>
    <w:rsid w:val="00FC058F"/>
    <w:rsid w:val="00FC06C4"/>
    <w:rsid w:val="00FC078D"/>
    <w:rsid w:val="00FC0A15"/>
    <w:rsid w:val="00FC0A1D"/>
    <w:rsid w:val="00FC0A46"/>
    <w:rsid w:val="00FC0C5B"/>
    <w:rsid w:val="00FC0C87"/>
    <w:rsid w:val="00FC1127"/>
    <w:rsid w:val="00FC112E"/>
    <w:rsid w:val="00FC113F"/>
    <w:rsid w:val="00FC12F6"/>
    <w:rsid w:val="00FC1664"/>
    <w:rsid w:val="00FC1A89"/>
    <w:rsid w:val="00FC1D83"/>
    <w:rsid w:val="00FC1E79"/>
    <w:rsid w:val="00FC23B1"/>
    <w:rsid w:val="00FC2585"/>
    <w:rsid w:val="00FC275B"/>
    <w:rsid w:val="00FC27CC"/>
    <w:rsid w:val="00FC28B1"/>
    <w:rsid w:val="00FC29D4"/>
    <w:rsid w:val="00FC2FE5"/>
    <w:rsid w:val="00FC309A"/>
    <w:rsid w:val="00FC3127"/>
    <w:rsid w:val="00FC3290"/>
    <w:rsid w:val="00FC32D8"/>
    <w:rsid w:val="00FC3477"/>
    <w:rsid w:val="00FC3498"/>
    <w:rsid w:val="00FC35BE"/>
    <w:rsid w:val="00FC366A"/>
    <w:rsid w:val="00FC36AB"/>
    <w:rsid w:val="00FC384D"/>
    <w:rsid w:val="00FC388F"/>
    <w:rsid w:val="00FC3A22"/>
    <w:rsid w:val="00FC3AA6"/>
    <w:rsid w:val="00FC3B38"/>
    <w:rsid w:val="00FC3BA0"/>
    <w:rsid w:val="00FC3BE9"/>
    <w:rsid w:val="00FC3D5A"/>
    <w:rsid w:val="00FC3E2D"/>
    <w:rsid w:val="00FC3EA1"/>
    <w:rsid w:val="00FC40AB"/>
    <w:rsid w:val="00FC40C3"/>
    <w:rsid w:val="00FC411E"/>
    <w:rsid w:val="00FC419C"/>
    <w:rsid w:val="00FC4219"/>
    <w:rsid w:val="00FC4347"/>
    <w:rsid w:val="00FC4395"/>
    <w:rsid w:val="00FC456B"/>
    <w:rsid w:val="00FC4641"/>
    <w:rsid w:val="00FC4940"/>
    <w:rsid w:val="00FC4AB0"/>
    <w:rsid w:val="00FC4AFF"/>
    <w:rsid w:val="00FC4CCE"/>
    <w:rsid w:val="00FC4CE6"/>
    <w:rsid w:val="00FC4E07"/>
    <w:rsid w:val="00FC4E49"/>
    <w:rsid w:val="00FC4E72"/>
    <w:rsid w:val="00FC504E"/>
    <w:rsid w:val="00FC50B8"/>
    <w:rsid w:val="00FC52B4"/>
    <w:rsid w:val="00FC5401"/>
    <w:rsid w:val="00FC543D"/>
    <w:rsid w:val="00FC59FA"/>
    <w:rsid w:val="00FC5CEE"/>
    <w:rsid w:val="00FC5DCC"/>
    <w:rsid w:val="00FC5E3A"/>
    <w:rsid w:val="00FC5EF5"/>
    <w:rsid w:val="00FC5FB2"/>
    <w:rsid w:val="00FC60DF"/>
    <w:rsid w:val="00FC64B0"/>
    <w:rsid w:val="00FC66BF"/>
    <w:rsid w:val="00FC68B2"/>
    <w:rsid w:val="00FC6B73"/>
    <w:rsid w:val="00FC6BC0"/>
    <w:rsid w:val="00FC6C58"/>
    <w:rsid w:val="00FC6C6B"/>
    <w:rsid w:val="00FC6D11"/>
    <w:rsid w:val="00FC6D36"/>
    <w:rsid w:val="00FC6DD4"/>
    <w:rsid w:val="00FC6FD6"/>
    <w:rsid w:val="00FC70C3"/>
    <w:rsid w:val="00FC71A0"/>
    <w:rsid w:val="00FC7238"/>
    <w:rsid w:val="00FC72E1"/>
    <w:rsid w:val="00FC7357"/>
    <w:rsid w:val="00FC74D4"/>
    <w:rsid w:val="00FC787F"/>
    <w:rsid w:val="00FC794A"/>
    <w:rsid w:val="00FC7A51"/>
    <w:rsid w:val="00FC7AA1"/>
    <w:rsid w:val="00FC7DB5"/>
    <w:rsid w:val="00FC7DF9"/>
    <w:rsid w:val="00FC7EE4"/>
    <w:rsid w:val="00FD0001"/>
    <w:rsid w:val="00FD02B5"/>
    <w:rsid w:val="00FD0314"/>
    <w:rsid w:val="00FD04E9"/>
    <w:rsid w:val="00FD0517"/>
    <w:rsid w:val="00FD05E9"/>
    <w:rsid w:val="00FD0B18"/>
    <w:rsid w:val="00FD0C33"/>
    <w:rsid w:val="00FD0C77"/>
    <w:rsid w:val="00FD0CBE"/>
    <w:rsid w:val="00FD0CE2"/>
    <w:rsid w:val="00FD0F1B"/>
    <w:rsid w:val="00FD127B"/>
    <w:rsid w:val="00FD12CB"/>
    <w:rsid w:val="00FD173F"/>
    <w:rsid w:val="00FD1781"/>
    <w:rsid w:val="00FD1811"/>
    <w:rsid w:val="00FD1A53"/>
    <w:rsid w:val="00FD1BD7"/>
    <w:rsid w:val="00FD1BF5"/>
    <w:rsid w:val="00FD1C66"/>
    <w:rsid w:val="00FD1E8D"/>
    <w:rsid w:val="00FD1FB2"/>
    <w:rsid w:val="00FD1FF6"/>
    <w:rsid w:val="00FD206A"/>
    <w:rsid w:val="00FD211A"/>
    <w:rsid w:val="00FD2181"/>
    <w:rsid w:val="00FD21B6"/>
    <w:rsid w:val="00FD2245"/>
    <w:rsid w:val="00FD22F0"/>
    <w:rsid w:val="00FD2449"/>
    <w:rsid w:val="00FD26D2"/>
    <w:rsid w:val="00FD27DD"/>
    <w:rsid w:val="00FD2854"/>
    <w:rsid w:val="00FD2A53"/>
    <w:rsid w:val="00FD2B5B"/>
    <w:rsid w:val="00FD2EE4"/>
    <w:rsid w:val="00FD2FCA"/>
    <w:rsid w:val="00FD337B"/>
    <w:rsid w:val="00FD3444"/>
    <w:rsid w:val="00FD356B"/>
    <w:rsid w:val="00FD359F"/>
    <w:rsid w:val="00FD36C7"/>
    <w:rsid w:val="00FD370E"/>
    <w:rsid w:val="00FD38B2"/>
    <w:rsid w:val="00FD3AAF"/>
    <w:rsid w:val="00FD4087"/>
    <w:rsid w:val="00FD421F"/>
    <w:rsid w:val="00FD4253"/>
    <w:rsid w:val="00FD429C"/>
    <w:rsid w:val="00FD44DF"/>
    <w:rsid w:val="00FD45B4"/>
    <w:rsid w:val="00FD4910"/>
    <w:rsid w:val="00FD4B51"/>
    <w:rsid w:val="00FD4F29"/>
    <w:rsid w:val="00FD5099"/>
    <w:rsid w:val="00FD50C0"/>
    <w:rsid w:val="00FD528E"/>
    <w:rsid w:val="00FD52C5"/>
    <w:rsid w:val="00FD535F"/>
    <w:rsid w:val="00FD5414"/>
    <w:rsid w:val="00FD54C8"/>
    <w:rsid w:val="00FD5512"/>
    <w:rsid w:val="00FD5786"/>
    <w:rsid w:val="00FD5787"/>
    <w:rsid w:val="00FD584A"/>
    <w:rsid w:val="00FD5999"/>
    <w:rsid w:val="00FD5A6A"/>
    <w:rsid w:val="00FD5B94"/>
    <w:rsid w:val="00FD5E06"/>
    <w:rsid w:val="00FD60FA"/>
    <w:rsid w:val="00FD638E"/>
    <w:rsid w:val="00FD6501"/>
    <w:rsid w:val="00FD6617"/>
    <w:rsid w:val="00FD6620"/>
    <w:rsid w:val="00FD6808"/>
    <w:rsid w:val="00FD6896"/>
    <w:rsid w:val="00FD69FF"/>
    <w:rsid w:val="00FD6A2C"/>
    <w:rsid w:val="00FD6C8F"/>
    <w:rsid w:val="00FD6CBF"/>
    <w:rsid w:val="00FD6DEB"/>
    <w:rsid w:val="00FD6EBC"/>
    <w:rsid w:val="00FD6EF9"/>
    <w:rsid w:val="00FD7427"/>
    <w:rsid w:val="00FD744E"/>
    <w:rsid w:val="00FD7652"/>
    <w:rsid w:val="00FD77B6"/>
    <w:rsid w:val="00FD7882"/>
    <w:rsid w:val="00FD788F"/>
    <w:rsid w:val="00FD7CAD"/>
    <w:rsid w:val="00FD7D6D"/>
    <w:rsid w:val="00FD7FB2"/>
    <w:rsid w:val="00FD7FD6"/>
    <w:rsid w:val="00FE0037"/>
    <w:rsid w:val="00FE03AE"/>
    <w:rsid w:val="00FE0526"/>
    <w:rsid w:val="00FE070F"/>
    <w:rsid w:val="00FE09BC"/>
    <w:rsid w:val="00FE0A66"/>
    <w:rsid w:val="00FE0ABE"/>
    <w:rsid w:val="00FE0B47"/>
    <w:rsid w:val="00FE0FEB"/>
    <w:rsid w:val="00FE1122"/>
    <w:rsid w:val="00FE1154"/>
    <w:rsid w:val="00FE13E6"/>
    <w:rsid w:val="00FE156E"/>
    <w:rsid w:val="00FE176E"/>
    <w:rsid w:val="00FE1B8F"/>
    <w:rsid w:val="00FE1B9E"/>
    <w:rsid w:val="00FE1D42"/>
    <w:rsid w:val="00FE1EC4"/>
    <w:rsid w:val="00FE1F27"/>
    <w:rsid w:val="00FE23B6"/>
    <w:rsid w:val="00FE25DA"/>
    <w:rsid w:val="00FE2658"/>
    <w:rsid w:val="00FE274A"/>
    <w:rsid w:val="00FE2956"/>
    <w:rsid w:val="00FE2A07"/>
    <w:rsid w:val="00FE2BA7"/>
    <w:rsid w:val="00FE2E62"/>
    <w:rsid w:val="00FE30D9"/>
    <w:rsid w:val="00FE30F2"/>
    <w:rsid w:val="00FE33C6"/>
    <w:rsid w:val="00FE33E6"/>
    <w:rsid w:val="00FE344D"/>
    <w:rsid w:val="00FE34A7"/>
    <w:rsid w:val="00FE34D9"/>
    <w:rsid w:val="00FE3716"/>
    <w:rsid w:val="00FE3768"/>
    <w:rsid w:val="00FE3D6C"/>
    <w:rsid w:val="00FE4482"/>
    <w:rsid w:val="00FE44C0"/>
    <w:rsid w:val="00FE4612"/>
    <w:rsid w:val="00FE4670"/>
    <w:rsid w:val="00FE4906"/>
    <w:rsid w:val="00FE4A75"/>
    <w:rsid w:val="00FE4B2F"/>
    <w:rsid w:val="00FE4BC3"/>
    <w:rsid w:val="00FE4BF2"/>
    <w:rsid w:val="00FE4CC8"/>
    <w:rsid w:val="00FE4E60"/>
    <w:rsid w:val="00FE5034"/>
    <w:rsid w:val="00FE50F9"/>
    <w:rsid w:val="00FE5366"/>
    <w:rsid w:val="00FE542F"/>
    <w:rsid w:val="00FE553D"/>
    <w:rsid w:val="00FE563D"/>
    <w:rsid w:val="00FE57C3"/>
    <w:rsid w:val="00FE5AC0"/>
    <w:rsid w:val="00FE5B3B"/>
    <w:rsid w:val="00FE5DCD"/>
    <w:rsid w:val="00FE5E22"/>
    <w:rsid w:val="00FE5EB6"/>
    <w:rsid w:val="00FE5F2B"/>
    <w:rsid w:val="00FE620D"/>
    <w:rsid w:val="00FE6222"/>
    <w:rsid w:val="00FE6345"/>
    <w:rsid w:val="00FE63BA"/>
    <w:rsid w:val="00FE6B07"/>
    <w:rsid w:val="00FE6B94"/>
    <w:rsid w:val="00FE6C15"/>
    <w:rsid w:val="00FE6D5C"/>
    <w:rsid w:val="00FE6DD6"/>
    <w:rsid w:val="00FE6E29"/>
    <w:rsid w:val="00FE6E86"/>
    <w:rsid w:val="00FE6F49"/>
    <w:rsid w:val="00FE70B8"/>
    <w:rsid w:val="00FE70F5"/>
    <w:rsid w:val="00FE71B1"/>
    <w:rsid w:val="00FE729A"/>
    <w:rsid w:val="00FE73DE"/>
    <w:rsid w:val="00FE73EB"/>
    <w:rsid w:val="00FE73F9"/>
    <w:rsid w:val="00FE7503"/>
    <w:rsid w:val="00FE760E"/>
    <w:rsid w:val="00FE767F"/>
    <w:rsid w:val="00FE7777"/>
    <w:rsid w:val="00FE77A3"/>
    <w:rsid w:val="00FE79AC"/>
    <w:rsid w:val="00FE7B7D"/>
    <w:rsid w:val="00FE7C1C"/>
    <w:rsid w:val="00FE7C5C"/>
    <w:rsid w:val="00FE7D03"/>
    <w:rsid w:val="00FE7E6C"/>
    <w:rsid w:val="00FE7F14"/>
    <w:rsid w:val="00FF0166"/>
    <w:rsid w:val="00FF0215"/>
    <w:rsid w:val="00FF044D"/>
    <w:rsid w:val="00FF074A"/>
    <w:rsid w:val="00FF074C"/>
    <w:rsid w:val="00FF0823"/>
    <w:rsid w:val="00FF089C"/>
    <w:rsid w:val="00FF0AA6"/>
    <w:rsid w:val="00FF0B20"/>
    <w:rsid w:val="00FF0BEC"/>
    <w:rsid w:val="00FF0FE2"/>
    <w:rsid w:val="00FF0FFE"/>
    <w:rsid w:val="00FF1179"/>
    <w:rsid w:val="00FF1180"/>
    <w:rsid w:val="00FF1382"/>
    <w:rsid w:val="00FF13CE"/>
    <w:rsid w:val="00FF163B"/>
    <w:rsid w:val="00FF1828"/>
    <w:rsid w:val="00FF1888"/>
    <w:rsid w:val="00FF18F0"/>
    <w:rsid w:val="00FF1956"/>
    <w:rsid w:val="00FF1B2E"/>
    <w:rsid w:val="00FF1BAB"/>
    <w:rsid w:val="00FF1D2D"/>
    <w:rsid w:val="00FF1E38"/>
    <w:rsid w:val="00FF1F68"/>
    <w:rsid w:val="00FF2007"/>
    <w:rsid w:val="00FF2023"/>
    <w:rsid w:val="00FF2106"/>
    <w:rsid w:val="00FF21E9"/>
    <w:rsid w:val="00FF2305"/>
    <w:rsid w:val="00FF2326"/>
    <w:rsid w:val="00FF236D"/>
    <w:rsid w:val="00FF23CE"/>
    <w:rsid w:val="00FF243B"/>
    <w:rsid w:val="00FF2483"/>
    <w:rsid w:val="00FF2499"/>
    <w:rsid w:val="00FF24F2"/>
    <w:rsid w:val="00FF251F"/>
    <w:rsid w:val="00FF26B6"/>
    <w:rsid w:val="00FF294D"/>
    <w:rsid w:val="00FF295D"/>
    <w:rsid w:val="00FF2963"/>
    <w:rsid w:val="00FF2991"/>
    <w:rsid w:val="00FF29A6"/>
    <w:rsid w:val="00FF2C27"/>
    <w:rsid w:val="00FF2C3A"/>
    <w:rsid w:val="00FF2EEB"/>
    <w:rsid w:val="00FF2EEF"/>
    <w:rsid w:val="00FF2F28"/>
    <w:rsid w:val="00FF3317"/>
    <w:rsid w:val="00FF3378"/>
    <w:rsid w:val="00FF3427"/>
    <w:rsid w:val="00FF34E3"/>
    <w:rsid w:val="00FF377B"/>
    <w:rsid w:val="00FF3862"/>
    <w:rsid w:val="00FF39F1"/>
    <w:rsid w:val="00FF3CF4"/>
    <w:rsid w:val="00FF3D03"/>
    <w:rsid w:val="00FF3E19"/>
    <w:rsid w:val="00FF3F1B"/>
    <w:rsid w:val="00FF3F1E"/>
    <w:rsid w:val="00FF4105"/>
    <w:rsid w:val="00FF4333"/>
    <w:rsid w:val="00FF4380"/>
    <w:rsid w:val="00FF43E5"/>
    <w:rsid w:val="00FF4507"/>
    <w:rsid w:val="00FF4554"/>
    <w:rsid w:val="00FF46BF"/>
    <w:rsid w:val="00FF487C"/>
    <w:rsid w:val="00FF48C9"/>
    <w:rsid w:val="00FF48CA"/>
    <w:rsid w:val="00FF4AF8"/>
    <w:rsid w:val="00FF4B5A"/>
    <w:rsid w:val="00FF4C61"/>
    <w:rsid w:val="00FF4DB5"/>
    <w:rsid w:val="00FF4E1E"/>
    <w:rsid w:val="00FF4EAC"/>
    <w:rsid w:val="00FF5022"/>
    <w:rsid w:val="00FF53BC"/>
    <w:rsid w:val="00FF5530"/>
    <w:rsid w:val="00FF5546"/>
    <w:rsid w:val="00FF5630"/>
    <w:rsid w:val="00FF566D"/>
    <w:rsid w:val="00FF5789"/>
    <w:rsid w:val="00FF57C2"/>
    <w:rsid w:val="00FF5898"/>
    <w:rsid w:val="00FF5B4E"/>
    <w:rsid w:val="00FF5DFE"/>
    <w:rsid w:val="00FF5E25"/>
    <w:rsid w:val="00FF5E85"/>
    <w:rsid w:val="00FF5EDB"/>
    <w:rsid w:val="00FF5F05"/>
    <w:rsid w:val="00FF5FAE"/>
    <w:rsid w:val="00FF617D"/>
    <w:rsid w:val="00FF63AC"/>
    <w:rsid w:val="00FF66BD"/>
    <w:rsid w:val="00FF6868"/>
    <w:rsid w:val="00FF6976"/>
    <w:rsid w:val="00FF6AB6"/>
    <w:rsid w:val="00FF6B8A"/>
    <w:rsid w:val="00FF6D42"/>
    <w:rsid w:val="00FF6DD4"/>
    <w:rsid w:val="00FF6E1F"/>
    <w:rsid w:val="00FF7067"/>
    <w:rsid w:val="00FF7404"/>
    <w:rsid w:val="00FF760B"/>
    <w:rsid w:val="00FF78AD"/>
    <w:rsid w:val="00FF7A15"/>
    <w:rsid w:val="00FF7A72"/>
    <w:rsid w:val="00FF7B60"/>
    <w:rsid w:val="00FF7C03"/>
    <w:rsid w:val="00FF7D0F"/>
    <w:rsid w:val="00FF7F26"/>
    <w:rsid w:val="0303CED9"/>
    <w:rsid w:val="070BA052"/>
    <w:rsid w:val="0A60CB9C"/>
    <w:rsid w:val="0E8E3154"/>
    <w:rsid w:val="1025ED07"/>
    <w:rsid w:val="103B53D4"/>
    <w:rsid w:val="10725E29"/>
    <w:rsid w:val="108EC005"/>
    <w:rsid w:val="11196B09"/>
    <w:rsid w:val="11E0E6B7"/>
    <w:rsid w:val="1288F138"/>
    <w:rsid w:val="15877A8D"/>
    <w:rsid w:val="1928E9CC"/>
    <w:rsid w:val="1A70381E"/>
    <w:rsid w:val="1AA667CC"/>
    <w:rsid w:val="1B491C6E"/>
    <w:rsid w:val="2229E76D"/>
    <w:rsid w:val="22FB623A"/>
    <w:rsid w:val="23313081"/>
    <w:rsid w:val="238C8C4B"/>
    <w:rsid w:val="24EEC795"/>
    <w:rsid w:val="2D3ADD7F"/>
    <w:rsid w:val="30EE2F47"/>
    <w:rsid w:val="32AF100B"/>
    <w:rsid w:val="33CE9CB5"/>
    <w:rsid w:val="344BF8D0"/>
    <w:rsid w:val="3793C22C"/>
    <w:rsid w:val="3852B824"/>
    <w:rsid w:val="39CE49AF"/>
    <w:rsid w:val="39E4F5D5"/>
    <w:rsid w:val="3A5869BD"/>
    <w:rsid w:val="3B10D0B5"/>
    <w:rsid w:val="3B366974"/>
    <w:rsid w:val="3B9742EB"/>
    <w:rsid w:val="3C56578C"/>
    <w:rsid w:val="3FF2DABB"/>
    <w:rsid w:val="42659B1E"/>
    <w:rsid w:val="45DAE31B"/>
    <w:rsid w:val="463C0695"/>
    <w:rsid w:val="474FF12F"/>
    <w:rsid w:val="4950E759"/>
    <w:rsid w:val="4987DC6E"/>
    <w:rsid w:val="4A71C7F2"/>
    <w:rsid w:val="4E73F08F"/>
    <w:rsid w:val="521570E9"/>
    <w:rsid w:val="55C87A5F"/>
    <w:rsid w:val="57C2409F"/>
    <w:rsid w:val="5854143D"/>
    <w:rsid w:val="585F42DD"/>
    <w:rsid w:val="5C3BAFF3"/>
    <w:rsid w:val="5F460ACD"/>
    <w:rsid w:val="601113B8"/>
    <w:rsid w:val="6014395F"/>
    <w:rsid w:val="6250DA4D"/>
    <w:rsid w:val="63BECD33"/>
    <w:rsid w:val="669324A5"/>
    <w:rsid w:val="670C66C5"/>
    <w:rsid w:val="67F5F821"/>
    <w:rsid w:val="6883163C"/>
    <w:rsid w:val="6945C615"/>
    <w:rsid w:val="6B0A9E7D"/>
    <w:rsid w:val="6E36E706"/>
    <w:rsid w:val="73770482"/>
    <w:rsid w:val="74A1F748"/>
    <w:rsid w:val="76CD8F1D"/>
    <w:rsid w:val="77539DAB"/>
    <w:rsid w:val="7ED0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1103019"/>
  <w15:chartTrackingRefBased/>
  <w15:docId w15:val="{C1AF3825-1B73-4DD8-97DF-EB02C607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iPriority="99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2663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7E3C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277E3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6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0"/>
      <w:outlineLvl w:val="7"/>
    </w:pPr>
    <w:rPr>
      <w:rFonts w:ascii="Times New Roman" w:hAnsi="Times New Roman"/>
      <w:sz w:val="28"/>
      <w:szCs w:val="28"/>
      <w:lang w:val="th-TH" w:eastAsia="x-none"/>
    </w:rPr>
  </w:style>
  <w:style w:type="paragraph" w:styleId="Heading9">
    <w:name w:val="heading 9"/>
    <w:basedOn w:val="Normal"/>
    <w:next w:val="Normal"/>
    <w:link w:val="Heading9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8"/>
    </w:pPr>
    <w:rPr>
      <w:rFonts w:ascii="Times New Roman" w:hAnsi="Times New Roman"/>
      <w:sz w:val="28"/>
      <w:szCs w:val="28"/>
      <w:lang w:val="th-TH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D73AD4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rsid w:val="007C41B7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D73AD4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D73AD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D73AD4"/>
    <w:rPr>
      <w:rFonts w:cs="EucrosiaUPC"/>
      <w:b/>
      <w:bCs/>
      <w:sz w:val="32"/>
      <w:szCs w:val="32"/>
    </w:rPr>
  </w:style>
  <w:style w:type="character" w:customStyle="1" w:styleId="Heading6Char">
    <w:name w:val="Heading 6 Char"/>
    <w:link w:val="Heading6"/>
    <w:locked/>
    <w:rsid w:val="00D73AD4"/>
    <w:rPr>
      <w:rFonts w:cs="EucrosiaUPC"/>
      <w:b/>
      <w:bCs/>
      <w:sz w:val="24"/>
      <w:szCs w:val="24"/>
    </w:rPr>
  </w:style>
  <w:style w:type="character" w:customStyle="1" w:styleId="Heading7Char">
    <w:name w:val="Heading 7 Char"/>
    <w:link w:val="Heading7"/>
    <w:rsid w:val="00166F45"/>
    <w:rPr>
      <w:rFonts w:cs="EucrosiaUPC"/>
      <w:b/>
      <w:bCs/>
      <w:sz w:val="24"/>
      <w:szCs w:val="24"/>
    </w:rPr>
  </w:style>
  <w:style w:type="character" w:customStyle="1" w:styleId="Heading8Char">
    <w:name w:val="Heading 8 Char"/>
    <w:link w:val="Heading8"/>
    <w:locked/>
    <w:rsid w:val="00D73AD4"/>
    <w:rPr>
      <w:rFonts w:cs="EucrosiaUPC"/>
      <w:sz w:val="28"/>
      <w:szCs w:val="28"/>
      <w:lang w:val="th-TH"/>
    </w:rPr>
  </w:style>
  <w:style w:type="character" w:customStyle="1" w:styleId="Heading9Char">
    <w:name w:val="Heading 9 Char"/>
    <w:link w:val="Heading9"/>
    <w:locked/>
    <w:rsid w:val="00D73AD4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D73AD4"/>
    <w:rPr>
      <w:rFonts w:ascii="Arial" w:hAnsi="Arial"/>
      <w:sz w:val="18"/>
      <w:szCs w:val="18"/>
    </w:rPr>
  </w:style>
  <w:style w:type="character" w:customStyle="1" w:styleId="AAAddress">
    <w:name w:val="AA Address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D73AD4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277E3C"/>
    <w:rPr>
      <w:rFonts w:cs="Times New Roman"/>
      <w:b/>
      <w:bCs/>
    </w:rPr>
  </w:style>
  <w:style w:type="paragraph" w:styleId="ListBullet">
    <w:name w:val="List Bullet"/>
    <w:basedOn w:val="Normal"/>
    <w:rsid w:val="00277E3C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277E3C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277E3C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277E3C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277E3C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277E3C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277E3C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277E3C"/>
    <w:pPr>
      <w:ind w:left="284"/>
    </w:pPr>
  </w:style>
  <w:style w:type="paragraph" w:customStyle="1" w:styleId="AAFrameAddress">
    <w:name w:val="AA Frame Address"/>
    <w:basedOn w:val="Heading1"/>
    <w:rsid w:val="00277E3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277E3C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277E3C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rsid w:val="00277E3C"/>
    <w:pPr>
      <w:ind w:left="284" w:hanging="284"/>
    </w:pPr>
  </w:style>
  <w:style w:type="paragraph" w:styleId="Index1">
    <w:name w:val="index 1"/>
    <w:basedOn w:val="Normal"/>
    <w:next w:val="Normal"/>
    <w:autoRedefine/>
    <w:rsid w:val="00277E3C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277E3C"/>
    <w:pPr>
      <w:ind w:left="568" w:hanging="284"/>
    </w:pPr>
  </w:style>
  <w:style w:type="paragraph" w:styleId="Index3">
    <w:name w:val="index 3"/>
    <w:basedOn w:val="Normal"/>
    <w:next w:val="Normal"/>
    <w:autoRedefine/>
    <w:rsid w:val="00277E3C"/>
    <w:pPr>
      <w:ind w:left="851" w:hanging="284"/>
    </w:pPr>
  </w:style>
  <w:style w:type="paragraph" w:styleId="Index4">
    <w:name w:val="index 4"/>
    <w:basedOn w:val="Normal"/>
    <w:next w:val="Normal"/>
    <w:rsid w:val="00277E3C"/>
    <w:pPr>
      <w:ind w:left="1135" w:hanging="284"/>
    </w:pPr>
  </w:style>
  <w:style w:type="paragraph" w:styleId="Index6">
    <w:name w:val="index 6"/>
    <w:basedOn w:val="Normal"/>
    <w:next w:val="Normal"/>
    <w:rsid w:val="00277E3C"/>
    <w:pPr>
      <w:ind w:left="1702" w:hanging="284"/>
    </w:pPr>
  </w:style>
  <w:style w:type="paragraph" w:styleId="Index5">
    <w:name w:val="index 5"/>
    <w:basedOn w:val="Normal"/>
    <w:next w:val="Normal"/>
    <w:rsid w:val="00277E3C"/>
    <w:pPr>
      <w:ind w:left="1418" w:hanging="284"/>
    </w:pPr>
  </w:style>
  <w:style w:type="paragraph" w:styleId="Index7">
    <w:name w:val="index 7"/>
    <w:basedOn w:val="Normal"/>
    <w:next w:val="Normal"/>
    <w:semiHidden/>
    <w:rsid w:val="00277E3C"/>
    <w:pPr>
      <w:ind w:left="1985" w:hanging="284"/>
    </w:pPr>
  </w:style>
  <w:style w:type="paragraph" w:styleId="Index8">
    <w:name w:val="index 8"/>
    <w:basedOn w:val="Normal"/>
    <w:next w:val="Normal"/>
    <w:semiHidden/>
    <w:rsid w:val="00277E3C"/>
    <w:pPr>
      <w:ind w:left="2269" w:hanging="284"/>
    </w:pPr>
  </w:style>
  <w:style w:type="paragraph" w:styleId="Index9">
    <w:name w:val="index 9"/>
    <w:basedOn w:val="Normal"/>
    <w:next w:val="Normal"/>
    <w:rsid w:val="00277E3C"/>
    <w:pPr>
      <w:ind w:left="2552" w:hanging="284"/>
    </w:pPr>
  </w:style>
  <w:style w:type="paragraph" w:styleId="TOC2">
    <w:name w:val="toc 2"/>
    <w:basedOn w:val="Normal"/>
    <w:next w:val="Normal"/>
    <w:semiHidden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rsid w:val="00277E3C"/>
    <w:pPr>
      <w:ind w:left="851"/>
    </w:pPr>
  </w:style>
  <w:style w:type="paragraph" w:styleId="TOC5">
    <w:name w:val="toc 5"/>
    <w:basedOn w:val="Normal"/>
    <w:next w:val="Normal"/>
    <w:rsid w:val="00277E3C"/>
    <w:pPr>
      <w:ind w:left="1134"/>
    </w:pPr>
  </w:style>
  <w:style w:type="paragraph" w:styleId="TOC6">
    <w:name w:val="toc 6"/>
    <w:basedOn w:val="Normal"/>
    <w:next w:val="Normal"/>
    <w:rsid w:val="00277E3C"/>
    <w:pPr>
      <w:ind w:left="1418"/>
    </w:pPr>
  </w:style>
  <w:style w:type="paragraph" w:styleId="TOC7">
    <w:name w:val="toc 7"/>
    <w:basedOn w:val="Normal"/>
    <w:next w:val="Normal"/>
    <w:rsid w:val="00277E3C"/>
    <w:pPr>
      <w:ind w:left="1701"/>
    </w:pPr>
  </w:style>
  <w:style w:type="paragraph" w:styleId="TOC8">
    <w:name w:val="toc 8"/>
    <w:basedOn w:val="Normal"/>
    <w:next w:val="Normal"/>
    <w:rsid w:val="00277E3C"/>
    <w:pPr>
      <w:ind w:left="1985"/>
    </w:pPr>
  </w:style>
  <w:style w:type="paragraph" w:styleId="TOC9">
    <w:name w:val="toc 9"/>
    <w:basedOn w:val="Normal"/>
    <w:next w:val="Normal"/>
    <w:rsid w:val="00277E3C"/>
    <w:pPr>
      <w:ind w:left="2268"/>
    </w:pPr>
  </w:style>
  <w:style w:type="paragraph" w:styleId="TableofFigures">
    <w:name w:val="table of figures"/>
    <w:basedOn w:val="Normal"/>
    <w:next w:val="Normal"/>
    <w:rsid w:val="00277E3C"/>
    <w:pPr>
      <w:ind w:left="567" w:hanging="567"/>
    </w:pPr>
  </w:style>
  <w:style w:type="paragraph" w:styleId="ListBullet5">
    <w:name w:val="List Bullet 5"/>
    <w:basedOn w:val="Normal"/>
    <w:rsid w:val="00277E3C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"/>
    <w:basedOn w:val="Normal"/>
    <w:link w:val="BodyTextChar"/>
    <w:qFormat/>
    <w:rsid w:val="00277E3C"/>
    <w:pPr>
      <w:spacing w:after="120"/>
    </w:pPr>
  </w:style>
  <w:style w:type="character" w:customStyle="1" w:styleId="BodyTextChar">
    <w:name w:val="Body Text Char"/>
    <w:aliases w:val="bt Char,body text Char,Body Char"/>
    <w:link w:val="BodyText"/>
    <w:rsid w:val="000A47A5"/>
    <w:rPr>
      <w:rFonts w:ascii="Arial" w:hAnsi="Arial"/>
      <w:sz w:val="18"/>
      <w:szCs w:val="18"/>
      <w:lang w:val="en-US" w:eastAsia="en-US" w:bidi="th-TH"/>
    </w:rPr>
  </w:style>
  <w:style w:type="paragraph" w:styleId="BodyTextFirstIndent">
    <w:name w:val="Body Text First Indent"/>
    <w:basedOn w:val="BodyText"/>
    <w:link w:val="BodyTextFirstIndentChar"/>
    <w:rsid w:val="00277E3C"/>
    <w:pPr>
      <w:ind w:firstLine="284"/>
    </w:pPr>
    <w:rPr>
      <w:lang w:val="x-none" w:eastAsia="x-none"/>
    </w:rPr>
  </w:style>
  <w:style w:type="character" w:customStyle="1" w:styleId="BodyTextFirstIndentChar">
    <w:name w:val="Body Text First Indent Char"/>
    <w:link w:val="BodyTextFirstIndent"/>
    <w:locked/>
    <w:rsid w:val="00D73AD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277E3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locked/>
    <w:rsid w:val="00D73AD4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277E3C"/>
    <w:pPr>
      <w:ind w:left="284" w:firstLine="284"/>
    </w:pPr>
  </w:style>
  <w:style w:type="character" w:customStyle="1" w:styleId="BodyTextFirstIndent2Char">
    <w:name w:val="Body Text First Indent 2 Char"/>
    <w:link w:val="BodyTextFirstIndent2"/>
    <w:locked/>
    <w:rsid w:val="00D73AD4"/>
    <w:rPr>
      <w:rFonts w:ascii="Arial" w:hAnsi="Arial"/>
      <w:sz w:val="18"/>
      <w:szCs w:val="18"/>
    </w:rPr>
  </w:style>
  <w:style w:type="character" w:styleId="Strong">
    <w:name w:val="Strong"/>
    <w:qFormat/>
    <w:rsid w:val="00277E3C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277E3C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277E3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277E3C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277E3C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277E3C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277E3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277E3C"/>
    <w:pPr>
      <w:framePr w:h="1054" w:wrap="around" w:y="5920"/>
    </w:pPr>
  </w:style>
  <w:style w:type="paragraph" w:customStyle="1" w:styleId="ReportHeading3">
    <w:name w:val="ReportHeading3"/>
    <w:basedOn w:val="ReportHeading2"/>
    <w:rsid w:val="00277E3C"/>
    <w:pPr>
      <w:framePr w:h="443" w:wrap="around" w:y="8223"/>
    </w:pPr>
  </w:style>
  <w:style w:type="paragraph" w:customStyle="1" w:styleId="a">
    <w:name w:val="¢éÍ¤ÇÒÁ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277E3C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277E3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277E3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277E3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277E3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277E3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30">
    <w:name w:val="?????3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character" w:styleId="PageNumber">
    <w:name w:val="page number"/>
    <w:basedOn w:val="DefaultParagraphFont"/>
    <w:uiPriority w:val="99"/>
    <w:rsid w:val="00277E3C"/>
  </w:style>
  <w:style w:type="paragraph" w:styleId="DocumentMap">
    <w:name w:val="Document Map"/>
    <w:basedOn w:val="Normal"/>
    <w:link w:val="DocumentMapChar"/>
    <w:semiHidden/>
    <w:rsid w:val="00277E3C"/>
    <w:pPr>
      <w:shd w:val="clear" w:color="auto" w:fill="000080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DocumentMapChar">
    <w:name w:val="Document Map Char"/>
    <w:link w:val="DocumentMap"/>
    <w:semiHidden/>
    <w:locked/>
    <w:rsid w:val="00D73AD4"/>
    <w:rPr>
      <w:rFonts w:cs="Cordia New"/>
      <w:sz w:val="28"/>
      <w:szCs w:val="28"/>
      <w:shd w:val="clear" w:color="auto" w:fill="000080"/>
    </w:rPr>
  </w:style>
  <w:style w:type="paragraph" w:styleId="BodyText2">
    <w:name w:val="Body Text 2"/>
    <w:basedOn w:val="Normal"/>
    <w:link w:val="BodyText2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Angsana New" w:hAnsi="Angsana New"/>
      <w:sz w:val="30"/>
      <w:szCs w:val="30"/>
      <w:lang w:val="th-TH" w:eastAsia="x-none"/>
    </w:rPr>
  </w:style>
  <w:style w:type="character" w:customStyle="1" w:styleId="BodyText2Char">
    <w:name w:val="Body Text 2 Char"/>
    <w:link w:val="BodyText2"/>
    <w:locked/>
    <w:rsid w:val="00D73AD4"/>
    <w:rPr>
      <w:rFonts w:ascii="Angsana New" w:hAnsi="Angsana New"/>
      <w:sz w:val="30"/>
      <w:szCs w:val="30"/>
      <w:lang w:val="th-TH"/>
    </w:rPr>
  </w:style>
  <w:style w:type="paragraph" w:customStyle="1" w:styleId="a0">
    <w:name w:val="Åº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10">
    <w:name w:val="10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1">
    <w:name w:val="ºÇ¡"/>
    <w:basedOn w:val="Normal"/>
    <w:uiPriority w:val="99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a2">
    <w:name w:val="???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Book Antiqua" w:eastAsia="Cordia New" w:hAnsi="Book Antiqua"/>
      <w:b/>
      <w:bCs/>
      <w:sz w:val="30"/>
      <w:szCs w:val="30"/>
      <w:lang w:val="th-TH" w:eastAsia="th-TH"/>
    </w:rPr>
  </w:style>
  <w:style w:type="paragraph" w:customStyle="1" w:styleId="a3">
    <w:name w:val="ข้อความ"/>
    <w:basedOn w:val="Normal"/>
    <w:rsid w:val="00277E3C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hAnsi="Book Antiqua" w:cs="BrowalliaUPC"/>
      <w:snapToGrid w:val="0"/>
      <w:sz w:val="30"/>
      <w:szCs w:val="30"/>
      <w:lang w:val="th-TH" w:eastAsia="th-TH"/>
    </w:rPr>
  </w:style>
  <w:style w:type="paragraph" w:customStyle="1" w:styleId="a4">
    <w:name w:val="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E">
    <w:name w:val="»¡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4"/>
      <w:szCs w:val="24"/>
      <w:lang w:val="th-TH"/>
    </w:rPr>
  </w:style>
  <w:style w:type="paragraph" w:customStyle="1" w:styleId="E0">
    <w:name w:val="ª×èÍºÃÔÉÑ·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SSETS">
    <w:name w:val="ASSETS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5">
    <w:name w:val="5"/>
    <w:basedOn w:val="E"/>
    <w:rsid w:val="00277E3C"/>
    <w:pPr>
      <w:jc w:val="left"/>
    </w:pPr>
    <w:rPr>
      <w:sz w:val="10"/>
      <w:szCs w:val="10"/>
    </w:rPr>
  </w:style>
  <w:style w:type="paragraph" w:customStyle="1" w:styleId="E1">
    <w:name w:val="Å§ª×èÍ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customStyle="1" w:styleId="a5">
    <w:name w:val="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T0">
    <w:name w:val="?????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Book Antiqua" w:hAnsi="Book Antiqua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locked/>
    <w:rsid w:val="00D73AD4"/>
    <w:rPr>
      <w:rFonts w:ascii="Book Antiqua" w:hAnsi="Book Antiqua"/>
      <w:sz w:val="30"/>
      <w:szCs w:val="30"/>
    </w:rPr>
  </w:style>
  <w:style w:type="table" w:styleId="TableGrid">
    <w:name w:val="Table Grid"/>
    <w:basedOn w:val="TableNormal"/>
    <w:uiPriority w:val="39"/>
    <w:rsid w:val="006F5A3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PolicyHeading">
    <w:name w:val="Acc Policy Heading"/>
    <w:basedOn w:val="BodyText"/>
    <w:link w:val="AccPolicyHeadingChar"/>
    <w:autoRedefine/>
    <w:rsid w:val="0024411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900" w:right="387"/>
      <w:jc w:val="both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AccPolicyHeadingChar">
    <w:name w:val="Acc Policy Heading Char"/>
    <w:link w:val="AccPolicyHeading"/>
    <w:rsid w:val="00244117"/>
    <w:rPr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632D78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semiHidden/>
    <w:locked/>
    <w:rsid w:val="00D73AD4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A315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5B2"/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locked/>
    <w:rsid w:val="00D73AD4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A315B2"/>
    <w:rPr>
      <w:b/>
      <w:bCs/>
    </w:rPr>
  </w:style>
  <w:style w:type="character" w:customStyle="1" w:styleId="CommentSubjectChar">
    <w:name w:val="Comment Subject Char"/>
    <w:link w:val="CommentSubject"/>
    <w:locked/>
    <w:rsid w:val="00D73AD4"/>
    <w:rPr>
      <w:rFonts w:ascii="Arial" w:hAnsi="Arial"/>
      <w:b/>
      <w:bCs/>
    </w:rPr>
  </w:style>
  <w:style w:type="paragraph" w:customStyle="1" w:styleId="HTMLBody">
    <w:name w:val="HTML Body"/>
    <w:rsid w:val="00097E01"/>
    <w:pPr>
      <w:autoSpaceDE w:val="0"/>
      <w:autoSpaceDN w:val="0"/>
      <w:adjustRightInd w:val="0"/>
    </w:pPr>
    <w:rPr>
      <w:rFonts w:ascii="Cordia New" w:hAnsi="Cordia New"/>
      <w:sz w:val="28"/>
      <w:szCs w:val="28"/>
      <w:lang w:eastAsia="zh-CN"/>
    </w:rPr>
  </w:style>
  <w:style w:type="paragraph" w:customStyle="1" w:styleId="acctmainheading">
    <w:name w:val="acct main heading"/>
    <w:aliases w:val="am"/>
    <w:basedOn w:val="Normal"/>
    <w:rsid w:val="00156D0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customStyle="1" w:styleId="block">
    <w:name w:val="block"/>
    <w:aliases w:val="b,b + Angsana New,Bold,Left:  0....,Left:  1 cm,Rig..."/>
    <w:basedOn w:val="BodyText"/>
    <w:link w:val="blockChar"/>
    <w:rsid w:val="00C12A6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eastAsia="x-none" w:bidi="ar-SA"/>
    </w:rPr>
  </w:style>
  <w:style w:type="character" w:customStyle="1" w:styleId="blockChar">
    <w:name w:val="block Char"/>
    <w:aliases w:val="b Char"/>
    <w:link w:val="block"/>
    <w:locked/>
    <w:rsid w:val="00D15003"/>
    <w:rPr>
      <w:sz w:val="22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155E23"/>
    <w:rPr>
      <w:sz w:val="20"/>
      <w:szCs w:val="20"/>
      <w:lang w:val="x-none" w:eastAsia="x-none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D73AD4"/>
    <w:rPr>
      <w:rFonts w:ascii="Arial" w:hAnsi="Arial"/>
    </w:rPr>
  </w:style>
  <w:style w:type="character" w:styleId="FootnoteReference">
    <w:name w:val="footnote reference"/>
    <w:aliases w:val="fr"/>
    <w:uiPriority w:val="99"/>
    <w:semiHidden/>
    <w:rsid w:val="00155E23"/>
    <w:rPr>
      <w:vertAlign w:val="superscript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,Left:  -0.05&quot;,Right:  -0.05&quot;,Lin...,..."/>
    <w:basedOn w:val="Normal"/>
    <w:rsid w:val="00D019A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F4428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6037C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RNormal">
    <w:name w:val="RNormal"/>
    <w:basedOn w:val="Normal"/>
    <w:rsid w:val="0072209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acctmergecolhdg">
    <w:name w:val="acct merge col hdg"/>
    <w:aliases w:val="mh"/>
    <w:basedOn w:val="Normal"/>
    <w:rsid w:val="00115D8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dividends">
    <w:name w:val="acct dividends"/>
    <w:aliases w:val="ad"/>
    <w:basedOn w:val="Normal"/>
    <w:rsid w:val="00D93D2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Graphic">
    <w:name w:val="Graphic"/>
    <w:basedOn w:val="Signature"/>
    <w:rsid w:val="002B24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0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Signature">
    <w:name w:val="Signature"/>
    <w:basedOn w:val="Normal"/>
    <w:link w:val="SignatureChar"/>
    <w:rsid w:val="002B24DB"/>
    <w:pPr>
      <w:ind w:left="4320"/>
    </w:pPr>
    <w:rPr>
      <w:lang w:val="x-none" w:eastAsia="x-none"/>
    </w:rPr>
  </w:style>
  <w:style w:type="character" w:customStyle="1" w:styleId="SignatureChar">
    <w:name w:val="Signature Char"/>
    <w:link w:val="Signature"/>
    <w:locked/>
    <w:rsid w:val="00D73AD4"/>
    <w:rPr>
      <w:rFonts w:ascii="Arial" w:hAnsi="Arial"/>
      <w:sz w:val="18"/>
      <w:szCs w:val="18"/>
    </w:rPr>
  </w:style>
  <w:style w:type="paragraph" w:customStyle="1" w:styleId="Char">
    <w:name w:val="Char"/>
    <w:basedOn w:val="Normal"/>
    <w:rsid w:val="0006158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NormalAngsanaNew">
    <w:name w:val="Normal + Angsana New"/>
    <w:aliases w:val="15 pt,Thai Distributed Justification,Left:  0.31&quot;,Heading 8 + Angsana New,Right:  -0.28..."/>
    <w:basedOn w:val="Normal"/>
    <w:uiPriority w:val="99"/>
    <w:rsid w:val="00F5387E"/>
    <w:pPr>
      <w:tabs>
        <w:tab w:val="clear" w:pos="227"/>
      </w:tabs>
      <w:ind w:left="450"/>
      <w:jc w:val="thaiDistribute"/>
    </w:pPr>
    <w:rPr>
      <w:rFonts w:ascii="Angsana New" w:hAnsi="Angsana New"/>
      <w:sz w:val="30"/>
      <w:szCs w:val="30"/>
    </w:rPr>
  </w:style>
  <w:style w:type="paragraph" w:styleId="ListParagraph">
    <w:name w:val="List Paragraph"/>
    <w:aliases w:val="FS ENG01"/>
    <w:basedOn w:val="Normal"/>
    <w:link w:val="ListParagraphChar"/>
    <w:uiPriority w:val="34"/>
    <w:qFormat/>
    <w:rsid w:val="00453020"/>
    <w:pPr>
      <w:ind w:left="720"/>
      <w:contextualSpacing/>
    </w:pPr>
    <w:rPr>
      <w:szCs w:val="22"/>
    </w:rPr>
  </w:style>
  <w:style w:type="character" w:customStyle="1" w:styleId="BodyTextChar1">
    <w:name w:val="Body Text Char1"/>
    <w:aliases w:val="bt Char1,body text Char1,Body Char1"/>
    <w:uiPriority w:val="99"/>
    <w:locked/>
    <w:rsid w:val="00D73AD4"/>
    <w:rPr>
      <w:rFonts w:ascii="Arial" w:hAnsi="Arial" w:cs="Angsana New"/>
      <w:sz w:val="22"/>
      <w:szCs w:val="22"/>
    </w:rPr>
  </w:style>
  <w:style w:type="paragraph" w:customStyle="1" w:styleId="a6">
    <w:name w:val="ลบ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Indent2">
    <w:name w:val="Body Text Indent 2"/>
    <w:basedOn w:val="Normal"/>
    <w:link w:val="BodyTextIndent2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rsid w:val="00D73AD4"/>
    <w:rPr>
      <w:rFonts w:cs="EucrosiaUPC"/>
      <w:sz w:val="30"/>
      <w:szCs w:val="30"/>
    </w:rPr>
  </w:style>
  <w:style w:type="paragraph" w:customStyle="1" w:styleId="acctcolumnheading">
    <w:name w:val="acct column heading"/>
    <w:aliases w:val="ac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D73AD4"/>
    <w:pPr>
      <w:spacing w:after="0"/>
    </w:pPr>
  </w:style>
  <w:style w:type="paragraph" w:customStyle="1" w:styleId="acctindentnospaceafter">
    <w:name w:val="acct indent no space after"/>
    <w:aliases w:val="ain"/>
    <w:basedOn w:val="acctindent"/>
    <w:rsid w:val="00D73AD4"/>
    <w:pPr>
      <w:spacing w:after="0"/>
    </w:pPr>
  </w:style>
  <w:style w:type="paragraph" w:customStyle="1" w:styleId="acctindent">
    <w:name w:val="acct indent"/>
    <w:aliases w:val="ai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D73AD4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D73AD4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D73AD4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D73AD4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D73AD4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D73AD4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D73AD4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D73AD4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D73AD4"/>
    <w:pPr>
      <w:spacing w:after="0"/>
    </w:pPr>
  </w:style>
  <w:style w:type="paragraph" w:customStyle="1" w:styleId="List1a">
    <w:name w:val="List 1a"/>
    <w:aliases w:val="1a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D73A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rsid w:val="00D73AD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D73AD4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D73AD4"/>
    <w:rPr>
      <w:rFonts w:cs="Times New Roman"/>
    </w:rPr>
  </w:style>
  <w:style w:type="paragraph" w:customStyle="1" w:styleId="zreportaddinfo">
    <w:name w:val="zreport addinfo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D73AD4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D73AD4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D73AD4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D73AD4"/>
    <w:rPr>
      <w:b/>
      <w:bCs/>
    </w:rPr>
  </w:style>
  <w:style w:type="paragraph" w:customStyle="1" w:styleId="nineptbodytext">
    <w:name w:val="nine pt body text"/>
    <w:aliases w:val="9bt"/>
    <w:basedOn w:val="nineptnormal"/>
    <w:rsid w:val="00D73AD4"/>
    <w:pPr>
      <w:spacing w:after="220"/>
    </w:pPr>
  </w:style>
  <w:style w:type="paragraph" w:customStyle="1" w:styleId="nineptnormal">
    <w:name w:val="nine pt normal"/>
    <w:aliases w:val="9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D73AD4"/>
    <w:pPr>
      <w:jc w:val="center"/>
    </w:pPr>
  </w:style>
  <w:style w:type="paragraph" w:customStyle="1" w:styleId="heading">
    <w:name w:val="heading"/>
    <w:aliases w:val="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D73AD4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D73AD4"/>
  </w:style>
  <w:style w:type="paragraph" w:customStyle="1" w:styleId="nineptheadingcentredbold">
    <w:name w:val="nine pt heading centred bold"/>
    <w:aliases w:val="9hc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D73AD4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D73AD4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D73AD4"/>
    <w:rPr>
      <w:b/>
    </w:rPr>
  </w:style>
  <w:style w:type="paragraph" w:customStyle="1" w:styleId="nineptcolumntab1">
    <w:name w:val="nine pt column tab1"/>
    <w:aliases w:val="a91"/>
    <w:basedOn w:val="nineptnormal"/>
    <w:rsid w:val="00D73AD4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D73AD4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D73AD4"/>
    <w:pPr>
      <w:jc w:val="center"/>
    </w:pPr>
  </w:style>
  <w:style w:type="paragraph" w:customStyle="1" w:styleId="Normalheading">
    <w:name w:val="Normal heading"/>
    <w:aliases w:val="nh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D73AD4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D73AD4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D73AD4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D73AD4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D73AD4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D73AD4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D73AD4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D73AD4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D73AD4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D73AD4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D73AD4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D73AD4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D73AD4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D73AD4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D73AD4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D73AD4"/>
    <w:pPr>
      <w:spacing w:after="0"/>
    </w:pPr>
  </w:style>
  <w:style w:type="paragraph" w:customStyle="1" w:styleId="smallreturn">
    <w:name w:val="small return"/>
    <w:aliases w:val="sr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D73AD4"/>
    <w:pPr>
      <w:spacing w:after="0"/>
    </w:pPr>
  </w:style>
  <w:style w:type="paragraph" w:customStyle="1" w:styleId="headingbolditalic">
    <w:name w:val="heading bold italic"/>
    <w:aliases w:val="hbi"/>
    <w:basedOn w:val="heading"/>
    <w:rsid w:val="00D73AD4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D73AD4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D73AD4"/>
    <w:pPr>
      <w:spacing w:after="0"/>
    </w:pPr>
  </w:style>
  <w:style w:type="paragraph" w:customStyle="1" w:styleId="blockbullet">
    <w:name w:val="block bullet"/>
    <w:aliases w:val="bb"/>
    <w:basedOn w:val="block"/>
    <w:rsid w:val="00D73AD4"/>
    <w:pPr>
      <w:tabs>
        <w:tab w:val="num" w:pos="907"/>
      </w:tabs>
      <w:ind w:left="907" w:hanging="340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D73AD4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D73AD4"/>
    <w:pPr>
      <w:spacing w:after="0"/>
    </w:pPr>
  </w:style>
  <w:style w:type="paragraph" w:customStyle="1" w:styleId="eightptnormal">
    <w:name w:val="eight pt normal"/>
    <w:aliases w:val="8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D73AD4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D73AD4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D73AD4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D73AD4"/>
    <w:rPr>
      <w:b/>
      <w:bCs/>
    </w:rPr>
  </w:style>
  <w:style w:type="paragraph" w:customStyle="1" w:styleId="eightptbodytext">
    <w:name w:val="eight pt body text"/>
    <w:aliases w:val="8bt"/>
    <w:basedOn w:val="eightptnormal"/>
    <w:rsid w:val="00D73AD4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D73AD4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D73AD4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D73AD4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D73AD4"/>
    <w:pPr>
      <w:spacing w:after="0"/>
    </w:pPr>
  </w:style>
  <w:style w:type="paragraph" w:customStyle="1" w:styleId="eightptblock">
    <w:name w:val="eight pt block"/>
    <w:aliases w:val="8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D73AD4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D73AD4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D73AD4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D73AD4"/>
    <w:pPr>
      <w:spacing w:after="0"/>
    </w:pPr>
  </w:style>
  <w:style w:type="paragraph" w:customStyle="1" w:styleId="blockindent">
    <w:name w:val="block indent"/>
    <w:aliases w:val="bi"/>
    <w:basedOn w:val="block"/>
    <w:rsid w:val="00D73AD4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D73AD4"/>
    <w:pPr>
      <w:jc w:val="center"/>
    </w:pPr>
  </w:style>
  <w:style w:type="paragraph" w:customStyle="1" w:styleId="nineptcol">
    <w:name w:val="nine pt %col"/>
    <w:aliases w:val="9%"/>
    <w:basedOn w:val="nineptnormal"/>
    <w:rsid w:val="00D73AD4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D73AD4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D73AD4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D73AD4"/>
    <w:pPr>
      <w:spacing w:after="0"/>
    </w:pPr>
  </w:style>
  <w:style w:type="paragraph" w:customStyle="1" w:styleId="nineptblocklist">
    <w:name w:val="nine pt block list"/>
    <w:aliases w:val="9bl"/>
    <w:basedOn w:val="nineptblock"/>
    <w:rsid w:val="00D73AD4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D73AD4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D73AD4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D73AD4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D73AD4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D73AD4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D73AD4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D73AD4"/>
    <w:pPr>
      <w:spacing w:after="20"/>
    </w:pPr>
  </w:style>
  <w:style w:type="paragraph" w:customStyle="1" w:styleId="blockbulletnospaceafter">
    <w:name w:val="block bullet no space after"/>
    <w:aliases w:val="bbn,block bullet no sp"/>
    <w:rsid w:val="00D73AD4"/>
    <w:pPr>
      <w:tabs>
        <w:tab w:val="num" w:pos="907"/>
      </w:tabs>
      <w:spacing w:line="260" w:lineRule="atLeast"/>
      <w:ind w:left="907" w:hanging="340"/>
    </w:pPr>
    <w:rPr>
      <w:rFonts w:cs="Times New Roman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D73AD4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D73AD4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D73AD4"/>
    <w:pPr>
      <w:spacing w:after="80"/>
    </w:pPr>
  </w:style>
  <w:style w:type="paragraph" w:customStyle="1" w:styleId="nineptratecol">
    <w:name w:val="nine pt rate col"/>
    <w:aliases w:val="a9r"/>
    <w:basedOn w:val="nineptnormal"/>
    <w:rsid w:val="00D73AD4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D73AD4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D73AD4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D73AD4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D73AD4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D73AD4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D73AD4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D73AD4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D73AD4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D73AD4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D73AD4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D73AD4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D73AD4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D73AD4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D73AD4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D73AD4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D73AD4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D73AD4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D73AD4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D73AD4"/>
    <w:pPr>
      <w:spacing w:after="80"/>
    </w:pPr>
  </w:style>
  <w:style w:type="paragraph" w:customStyle="1" w:styleId="blockbullet2">
    <w:name w:val="block bullet 2"/>
    <w:aliases w:val="bb2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D73AD4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D73AD4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val="x-none" w:eastAsia="en-GB"/>
    </w:rPr>
  </w:style>
  <w:style w:type="character" w:customStyle="1" w:styleId="AccPolicysubheadChar">
    <w:name w:val="Acc Policy sub head Char"/>
    <w:link w:val="AccPolicysubhead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D73AD4"/>
    <w:pPr>
      <w:ind w:left="1134"/>
    </w:pPr>
  </w:style>
  <w:style w:type="character" w:customStyle="1" w:styleId="AccPolicyalternativeChar">
    <w:name w:val="Acc Policy alternative Char"/>
    <w:link w:val="AccPolicyalternative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character" w:customStyle="1" w:styleId="AccPolicyHeadingCharChar">
    <w:name w:val="Acc Policy Heading Char Char"/>
    <w:rsid w:val="00D73AD4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D73AD4"/>
    <w:rPr>
      <w:rFonts w:cs="Times New Roman"/>
      <w:sz w:val="29"/>
      <w:szCs w:val="29"/>
    </w:rPr>
  </w:style>
  <w:style w:type="character" w:customStyle="1" w:styleId="hps">
    <w:name w:val="hps"/>
    <w:rsid w:val="00D73AD4"/>
    <w:rPr>
      <w:rFonts w:cs="Times New Roman"/>
    </w:rPr>
  </w:style>
  <w:style w:type="character" w:customStyle="1" w:styleId="gt-icon-text1">
    <w:name w:val="gt-icon-text1"/>
    <w:rsid w:val="00D73AD4"/>
    <w:rPr>
      <w:rFonts w:cs="Times New Roman"/>
    </w:rPr>
  </w:style>
  <w:style w:type="character" w:customStyle="1" w:styleId="shorttext">
    <w:name w:val="short_text"/>
    <w:rsid w:val="00D73AD4"/>
    <w:rPr>
      <w:rFonts w:cs="Times New Roman"/>
    </w:rPr>
  </w:style>
  <w:style w:type="paragraph" w:customStyle="1" w:styleId="Default">
    <w:name w:val="Default"/>
    <w:rsid w:val="00D73AD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D73AD4"/>
    <w:rPr>
      <w:rFonts w:cs="Times New Roman"/>
    </w:rPr>
  </w:style>
  <w:style w:type="paragraph" w:styleId="PlainText">
    <w:name w:val="Plain Text"/>
    <w:basedOn w:val="Normal"/>
    <w:link w:val="PlainText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rsid w:val="00D73AD4"/>
    <w:rPr>
      <w:rFonts w:ascii="Consolas" w:hAnsi="Consolas"/>
      <w:sz w:val="21"/>
      <w:szCs w:val="26"/>
    </w:rPr>
  </w:style>
  <w:style w:type="paragraph" w:styleId="Revision">
    <w:name w:val="Revision"/>
    <w:hidden/>
    <w:uiPriority w:val="99"/>
    <w:semiHidden/>
    <w:rsid w:val="00D73AD4"/>
    <w:rPr>
      <w:rFonts w:ascii="Arial" w:hAnsi="Arial"/>
      <w:sz w:val="18"/>
      <w:szCs w:val="22"/>
    </w:rPr>
  </w:style>
  <w:style w:type="character" w:customStyle="1" w:styleId="apple-converted-space">
    <w:name w:val="apple-converted-space"/>
    <w:basedOn w:val="DefaultParagraphFont"/>
    <w:rsid w:val="00C03143"/>
  </w:style>
  <w:style w:type="paragraph" w:customStyle="1" w:styleId="Style2">
    <w:name w:val="Style2"/>
    <w:basedOn w:val="Heading3"/>
    <w:link w:val="Style2Char"/>
    <w:qFormat/>
    <w:rsid w:val="004052A8"/>
    <w:pPr>
      <w:numPr>
        <w:numId w:val="17"/>
      </w:numPr>
      <w:tabs>
        <w:tab w:val="clear" w:pos="227"/>
        <w:tab w:val="clear" w:pos="454"/>
        <w:tab w:val="clear" w:pos="680"/>
        <w:tab w:val="clear" w:pos="907"/>
      </w:tabs>
      <w:spacing w:line="260" w:lineRule="atLeast"/>
      <w:ind w:right="-45"/>
      <w:jc w:val="both"/>
    </w:pPr>
    <w:rPr>
      <w:rFonts w:ascii="Angsana New" w:eastAsia="MS Mincho" w:hAnsi="Angsana New" w:cs="Angsana New"/>
      <w:b/>
      <w:bCs/>
      <w:i w:val="0"/>
      <w:iCs w:val="0"/>
      <w:sz w:val="30"/>
      <w:szCs w:val="30"/>
      <w:lang w:val="en-GB" w:eastAsia="th-TH"/>
    </w:rPr>
  </w:style>
  <w:style w:type="character" w:customStyle="1" w:styleId="Style2Char">
    <w:name w:val="Style2 Char"/>
    <w:link w:val="Style2"/>
    <w:rsid w:val="004052A8"/>
    <w:rPr>
      <w:rFonts w:ascii="Angsana New" w:eastAsia="MS Mincho" w:hAnsi="Angsana New"/>
      <w:b/>
      <w:bCs/>
      <w:sz w:val="30"/>
      <w:szCs w:val="30"/>
      <w:lang w:val="en-GB" w:eastAsia="th-TH"/>
    </w:rPr>
  </w:style>
  <w:style w:type="character" w:customStyle="1" w:styleId="TitleChar">
    <w:name w:val="Title Char"/>
    <w:link w:val="Title"/>
    <w:uiPriority w:val="99"/>
    <w:rsid w:val="00D15003"/>
    <w:rPr>
      <w:rFonts w:eastAsia="Times New Roman" w:hAnsi="Tms Rmn" w:cs="Tms Rmn"/>
      <w:b/>
      <w:bCs/>
      <w:kern w:val="28"/>
      <w:sz w:val="32"/>
      <w:szCs w:val="32"/>
    </w:rPr>
  </w:style>
  <w:style w:type="paragraph" w:styleId="Title">
    <w:name w:val="Title"/>
    <w:basedOn w:val="Normal"/>
    <w:link w:val="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</w:pPr>
    <w:rPr>
      <w:rFonts w:ascii="Times New Roman" w:eastAsia="Times New Roman" w:hAnsi="Tms Rmn"/>
      <w:b/>
      <w:bCs/>
      <w:kern w:val="28"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uiPriority w:val="99"/>
    <w:rsid w:val="00D15003"/>
    <w:rPr>
      <w:rFonts w:eastAsia="Times New Roman" w:hAnsi="Tms Rmn" w:cs="Tms Rmn"/>
      <w:i/>
      <w:iCs/>
      <w:sz w:val="24"/>
      <w:szCs w:val="28"/>
    </w:rPr>
  </w:style>
  <w:style w:type="paragraph" w:styleId="Subtitle">
    <w:name w:val="Subtitle"/>
    <w:basedOn w:val="Normal"/>
    <w:link w:val="Sub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60" w:line="240" w:lineRule="auto"/>
      <w:jc w:val="center"/>
      <w:textAlignment w:val="baseline"/>
    </w:pPr>
    <w:rPr>
      <w:rFonts w:ascii="Times New Roman" w:eastAsia="Times New Roman" w:hAnsi="Tms Rmn"/>
      <w:i/>
      <w:iCs/>
      <w:sz w:val="24"/>
      <w:szCs w:val="28"/>
      <w:lang w:val="x-none" w:eastAsia="x-none"/>
    </w:rPr>
  </w:style>
  <w:style w:type="character" w:customStyle="1" w:styleId="BodyTextIndent3Char">
    <w:name w:val="Body Text Indent 3 Char"/>
    <w:link w:val="BodyTextIndent3"/>
    <w:uiPriority w:val="99"/>
    <w:rsid w:val="00D15003"/>
    <w:rPr>
      <w:rFonts w:ascii="Arial" w:eastAsia="Times New Roman" w:hAnsi="Arial"/>
      <w:sz w:val="16"/>
      <w:szCs w:val="18"/>
      <w:lang w:val="en-GB" w:bidi="ar-SA"/>
    </w:rPr>
  </w:style>
  <w:style w:type="paragraph" w:styleId="BodyTextIndent3">
    <w:name w:val="Body Text Indent 3"/>
    <w:basedOn w:val="Normal"/>
    <w:link w:val="BodyTextIndent3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eastAsia="Times New Roman"/>
      <w:sz w:val="16"/>
      <w:lang w:val="en-GB" w:eastAsia="x-none" w:bidi="ar-SA"/>
    </w:rPr>
  </w:style>
  <w:style w:type="character" w:customStyle="1" w:styleId="HTMLPreformattedChar">
    <w:name w:val="HTML Preformatted Char"/>
    <w:link w:val="HTMLPreformatted"/>
    <w:uiPriority w:val="99"/>
    <w:rsid w:val="00D15003"/>
    <w:rPr>
      <w:rFonts w:ascii="Tahoma" w:eastAsia="Times New Roman" w:hAnsi="Tahoma" w:cs="Tahoma"/>
    </w:rPr>
  </w:style>
  <w:style w:type="paragraph" w:styleId="HTMLPreformatted">
    <w:name w:val="HTML Preformatted"/>
    <w:basedOn w:val="Normal"/>
    <w:link w:val="HTMLPreformatted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paragraph" w:customStyle="1" w:styleId="AccountingPolicy">
    <w:name w:val="Accounting Policy"/>
    <w:basedOn w:val="Normal"/>
    <w:link w:val="AccountingPolicyChar1"/>
    <w:rsid w:val="00D1500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D1500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FooterChar1">
    <w:name w:val="Footer Char1"/>
    <w:uiPriority w:val="99"/>
    <w:rsid w:val="00D15003"/>
    <w:rPr>
      <w:rFonts w:ascii="Arial" w:eastAsia="Times New Roman" w:hAnsi="Arial" w:cs="Times New Roman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15003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Heading1Char1">
    <w:name w:val="Heading 1 Char1"/>
    <w:uiPriority w:val="99"/>
    <w:locked/>
    <w:rsid w:val="00EB2DD5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1">
    <w:name w:val="Heading 3 Char1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styleId="List">
    <w:name w:val="List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2">
    <w:name w:val="List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72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Continue2">
    <w:name w:val="List Continue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20" w:line="240" w:lineRule="auto"/>
      <w:ind w:left="72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InsideAddress">
    <w:name w:val="Inside Address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4">
    <w:name w:val="Body Text 4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5">
    <w:name w:val="Body Text 5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character" w:customStyle="1" w:styleId="CharChar22">
    <w:name w:val="Char Char22"/>
    <w:locked/>
    <w:rsid w:val="00EB2DD5"/>
    <w:rPr>
      <w:rFonts w:ascii="Arial" w:hAnsi="Arial" w:cs="Times New Roman"/>
      <w:b/>
      <w:bCs/>
      <w:sz w:val="18"/>
      <w:szCs w:val="18"/>
      <w:u w:val="single"/>
      <w:lang w:val="en-US" w:eastAsia="en-US" w:bidi="th-TH"/>
    </w:rPr>
  </w:style>
  <w:style w:type="character" w:customStyle="1" w:styleId="CharChar21">
    <w:name w:val="Char Char2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CharChar20">
    <w:name w:val="Char Char20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customStyle="1" w:styleId="KNormal">
    <w:name w:val="KNormal"/>
    <w:uiPriority w:val="99"/>
    <w:rsid w:val="00EB2DD5"/>
    <w:pPr>
      <w:spacing w:before="120" w:after="120"/>
    </w:pPr>
    <w:rPr>
      <w:rFonts w:ascii="Arial" w:eastAsia="Times New Roman" w:hAnsi="Arial" w:cs="Times New Roman"/>
      <w:lang w:bidi="ar-SA"/>
    </w:rPr>
  </w:style>
  <w:style w:type="character" w:styleId="Emphasis">
    <w:name w:val="Emphasis"/>
    <w:uiPriority w:val="20"/>
    <w:qFormat/>
    <w:rsid w:val="00EB2DD5"/>
    <w:rPr>
      <w:rFonts w:cs="Times New Roman"/>
      <w:color w:val="auto"/>
    </w:rPr>
  </w:style>
  <w:style w:type="character" w:customStyle="1" w:styleId="st1">
    <w:name w:val="st1"/>
    <w:rsid w:val="00EB2DD5"/>
    <w:rPr>
      <w:rFonts w:cs="Times New Roman"/>
    </w:rPr>
  </w:style>
  <w:style w:type="character" w:customStyle="1" w:styleId="Heading8Char1">
    <w:name w:val="Heading 8 Char1"/>
    <w:rsid w:val="00EB2DD5"/>
    <w:rPr>
      <w:rFonts w:ascii="Times New Roman" w:hAnsi="Times New Roman" w:cs="EucrosiaUPC"/>
      <w:b/>
      <w:bCs/>
      <w:sz w:val="32"/>
      <w:szCs w:val="32"/>
      <w:lang w:bidi="th-TH"/>
    </w:rPr>
  </w:style>
  <w:style w:type="character" w:customStyle="1" w:styleId="Heading4Char1">
    <w:name w:val="Heading 4 Char1"/>
    <w:rsid w:val="00EB2DD5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EB2DD5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EB2DD5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EB2DD5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EB2DD5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atn">
    <w:name w:val="atn"/>
    <w:basedOn w:val="DefaultParagraphFont"/>
    <w:rsid w:val="00EB2DD5"/>
  </w:style>
  <w:style w:type="character" w:customStyle="1" w:styleId="alt-edited1">
    <w:name w:val="alt-edited1"/>
    <w:rsid w:val="00EB2DD5"/>
    <w:rPr>
      <w:color w:val="4D90F0"/>
    </w:rPr>
  </w:style>
  <w:style w:type="paragraph" w:styleId="NoSpacing">
    <w:name w:val="No Spacing"/>
    <w:uiPriority w:val="1"/>
    <w:qFormat/>
    <w:rsid w:val="00EB2DD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eastAsia="Times New Roman" w:hAnsi="Arial"/>
      <w:sz w:val="18"/>
      <w:szCs w:val="22"/>
    </w:rPr>
  </w:style>
  <w:style w:type="paragraph" w:customStyle="1" w:styleId="Pa01">
    <w:name w:val="Pa0+1"/>
    <w:basedOn w:val="Default"/>
    <w:next w:val="Default"/>
    <w:uiPriority w:val="99"/>
    <w:rsid w:val="00EB2DD5"/>
    <w:pPr>
      <w:spacing w:line="151" w:lineRule="atLeast"/>
    </w:pPr>
    <w:rPr>
      <w:rFonts w:ascii="Tesco" w:eastAsia="Times New Roman" w:hAnsi="Tesco" w:cs="Angsana New"/>
      <w:color w:val="auto"/>
    </w:rPr>
  </w:style>
  <w:style w:type="table" w:customStyle="1" w:styleId="TableGridLight2">
    <w:name w:val="Table Grid Light2"/>
    <w:basedOn w:val="TableNormal"/>
    <w:uiPriority w:val="40"/>
    <w:rsid w:val="003E584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666D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NormalWeb">
    <w:name w:val="Normal (Web)"/>
    <w:basedOn w:val="Normal"/>
    <w:uiPriority w:val="99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 w:bidi="ar-SA"/>
    </w:rPr>
  </w:style>
  <w:style w:type="paragraph" w:customStyle="1" w:styleId="CharCharCharChar">
    <w:name w:val="Char Char อักขระ อักขระ Char Char อักขระ อักขระ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eastAsia="Times New Roman" w:hAnsi="Verdana"/>
      <w:sz w:val="20"/>
      <w:szCs w:val="20"/>
      <w:lang w:bidi="ar-SA"/>
    </w:rPr>
  </w:style>
  <w:style w:type="character" w:customStyle="1" w:styleId="CharChar221">
    <w:name w:val="Char Char221"/>
    <w:rsid w:val="0063373F"/>
    <w:rPr>
      <w:b/>
      <w:bCs/>
      <w:i/>
      <w:iCs/>
      <w:sz w:val="24"/>
      <w:szCs w:val="24"/>
      <w:lang w:val="en-GB" w:eastAsia="en-US" w:bidi="th-TH"/>
    </w:rPr>
  </w:style>
  <w:style w:type="paragraph" w:customStyle="1" w:styleId="a7">
    <w:name w:val="รายงาน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eastAsia="Cordia New" w:hAnsi="Times New Roman" w:cs="Cordia New"/>
      <w:b/>
      <w:bCs/>
      <w:sz w:val="22"/>
      <w:szCs w:val="30"/>
    </w:rPr>
  </w:style>
  <w:style w:type="paragraph" w:customStyle="1" w:styleId="NormalIndent2">
    <w:name w:val="Normal Indent2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CharChar25">
    <w:name w:val="Char Char25"/>
    <w:rsid w:val="0063373F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paragraph" w:customStyle="1" w:styleId="zDistnHeader">
    <w:name w:val="zDistnHeader"/>
    <w:basedOn w:val="Normal"/>
    <w:next w:val="Normal"/>
    <w:rsid w:val="0063373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paragraph" w:customStyle="1" w:styleId="numbernegative">
    <w:name w:val="number negative"/>
    <w:basedOn w:val="Normal"/>
    <w:rsid w:val="006B69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eastAsia="Times New Roman" w:hAnsi="Angsana New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5D38B0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DC79C1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เนื้อเรื่อง"/>
    <w:basedOn w:val="Normal"/>
    <w:uiPriority w:val="99"/>
    <w:rsid w:val="001C7D7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Times New Roman" w:eastAsia="Cordia New" w:hAnsi="Times New Roman" w:cs="Cordia New"/>
      <w:sz w:val="28"/>
      <w:szCs w:val="28"/>
      <w:lang w:val="th-TH" w:eastAsia="th-TH"/>
    </w:rPr>
  </w:style>
  <w:style w:type="character" w:styleId="Hyperlink">
    <w:name w:val="Hyperlink"/>
    <w:basedOn w:val="DefaultParagraphFont"/>
    <w:uiPriority w:val="99"/>
    <w:semiHidden/>
    <w:unhideWhenUsed/>
    <w:rsid w:val="0095307F"/>
    <w:rPr>
      <w:color w:val="0000FF"/>
      <w:u w:val="single"/>
    </w:rPr>
  </w:style>
  <w:style w:type="character" w:customStyle="1" w:styleId="ListParagraphChar">
    <w:name w:val="List Paragraph Char"/>
    <w:aliases w:val="FS ENG01 Char"/>
    <w:link w:val="ListParagraph"/>
    <w:uiPriority w:val="34"/>
    <w:locked/>
    <w:rsid w:val="00466AF6"/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D4703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/>
      <w:sz w:val="24"/>
      <w:szCs w:val="24"/>
    </w:rPr>
  </w:style>
  <w:style w:type="paragraph" w:customStyle="1" w:styleId="FSBlank">
    <w:name w:val="FS_Blank"/>
    <w:basedOn w:val="Normal"/>
    <w:link w:val="FSBlankChar"/>
    <w:qFormat/>
    <w:rsid w:val="00A859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A8593F"/>
    <w:rPr>
      <w:rFonts w:ascii="Angsana New" w:eastAsia="MS Mincho" w:hAnsi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9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0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92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6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7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17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989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7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9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8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2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6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F711F86-9141-493C-AFE3-DD05E9A19853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D498BE357D6C49A140D514E87E497A" ma:contentTypeVersion="4" ma:contentTypeDescription="Create a new document." ma:contentTypeScope="" ma:versionID="6e69dae936841f33e22353c4f0fc16c4">
  <xsd:schema xmlns:xsd="http://www.w3.org/2001/XMLSchema" xmlns:xs="http://www.w3.org/2001/XMLSchema" xmlns:p="http://schemas.microsoft.com/office/2006/metadata/properties" xmlns:ns2="bcf928f7-311f-41f4-b80a-ba5d8db9479a" targetNamespace="http://schemas.microsoft.com/office/2006/metadata/properties" ma:root="true" ma:fieldsID="cd436908d2d34329e31528cec1d969bb" ns2:_="">
    <xsd:import namespace="bcf928f7-311f-41f4-b80a-ba5d8db9479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f928f7-311f-41f4-b80a-ba5d8db947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2570234-17BD-458A-BEB6-674BE374AD7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912975C-F765-4518-AEC7-92864382DA4D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</ds:schemaRefs>
</ds:datastoreItem>
</file>

<file path=customXml/itemProps3.xml><?xml version="1.0" encoding="utf-8"?>
<ds:datastoreItem xmlns:ds="http://schemas.openxmlformats.org/officeDocument/2006/customXml" ds:itemID="{23005A9E-CAF8-4017-94AF-EABC4C4E40E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33A853B-6591-4B14-8D8E-456A0064A8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f928f7-311f-41f4-b80a-ba5d8db9479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251</TotalTime>
  <Pages>127</Pages>
  <Words>23909</Words>
  <Characters>136285</Characters>
  <Application>Microsoft Office Word</Application>
  <DocSecurity>0</DocSecurity>
  <Lines>1135</Lines>
  <Paragraphs>319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159875</CharactersWithSpaces>
  <SharedDoc>false</SharedDoc>
  <HLinks>
    <vt:vector size="6" baseType="variant">
      <vt:variant>
        <vt:i4>2949161</vt:i4>
      </vt:variant>
      <vt:variant>
        <vt:i4>0</vt:i4>
      </vt:variant>
      <vt:variant>
        <vt:i4>0</vt:i4>
      </vt:variant>
      <vt:variant>
        <vt:i4>5</vt:i4>
      </vt:variant>
      <vt:variant>
        <vt:lpwstr>javascript:showCompanyProfile('0105514000965','1')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Nattatat, Wongnikorn</dc:creator>
  <cp:keywords/>
  <dc:description/>
  <cp:lastModifiedBy>Sathiravich, Sangwansirapat</cp:lastModifiedBy>
  <cp:revision>81</cp:revision>
  <cp:lastPrinted>2024-11-07T14:56:00Z</cp:lastPrinted>
  <dcterms:created xsi:type="dcterms:W3CDTF">2024-10-31T13:11:00Z</dcterms:created>
  <dcterms:modified xsi:type="dcterms:W3CDTF">2024-11-11T10:21:00Z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1291498937</vt:i4>
  </property>
  <property fmtid="{D5CDD505-2E9C-101B-9397-08002B2CF9AE}" pid="3" name="GrammarlyDocumentId">
    <vt:lpwstr>2fe5535927c24ec3ae798eb3c4614434d1ec65acdbc700c658199fd6dfa8931e</vt:lpwstr>
  </property>
  <property fmtid="{D5CDD505-2E9C-101B-9397-08002B2CF9AE}" pid="4" name="ContentTypeId">
    <vt:lpwstr>0x0101006CD498BE357D6C49A140D514E87E497A</vt:lpwstr>
  </property>
</Properties>
</file>