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BB52DD">
        <w:tc>
          <w:tcPr>
            <w:tcW w:w="1458" w:type="dxa"/>
          </w:tcPr>
          <w:p w14:paraId="397944A3" w14:textId="516A019C" w:rsidR="00FF6735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BB52DD">
        <w:tc>
          <w:tcPr>
            <w:tcW w:w="1458" w:type="dxa"/>
          </w:tcPr>
          <w:p w14:paraId="4EAD7DDA" w14:textId="6DA9CA0E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4761D582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E722C" w:rsidRPr="008C010D" w14:paraId="498E4AE0" w14:textId="77777777" w:rsidTr="00BB52DD">
        <w:tc>
          <w:tcPr>
            <w:tcW w:w="1458" w:type="dxa"/>
          </w:tcPr>
          <w:p w14:paraId="1B566926" w14:textId="62475E69" w:rsidR="002E722C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5D0CA7CD" w14:textId="16730193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2E722C" w:rsidRPr="008C010D" w14:paraId="43807595" w14:textId="77777777" w:rsidTr="00BB52DD">
        <w:tc>
          <w:tcPr>
            <w:tcW w:w="1458" w:type="dxa"/>
          </w:tcPr>
          <w:p w14:paraId="7FF1CCD3" w14:textId="3EBD0C15" w:rsidR="002E722C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4AC27257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03E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E722C" w:rsidRPr="008C010D" w14:paraId="5D393E9B" w14:textId="77777777" w:rsidTr="00BB52DD">
        <w:tc>
          <w:tcPr>
            <w:tcW w:w="1458" w:type="dxa"/>
          </w:tcPr>
          <w:p w14:paraId="0BDCD871" w14:textId="52FE09AF" w:rsidR="002E722C" w:rsidRPr="00472DAE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2680FF7" w14:textId="06938AE9" w:rsidR="002E722C" w:rsidRPr="00472DAE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722C" w:rsidRPr="008C010D" w14:paraId="3DCA812D" w14:textId="77777777" w:rsidTr="00BB52DD">
        <w:tc>
          <w:tcPr>
            <w:tcW w:w="1458" w:type="dxa"/>
          </w:tcPr>
          <w:p w14:paraId="661F02C1" w14:textId="6FD235D2" w:rsidR="002E722C" w:rsidRPr="00472DAE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4EB98259" w14:textId="5068E4C2" w:rsidR="002E722C" w:rsidRPr="00472DAE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E722C" w:rsidRPr="008C010D" w14:paraId="0D5148D5" w14:textId="77777777" w:rsidTr="00BB52DD">
        <w:tc>
          <w:tcPr>
            <w:tcW w:w="1458" w:type="dxa"/>
          </w:tcPr>
          <w:p w14:paraId="5CE4D1C4" w14:textId="330BE94B" w:rsidR="002E722C" w:rsidRPr="009C6BF5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5036C0" w14:textId="4A0970F1" w:rsidR="002E722C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2E722C" w:rsidRPr="008C010D" w14:paraId="43A387E8" w14:textId="77777777" w:rsidTr="00BB52DD">
        <w:tc>
          <w:tcPr>
            <w:tcW w:w="1458" w:type="dxa"/>
          </w:tcPr>
          <w:p w14:paraId="322BB2DE" w14:textId="35FCFCBA" w:rsidR="002E722C" w:rsidRPr="008C010D" w:rsidRDefault="00FC11E5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179AB0A" w14:textId="044AC113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522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64F2B" w:rsidRPr="008C010D" w14:paraId="676B3D7E" w14:textId="77777777" w:rsidTr="00BB52DD">
        <w:tc>
          <w:tcPr>
            <w:tcW w:w="1458" w:type="dxa"/>
          </w:tcPr>
          <w:p w14:paraId="7A745669" w14:textId="69C06024" w:rsidR="00E64F2B" w:rsidRPr="00BA6F9A" w:rsidRDefault="00AE0CD9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0CD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C23E093" w14:textId="4A8C7EA5" w:rsidR="00E64F2B" w:rsidRPr="007C0522" w:rsidRDefault="00E20550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0550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1EE71AA5" w14:textId="2EE806CE" w:rsidR="005E6569" w:rsidRPr="00472DAE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2B73C5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12</w:t>
      </w:r>
      <w:r w:rsidR="003227A0" w:rsidRPr="00472DAE">
        <w:rPr>
          <w:rFonts w:ascii="Angsana New" w:hAnsi="Angsana New"/>
          <w:sz w:val="30"/>
          <w:szCs w:val="30"/>
        </w:rPr>
        <w:t xml:space="preserve"> </w:t>
      </w:r>
      <w:r w:rsidR="003227A0" w:rsidRPr="00472DA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C11E5" w:rsidRPr="00472DAE">
        <w:rPr>
          <w:rFonts w:ascii="Angsana New" w:hAnsi="Angsana New"/>
          <w:sz w:val="30"/>
          <w:szCs w:val="30"/>
        </w:rPr>
        <w:t>2567</w:t>
      </w:r>
    </w:p>
    <w:p w14:paraId="22F5F0F4" w14:textId="77777777" w:rsidR="00022D80" w:rsidRPr="00472DAE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72DAE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63B84FF1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2566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5889FA9A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2566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12BC8378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C240A1" w:rsidRPr="00472DAE">
        <w:rPr>
          <w:rFonts w:hint="cs"/>
          <w:cs/>
        </w:rPr>
        <w:t xml:space="preserve">เก้าเดือนสิ้นสุดวันที่ </w:t>
      </w:r>
      <w:r w:rsidR="00FC11E5" w:rsidRPr="00472DAE">
        <w:t>30</w:t>
      </w:r>
      <w:r w:rsidR="00C240A1" w:rsidRPr="00472DAE">
        <w:rPr>
          <w:rFonts w:hint="cs"/>
          <w:cs/>
        </w:rPr>
        <w:t xml:space="preserve"> กันยายน </w:t>
      </w:r>
      <w:r w:rsidR="00FC11E5" w:rsidRPr="00472DAE">
        <w:t>2567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259AD32D" w:rsidR="009C147C" w:rsidRPr="00472DAE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472DAE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472DAE">
        <w:rPr>
          <w:rFonts w:ascii="Angsana New" w:hAnsi="Angsana New" w:cs="Angsana New" w:hint="cs"/>
          <w:cs/>
          <w:lang w:val="en-US"/>
        </w:rPr>
        <w:t>งวดเก้าเดือน</w:t>
      </w:r>
      <w:r w:rsidR="00C240A1" w:rsidRPr="00472DAE">
        <w:rPr>
          <w:rFonts w:ascii="Angsana New" w:hAnsi="Angsana New" w:cs="Angsana New"/>
          <w:cs/>
          <w:lang w:val="en-US"/>
        </w:rPr>
        <w:t>สิ้นสุดวันที่</w:t>
      </w:r>
      <w:r w:rsidR="00C240A1" w:rsidRPr="00472DAE">
        <w:rPr>
          <w:rFonts w:ascii="Angsana New" w:hAnsi="Angsana New" w:cs="Angsana New"/>
          <w:color w:val="FFFFFF"/>
          <w:lang w:val="en-US"/>
        </w:rPr>
        <w:t>/</w:t>
      </w:r>
      <w:r w:rsidR="00FC11E5" w:rsidRPr="00472DAE">
        <w:rPr>
          <w:rFonts w:ascii="Angsana New" w:hAnsi="Angsana New" w:cs="Angsana New"/>
          <w:lang w:val="en-US"/>
        </w:rPr>
        <w:t>30</w:t>
      </w:r>
      <w:r w:rsidR="00C240A1" w:rsidRPr="00472DAE">
        <w:rPr>
          <w:rFonts w:ascii="Angsana New" w:hAnsi="Angsana New" w:cs="Angsana New"/>
          <w:lang w:val="en-US"/>
        </w:rPr>
        <w:t xml:space="preserve"> </w:t>
      </w:r>
      <w:r w:rsidR="00C240A1" w:rsidRPr="00472DAE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FC11E5" w:rsidRPr="00472DAE">
        <w:rPr>
          <w:rFonts w:ascii="Angsana New" w:hAnsi="Angsana New" w:cs="Angsana New"/>
          <w:lang w:val="en-US"/>
        </w:rPr>
        <w:t>2567</w:t>
      </w:r>
      <w:r w:rsidRPr="00472DAE">
        <w:rPr>
          <w:rFonts w:ascii="Angsana New" w:eastAsia="Cordia New" w:hAnsi="Angsana New" w:cs="Angsana New"/>
          <w:color w:val="FFFFFF"/>
          <w:lang w:val="en-US"/>
        </w:rPr>
        <w:t>/</w:t>
      </w:r>
      <w:r w:rsidRPr="00472DAE">
        <w:rPr>
          <w:rFonts w:ascii="Angsana New" w:hAnsi="Angsana New" w:cs="Angsana New"/>
          <w:cs/>
          <w:lang w:val="en-US"/>
        </w:rPr>
        <w:t>และ</w:t>
      </w:r>
      <w:r w:rsidRPr="00472DAE">
        <w:rPr>
          <w:rFonts w:ascii="Angsana New" w:eastAsia="Cordia New" w:hAnsi="Angsana New" w:cs="Angsana New"/>
          <w:color w:val="FFFFFF"/>
          <w:lang w:val="en-US"/>
        </w:rPr>
        <w:t>/</w:t>
      </w:r>
      <w:r w:rsidR="00FC11E5" w:rsidRPr="00472DAE">
        <w:rPr>
          <w:rFonts w:ascii="Angsana New" w:hAnsi="Angsana New" w:cs="Angsana New"/>
          <w:lang w:val="en-US"/>
        </w:rPr>
        <w:t>25</w:t>
      </w:r>
      <w:r w:rsidR="00FC11E5" w:rsidRPr="00472DAE">
        <w:rPr>
          <w:rFonts w:ascii="Angsana New" w:hAnsi="Angsana New" w:cs="Angsana New" w:hint="cs"/>
          <w:lang w:val="en-US"/>
        </w:rPr>
        <w:t>6</w:t>
      </w:r>
      <w:r w:rsidR="00FC11E5" w:rsidRPr="00472DAE">
        <w:rPr>
          <w:rFonts w:ascii="Angsana New" w:hAnsi="Angsana New" w:cs="Angsana New"/>
          <w:lang w:val="en-US"/>
        </w:rPr>
        <w:t>6</w:t>
      </w:r>
      <w:r w:rsidRPr="00472DAE">
        <w:rPr>
          <w:rFonts w:ascii="Angsana New" w:hAnsi="Angsana New" w:cs="Angsana New" w:hint="cs"/>
          <w:cs/>
          <w:lang w:val="en-US"/>
        </w:rPr>
        <w:t xml:space="preserve"> สรุปได้</w:t>
      </w:r>
      <w:r w:rsidRPr="00472DAE">
        <w:rPr>
          <w:rFonts w:ascii="Angsana New" w:hAnsi="Angsana New" w:cs="Angsana New"/>
          <w:cs/>
          <w:lang w:val="en-US"/>
        </w:rPr>
        <w:t>ดังนี้</w:t>
      </w:r>
    </w:p>
    <w:p w14:paraId="32417DEB" w14:textId="7F300C7A" w:rsidR="003C140D" w:rsidRPr="00472DAE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30B2E" w:rsidRPr="00134A81" w14:paraId="636172D8" w14:textId="77777777">
        <w:trPr>
          <w:trHeight w:val="70"/>
        </w:trPr>
        <w:tc>
          <w:tcPr>
            <w:tcW w:w="2229" w:type="pct"/>
          </w:tcPr>
          <w:p w14:paraId="5BDD5513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515AD11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9D45FC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B92A21A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B2E" w:rsidRPr="00134A81" w14:paraId="1A37C570" w14:textId="77777777">
        <w:tc>
          <w:tcPr>
            <w:tcW w:w="2229" w:type="pct"/>
            <w:vAlign w:val="bottom"/>
          </w:tcPr>
          <w:p w14:paraId="2C7FB989" w14:textId="22076699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3AFD9A48" w14:textId="1689DA9E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E148A0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4FF3E00" w14:textId="3E8C95F4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2EFA6695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73E4123" w14:textId="7F48C536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vAlign w:val="bottom"/>
          </w:tcPr>
          <w:p w14:paraId="0A55C1D9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6FA450D" w14:textId="0EA966CC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0B2E" w:rsidRPr="00134A81" w14:paraId="36102E1F" w14:textId="77777777">
        <w:tc>
          <w:tcPr>
            <w:tcW w:w="2229" w:type="pct"/>
          </w:tcPr>
          <w:p w14:paraId="689E18A0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423A225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B2E" w:rsidRPr="00134A81" w14:paraId="5C1A11F6" w14:textId="77777777">
        <w:tc>
          <w:tcPr>
            <w:tcW w:w="2229" w:type="pct"/>
          </w:tcPr>
          <w:p w14:paraId="25C63C7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109AB7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02F993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2D48F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559116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ABD2E8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3C6E6EC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095C10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46A9" w:rsidRPr="00134A81" w14:paraId="48D6197C" w14:textId="77777777">
        <w:tc>
          <w:tcPr>
            <w:tcW w:w="2229" w:type="pct"/>
          </w:tcPr>
          <w:p w14:paraId="5554A5BA" w14:textId="4C0C6B6C" w:rsidR="000E46A9" w:rsidRPr="00472DAE" w:rsidRDefault="000E46A9" w:rsidP="000E46A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</w:tcPr>
          <w:p w14:paraId="2B66B4AD" w14:textId="6404CC97" w:rsidR="000E46A9" w:rsidRPr="00472DAE" w:rsidRDefault="00591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2E1E1A" w14:textId="77777777" w:rsidR="000E46A9" w:rsidRPr="00472DAE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458955" w14:textId="06625B85" w:rsidR="000E46A9" w:rsidRPr="00472DAE" w:rsidRDefault="00BE70CC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2836F" w14:textId="77777777" w:rsidR="000E46A9" w:rsidRPr="00472DAE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368EEF9" w14:textId="13D298AC" w:rsidR="000E46A9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8</w:t>
            </w:r>
            <w:r w:rsidR="0051374C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48" w:type="pct"/>
          </w:tcPr>
          <w:p w14:paraId="2BA4A265" w14:textId="77777777" w:rsidR="000E46A9" w:rsidRPr="00472DAE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F6D1A8" w14:textId="51B867F1" w:rsidR="000E46A9" w:rsidRPr="00472DAE" w:rsidRDefault="00BE7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134A81" w14:paraId="22081C7D" w14:textId="77777777">
        <w:tc>
          <w:tcPr>
            <w:tcW w:w="2229" w:type="pct"/>
          </w:tcPr>
          <w:p w14:paraId="09182AB9" w14:textId="1E98F3CF" w:rsidR="00732AAA" w:rsidRPr="00472DAE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</w:tcPr>
          <w:p w14:paraId="7F2BB68C" w14:textId="62BF67FA" w:rsidR="00732AAA" w:rsidRPr="00472DAE" w:rsidRDefault="00591071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713AB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98A55DE" w14:textId="7755E43A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0D222D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E51434" w14:textId="36457DA0" w:rsidR="00732AAA" w:rsidRPr="00472DAE" w:rsidRDefault="00FC11E5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0C44F279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C16CECB" w14:textId="0F650815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134A81" w14:paraId="4B0BC679" w14:textId="77777777">
        <w:tc>
          <w:tcPr>
            <w:tcW w:w="2229" w:type="pct"/>
          </w:tcPr>
          <w:p w14:paraId="3F6F4009" w14:textId="7010114C" w:rsidR="00732AAA" w:rsidRPr="00472DAE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 w:rsidRPr="00472DA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3" w:type="pct"/>
          </w:tcPr>
          <w:p w14:paraId="29F87D27" w14:textId="0C3B873A" w:rsidR="00732AAA" w:rsidRPr="00472DAE" w:rsidRDefault="00591071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E5F984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DA20735" w14:textId="4D8C1D5C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FB5652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42B4800" w14:textId="17D44E69" w:rsidR="00732AAA" w:rsidRPr="00472DAE" w:rsidRDefault="00FC11E5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</w:t>
            </w:r>
            <w:r w:rsidR="00592BAB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48" w:type="pct"/>
          </w:tcPr>
          <w:p w14:paraId="6B761B63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D059AAE" w14:textId="37439881" w:rsidR="00732AAA" w:rsidRPr="00472DAE" w:rsidRDefault="00FC11E5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AB720F" w:rsidRPr="00134A81" w14:paraId="007EC331" w14:textId="77777777">
        <w:tc>
          <w:tcPr>
            <w:tcW w:w="2229" w:type="pct"/>
          </w:tcPr>
          <w:p w14:paraId="60108E18" w14:textId="0666ED19" w:rsidR="00AB720F" w:rsidRPr="00472DAE" w:rsidRDefault="00AB720F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</w:tcPr>
          <w:p w14:paraId="76281C43" w14:textId="57CDA06C" w:rsidR="00AB720F" w:rsidRPr="00472DAE" w:rsidRDefault="00BD014C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D1259B" w14:textId="77777777" w:rsidR="00AB720F" w:rsidRPr="00472DAE" w:rsidRDefault="00AB720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19CA179" w14:textId="776E26A6" w:rsidR="00AB720F" w:rsidRPr="00472DAE" w:rsidRDefault="00BD014C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EB63AB" w14:textId="77777777" w:rsidR="00AB720F" w:rsidRPr="00472DAE" w:rsidRDefault="00AB720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15B6041" w14:textId="39F03D9E" w:rsidR="00AB720F" w:rsidRPr="00472DAE" w:rsidRDefault="00FC11E5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19885BE2" w14:textId="77777777" w:rsidR="00AB720F" w:rsidRPr="00472DAE" w:rsidRDefault="00AB720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F399E68" w14:textId="4030F8E9" w:rsidR="00AB720F" w:rsidRPr="00472DAE" w:rsidRDefault="00AB720F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48CF" w:rsidRPr="00134A81" w14:paraId="4BA53DA9" w14:textId="77777777">
        <w:tc>
          <w:tcPr>
            <w:tcW w:w="2229" w:type="pct"/>
          </w:tcPr>
          <w:p w14:paraId="015346DE" w14:textId="2CD6613E" w:rsidR="00D748CF" w:rsidRPr="00472DAE" w:rsidRDefault="00D930C4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ซื้อสินค้าหรือบริการ</w:t>
            </w:r>
          </w:p>
        </w:tc>
        <w:tc>
          <w:tcPr>
            <w:tcW w:w="583" w:type="pct"/>
          </w:tcPr>
          <w:p w14:paraId="72D25663" w14:textId="5FCB1041" w:rsidR="00D748CF" w:rsidRPr="00472DAE" w:rsidRDefault="00591071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490676" w14:textId="77777777" w:rsidR="00D748CF" w:rsidRPr="00472DAE" w:rsidRDefault="00D748C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E898A80" w14:textId="23CBB1A8" w:rsidR="00D748CF" w:rsidRPr="00472DAE" w:rsidRDefault="002F4C35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931BBA" w14:textId="77777777" w:rsidR="00D748CF" w:rsidRPr="00472DAE" w:rsidRDefault="00D748C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F9B967F" w14:textId="03BBEBDB" w:rsidR="00D748CF" w:rsidRPr="00472DAE" w:rsidRDefault="00FC11E5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4EE95D94" w14:textId="77777777" w:rsidR="00D748CF" w:rsidRPr="00472DAE" w:rsidRDefault="00D748CF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9B7CFA1" w14:textId="28997FE1" w:rsidR="00D748CF" w:rsidRPr="00472DAE" w:rsidRDefault="002F4C35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134A81" w14:paraId="3828D748" w14:textId="77777777">
        <w:tc>
          <w:tcPr>
            <w:tcW w:w="2229" w:type="pct"/>
          </w:tcPr>
          <w:p w14:paraId="42F0E6E8" w14:textId="19E2B3C7" w:rsidR="00732AAA" w:rsidRPr="00472DAE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ED73BDB" w14:textId="2C1AC41F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2017C7" w14:textId="77777777" w:rsidR="00732AAA" w:rsidRPr="00472DAE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743CF140" w14:textId="4C2E6D0F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001AC9" w14:textId="77777777" w:rsidR="00732AAA" w:rsidRPr="00472DAE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5C1078A5" w14:textId="374AD086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7EF133CB" w14:textId="77777777" w:rsidR="00732AAA" w:rsidRPr="00472DAE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065CFB7E" w14:textId="09C074BB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134A81" w14:paraId="416108AE" w14:textId="77777777">
        <w:tc>
          <w:tcPr>
            <w:tcW w:w="2229" w:type="pct"/>
          </w:tcPr>
          <w:p w14:paraId="11D7BC14" w14:textId="77777777" w:rsidR="00732AAA" w:rsidRPr="00472DAE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56F35B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C2A45A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7F6AD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2F067E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18D9BA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65991F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B03153" w14:textId="77777777" w:rsidR="00732AAA" w:rsidRPr="00472DA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134A81" w14:paraId="6CE9FCAE" w14:textId="77777777">
        <w:tc>
          <w:tcPr>
            <w:tcW w:w="2229" w:type="pct"/>
          </w:tcPr>
          <w:p w14:paraId="28FF533C" w14:textId="7EA6C0CE" w:rsidR="00574218" w:rsidRPr="00472DAE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628DEB7" w14:textId="7AE80BDB" w:rsidR="00574218" w:rsidRPr="00472DAE" w:rsidRDefault="00FC11E5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45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3" w:type="pct"/>
            <w:shd w:val="clear" w:color="auto" w:fill="auto"/>
          </w:tcPr>
          <w:p w14:paraId="48F4FBFB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739C6E" w14:textId="779E17FA" w:rsidR="00574218" w:rsidRPr="00472DAE" w:rsidRDefault="00FC11E5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45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5" w:type="pct"/>
            <w:shd w:val="clear" w:color="auto" w:fill="auto"/>
          </w:tcPr>
          <w:p w14:paraId="63451667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7963BA" w14:textId="2637CDBD" w:rsidR="00574218" w:rsidRPr="00472DAE" w:rsidRDefault="00FC11E5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45</w:t>
            </w:r>
            <w:r w:rsidR="00547ABD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8" w:type="pct"/>
          </w:tcPr>
          <w:p w14:paraId="07F3CF82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F6C684C" w14:textId="25BE0130" w:rsidR="00574218" w:rsidRPr="00472DAE" w:rsidRDefault="00FC11E5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45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574218" w:rsidRPr="00134A81" w14:paraId="246B7F21" w14:textId="77777777">
        <w:tc>
          <w:tcPr>
            <w:tcW w:w="2229" w:type="pct"/>
          </w:tcPr>
          <w:p w14:paraId="678F8D94" w14:textId="7BF1CCA2" w:rsidR="00574218" w:rsidRPr="00472DAE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83" w:type="pct"/>
          </w:tcPr>
          <w:p w14:paraId="0937560A" w14:textId="06445545" w:rsidR="00574218" w:rsidRPr="00472DAE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EC66FF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38024D" w14:textId="0687F9A2" w:rsidR="00574218" w:rsidRPr="00472DAE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BD309E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FF05C6" w14:textId="29806CDB" w:rsidR="00574218" w:rsidRPr="00472DAE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8D57BF" w14:textId="77777777" w:rsidR="00574218" w:rsidRPr="00472DAE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F38F" w14:textId="3EDCDF75" w:rsidR="00574218" w:rsidRPr="00472DAE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A1" w:rsidRPr="00134A81" w14:paraId="1A4DC1E5" w14:textId="77777777">
        <w:tc>
          <w:tcPr>
            <w:tcW w:w="2229" w:type="pct"/>
          </w:tcPr>
          <w:p w14:paraId="671B826C" w14:textId="3A755370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83" w:type="pct"/>
            <w:shd w:val="clear" w:color="auto" w:fill="auto"/>
          </w:tcPr>
          <w:p w14:paraId="256758BB" w14:textId="545C5DD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39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3" w:type="pct"/>
            <w:shd w:val="clear" w:color="auto" w:fill="auto"/>
          </w:tcPr>
          <w:p w14:paraId="08C3BC34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17C831" w14:textId="57D510C9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36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5" w:type="pct"/>
            <w:shd w:val="clear" w:color="auto" w:fill="auto"/>
          </w:tcPr>
          <w:p w14:paraId="2367ED93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11D7D9" w14:textId="1B55D63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39</w:t>
            </w:r>
            <w:r w:rsidR="00D271B5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8" w:type="pct"/>
          </w:tcPr>
          <w:p w14:paraId="7892898D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B3F1BE" w14:textId="3E69B5A7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36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C240A1" w:rsidRPr="00134A81" w14:paraId="6E024E6F" w14:textId="77777777">
        <w:tc>
          <w:tcPr>
            <w:tcW w:w="2229" w:type="pct"/>
          </w:tcPr>
          <w:p w14:paraId="03F8B6AA" w14:textId="382682AF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778451C0" w14:textId="603EA205" w:rsidR="00C240A1" w:rsidRPr="00472DAE" w:rsidRDefault="00760799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A412338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F0E78C" w14:textId="2F639726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5" w:type="pct"/>
            <w:shd w:val="clear" w:color="auto" w:fill="auto"/>
          </w:tcPr>
          <w:p w14:paraId="77EFB548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20A79AD" w14:textId="03FF9E8B" w:rsidR="00C240A1" w:rsidRPr="00472DAE" w:rsidRDefault="009F04B3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EAB8B1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BC25C9" w14:textId="12D2406A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C240A1" w:rsidRPr="00134A81" w14:paraId="41270E19" w14:textId="77777777">
        <w:tc>
          <w:tcPr>
            <w:tcW w:w="2229" w:type="pct"/>
          </w:tcPr>
          <w:p w14:paraId="4AF8E815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</w:tcPr>
          <w:p w14:paraId="49EC5854" w14:textId="2AC1152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3" w:type="pct"/>
          </w:tcPr>
          <w:p w14:paraId="0B055B2C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87537D" w14:textId="1F710A87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5" w:type="pct"/>
          </w:tcPr>
          <w:p w14:paraId="4D9ADE91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5939B1" w14:textId="18C76C3F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</w:t>
            </w:r>
            <w:r w:rsidR="0038112D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7F070D0B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8C65B7" w14:textId="73AACEB1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C240A1" w:rsidRPr="00134A81" w14:paraId="1606983E" w14:textId="77777777">
        <w:tc>
          <w:tcPr>
            <w:tcW w:w="2229" w:type="pct"/>
          </w:tcPr>
          <w:p w14:paraId="1254AF26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</w:tcPr>
          <w:p w14:paraId="55D00504" w14:textId="73177475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3" w:type="pct"/>
          </w:tcPr>
          <w:p w14:paraId="285D5DD8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E5F6D2" w14:textId="45E5342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5" w:type="pct"/>
          </w:tcPr>
          <w:p w14:paraId="313A977A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D1FE36" w14:textId="2074D954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8" w:type="pct"/>
          </w:tcPr>
          <w:p w14:paraId="26121DC2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C6189" w14:textId="527D9059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C240A1" w:rsidRPr="00134A81" w14:paraId="6B4BBB6A" w14:textId="77777777">
        <w:tc>
          <w:tcPr>
            <w:tcW w:w="2229" w:type="pct"/>
          </w:tcPr>
          <w:p w14:paraId="5A7BDF4C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</w:tcPr>
          <w:p w14:paraId="5D3253EE" w14:textId="744327FD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27</w:t>
            </w:r>
            <w:r w:rsidR="00D4081B" w:rsidRPr="00472D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6ECAABD2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2E99BD" w14:textId="41548A5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5" w:type="pct"/>
          </w:tcPr>
          <w:p w14:paraId="46CCCAA4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86CD78" w14:textId="01CDBFE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27</w:t>
            </w:r>
            <w:r w:rsidR="00F97FDF" w:rsidRPr="00472D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38550E9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7DA5BB" w14:textId="132CED8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C240A1" w:rsidRPr="00134A81" w14:paraId="06C1288D" w14:textId="77777777">
        <w:tc>
          <w:tcPr>
            <w:tcW w:w="2229" w:type="pct"/>
          </w:tcPr>
          <w:p w14:paraId="5361D275" w14:textId="73F20681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AD3C392" w14:textId="4DD15D38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" w:type="pct"/>
          </w:tcPr>
          <w:p w14:paraId="5902958C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</w:tcPr>
          <w:p w14:paraId="53301013" w14:textId="631F962E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75E5782C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7F4036ED" w14:textId="40464706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D88278B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4B61ECAB" w14:textId="56CAE1D3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C240A1" w:rsidRPr="00134A81" w14:paraId="2FE1C4B2" w14:textId="77777777">
        <w:tc>
          <w:tcPr>
            <w:tcW w:w="2229" w:type="pct"/>
          </w:tcPr>
          <w:p w14:paraId="3B3D6730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</w:tcPr>
          <w:p w14:paraId="3DAC7E98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81651D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0BF7D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C97F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D4D19F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7A9B59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69653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A1" w:rsidRPr="00134A81" w14:paraId="6B60E30E" w14:textId="77777777">
        <w:tc>
          <w:tcPr>
            <w:tcW w:w="2229" w:type="pct"/>
          </w:tcPr>
          <w:p w14:paraId="0343B2A4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728E61D" w14:textId="6DD12D1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3" w:type="pct"/>
            <w:shd w:val="clear" w:color="auto" w:fill="auto"/>
          </w:tcPr>
          <w:p w14:paraId="5710CAA4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3AD9D5" w14:textId="213CBC7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5" w:type="pct"/>
            <w:shd w:val="clear" w:color="auto" w:fill="auto"/>
          </w:tcPr>
          <w:p w14:paraId="7EC39B90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33E5B0" w14:textId="4EA3BF19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8" w:type="pct"/>
          </w:tcPr>
          <w:p w14:paraId="2EFF6CE0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00A259" w14:textId="0E0D13DD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C240A1" w:rsidRPr="00134A81" w14:paraId="5E22BEAB" w14:textId="77777777">
        <w:tc>
          <w:tcPr>
            <w:tcW w:w="2229" w:type="pct"/>
          </w:tcPr>
          <w:p w14:paraId="7EF38F29" w14:textId="53A3922D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  <w:shd w:val="clear" w:color="auto" w:fill="auto"/>
          </w:tcPr>
          <w:p w14:paraId="60C81A7E" w14:textId="7313184C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3" w:type="pct"/>
            <w:shd w:val="clear" w:color="auto" w:fill="auto"/>
          </w:tcPr>
          <w:p w14:paraId="77AD44B0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3109E0" w14:textId="221A79CB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5" w:type="pct"/>
            <w:shd w:val="clear" w:color="auto" w:fill="auto"/>
          </w:tcPr>
          <w:p w14:paraId="6D54AC9D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6F05DC" w14:textId="6BDA530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</w:t>
            </w:r>
            <w:r w:rsidR="0095145A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8" w:type="pct"/>
          </w:tcPr>
          <w:p w14:paraId="1240A875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58B5AAF" w14:textId="7B54CAE8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C240A1" w:rsidRPr="00134A81" w14:paraId="189563B9" w14:textId="77777777">
        <w:tc>
          <w:tcPr>
            <w:tcW w:w="2229" w:type="pct"/>
          </w:tcPr>
          <w:p w14:paraId="4718D5C8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ECE34C5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CB3E9C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2DC6BA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2DC888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572BFBB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3236DC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6F6C2A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A1" w:rsidRPr="00134A81" w14:paraId="420ECD15" w14:textId="77777777">
        <w:tc>
          <w:tcPr>
            <w:tcW w:w="2229" w:type="pct"/>
          </w:tcPr>
          <w:p w14:paraId="75F990D1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23594F2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C9FB47F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5DC48E6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E58B74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23AA32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451DD3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960371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A1" w:rsidRPr="00134A81" w14:paraId="699B8BAC" w14:textId="77777777">
        <w:tc>
          <w:tcPr>
            <w:tcW w:w="2229" w:type="pct"/>
          </w:tcPr>
          <w:p w14:paraId="4CDE7FF6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EDFD856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7B1829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5AAA38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411192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4BBEBF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E15B69" w14:textId="77777777" w:rsidR="00C240A1" w:rsidRPr="00472DAE" w:rsidRDefault="00C240A1" w:rsidP="00C240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7CA390" w14:textId="77777777" w:rsidR="00C240A1" w:rsidRPr="00472DAE" w:rsidRDefault="00C240A1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A1" w:rsidRPr="00134A81" w14:paraId="1C74F8F9" w14:textId="77777777">
        <w:tc>
          <w:tcPr>
            <w:tcW w:w="2229" w:type="pct"/>
          </w:tcPr>
          <w:p w14:paraId="0F4A46D0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2F8B60AC" w14:textId="279562AA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36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3" w:type="pct"/>
            <w:shd w:val="clear" w:color="auto" w:fill="auto"/>
          </w:tcPr>
          <w:p w14:paraId="1108686D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9ACB15" w14:textId="75723600" w:rsidR="00C240A1" w:rsidRPr="00472DAE" w:rsidRDefault="00BC1162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29,349</w:t>
            </w:r>
          </w:p>
        </w:tc>
        <w:tc>
          <w:tcPr>
            <w:tcW w:w="145" w:type="pct"/>
            <w:shd w:val="clear" w:color="auto" w:fill="auto"/>
          </w:tcPr>
          <w:p w14:paraId="6F6DA1EB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E9A48A" w14:textId="21FD8FAA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36</w:t>
            </w:r>
            <w:r w:rsidR="007C166C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8" w:type="pct"/>
          </w:tcPr>
          <w:p w14:paraId="2D5A18D4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477368F" w14:textId="67E81060" w:rsidR="00C240A1" w:rsidRPr="00472DAE" w:rsidRDefault="007276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29,349</w:t>
            </w:r>
          </w:p>
        </w:tc>
      </w:tr>
      <w:tr w:rsidR="00C240A1" w:rsidRPr="00134A81" w14:paraId="7D86AB97" w14:textId="77777777">
        <w:tc>
          <w:tcPr>
            <w:tcW w:w="2229" w:type="pct"/>
          </w:tcPr>
          <w:p w14:paraId="4E802706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565DE5C" w14:textId="4722F995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3" w:type="pct"/>
            <w:shd w:val="clear" w:color="auto" w:fill="auto"/>
          </w:tcPr>
          <w:p w14:paraId="50102658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69BDD48" w14:textId="54166629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5" w:type="pct"/>
            <w:shd w:val="clear" w:color="auto" w:fill="auto"/>
          </w:tcPr>
          <w:p w14:paraId="7484C86D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50A036C" w14:textId="51B116E9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8" w:type="pct"/>
          </w:tcPr>
          <w:p w14:paraId="0C320999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6A6F15E" w14:textId="6A628895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C240A1" w:rsidRPr="00134A81" w14:paraId="365C6087" w14:textId="77777777">
        <w:tc>
          <w:tcPr>
            <w:tcW w:w="2229" w:type="pct"/>
          </w:tcPr>
          <w:p w14:paraId="3271B738" w14:textId="77777777" w:rsidR="00C240A1" w:rsidRPr="00472DAE" w:rsidRDefault="00C240A1" w:rsidP="00C240A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EA075" w14:textId="6E29D43A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760799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43" w:type="pct"/>
            <w:shd w:val="clear" w:color="auto" w:fill="auto"/>
          </w:tcPr>
          <w:p w14:paraId="2DAE7C6D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25DC" w14:textId="0194DB9F" w:rsidR="00C240A1" w:rsidRPr="00472DAE" w:rsidRDefault="00803094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30,034</w:t>
            </w:r>
          </w:p>
        </w:tc>
        <w:tc>
          <w:tcPr>
            <w:tcW w:w="145" w:type="pct"/>
            <w:shd w:val="clear" w:color="auto" w:fill="auto"/>
          </w:tcPr>
          <w:p w14:paraId="7A012E9A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5C74E" w14:textId="360496E7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614A99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48" w:type="pct"/>
          </w:tcPr>
          <w:p w14:paraId="4D9BAA77" w14:textId="77777777" w:rsidR="00C240A1" w:rsidRPr="00472DAE" w:rsidRDefault="00C240A1" w:rsidP="00C24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77ABC" w14:textId="6DC2BF02" w:rsidR="00C240A1" w:rsidRPr="00472DAE" w:rsidRDefault="00FC11E5" w:rsidP="00C24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5AD6">
              <w:rPr>
                <w:rFonts w:ascii="Angsana New" w:hAnsi="Angsana New"/>
                <w:b/>
                <w:bCs/>
                <w:sz w:val="30"/>
                <w:szCs w:val="30"/>
              </w:rPr>
              <w:t>0,034</w:t>
            </w:r>
          </w:p>
        </w:tc>
      </w:tr>
    </w:tbl>
    <w:p w14:paraId="298F685D" w14:textId="77777777" w:rsidR="005C2915" w:rsidRPr="00472DAE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 w:rsidRPr="00472DAE">
        <w:rPr>
          <w:rFonts w:ascii="Angsana New" w:hAnsi="Angsana New"/>
          <w:sz w:val="30"/>
          <w:szCs w:val="30"/>
        </w:rPr>
        <w:br w:type="page"/>
      </w:r>
    </w:p>
    <w:p w14:paraId="2757B98F" w14:textId="4C36FC18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30</w:t>
      </w:r>
      <w:r w:rsidR="00C240A1" w:rsidRPr="00472DAE">
        <w:rPr>
          <w:rFonts w:ascii="Angsana New" w:hAnsi="Angsana New"/>
          <w:sz w:val="30"/>
          <w:szCs w:val="30"/>
        </w:rPr>
        <w:t xml:space="preserve"> </w:t>
      </w:r>
      <w:r w:rsidR="00C240A1"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472DAE">
        <w:rPr>
          <w:rFonts w:ascii="Angsana New" w:hAnsi="Angsana New"/>
          <w:sz w:val="30"/>
          <w:szCs w:val="30"/>
        </w:rPr>
        <w:t>2567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FC11E5" w:rsidRPr="00472DAE">
        <w:rPr>
          <w:rFonts w:ascii="Angsana New" w:hAnsi="Angsana New"/>
          <w:sz w:val="30"/>
          <w:szCs w:val="30"/>
        </w:rPr>
        <w:t>6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3"/>
        <w:gridCol w:w="1081"/>
        <w:gridCol w:w="273"/>
        <w:gridCol w:w="1077"/>
        <w:gridCol w:w="273"/>
        <w:gridCol w:w="1081"/>
      </w:tblGrid>
      <w:tr w:rsidR="00930B2E" w:rsidRPr="00134A81" w14:paraId="2E15D8BA" w14:textId="77777777" w:rsidTr="00FE403E">
        <w:trPr>
          <w:tblHeader/>
        </w:trPr>
        <w:tc>
          <w:tcPr>
            <w:tcW w:w="2229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134A81" w14:paraId="33748249" w14:textId="77777777" w:rsidTr="00FE403E">
        <w:trPr>
          <w:tblHeader/>
        </w:trPr>
        <w:tc>
          <w:tcPr>
            <w:tcW w:w="2229" w:type="pct"/>
          </w:tcPr>
          <w:p w14:paraId="1728366F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CBCF226" w14:textId="42ABC1D0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7A293FD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14383D" w14:textId="2771E3A1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930B2E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0B2E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9BE4238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FF31D1" w14:textId="5959B23A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326DFBE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623412" w14:textId="564F3289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930B2E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0B2E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134A81" w14:paraId="55A11CAB" w14:textId="77777777" w:rsidTr="00FE403E">
        <w:trPr>
          <w:tblHeader/>
        </w:trPr>
        <w:tc>
          <w:tcPr>
            <w:tcW w:w="2229" w:type="pct"/>
          </w:tcPr>
          <w:p w14:paraId="17B70C01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45441E7" w14:textId="533FB121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F7115F6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642615" w14:textId="28D79E11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D15B17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44536A2" w14:textId="099EEA39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E4DD35F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B2BA48" w14:textId="09B94368" w:rsidR="00930B2E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30B2E" w:rsidRPr="00134A81" w14:paraId="0EED9D0D" w14:textId="77777777" w:rsidTr="00FE403E">
        <w:trPr>
          <w:tblHeader/>
        </w:trPr>
        <w:tc>
          <w:tcPr>
            <w:tcW w:w="2229" w:type="pct"/>
          </w:tcPr>
          <w:p w14:paraId="20D5B506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418E660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87F" w:rsidRPr="00134A81" w14:paraId="1253AA8D" w14:textId="77777777" w:rsidTr="00FE403E">
        <w:tc>
          <w:tcPr>
            <w:tcW w:w="2229" w:type="pct"/>
          </w:tcPr>
          <w:p w14:paraId="4CAEA22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628FDFB3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85C9F1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0FC5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FC7A21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E6217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FF95A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2DC10B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487F" w:rsidRPr="00134A81" w14:paraId="3CE9061F" w14:textId="77777777" w:rsidTr="00FE403E">
        <w:tc>
          <w:tcPr>
            <w:tcW w:w="2229" w:type="pct"/>
          </w:tcPr>
          <w:p w14:paraId="2B5E951D" w14:textId="111CC13C" w:rsidR="0092040D" w:rsidRPr="00472DAE" w:rsidRDefault="0092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68B3D1E" w14:textId="4816D05D" w:rsidR="0092040D" w:rsidRPr="00472DAE" w:rsidRDefault="00563E3C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B4A1F6" w14:textId="77777777" w:rsidR="0092040D" w:rsidRPr="00472DAE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B609B8" w14:textId="14C05A3A" w:rsidR="0092040D" w:rsidRPr="00472DAE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9FD042" w14:textId="77777777" w:rsidR="0092040D" w:rsidRPr="00472DAE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05237B" w14:textId="0DC6B0ED" w:rsidR="0092040D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A2F05AB" w14:textId="77777777" w:rsidR="0092040D" w:rsidRPr="00472DAE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F93EBF" w14:textId="32522E39" w:rsidR="0092040D" w:rsidRPr="00472DAE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134A81" w14:paraId="228ED0F8" w14:textId="77777777" w:rsidTr="00FE403E">
        <w:tc>
          <w:tcPr>
            <w:tcW w:w="2229" w:type="pct"/>
          </w:tcPr>
          <w:p w14:paraId="2EC297C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4460E3" w14:textId="5BB10F58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</w:t>
            </w:r>
            <w:r w:rsidR="00760799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C45D0E3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D6B6803" w14:textId="6F5FC6E5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</w:t>
            </w:r>
            <w:r w:rsidR="00930B2E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47" w:type="pct"/>
          </w:tcPr>
          <w:p w14:paraId="6C8202DE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B4FF4D" w14:textId="3A8A264A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</w:t>
            </w:r>
            <w:r w:rsidR="00B2065B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04B3022C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66F340" w14:textId="6BCFE765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</w:t>
            </w:r>
            <w:r w:rsidR="00930B2E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22487F" w:rsidRPr="00134A81" w14:paraId="65660DBE" w14:textId="77777777" w:rsidTr="00FE403E">
        <w:tc>
          <w:tcPr>
            <w:tcW w:w="2229" w:type="pct"/>
          </w:tcPr>
          <w:p w14:paraId="5BF3711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54665A2" w14:textId="68DAB3B9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47" w:type="pct"/>
          </w:tcPr>
          <w:p w14:paraId="18B5CF5F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E128FC" w14:textId="5E2C8FB9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05EE0B3D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831E5C6" w14:textId="5A18FAE1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47" w:type="pct"/>
          </w:tcPr>
          <w:p w14:paraId="4D48A2C3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698F7C4" w14:textId="099FC455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2487F" w:rsidRPr="00134A81" w14:paraId="5A0CF1CF" w14:textId="77777777" w:rsidTr="00FE403E">
        <w:tc>
          <w:tcPr>
            <w:tcW w:w="2229" w:type="pct"/>
          </w:tcPr>
          <w:p w14:paraId="6BD7A0AA" w14:textId="520A34A4" w:rsidR="00732AAA" w:rsidRPr="00472DAE" w:rsidRDefault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</w:tcPr>
          <w:p w14:paraId="4A3B825B" w14:textId="1A134BCB" w:rsidR="00732AAA" w:rsidRPr="00472DAE" w:rsidRDefault="0002218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5,321</w:t>
            </w:r>
          </w:p>
        </w:tc>
        <w:tc>
          <w:tcPr>
            <w:tcW w:w="147" w:type="pct"/>
            <w:shd w:val="clear" w:color="auto" w:fill="auto"/>
          </w:tcPr>
          <w:p w14:paraId="6804CCC6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0C177" w14:textId="0C62E7F2" w:rsidR="00732AAA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2AAA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  <w:shd w:val="clear" w:color="auto" w:fill="auto"/>
          </w:tcPr>
          <w:p w14:paraId="387ABD89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7C5F94D" w14:textId="3C029551" w:rsidR="00732AAA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81E16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7" w:type="pct"/>
            <w:shd w:val="clear" w:color="auto" w:fill="auto"/>
          </w:tcPr>
          <w:p w14:paraId="60F9D237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02809D" w14:textId="6AE51EFF" w:rsidR="00732AAA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2AAA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22487F" w:rsidRPr="00134A81" w14:paraId="1E0477FE" w14:textId="77777777" w:rsidTr="00FE403E">
        <w:tc>
          <w:tcPr>
            <w:tcW w:w="2229" w:type="pct"/>
          </w:tcPr>
          <w:p w14:paraId="6650676D" w14:textId="26154B0B" w:rsidR="00732AAA" w:rsidRPr="00472DAE" w:rsidRDefault="00732AAA" w:rsidP="0086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3" w:type="pct"/>
          </w:tcPr>
          <w:p w14:paraId="359CB749" w14:textId="6E7316C9" w:rsidR="00732AAA" w:rsidRPr="00472DAE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03A91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3BEB7" w14:textId="4A6A4689" w:rsidR="00732AAA" w:rsidRPr="00472DAE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F85DDA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355932" w14:textId="193CBEA4" w:rsidR="00732AAA" w:rsidRPr="00472DAE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BCDAC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FE18A6" w14:textId="5D40C7C5" w:rsidR="00732AAA" w:rsidRPr="00472DAE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134A81" w14:paraId="08998F50" w14:textId="77777777" w:rsidTr="00FE403E">
        <w:tc>
          <w:tcPr>
            <w:tcW w:w="2229" w:type="pct"/>
          </w:tcPr>
          <w:p w14:paraId="0A58A982" w14:textId="289EA5F2" w:rsidR="00732AAA" w:rsidRPr="00472DAE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66B8492" w14:textId="0F6DDE98" w:rsidR="00732AAA" w:rsidRPr="00472DAE" w:rsidRDefault="0076079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C98C2F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013DB4B" w14:textId="6A20CF02" w:rsidR="00732AAA" w:rsidRPr="00472DAE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D07529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C2B601E" w14:textId="5D533922" w:rsidR="00732AAA" w:rsidRPr="00472DAE" w:rsidRDefault="00A5311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132533" w14:textId="77777777" w:rsidR="00732AAA" w:rsidRPr="00472DAE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486F609" w14:textId="251ED61B" w:rsidR="00732AAA" w:rsidRPr="00472DAE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134A81" w14:paraId="6DC1A8A7" w14:textId="77777777" w:rsidTr="00FE403E">
        <w:tc>
          <w:tcPr>
            <w:tcW w:w="2229" w:type="pct"/>
          </w:tcPr>
          <w:p w14:paraId="172A0F76" w14:textId="2CDB2A6A" w:rsidR="00930B2E" w:rsidRPr="00472DAE" w:rsidRDefault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39FE8C0" w14:textId="0DCAB65F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60799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15C1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7" w:type="pct"/>
          </w:tcPr>
          <w:p w14:paraId="68B0E125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4BA28A6" w14:textId="3D71CCC0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30B2E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54B64AD6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061C81C" w14:textId="56656F0B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5981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7" w:type="pct"/>
          </w:tcPr>
          <w:p w14:paraId="7246C83D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07CC5EC" w14:textId="4E343369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30B2E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22487F" w:rsidRPr="00134A81" w14:paraId="0C32AE65" w14:textId="77777777" w:rsidTr="00FE403E">
        <w:tc>
          <w:tcPr>
            <w:tcW w:w="2229" w:type="pct"/>
          </w:tcPr>
          <w:p w14:paraId="178A4948" w14:textId="77777777" w:rsidR="00930B2E" w:rsidRPr="00472DAE" w:rsidRDefault="00930B2E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F2A0DA6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5A5F82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50F05FF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5E692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C4B4E33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03C83A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C2540C6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134A81" w14:paraId="09BD7D58" w14:textId="77777777" w:rsidTr="00FE403E">
        <w:tc>
          <w:tcPr>
            <w:tcW w:w="2229" w:type="pct"/>
          </w:tcPr>
          <w:p w14:paraId="0F59109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66DE37A9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0A412F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738C68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E2DA7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8A182A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CDF273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DB14E5" w14:textId="77777777" w:rsidR="00930B2E" w:rsidRPr="00472DAE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FB5422" w14:paraId="015252B0" w14:textId="77777777" w:rsidTr="00FE403E">
        <w:tc>
          <w:tcPr>
            <w:tcW w:w="2229" w:type="pct"/>
          </w:tcPr>
          <w:p w14:paraId="457E5EE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0AA346" w14:textId="52BB63A3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5F267D7C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A8DBB5" w14:textId="2B52B406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3018A8C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2CBD87" w14:textId="4749B0C4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686FC560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F3E2D9" w14:textId="6F21CB98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22487F" w:rsidRPr="00FB5422" w14:paraId="52864342" w14:textId="77777777" w:rsidTr="00FE403E">
        <w:tc>
          <w:tcPr>
            <w:tcW w:w="2229" w:type="pct"/>
          </w:tcPr>
          <w:p w14:paraId="4E3AD1B9" w14:textId="77777777" w:rsidR="00930B2E" w:rsidRPr="00472DAE" w:rsidRDefault="00930B2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249F7215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48B12B9F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5371114E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DCAC3F2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40AAFF8E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190666F6" w14:textId="77777777" w:rsidR="00930B2E" w:rsidRPr="00472DA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49DABEB4" w:rsidR="00930B2E" w:rsidRPr="00472DAE" w:rsidRDefault="00FC11E5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FB5422" w14:paraId="4AEDEEB8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52C" w:rsidRPr="00FB5422" w14:paraId="4ADD2EA2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4EBEE3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30B2E"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0B2E"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3E5765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26192CD7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1" w:type="dxa"/>
            <w:vAlign w:val="bottom"/>
          </w:tcPr>
          <w:p w14:paraId="3270F31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2BCCE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798D45AD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4218"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4218" w:rsidRPr="00472DAE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DE1ED5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F5AEC9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320E8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71633B8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06F0CED8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5F3BEB8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74CD1B05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9752C" w:rsidRPr="00FB5422" w14:paraId="290ABB27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52DD10" w14:textId="77777777" w:rsidR="00930B2E" w:rsidRPr="00472DAE" w:rsidRDefault="00930B2E" w:rsidP="00F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53D5A597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31CFF38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1BF564C" w14:textId="734B54E2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bottom"/>
          </w:tcPr>
          <w:p w14:paraId="745E4E9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F8E9EA" w14:textId="147003CA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8329CB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58B3B342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0D873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32AC75B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1D2CC154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59017C4F" w14:textId="3EF71F30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FB5422" w14:paraId="367A6EAE" w14:textId="77777777" w:rsidTr="00574218">
        <w:trPr>
          <w:tblHeader/>
        </w:trPr>
        <w:tc>
          <w:tcPr>
            <w:tcW w:w="2700" w:type="dxa"/>
            <w:vAlign w:val="bottom"/>
          </w:tcPr>
          <w:p w14:paraId="1BBA9E3D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155402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1E8C237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13A5924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9752C" w:rsidRPr="00FB5422" w14:paraId="73B18BF4" w14:textId="77777777" w:rsidTr="00574218">
        <w:tc>
          <w:tcPr>
            <w:tcW w:w="2700" w:type="dxa"/>
          </w:tcPr>
          <w:p w14:paraId="11F4D052" w14:textId="77777777" w:rsidR="00930B2E" w:rsidRPr="00472DAE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6C78FC25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30B2E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gridSpan w:val="2"/>
          </w:tcPr>
          <w:p w14:paraId="3362CEA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9DC96E" w14:textId="31AAD0D5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1F4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1" w:type="dxa"/>
          </w:tcPr>
          <w:p w14:paraId="70458415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E91509" w14:textId="506DA074" w:rsidR="00930B2E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0B2E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49D8DA6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F3F7CFC" w14:textId="19D08EC7" w:rsidR="00930B2E" w:rsidRPr="00472DAE" w:rsidRDefault="00D437BA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A81A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53D912D" w14:textId="71022DC0" w:rsidR="00930B2E" w:rsidRPr="00472DAE" w:rsidRDefault="00D437BA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5F7688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72D710" w14:textId="691F46F6" w:rsidR="00930B2E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37BA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29752C" w:rsidRPr="00FB5422" w14:paraId="3C6E6DFA" w14:textId="77777777" w:rsidTr="00574218">
        <w:tc>
          <w:tcPr>
            <w:tcW w:w="2700" w:type="dxa"/>
          </w:tcPr>
          <w:p w14:paraId="7D52F551" w14:textId="77777777" w:rsidR="00930B2E" w:rsidRPr="00472DAE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3AF7ACE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4AAFEF62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A7F4C8E" w14:textId="3D249365" w:rsidR="00930B2E" w:rsidRPr="00472DAE" w:rsidRDefault="00FC11E5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30B2E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60A8C823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4612DDC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2E6D2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1EDE3B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E461D74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2E4BE8A" w14:textId="476B92B0" w:rsidR="00930B2E" w:rsidRPr="00472DAE" w:rsidRDefault="00FC11E5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437BA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29752C" w:rsidRPr="00FB5422" w14:paraId="4F1EC5AF" w14:textId="77777777" w:rsidTr="00574218">
        <w:tc>
          <w:tcPr>
            <w:tcW w:w="3677" w:type="dxa"/>
            <w:gridSpan w:val="2"/>
          </w:tcPr>
          <w:p w14:paraId="737DF259" w14:textId="2FE3371F" w:rsidR="00930B2E" w:rsidRPr="00472DAE" w:rsidRDefault="00B56A01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331C30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13EB2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317B4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2541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470CA4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CCA0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3B040C6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BB19C9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7CFEF5F" w14:textId="77777777" w:rsidR="00930B2E" w:rsidRPr="00472DAE" w:rsidRDefault="00930B2E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52C" w:rsidRPr="00FB5422" w14:paraId="50CA33AF" w14:textId="77777777" w:rsidTr="00574218">
        <w:tc>
          <w:tcPr>
            <w:tcW w:w="3677" w:type="dxa"/>
            <w:gridSpan w:val="2"/>
          </w:tcPr>
          <w:p w14:paraId="0208FAF2" w14:textId="52CF8B9A" w:rsidR="00930B2E" w:rsidRPr="00472DAE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75AD1"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930B2E" w:rsidRPr="00472DAE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E7326E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2A8E43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4883C6" w14:textId="77777777" w:rsidR="00930B2E" w:rsidRPr="00472DAE" w:rsidRDefault="00930B2E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F422B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CE39906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41E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4577377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584AF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AEFE8FE" w14:textId="4D1B4770" w:rsidR="00930B2E" w:rsidRPr="00472DAE" w:rsidRDefault="00D437BA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752C" w:rsidRPr="00F7632D" w14:paraId="5F6ED696" w14:textId="77777777" w:rsidTr="00574218">
        <w:tc>
          <w:tcPr>
            <w:tcW w:w="2700" w:type="dxa"/>
          </w:tcPr>
          <w:p w14:paraId="782DB17D" w14:textId="77777777" w:rsidR="00930B2E" w:rsidRPr="00472DAE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04E84DDE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5EFFF6AB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CA6E0BB" w14:textId="35820D97" w:rsidR="00930B2E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30B2E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49081AE8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6FD203B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A4B21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36B106B5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5B1FCD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2DFD158" w14:textId="71BCE949" w:rsidR="00930B2E" w:rsidRPr="00D9588F" w:rsidRDefault="00FC11E5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437BA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D97076" w14:paraId="48549A83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A05F5A4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1AD79CF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6726BCE2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54291D44" w14:textId="59F464F9" w:rsidR="00D9588F" w:rsidRPr="00472DAE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88F" w:rsidRPr="00D97076" w14:paraId="168B71D5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0B86123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C737BD7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400FA9F1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588F"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D32A2A4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323BCA0A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1" w:type="dxa"/>
            <w:vAlign w:val="bottom"/>
          </w:tcPr>
          <w:p w14:paraId="4027FD99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38AF39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57A55069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588F"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25C0A8B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D34D6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55B0D460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7BD05085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01AE02DE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3FA5852F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9588F" w:rsidRPr="00D97076" w14:paraId="0AA31604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E9AC8D7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13D54FED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1434CD4C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8B4A07F" w14:textId="6741B9AC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bottom"/>
          </w:tcPr>
          <w:p w14:paraId="547DF157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A08233" w14:textId="4DBDD572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6EAFD86F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6B0F088B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C79DD4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16FEA60F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42355156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127E1973" w14:textId="5788BAD1" w:rsidR="00D9588F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D97076" w14:paraId="59409202" w14:textId="77777777" w:rsidTr="00672C9C">
        <w:trPr>
          <w:tblHeader/>
        </w:trPr>
        <w:tc>
          <w:tcPr>
            <w:tcW w:w="2700" w:type="dxa"/>
            <w:vAlign w:val="bottom"/>
          </w:tcPr>
          <w:p w14:paraId="2D9044A3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2A5E900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01E858EE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49A85137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588F" w:rsidRPr="00D97076" w14:paraId="6BB05950" w14:textId="77777777" w:rsidTr="00672C9C">
        <w:tc>
          <w:tcPr>
            <w:tcW w:w="2700" w:type="dxa"/>
          </w:tcPr>
          <w:p w14:paraId="1D2E3E34" w14:textId="26B487D9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795A3D59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gridSpan w:val="2"/>
          </w:tcPr>
          <w:p w14:paraId="503203D2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9C97B56" w14:textId="17C5BFED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298E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</w:tcPr>
          <w:p w14:paraId="318D693C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0AF838" w14:textId="564BC921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E13284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E5BD84E" w14:textId="4D2B9AE3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26CB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48606D3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4C08201" w14:textId="22829619" w:rsidR="00D9588F" w:rsidRPr="00472DAE" w:rsidRDefault="00826CB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848206E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210DB0D" w14:textId="1C2F66F6" w:rsidR="00D9588F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826CB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9588F" w:rsidRPr="00D97076" w14:paraId="552BC7FF" w14:textId="77777777" w:rsidTr="00672C9C">
        <w:tc>
          <w:tcPr>
            <w:tcW w:w="2700" w:type="dxa"/>
          </w:tcPr>
          <w:p w14:paraId="027724EF" w14:textId="6D076DA4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7A693831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gridSpan w:val="2"/>
          </w:tcPr>
          <w:p w14:paraId="72555DCA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FBF8DB" w14:textId="071D2338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F298E" w:rsidRPr="00472D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1" w:type="dxa"/>
          </w:tcPr>
          <w:p w14:paraId="1086C7BF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A9AA3A" w14:textId="1BF835C9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588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10F4439F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5D2E85B" w14:textId="38E1162B" w:rsidR="00D9588F" w:rsidRPr="00472DAE" w:rsidRDefault="009F298E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8AA60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3E1CEB02" w14:textId="2E1C3023" w:rsidR="002B0495" w:rsidRPr="00472DAE" w:rsidRDefault="009F298E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6708629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5D7DC50" w14:textId="16CB2A91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298E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D9588F" w:rsidRPr="00D97076" w14:paraId="2B7F8022" w14:textId="77777777" w:rsidTr="00672C9C">
        <w:tc>
          <w:tcPr>
            <w:tcW w:w="2700" w:type="dxa"/>
          </w:tcPr>
          <w:p w14:paraId="675F38DD" w14:textId="375AE816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4CC230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C2A21F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D274AC" w14:textId="4F5FB7F5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D9588F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27D2DC87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F62EC0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693B9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45E1AB8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933B7B8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01BF47E" w14:textId="5BEA397C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31768C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D9588F" w:rsidRPr="00D97076" w14:paraId="7B8CE37C" w14:textId="77777777" w:rsidTr="00672C9C">
        <w:tc>
          <w:tcPr>
            <w:tcW w:w="3677" w:type="dxa"/>
            <w:gridSpan w:val="2"/>
          </w:tcPr>
          <w:p w14:paraId="55636394" w14:textId="2A30B5BD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0F00CB1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423B9AA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96A705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232D3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4917B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C3E0AC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1429F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3D5BA09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94EB0C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AE197E4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88F" w:rsidRPr="00D97076" w14:paraId="7CD573DA" w14:textId="77777777" w:rsidTr="00672C9C">
        <w:tc>
          <w:tcPr>
            <w:tcW w:w="3677" w:type="dxa"/>
            <w:gridSpan w:val="2"/>
          </w:tcPr>
          <w:p w14:paraId="67000E32" w14:textId="35A762BE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4D30C27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F860803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EE3EBF" w14:textId="6CC6B018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9EF31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6A8A016A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53ED0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6277C58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3D9FA16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4C5BE7B9" w14:textId="324F8463" w:rsidR="00D9588F" w:rsidRPr="00472DAE" w:rsidRDefault="002821C1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588F" w:rsidRPr="00D97076" w14:paraId="59D1681E" w14:textId="77777777" w:rsidTr="00672C9C">
        <w:tc>
          <w:tcPr>
            <w:tcW w:w="2700" w:type="dxa"/>
          </w:tcPr>
          <w:p w14:paraId="23CA759F" w14:textId="59BD36E4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F17418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FFF8B3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41422699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D9588F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1BD1E0B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DA775A5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9239D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02B834BA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FCB6C41" w14:textId="77777777" w:rsidR="00D9588F" w:rsidRPr="00472DAE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A04EBA7" w14:textId="3381A376" w:rsidR="00D9588F" w:rsidRPr="00472DAE" w:rsidRDefault="00FC11E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2821C1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0"/>
        <w:gridCol w:w="273"/>
        <w:gridCol w:w="1173"/>
        <w:gridCol w:w="237"/>
        <w:gridCol w:w="1199"/>
        <w:gridCol w:w="261"/>
        <w:gridCol w:w="1173"/>
      </w:tblGrid>
      <w:tr w:rsidR="0022487F" w:rsidRPr="00D97076" w14:paraId="50EE1E0A" w14:textId="77777777" w:rsidTr="00CA07A2">
        <w:tc>
          <w:tcPr>
            <w:tcW w:w="2040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11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A9B" w:rsidRPr="00D97076" w14:paraId="2452AB56" w14:textId="77777777" w:rsidTr="00CA07A2">
        <w:tc>
          <w:tcPr>
            <w:tcW w:w="2040" w:type="pct"/>
          </w:tcPr>
          <w:p w14:paraId="5A034CF5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AC3F5A" w14:textId="0CD2E844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A072C33" w14:textId="77777777" w:rsidR="00120C92" w:rsidRPr="00472DAE" w:rsidRDefault="00120C92" w:rsidP="0000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0376575" w14:textId="3A474DEA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83C3DE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A1F9F42" w14:textId="6F6561AD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0A2D86B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96B962" w14:textId="6C215748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7A9B" w:rsidRPr="00D97076" w14:paraId="0042BCA0" w14:textId="77777777" w:rsidTr="00CA07A2">
        <w:tc>
          <w:tcPr>
            <w:tcW w:w="2040" w:type="pct"/>
          </w:tcPr>
          <w:p w14:paraId="1283C7B4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91067A" w14:textId="47D4CD06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AB2581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EAB8DC" w14:textId="74E671F3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5C29A7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5AD09E5" w14:textId="6D0BB138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A616C4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683FB0C" w14:textId="4F2A80AD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D97076" w14:paraId="714D8979" w14:textId="77777777" w:rsidTr="00CA07A2">
        <w:tc>
          <w:tcPr>
            <w:tcW w:w="2040" w:type="pct"/>
          </w:tcPr>
          <w:p w14:paraId="1B4B019F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14:paraId="2789ECC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007A9B" w:rsidRPr="00D97076" w14:paraId="533B9FFA" w14:textId="77777777" w:rsidTr="00CA07A2">
        <w:tc>
          <w:tcPr>
            <w:tcW w:w="2040" w:type="pct"/>
          </w:tcPr>
          <w:p w14:paraId="469FD879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D407AFC" w14:textId="2080464E" w:rsidR="00120C92" w:rsidRPr="00472DAE" w:rsidRDefault="00FC11E5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7" w:type="pct"/>
          </w:tcPr>
          <w:p w14:paraId="2DBB1E5E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8C9B2" w14:textId="6D0D4004" w:rsidR="00120C92" w:rsidRPr="00472DAE" w:rsidRDefault="006C0339" w:rsidP="003F4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8" w:type="pct"/>
          </w:tcPr>
          <w:p w14:paraId="60AEB1CA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8E7839A" w14:textId="0494C4F0" w:rsidR="00120C92" w:rsidRPr="00472DAE" w:rsidRDefault="00FC11E5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1" w:type="pct"/>
          </w:tcPr>
          <w:p w14:paraId="54B07007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C6A885" w14:textId="19406D21" w:rsidR="00120C92" w:rsidRPr="00472DAE" w:rsidRDefault="0071567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007A9B" w:rsidRPr="00ED6057" w14:paraId="04F6656E" w14:textId="77777777" w:rsidTr="00CA07A2">
        <w:tc>
          <w:tcPr>
            <w:tcW w:w="2040" w:type="pct"/>
          </w:tcPr>
          <w:p w14:paraId="3175135C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3748C95" w14:textId="3C67C447" w:rsidR="00120C92" w:rsidRPr="00472DAE" w:rsidRDefault="009B38B7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7,794</w:t>
            </w:r>
          </w:p>
        </w:tc>
        <w:tc>
          <w:tcPr>
            <w:tcW w:w="147" w:type="pct"/>
          </w:tcPr>
          <w:p w14:paraId="59421A00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7EC652A" w14:textId="62B0F9EF" w:rsidR="00120C92" w:rsidRPr="00472DAE" w:rsidRDefault="006C0339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24D55" w:rsidRPr="00472DAE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28" w:type="pct"/>
          </w:tcPr>
          <w:p w14:paraId="22F1DD11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3BAA2BA" w14:textId="32E1771D" w:rsidR="00120C92" w:rsidRPr="00472DAE" w:rsidRDefault="009B38B7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7,794</w:t>
            </w:r>
          </w:p>
        </w:tc>
        <w:tc>
          <w:tcPr>
            <w:tcW w:w="141" w:type="pct"/>
          </w:tcPr>
          <w:p w14:paraId="1A01935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7E14F2" w14:textId="0A8CB3A8" w:rsidR="00120C92" w:rsidRPr="00472DAE" w:rsidRDefault="0071567F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</w:tr>
      <w:tr w:rsidR="00007A9B" w:rsidRPr="00A74DEE" w14:paraId="7D238E6C" w14:textId="77777777" w:rsidTr="00CA07A2">
        <w:tc>
          <w:tcPr>
            <w:tcW w:w="2040" w:type="pct"/>
          </w:tcPr>
          <w:p w14:paraId="7B9DD472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4E0FA8E5" w:rsidR="00120C92" w:rsidRPr="00472DAE" w:rsidRDefault="00334579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8,615</w:t>
            </w:r>
          </w:p>
        </w:tc>
        <w:tc>
          <w:tcPr>
            <w:tcW w:w="147" w:type="pct"/>
          </w:tcPr>
          <w:p w14:paraId="2B0A4675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2FEDA8A9" w:rsidR="00120C92" w:rsidRPr="00472DAE" w:rsidRDefault="00295EB8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8,616</w:t>
            </w:r>
          </w:p>
        </w:tc>
        <w:tc>
          <w:tcPr>
            <w:tcW w:w="128" w:type="pct"/>
          </w:tcPr>
          <w:p w14:paraId="0F8EB2C0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112C1182" w:rsidR="00120C92" w:rsidRPr="00472DAE" w:rsidRDefault="00334579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8,615</w:t>
            </w:r>
          </w:p>
        </w:tc>
        <w:tc>
          <w:tcPr>
            <w:tcW w:w="141" w:type="pct"/>
          </w:tcPr>
          <w:p w14:paraId="025ED96A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6EF2A426" w:rsidR="00120C92" w:rsidRPr="00007A9B" w:rsidRDefault="002E3126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8,616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F2" w:rsidRPr="00D97076" w14:paraId="43452E89" w14:textId="77777777" w:rsidTr="00CA07A2">
        <w:trPr>
          <w:tblHeader/>
        </w:trPr>
        <w:tc>
          <w:tcPr>
            <w:tcW w:w="2038" w:type="pct"/>
          </w:tcPr>
          <w:p w14:paraId="3CFF4374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7CB917C" w14:textId="3C3A59C1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4798FB71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F2FD22" w14:textId="6EBF6FBA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EE5EE72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5F9773C" w14:textId="22FFF775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E60214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E84FAB" w14:textId="30D91A9F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39F2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64AB9FA0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DABE0AB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46B05540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702B9C8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51EA122A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0C5F6F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17E755D4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9F2" w:rsidRPr="00D97076" w14:paraId="124156D0" w14:textId="77777777" w:rsidTr="00CA07A2">
        <w:tc>
          <w:tcPr>
            <w:tcW w:w="2038" w:type="pct"/>
          </w:tcPr>
          <w:p w14:paraId="5DF0EF8B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F2" w:rsidRPr="00D97076" w14:paraId="4579238A" w14:textId="77777777" w:rsidTr="00CA07A2">
        <w:tc>
          <w:tcPr>
            <w:tcW w:w="2038" w:type="pct"/>
          </w:tcPr>
          <w:p w14:paraId="6FAC37DC" w14:textId="50C0A956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1C1C5131" w:rsidR="00120C92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E5136C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8" w:type="pct"/>
          </w:tcPr>
          <w:p w14:paraId="2855D09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58C5AA89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120C9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47" w:type="pct"/>
          </w:tcPr>
          <w:p w14:paraId="66B437F6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58CFB680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E5136C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18739564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629B46A0" w:rsidR="00120C92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120C9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FF336F" w:rsidRPr="00D97076" w14:paraId="6C18629D" w14:textId="77777777" w:rsidTr="00CA07A2">
        <w:tc>
          <w:tcPr>
            <w:tcW w:w="2038" w:type="pct"/>
          </w:tcPr>
          <w:p w14:paraId="33B1E534" w14:textId="4DCFD388" w:rsidR="00FF336F" w:rsidRPr="00472DA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3616EA" w:rsidRPr="00472DAE">
              <w:rPr>
                <w:rFonts w:ascii="Angsana New" w:hAnsi="Angsana New" w:hint="cs"/>
                <w:sz w:val="30"/>
                <w:szCs w:val="30"/>
                <w:cs/>
              </w:rPr>
              <w:t>เงินค่าตอบแทนการใช้พื้นที่</w:t>
            </w:r>
            <w:r w:rsidR="00C6613D" w:rsidRPr="00472D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632" w:type="pct"/>
          </w:tcPr>
          <w:p w14:paraId="4AB2D0DC" w14:textId="77777777" w:rsidR="00FF336F" w:rsidRPr="00472DAE" w:rsidRDefault="00FF336F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036103" w14:textId="77777777" w:rsidR="00FF336F" w:rsidRPr="00472DA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AD88CF" w14:textId="77777777" w:rsidR="00FF336F" w:rsidRPr="00472DAE" w:rsidRDefault="00FF336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62313" w14:textId="77777777" w:rsidR="00FF336F" w:rsidRPr="00472DAE" w:rsidRDefault="00FF336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5C5A61" w14:textId="77777777" w:rsidR="00FF336F" w:rsidRPr="00472DAE" w:rsidRDefault="00FF336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FF336F" w:rsidRPr="00472DA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FF336F" w:rsidRPr="00472DAE" w:rsidRDefault="00FF336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6F" w:rsidRPr="00D97076" w14:paraId="567EDF50" w14:textId="77777777" w:rsidTr="00CA07A2">
        <w:tc>
          <w:tcPr>
            <w:tcW w:w="2038" w:type="pct"/>
          </w:tcPr>
          <w:p w14:paraId="7DA2F4CB" w14:textId="2197356B" w:rsidR="00FF336F" w:rsidRPr="00472DAE" w:rsidRDefault="00C6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2" w:type="pct"/>
          </w:tcPr>
          <w:p w14:paraId="6F95FA71" w14:textId="0FDB6D08" w:rsidR="00FF336F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CA07A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8" w:type="pct"/>
          </w:tcPr>
          <w:p w14:paraId="67B5B410" w14:textId="77777777" w:rsidR="00FF336F" w:rsidRPr="00472DA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C9C31F" w14:textId="36B40E51" w:rsidR="00FF336F" w:rsidRPr="00472DAE" w:rsidRDefault="007D0DF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4F5907" w14:textId="77777777" w:rsidR="00FF336F" w:rsidRPr="00472DAE" w:rsidRDefault="00FF336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171012" w14:textId="4649D60C" w:rsidR="00FF336F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F07A8A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41D07B06" w14:textId="77777777" w:rsidR="00FF336F" w:rsidRPr="00472DA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34961537" w:rsidR="00FF336F" w:rsidRPr="00472DAE" w:rsidRDefault="007D0DF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9F2" w:rsidRPr="00D97076" w14:paraId="1010C771" w14:textId="77777777" w:rsidTr="00CA07A2">
        <w:tc>
          <w:tcPr>
            <w:tcW w:w="2038" w:type="pct"/>
          </w:tcPr>
          <w:p w14:paraId="1CE549C3" w14:textId="07227C7C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11105D"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1105D"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0C21BCDE" w:rsidR="00120C92" w:rsidRPr="00472DAE" w:rsidRDefault="00CA07A2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118D8A9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5221751C" w:rsidR="00120C92" w:rsidRPr="00472DAE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959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9B398FD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65D023F3" w:rsidR="00120C92" w:rsidRPr="00472DAE" w:rsidRDefault="00F07A8A" w:rsidP="00B2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A26D2A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3B9AFA0B" w:rsidR="00120C92" w:rsidRPr="00472DAE" w:rsidRDefault="00120C92" w:rsidP="00B2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959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39F2" w:rsidRPr="00D97076" w14:paraId="05CA1590" w14:textId="77777777" w:rsidTr="00CA07A2">
        <w:tc>
          <w:tcPr>
            <w:tcW w:w="2038" w:type="pct"/>
          </w:tcPr>
          <w:p w14:paraId="6EBFE7AE" w14:textId="76CC1016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B46FC"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C11E5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72C9C"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A056E"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EB46FC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C11E5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531B3575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CA07A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8" w:type="pct"/>
          </w:tcPr>
          <w:p w14:paraId="3E277366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1CBD088D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20C9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5AF4EC21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5A32CCDF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B706A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7" w:type="pct"/>
          </w:tcPr>
          <w:p w14:paraId="685F5E61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164DAD65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20C9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061F2F" w:rsidRPr="00D97076" w14:paraId="274D90F4" w14:textId="77777777" w:rsidTr="00CA07A2">
        <w:tc>
          <w:tcPr>
            <w:tcW w:w="2038" w:type="pct"/>
          </w:tcPr>
          <w:p w14:paraId="1A7831F7" w14:textId="77777777" w:rsidR="00061F2F" w:rsidRPr="00472DAE" w:rsidRDefault="00061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061F2F" w:rsidRPr="00472DAE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061F2F" w:rsidRPr="00472DAE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061F2F" w:rsidRPr="00472DAE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061F2F" w:rsidRPr="00472DAE" w:rsidRDefault="00061F2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061F2F" w:rsidRPr="00472DAE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061F2F" w:rsidRPr="00472DAE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0967686" w14:textId="77777777" w:rsidR="00061F2F" w:rsidRPr="00472DAE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9F2" w:rsidRPr="00D97076" w14:paraId="3F87DEE0" w14:textId="77777777" w:rsidTr="00CA07A2">
        <w:tc>
          <w:tcPr>
            <w:tcW w:w="2038" w:type="pct"/>
          </w:tcPr>
          <w:p w14:paraId="7A751BC6" w14:textId="73CD73B0" w:rsidR="00007A9B" w:rsidRPr="00472DAE" w:rsidRDefault="00007A9B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769795F5" w:rsidR="00007A9B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A07A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8" w:type="pct"/>
          </w:tcPr>
          <w:p w14:paraId="1079E7D4" w14:textId="77777777" w:rsidR="00007A9B" w:rsidRPr="00472DAE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0115B913" w:rsidR="00007A9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07A9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5AA3BE1A" w14:textId="77777777" w:rsidR="00007A9B" w:rsidRPr="00472DAE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579BA470" w:rsidR="00007A9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0790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3E2EFE3E" w14:textId="77777777" w:rsidR="00007A9B" w:rsidRPr="00472DAE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238ECE1F" w:rsidR="00007A9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07A9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8739F2" w:rsidRPr="00D97076" w14:paraId="64ED0904" w14:textId="77777777" w:rsidTr="00CA07A2">
        <w:tc>
          <w:tcPr>
            <w:tcW w:w="2038" w:type="pct"/>
          </w:tcPr>
          <w:p w14:paraId="2BC5D154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4B3306DC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CA07A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8" w:type="pct"/>
          </w:tcPr>
          <w:p w14:paraId="0EEA4806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774199CB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120C9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5990B412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40D7D684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1D52F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7" w:type="pct"/>
          </w:tcPr>
          <w:p w14:paraId="35C7BFD8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374A43FC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120C92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8739F2" w:rsidRPr="00A74DEE" w14:paraId="3BFE5313" w14:textId="77777777" w:rsidTr="00CA07A2">
        <w:tc>
          <w:tcPr>
            <w:tcW w:w="2038" w:type="pct"/>
          </w:tcPr>
          <w:p w14:paraId="747FBAC3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36DD8ACE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CA07A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8" w:type="pct"/>
          </w:tcPr>
          <w:p w14:paraId="4734453A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6E334D18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20C9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1FA21E00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0F76D8AC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ED4588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7" w:type="pct"/>
          </w:tcPr>
          <w:p w14:paraId="394D9409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3E63CDDE" w:rsidR="00120C92" w:rsidRPr="008739F2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120C92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</w:tbl>
    <w:p w14:paraId="26C5E1FC" w14:textId="77777777" w:rsidR="00120C92" w:rsidRPr="0032720E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D80B8D" w14:paraId="6C8D0870" w14:textId="77777777" w:rsidTr="00A02D75">
        <w:tc>
          <w:tcPr>
            <w:tcW w:w="2039" w:type="pct"/>
          </w:tcPr>
          <w:p w14:paraId="20B31CAA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0DB3D2D7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07612E1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56A4B168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58C3FEE2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240A1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0A1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C8E7697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51A78D9E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120C92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C92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D80B8D" w14:paraId="721A2DA8" w14:textId="77777777" w:rsidTr="00A02D75">
        <w:tc>
          <w:tcPr>
            <w:tcW w:w="2039" w:type="pct"/>
          </w:tcPr>
          <w:p w14:paraId="7989B216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6F0CB0B1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D0E421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2E5836A4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A09A4D7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4F2A870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0C5AB43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672D26C3" w:rsidR="00120C92" w:rsidRPr="00472DAE" w:rsidRDefault="00FC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D80B8D" w14:paraId="04FC7415" w14:textId="77777777" w:rsidTr="0022487F">
        <w:tc>
          <w:tcPr>
            <w:tcW w:w="2039" w:type="pct"/>
          </w:tcPr>
          <w:p w14:paraId="715679CB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64D" w:rsidRPr="00D80B8D" w14:paraId="418F3783" w14:textId="77777777" w:rsidTr="00A02D75">
        <w:tc>
          <w:tcPr>
            <w:tcW w:w="2039" w:type="pct"/>
          </w:tcPr>
          <w:p w14:paraId="22318421" w14:textId="3D79E088" w:rsidR="0003364D" w:rsidRPr="00472DAE" w:rsidRDefault="00033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0A6BD0E" w14:textId="07A79195" w:rsidR="0003364D" w:rsidRPr="00472DAE" w:rsidRDefault="0003364D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AF9E78" w14:textId="77777777" w:rsidR="0003364D" w:rsidRPr="00472DAE" w:rsidRDefault="00033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5F6060" w14:textId="60D1C2AF" w:rsidR="0003364D" w:rsidRPr="00472DAE" w:rsidRDefault="004D03A4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01033E" w14:textId="77777777" w:rsidR="0003364D" w:rsidRPr="00472DAE" w:rsidRDefault="00033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E6161F" w14:textId="49072A32" w:rsidR="0003364D" w:rsidRPr="00472DAE" w:rsidRDefault="0063539B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BEB90BC" w14:textId="77777777" w:rsidR="0003364D" w:rsidRPr="00472DAE" w:rsidRDefault="00033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71C3E4F" w14:textId="07D22F1A" w:rsidR="0003364D" w:rsidRPr="00472DAE" w:rsidRDefault="006353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487F" w:rsidRPr="00D80B8D" w14:paraId="35A9D8D7" w14:textId="77777777" w:rsidTr="00A02D75">
        <w:tc>
          <w:tcPr>
            <w:tcW w:w="2039" w:type="pct"/>
          </w:tcPr>
          <w:p w14:paraId="63FE02DF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686E1205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5700FA7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255180E2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2AC69628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610D9E86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558B7BC6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1AA6B7A" w:rsidR="00120C92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22487F" w:rsidRPr="00D80B8D" w14:paraId="6246BA79" w14:textId="77777777" w:rsidTr="00A02D75">
        <w:tc>
          <w:tcPr>
            <w:tcW w:w="2039" w:type="pct"/>
          </w:tcPr>
          <w:p w14:paraId="4FF07377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3684CC14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52EF4C43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55523559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11212E20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2487F" w:rsidRPr="00B362BD" w14:paraId="0F6DA4E4" w14:textId="77777777" w:rsidTr="00A02D75">
        <w:tc>
          <w:tcPr>
            <w:tcW w:w="2039" w:type="pct"/>
          </w:tcPr>
          <w:p w14:paraId="4E6C9896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4CB37ED7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5C8F0E4D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6D574A90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4DFA4B61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1D279C5D" w:rsidR="00120C92" w:rsidRPr="00472DAE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B0B9B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6" w:type="pct"/>
          </w:tcPr>
          <w:p w14:paraId="7E4D9747" w14:textId="77777777" w:rsidR="00120C92" w:rsidRPr="00472DAE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16699F05" w:rsidR="00120C92" w:rsidRPr="008739F2" w:rsidRDefault="00FC11E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0848EBCA" w14:textId="4C548142" w:rsidR="008A2845" w:rsidRPr="004E3095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F5F6B" w:rsidRPr="00071DD1" w14:paraId="3F20AC20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7F093B97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040039F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D7B6AA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88771AC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F6B" w:rsidRPr="00071DD1" w14:paraId="354784E1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3781CE4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F94BCB" w14:textId="1DC47773" w:rsidR="00FF5F6B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  <w:r w:rsidR="00B17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79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DD72FB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0BE8F" w14:textId="1BA0C4DF" w:rsidR="00FF5F6B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  <w:r w:rsidR="00FF5F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F6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8EB3058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A62E1" w14:textId="7524EA55" w:rsidR="00FF5F6B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  <w:r w:rsidR="00B17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79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0A03EF2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BACF7" w14:textId="152CFD34" w:rsidR="00FF5F6B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  <w:r w:rsidR="00FF5F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F6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5F6B" w:rsidRPr="00071DD1" w14:paraId="64EDED11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3C17D0A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E69F2F" w14:textId="1A862F3E" w:rsidR="00FF5F6B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758A8B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C060" w14:textId="7438C03C" w:rsidR="00FF5F6B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F10BF7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4BFF2" w14:textId="2F8EC7D7" w:rsidR="00FF5F6B" w:rsidRPr="00071DD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24901C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98347" w14:textId="0123408F" w:rsidR="00FF5F6B" w:rsidRPr="00071DD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5F6B" w:rsidRPr="00071DD1" w14:paraId="1B12C7B5" w14:textId="77777777" w:rsidTr="0022487F">
        <w:trPr>
          <w:trHeight w:val="164"/>
          <w:tblHeader/>
        </w:trPr>
        <w:tc>
          <w:tcPr>
            <w:tcW w:w="3780" w:type="dxa"/>
          </w:tcPr>
          <w:p w14:paraId="16ACA0C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7A1F3CC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F6B" w:rsidRPr="00A96F02" w14:paraId="1E0C574B" w14:textId="77777777" w:rsidTr="0022487F">
        <w:trPr>
          <w:trHeight w:val="20"/>
        </w:trPr>
        <w:tc>
          <w:tcPr>
            <w:tcW w:w="3780" w:type="dxa"/>
          </w:tcPr>
          <w:p w14:paraId="3A842220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A1E0861" w14:textId="719CC815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6F0095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05A7" w:rsidRPr="00472DAE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711CB9"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345A83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13560" w14:textId="7F4C6D16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F5F6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53E95900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82686" w14:textId="0FDC08CE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5E4BC7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65BAAE21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724D2" w14:textId="50C72F46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F5F6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FF5F6B" w:rsidRPr="00A96F02" w14:paraId="4FFAA4BB" w14:textId="77777777" w:rsidTr="0022487F">
        <w:trPr>
          <w:trHeight w:val="20"/>
        </w:trPr>
        <w:tc>
          <w:tcPr>
            <w:tcW w:w="3780" w:type="dxa"/>
          </w:tcPr>
          <w:p w14:paraId="5A7DAB44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220336F" w14:textId="77777777" w:rsidR="00FF5F6B" w:rsidRPr="00472DAE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1FA19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6393" w14:textId="77777777" w:rsidR="00FF5F6B" w:rsidRPr="00472DAE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CFE15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C32E2" w14:textId="77777777" w:rsidR="00FF5F6B" w:rsidRPr="00472DAE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8FE56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21B35" w14:textId="77777777" w:rsidR="00FF5F6B" w:rsidRPr="00472DAE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F6B" w:rsidRPr="00A96F02" w14:paraId="7DDCDDCA" w14:textId="77777777" w:rsidTr="0022487F">
        <w:trPr>
          <w:trHeight w:val="20"/>
        </w:trPr>
        <w:tc>
          <w:tcPr>
            <w:tcW w:w="3780" w:type="dxa"/>
          </w:tcPr>
          <w:p w14:paraId="5D8E8A1A" w14:textId="3B1FAF91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054DE10" w14:textId="215DD86E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6CBD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12D7E4C1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F8AE3" w14:textId="775E6A88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F5F6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7530314E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06D81" w14:textId="7002E0E3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4BC7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40D5C48E" w14:textId="77777777" w:rsidR="00FF5F6B" w:rsidRPr="00472DA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25B7E" w14:textId="6F6F3995" w:rsidR="00FF5F6B" w:rsidRPr="00472DAE" w:rsidRDefault="00FC11E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F5F6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654338" w:rsidRPr="00A96F02" w14:paraId="53462641" w14:textId="77777777" w:rsidTr="0022487F">
        <w:trPr>
          <w:trHeight w:val="20"/>
        </w:trPr>
        <w:tc>
          <w:tcPr>
            <w:tcW w:w="3780" w:type="dxa"/>
          </w:tcPr>
          <w:p w14:paraId="1D35999A" w14:textId="0BE4B89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526F4E" w14:textId="2B48CAC0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7184CC50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F161F" w14:textId="1655AD55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4338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08205CE3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817BA" w14:textId="02C2A315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51D31B4D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CB45EC" w14:textId="43A7B3B1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4338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654338" w:rsidRPr="00A96F02" w14:paraId="32DC3AB7" w14:textId="77777777" w:rsidTr="0022487F">
        <w:trPr>
          <w:trHeight w:val="20"/>
        </w:trPr>
        <w:tc>
          <w:tcPr>
            <w:tcW w:w="3780" w:type="dxa"/>
          </w:tcPr>
          <w:p w14:paraId="45367C4E" w14:textId="5942823F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64B9D5E" w14:textId="519A4A42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2147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2DE1019B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764B6" w14:textId="711BC676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2AF65F2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E6C7DD" w14:textId="02545156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4BC7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698E1FAE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25179" w14:textId="09D8B392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654338" w:rsidRPr="00A96F02" w14:paraId="42B267E8" w14:textId="77777777" w:rsidTr="0022487F">
        <w:trPr>
          <w:trHeight w:val="20"/>
        </w:trPr>
        <w:tc>
          <w:tcPr>
            <w:tcW w:w="3780" w:type="dxa"/>
          </w:tcPr>
          <w:p w14:paraId="45C55B51" w14:textId="05D758B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D0E4A" w14:textId="25B45A0B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6CBD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0A29FAE3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8A8D51" w14:textId="5C8B11BB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4338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695C0E67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A1652E" w14:textId="7CED5532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36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49B34E6E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D4BF0E" w14:textId="6CE12F8A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4338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654338" w:rsidRPr="00A96F02" w14:paraId="12E603C7" w14:textId="77777777" w:rsidTr="0022487F">
        <w:trPr>
          <w:trHeight w:val="20"/>
        </w:trPr>
        <w:tc>
          <w:tcPr>
            <w:tcW w:w="3780" w:type="dxa"/>
          </w:tcPr>
          <w:p w14:paraId="514917CE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32295" w14:textId="49FCF290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737BF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</w:t>
            </w:r>
            <w:r w:rsidR="00711CB9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F2ABC8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50905" w14:textId="61DA60E9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54338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0E27FE47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52AE34" w14:textId="76E7A4F1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825671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11F1D484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727458" w14:textId="6DB12209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54338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</w:tr>
      <w:tr w:rsidR="00654338" w:rsidRPr="00A96F02" w14:paraId="692F840B" w14:textId="77777777" w:rsidTr="0022487F">
        <w:trPr>
          <w:trHeight w:val="20"/>
        </w:trPr>
        <w:tc>
          <w:tcPr>
            <w:tcW w:w="3780" w:type="dxa"/>
          </w:tcPr>
          <w:p w14:paraId="1D2B986D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2C834ABE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716E4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607B0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1C320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79AD0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ADE88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7A707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338" w:rsidRPr="00A96F02" w14:paraId="3BF35A2C" w14:textId="77777777" w:rsidTr="0022487F">
        <w:trPr>
          <w:trHeight w:val="20"/>
        </w:trPr>
        <w:tc>
          <w:tcPr>
            <w:tcW w:w="3780" w:type="dxa"/>
          </w:tcPr>
          <w:p w14:paraId="5EE993AE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35373" w14:textId="7FC4E791" w:rsidR="00654338" w:rsidRPr="00472DAE" w:rsidRDefault="008E57DA" w:rsidP="0063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40B89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B40B89"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35496D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4ED4F5" w14:textId="27A6593F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4C863C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C66D5B" w14:textId="19AE12D2" w:rsidR="00654338" w:rsidRPr="00472DAE" w:rsidRDefault="000D2639" w:rsidP="0063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0CDB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E39CB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DBD7D1" w14:textId="28311C77" w:rsidR="00654338" w:rsidRPr="00472DAE" w:rsidRDefault="00654338" w:rsidP="0063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4338" w:rsidRPr="00071DD1" w14:paraId="72142975" w14:textId="77777777" w:rsidTr="0022487F">
        <w:trPr>
          <w:trHeight w:val="20"/>
        </w:trPr>
        <w:tc>
          <w:tcPr>
            <w:tcW w:w="3780" w:type="dxa"/>
          </w:tcPr>
          <w:p w14:paraId="01D71D89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94B230" w14:textId="353F4C2C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183A4E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37BF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11CB9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784B5BA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3C8CB1" w14:textId="3522CD47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654338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32EE4043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241BA2" w14:textId="4C129495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1F75C1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945191F" w14:textId="77777777" w:rsidR="00654338" w:rsidRPr="00472DAE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E1C374" w14:textId="0FAC4FCF" w:rsidR="00654338" w:rsidRPr="00472DAE" w:rsidRDefault="00FC11E5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654338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</w:tbl>
    <w:p w14:paraId="0A875223" w14:textId="77777777" w:rsidR="00D92B59" w:rsidRPr="00D92B59" w:rsidRDefault="00D92B59" w:rsidP="00567B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64"/>
        <w:gridCol w:w="267"/>
        <w:gridCol w:w="1179"/>
        <w:gridCol w:w="267"/>
        <w:gridCol w:w="1173"/>
        <w:gridCol w:w="267"/>
        <w:gridCol w:w="1173"/>
      </w:tblGrid>
      <w:tr w:rsidR="00D92B59" w:rsidRPr="00536BAE" w14:paraId="0AF6FB52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0466BA19" w14:textId="77777777" w:rsidR="00D92B59" w:rsidRPr="00472DAE" w:rsidRDefault="00D9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73FDF917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7149E768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3B3F6AF5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B59" w:rsidRPr="00536BAE" w14:paraId="4F50F65A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01422C0" w14:textId="77777777" w:rsidR="00D92B59" w:rsidRPr="00472DAE" w:rsidRDefault="00D9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610" w:type="dxa"/>
            <w:gridSpan w:val="3"/>
            <w:vAlign w:val="bottom"/>
          </w:tcPr>
          <w:p w14:paraId="5F85EECC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3026FA27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2576F2D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2B59" w:rsidRPr="00536BAE" w14:paraId="40D3712A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7007AED6" w14:textId="3188EA5A" w:rsidR="00D92B59" w:rsidRPr="00472DAE" w:rsidRDefault="00D9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E0CD9" w:rsidRPr="00AE0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4" w:type="dxa"/>
          </w:tcPr>
          <w:p w14:paraId="71CB4744" w14:textId="0D8BC1CC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E7A01E7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9A7BAAF" w14:textId="298BB6F4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14:paraId="42B19527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B3E13F" w14:textId="37D1E953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5CD4ECD3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8E4AAB" w14:textId="613FAC25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2B59" w:rsidRPr="00536BAE" w14:paraId="0FD1B493" w14:textId="77777777">
        <w:trPr>
          <w:trHeight w:val="164"/>
          <w:tblHeader/>
        </w:trPr>
        <w:tc>
          <w:tcPr>
            <w:tcW w:w="3780" w:type="dxa"/>
          </w:tcPr>
          <w:p w14:paraId="0AA93998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9132DD3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B59" w:rsidRPr="00536BAE" w14:paraId="1288DFD9" w14:textId="77777777">
        <w:trPr>
          <w:trHeight w:val="20"/>
        </w:trPr>
        <w:tc>
          <w:tcPr>
            <w:tcW w:w="3780" w:type="dxa"/>
          </w:tcPr>
          <w:p w14:paraId="7B09125D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26126502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AB9D4DF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282C01" w14:textId="1288DA38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0CD9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67" w:type="dxa"/>
          </w:tcPr>
          <w:p w14:paraId="3E2CF6A8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FF7222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CA59CB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E3999D" w14:textId="518A356B" w:rsidR="00D92B59" w:rsidRPr="00472DAE" w:rsidRDefault="00AE0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0CD9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D92B59" w:rsidRPr="00536BAE" w14:paraId="2574F92C" w14:textId="77777777">
        <w:trPr>
          <w:trHeight w:val="20"/>
        </w:trPr>
        <w:tc>
          <w:tcPr>
            <w:tcW w:w="3780" w:type="dxa"/>
          </w:tcPr>
          <w:p w14:paraId="28004A12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4" w:type="dxa"/>
          </w:tcPr>
          <w:p w14:paraId="2E265DE5" w14:textId="583E35BF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0CD9" w:rsidRPr="00AE0CD9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0ECED5D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C5AD416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873EE2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6845DB6" w14:textId="6303AA02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0CD9" w:rsidRPr="00AE0CD9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3F0BE177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5D55D9C" w14:textId="77777777" w:rsidR="00D92B59" w:rsidRPr="00472DAE" w:rsidRDefault="00D9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807516B" w14:textId="77777777" w:rsidR="00D92B59" w:rsidRDefault="00D92B59" w:rsidP="00D92B59">
      <w:pPr>
        <w:rPr>
          <w:lang w:val="th-TH" w:eastAsia="x-none"/>
        </w:rPr>
      </w:pPr>
    </w:p>
    <w:p w14:paraId="0B881A0E" w14:textId="1154866D" w:rsidR="00C23D26" w:rsidRDefault="00C23D26" w:rsidP="00D92B59">
      <w:pPr>
        <w:rPr>
          <w:cs/>
          <w:lang w:val="th-TH" w:eastAsia="x-none"/>
        </w:rPr>
      </w:pPr>
      <w:r>
        <w:rPr>
          <w:cs/>
          <w:lang w:val="th-TH" w:eastAsia="x-none"/>
        </w:rPr>
        <w:br w:type="page"/>
      </w:r>
    </w:p>
    <w:p w14:paraId="19F8D2FB" w14:textId="40C09F05" w:rsidR="00D92B59" w:rsidRPr="00472DAE" w:rsidRDefault="00567B2E" w:rsidP="00D92B5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708F789" w14:textId="2E0D345D" w:rsidR="00FF5F6B" w:rsidRPr="006970D9" w:rsidRDefault="00FF5F6B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272C73" w:rsidRPr="005B3016" w14:paraId="6648ABC5" w14:textId="77777777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1D931D7C" w14:textId="714C2E3A" w:rsidR="00272C73" w:rsidRPr="00EF18DB" w:rsidRDefault="00BA6F9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6F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260" w:type="dxa"/>
            <w:vAlign w:val="bottom"/>
          </w:tcPr>
          <w:p w14:paraId="2FDEE082" w14:textId="4645F538" w:rsidR="00272C73" w:rsidRPr="005B3016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57B97D" w14:textId="77777777" w:rsidR="00272C73" w:rsidRPr="005B3016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73B739" w14:textId="00FC463B" w:rsidR="00272C73" w:rsidRPr="005B3016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A6F9A" w:rsidRPr="005B3016" w14:paraId="0BA7FE92" w14:textId="77777777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0E23A0F7" w14:textId="2B5A2F90" w:rsidR="00BA6F9A" w:rsidRPr="006747B6" w:rsidRDefault="00BA6F9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0CD9" w:rsidRPr="00AE0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0CD9" w:rsidRPr="00AE0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07E2E599" w14:textId="08BFEF24" w:rsidR="00BA6F9A" w:rsidRPr="005B3016" w:rsidRDefault="00BA6F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68EC519" w14:textId="77777777" w:rsidR="00BA6F9A" w:rsidRPr="005B3016" w:rsidRDefault="00BA6F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2C117E" w14:textId="4D102F88" w:rsidR="00BA6F9A" w:rsidRPr="005B3016" w:rsidRDefault="00BA6F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2C73" w:rsidRPr="005B3016" w14:paraId="2DA67D39" w14:textId="77777777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0CF288E6" w14:textId="77777777" w:rsidR="00272C73" w:rsidRPr="006747B6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F7A9B59" w14:textId="77777777" w:rsidR="00272C73" w:rsidRPr="005B3016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2C73" w:rsidRPr="005B3016" w14:paraId="1B900D99" w14:textId="77777777">
        <w:trPr>
          <w:cantSplit/>
          <w:trHeight w:val="389"/>
          <w:tblHeader/>
        </w:trPr>
        <w:tc>
          <w:tcPr>
            <w:tcW w:w="6390" w:type="dxa"/>
            <w:shd w:val="clear" w:color="auto" w:fill="auto"/>
          </w:tcPr>
          <w:p w14:paraId="0A29AF88" w14:textId="580C4663" w:rsidR="00272C73" w:rsidRPr="00ED3E5B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F15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3FA003" w14:textId="1989DFF7" w:rsidR="00272C73" w:rsidRPr="00557290" w:rsidRDefault="00272C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EA885B" w14:textId="77777777" w:rsidR="00272C73" w:rsidRPr="00557290" w:rsidRDefault="00272C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DC8E0" w14:textId="7627119A" w:rsidR="00272C73" w:rsidRPr="00557290" w:rsidRDefault="00272C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2C73">
              <w:rPr>
                <w:rFonts w:ascii="Angsana New" w:hAnsi="Angsana New"/>
                <w:sz w:val="30"/>
                <w:szCs w:val="30"/>
              </w:rPr>
              <w:t>(</w:t>
            </w:r>
            <w:r w:rsidR="00AE0CD9" w:rsidRPr="00AE0CD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72C73">
              <w:rPr>
                <w:rFonts w:ascii="Angsana New" w:hAnsi="Angsana New"/>
                <w:sz w:val="30"/>
                <w:szCs w:val="30"/>
              </w:rPr>
              <w:t>,</w:t>
            </w:r>
            <w:r w:rsidR="00AE0CD9" w:rsidRPr="00AE0CD9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272C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3A72068" w14:textId="77777777" w:rsidR="00272C73" w:rsidRDefault="00272C73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0837018" w14:textId="110B94EE" w:rsidR="00476913" w:rsidRDefault="00D56DF6" w:rsidP="00D56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56DF6">
        <w:rPr>
          <w:rFonts w:ascii="Angsana New" w:hAnsi="Angsana New"/>
          <w:sz w:val="30"/>
          <w:szCs w:val="30"/>
          <w:cs/>
          <w:lang w:eastAsia="x-none"/>
        </w:rPr>
        <w:t>ในเดือนกันยายน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72DAE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กลุ่มบริษัทได้ขายส่วนได้เสียใน</w:t>
      </w:r>
      <w:bookmarkStart w:id="0" w:name="_Hlk181899269"/>
      <w:r w:rsidRPr="00D56DF6">
        <w:rPr>
          <w:rFonts w:ascii="Angsana New" w:hAnsi="Angsana New"/>
          <w:sz w:val="30"/>
          <w:szCs w:val="30"/>
          <w:cs/>
          <w:lang w:eastAsia="x-none"/>
        </w:rPr>
        <w:t>บริษัท ๙ ปิโตร แอนด์ เซอร์วิส จำกัด ซึ่งเป็น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บริษัทย่อย</w:t>
      </w:r>
      <w:bookmarkEnd w:id="0"/>
      <w:r w:rsidRPr="00D56DF6">
        <w:rPr>
          <w:rFonts w:ascii="Angsana New" w:hAnsi="Angsana New"/>
          <w:sz w:val="30"/>
          <w:szCs w:val="30"/>
          <w:cs/>
          <w:lang w:eastAsia="x-none"/>
        </w:rPr>
        <w:t>ออกไปร้อยละ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8.32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300,000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 xml:space="preserve">หุ้น เป็นจำนวนเงินรวม </w:t>
      </w:r>
      <w:r>
        <w:rPr>
          <w:rFonts w:ascii="Angsana New" w:hAnsi="Angsana New"/>
          <w:sz w:val="30"/>
          <w:szCs w:val="30"/>
        </w:rPr>
        <w:t>3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 xml:space="preserve"> ล้านบาท มูลค่าตามบัญชีของสินทรัพย์สุทธิของบริษัทย่อยดังกล่าวในงบการเงินของกลุ่มบริษัท ณ วันที่ขาย มีจำนวน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32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ล้านบาท กลุ่มบริษัท</w:t>
      </w:r>
      <w:r w:rsidR="00FC2CC6">
        <w:rPr>
          <w:rFonts w:ascii="Angsana New" w:hAnsi="Angsana New" w:hint="cs"/>
          <w:sz w:val="30"/>
          <w:szCs w:val="30"/>
          <w:cs/>
          <w:lang w:eastAsia="x-none"/>
        </w:rPr>
        <w:t>จึง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รับรู้</w:t>
      </w:r>
      <w:r w:rsidR="00707989">
        <w:rPr>
          <w:rFonts w:ascii="Angsana New" w:hAnsi="Angsana New"/>
          <w:sz w:val="30"/>
          <w:szCs w:val="30"/>
          <w:lang w:eastAsia="x-none"/>
        </w:rPr>
        <w:br/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ส่วนได้เสียที่ไม่มีอำนาจควบคุมเพิ่มขึ้นเป็นจำนวนเงิน</w:t>
      </w:r>
      <w:r w:rsidR="0070798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>2.7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56DF6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476913">
        <w:rPr>
          <w:rFonts w:ascii="Angsana New" w:hAnsi="Angsana New"/>
          <w:sz w:val="30"/>
          <w:szCs w:val="30"/>
        </w:rPr>
        <w:br w:type="page"/>
      </w:r>
    </w:p>
    <w:p w14:paraId="0473D6C5" w14:textId="38AA9E9A" w:rsidR="00081CD6" w:rsidRPr="00472DAE" w:rsidRDefault="00081CD6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lastRenderedPageBreak/>
        <w:t>เงินลงทุนในก</w:t>
      </w:r>
      <w:r w:rsidRPr="00472DAE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77643195" w:rsidR="00E506A0" w:rsidRPr="00472DAE" w:rsidRDefault="00E506A0" w:rsidP="0026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9"/>
        <w:gridCol w:w="273"/>
        <w:gridCol w:w="1275"/>
        <w:gridCol w:w="273"/>
        <w:gridCol w:w="1078"/>
        <w:gridCol w:w="273"/>
        <w:gridCol w:w="1156"/>
      </w:tblGrid>
      <w:tr w:rsidR="008C6B72" w:rsidRPr="002648E1" w14:paraId="1FF84B6D" w14:textId="77777777">
        <w:trPr>
          <w:tblHeader/>
        </w:trPr>
        <w:tc>
          <w:tcPr>
            <w:tcW w:w="1977" w:type="pct"/>
          </w:tcPr>
          <w:p w14:paraId="38FE7678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1513AA12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E702B2A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034ADB2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7D0" w:rsidRPr="002648E1" w14:paraId="155FC887" w14:textId="77777777">
        <w:trPr>
          <w:tblHeader/>
        </w:trPr>
        <w:tc>
          <w:tcPr>
            <w:tcW w:w="1977" w:type="pct"/>
          </w:tcPr>
          <w:p w14:paraId="13724C33" w14:textId="53982836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43" w:type="pct"/>
          </w:tcPr>
          <w:p w14:paraId="22E1EB77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012EAC7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0C5B721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0F1081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F90274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DFD60F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D23E6F2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2648E1" w14:paraId="7C3C7649" w14:textId="77777777">
        <w:trPr>
          <w:tblHeader/>
        </w:trPr>
        <w:tc>
          <w:tcPr>
            <w:tcW w:w="1977" w:type="pct"/>
          </w:tcPr>
          <w:p w14:paraId="169CAB34" w14:textId="5EDE84CC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C11E5"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3" w:type="pct"/>
          </w:tcPr>
          <w:p w14:paraId="13609A4C" w14:textId="54861E0C" w:rsidR="00CE47D0" w:rsidRPr="00472DA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0C161F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76B98C29" w14:textId="5D9663D9" w:rsidR="00CE47D0" w:rsidRPr="00472DA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4742E61F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C831C62" w14:textId="62D40BCA" w:rsidR="00CE47D0" w:rsidRPr="00472DA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E4D5BB" w14:textId="77777777" w:rsidR="00CE47D0" w:rsidRPr="00472DA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E86A21" w14:textId="31A76F8B" w:rsidR="00CE47D0" w:rsidRPr="00472DA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C6B72" w:rsidRPr="002648E1" w14:paraId="5926D7FF" w14:textId="77777777">
        <w:trPr>
          <w:tblHeader/>
        </w:trPr>
        <w:tc>
          <w:tcPr>
            <w:tcW w:w="1977" w:type="pct"/>
          </w:tcPr>
          <w:p w14:paraId="3692C9ED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3859693B" w14:textId="77777777" w:rsidR="008C6B72" w:rsidRPr="00472DAE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C9C" w:rsidRPr="002648E1" w14:paraId="7D8FE3C9" w14:textId="77777777">
        <w:tc>
          <w:tcPr>
            <w:tcW w:w="1977" w:type="pct"/>
          </w:tcPr>
          <w:p w14:paraId="42392A21" w14:textId="3435EE83" w:rsidR="00672C9C" w:rsidRPr="00472DAE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</w:tcPr>
          <w:p w14:paraId="2611FB52" w14:textId="5F50DBED" w:rsidR="00672C9C" w:rsidRPr="00472DAE" w:rsidRDefault="00FC11E5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</w:t>
            </w:r>
            <w:r w:rsidR="00672C9C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324</w:t>
            </w:r>
          </w:p>
        </w:tc>
        <w:tc>
          <w:tcPr>
            <w:tcW w:w="150" w:type="pct"/>
          </w:tcPr>
          <w:p w14:paraId="1AE34FA2" w14:textId="77777777" w:rsidR="00672C9C" w:rsidRPr="00472DAE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1D72C156" w14:textId="5E0A8564" w:rsidR="00672C9C" w:rsidRPr="00472DAE" w:rsidRDefault="00C43FE2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</w:t>
            </w:r>
            <w:r w:rsidR="00394D0F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8C0EAA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887</w:t>
            </w:r>
          </w:p>
        </w:tc>
        <w:tc>
          <w:tcPr>
            <w:tcW w:w="150" w:type="pct"/>
          </w:tcPr>
          <w:p w14:paraId="566FBEA8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F218A3" w14:textId="1A985860" w:rsidR="00672C9C" w:rsidRPr="00472DAE" w:rsidRDefault="00FC11E5" w:rsidP="0029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903</w:t>
            </w:r>
            <w:r w:rsidR="00672C9C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50" w:type="pct"/>
          </w:tcPr>
          <w:p w14:paraId="3DA7E461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F13BCC" w14:textId="7BFE2209" w:rsidR="00672C9C" w:rsidRPr="00472DAE" w:rsidRDefault="00BF1931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825</w:t>
            </w:r>
            <w:r w:rsidR="00077AC6" w:rsidRPr="00472DAE">
              <w:rPr>
                <w:rFonts w:ascii="Angsana New" w:hAnsi="Angsana New"/>
                <w:sz w:val="30"/>
                <w:szCs w:val="30"/>
              </w:rPr>
              <w:t>,930</w:t>
            </w:r>
          </w:p>
        </w:tc>
      </w:tr>
      <w:tr w:rsidR="00672C9C" w:rsidRPr="002648E1" w14:paraId="126B2F85" w14:textId="77777777">
        <w:tc>
          <w:tcPr>
            <w:tcW w:w="1977" w:type="pct"/>
          </w:tcPr>
          <w:p w14:paraId="14229EC4" w14:textId="4C2C6437" w:rsidR="00672C9C" w:rsidRPr="00472DAE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</w:t>
            </w:r>
            <w:r w:rsidR="00FF6521" w:rsidRPr="00472DA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0F318BB7" w14:textId="77777777" w:rsidR="00672C9C" w:rsidRPr="00472DAE" w:rsidRDefault="00672C9C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C99C08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2373D3B9" w14:textId="77777777" w:rsidR="00672C9C" w:rsidRPr="00472DAE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D8E1A94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9E6659" w14:textId="77777777" w:rsidR="00672C9C" w:rsidRPr="00472DAE" w:rsidRDefault="00672C9C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AC94238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55FE28AC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C9C" w:rsidRPr="002648E1" w14:paraId="339FFAD8" w14:textId="77777777">
        <w:tc>
          <w:tcPr>
            <w:tcW w:w="1977" w:type="pct"/>
          </w:tcPr>
          <w:p w14:paraId="350ABD69" w14:textId="546B57EE" w:rsidR="00672C9C" w:rsidRPr="00472DAE" w:rsidRDefault="00672C9C" w:rsidP="00672C9C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472DAE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43" w:type="pct"/>
            <w:shd w:val="clear" w:color="auto" w:fill="auto"/>
          </w:tcPr>
          <w:p w14:paraId="7811328B" w14:textId="5F0A9106" w:rsidR="00672C9C" w:rsidRPr="00472DAE" w:rsidRDefault="00FC11E5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</w:t>
            </w:r>
            <w:r w:rsidR="009842E9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90B90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</w:t>
            </w:r>
          </w:p>
        </w:tc>
        <w:tc>
          <w:tcPr>
            <w:tcW w:w="150" w:type="pct"/>
          </w:tcPr>
          <w:p w14:paraId="46CCF0B0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3A62E2" w14:textId="1937D8B3" w:rsidR="00672C9C" w:rsidRPr="00472DAE" w:rsidRDefault="008C0EAA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82</w:t>
            </w:r>
            <w:r w:rsidR="00410E19"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,215</w:t>
            </w:r>
          </w:p>
        </w:tc>
        <w:tc>
          <w:tcPr>
            <w:tcW w:w="150" w:type="pct"/>
          </w:tcPr>
          <w:p w14:paraId="3DF054DD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F4772E" w14:textId="47FDF710" w:rsidR="00672C9C" w:rsidRPr="00472DAE" w:rsidRDefault="009842E9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8CF1D6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22265538" w14:textId="790C8877" w:rsidR="00672C9C" w:rsidRPr="00472DAE" w:rsidRDefault="00077AC6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C9C" w:rsidRPr="002648E1" w14:paraId="37AC140D" w14:textId="77777777">
        <w:tc>
          <w:tcPr>
            <w:tcW w:w="1977" w:type="pct"/>
            <w:shd w:val="clear" w:color="auto" w:fill="auto"/>
          </w:tcPr>
          <w:p w14:paraId="1B66FE79" w14:textId="77777777" w:rsidR="00672C9C" w:rsidRPr="00472DAE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643" w:type="pct"/>
            <w:shd w:val="clear" w:color="auto" w:fill="auto"/>
          </w:tcPr>
          <w:p w14:paraId="593D1ECE" w14:textId="37F5D960" w:rsidR="00672C9C" w:rsidRPr="00472DAE" w:rsidRDefault="009842E9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8D39D2E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0941A71C" w14:textId="68478DAE" w:rsidR="00672C9C" w:rsidRPr="00472DAE" w:rsidRDefault="00410E19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77,700</w:t>
            </w:r>
          </w:p>
        </w:tc>
        <w:tc>
          <w:tcPr>
            <w:tcW w:w="150" w:type="pct"/>
            <w:shd w:val="clear" w:color="auto" w:fill="auto"/>
          </w:tcPr>
          <w:p w14:paraId="36B495E5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8E738EC" w14:textId="74FC0C42" w:rsidR="00672C9C" w:rsidRPr="00472DAE" w:rsidRDefault="009842E9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97FA18E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6065AD09" w14:textId="5B5811B5" w:rsidR="00672C9C" w:rsidRPr="00472DAE" w:rsidRDefault="00077AC6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77,000</w:t>
            </w:r>
          </w:p>
        </w:tc>
      </w:tr>
      <w:tr w:rsidR="00672C9C" w:rsidRPr="002648E1" w14:paraId="03F55418" w14:textId="77777777">
        <w:tc>
          <w:tcPr>
            <w:tcW w:w="1977" w:type="pct"/>
          </w:tcPr>
          <w:p w14:paraId="28425DC5" w14:textId="702F6588" w:rsidR="00672C9C" w:rsidRPr="00472DAE" w:rsidRDefault="00672C9C" w:rsidP="00672C9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A056E" w:rsidRPr="00472DAE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5142363" w14:textId="532368F5" w:rsidR="00672C9C" w:rsidRPr="00472DAE" w:rsidRDefault="00FC11E5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42E9" w:rsidRPr="00472D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 w:cs="Angsana New"/>
                <w:sz w:val="30"/>
                <w:szCs w:val="30"/>
              </w:rPr>
              <w:t>056</w:t>
            </w:r>
            <w:r w:rsidR="009842E9" w:rsidRPr="00472D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A0A72" w:rsidRPr="00472DAE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0" w:type="pct"/>
          </w:tcPr>
          <w:p w14:paraId="409E581E" w14:textId="77777777" w:rsidR="00672C9C" w:rsidRPr="00472DAE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5A757DC" w14:textId="687E7715" w:rsidR="00672C9C" w:rsidRPr="00472DAE" w:rsidRDefault="00F00520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sz w:val="30"/>
                <w:szCs w:val="30"/>
              </w:rPr>
              <w:t>971,802</w:t>
            </w:r>
          </w:p>
        </w:tc>
        <w:tc>
          <w:tcPr>
            <w:tcW w:w="150" w:type="pct"/>
          </w:tcPr>
          <w:p w14:paraId="4FE2480C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6F2C5E2" w14:textId="02DD7489" w:rsidR="00672C9C" w:rsidRPr="00472DAE" w:rsidRDefault="0052632E" w:rsidP="0029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150" w:type="pct"/>
          </w:tcPr>
          <w:p w14:paraId="1A9E3A8F" w14:textId="77777777" w:rsidR="00672C9C" w:rsidRPr="00472DAE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339300E" w14:textId="2FD920C7" w:rsidR="00672C9C" w:rsidRPr="00472DAE" w:rsidRDefault="003925A3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5905DD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,630</w:t>
            </w:r>
          </w:p>
        </w:tc>
      </w:tr>
    </w:tbl>
    <w:p w14:paraId="24D8433A" w14:textId="77777777" w:rsidR="00D56DF6" w:rsidRDefault="00D56DF6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1AE6C3B" w14:textId="65A5CDE2" w:rsidR="005E601C" w:rsidRPr="0043017D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27</w:t>
      </w:r>
      <w:r w:rsidR="00EE2660" w:rsidRPr="0043017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EE2660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2566</w:t>
      </w:r>
      <w:r w:rsidR="00661D98" w:rsidRPr="0043017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61D98" w:rsidRPr="0043017D">
        <w:rPr>
          <w:rFonts w:ascii="Angsana New" w:hAnsi="Angsana New" w:hint="cs"/>
          <w:sz w:val="30"/>
          <w:szCs w:val="30"/>
          <w:cs/>
          <w:lang w:eastAsia="x-none"/>
        </w:rPr>
        <w:t>บริษัทได้ชำระค่าหุ้นเพิ่มทุนให้กับบริษัท อาร์ อี เอ็น โคราช เอนเนอร์ยี่ จำกัด</w:t>
      </w:r>
      <w:r w:rsidR="000A6680" w:rsidRPr="0043017D">
        <w:rPr>
          <w:rFonts w:ascii="Angsana New" w:hAnsi="Angsana New"/>
          <w:sz w:val="30"/>
          <w:szCs w:val="30"/>
          <w:lang w:eastAsia="x-none"/>
        </w:rPr>
        <w:br/>
        <w:t>(</w:t>
      </w:r>
      <w:r w:rsidR="00B363D4" w:rsidRPr="0043017D">
        <w:rPr>
          <w:rFonts w:ascii="Angsana New" w:hAnsi="Angsana New"/>
          <w:sz w:val="30"/>
          <w:szCs w:val="30"/>
          <w:lang w:eastAsia="x-none"/>
        </w:rPr>
        <w:t>“</w:t>
      </w:r>
      <w:r w:rsidR="00B363D4" w:rsidRPr="0043017D">
        <w:rPr>
          <w:rFonts w:ascii="Angsana New" w:hAnsi="Angsana New" w:hint="cs"/>
          <w:sz w:val="30"/>
          <w:szCs w:val="30"/>
          <w:cs/>
          <w:lang w:eastAsia="x-none"/>
        </w:rPr>
        <w:t>อาร์ อี</w:t>
      </w:r>
      <w:r w:rsidR="00E11DF3" w:rsidRPr="0043017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363D4" w:rsidRPr="0043017D">
        <w:rPr>
          <w:rFonts w:ascii="Angsana New" w:hAnsi="Angsana New" w:hint="cs"/>
          <w:sz w:val="30"/>
          <w:szCs w:val="30"/>
          <w:cs/>
          <w:lang w:eastAsia="x-none"/>
        </w:rPr>
        <w:t>เอ็น</w:t>
      </w:r>
      <w:r w:rsidR="00B363D4" w:rsidRPr="0043017D">
        <w:rPr>
          <w:rFonts w:ascii="Angsana New" w:hAnsi="Angsana New"/>
          <w:sz w:val="30"/>
          <w:szCs w:val="30"/>
          <w:lang w:eastAsia="x-none"/>
        </w:rPr>
        <w:t>”</w:t>
      </w:r>
      <w:r w:rsidR="000A6680" w:rsidRPr="0043017D">
        <w:rPr>
          <w:rFonts w:ascii="Angsana New" w:hAnsi="Angsana New"/>
          <w:sz w:val="30"/>
          <w:szCs w:val="30"/>
          <w:lang w:eastAsia="x-none"/>
        </w:rPr>
        <w:t>)</w:t>
      </w:r>
      <w:r w:rsidR="00B363D4" w:rsidRPr="007516B8">
        <w:rPr>
          <w:rFonts w:ascii="Angsana New" w:hAnsi="Angsana New"/>
          <w:sz w:val="30"/>
          <w:szCs w:val="30"/>
          <w:lang w:eastAsia="x-none"/>
        </w:rPr>
        <w:t xml:space="preserve"> </w:t>
      </w:r>
      <w:r w:rsidR="00661D98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7</w:t>
      </w:r>
      <w:r w:rsidR="00840D1C" w:rsidRPr="0043017D">
        <w:rPr>
          <w:rFonts w:ascii="Angsana New" w:hAnsi="Angsana New"/>
          <w:sz w:val="30"/>
          <w:szCs w:val="30"/>
          <w:cs/>
          <w:lang w:eastAsia="x-none"/>
        </w:rPr>
        <w:t>,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000</w:t>
      </w:r>
      <w:r w:rsidR="00AE13FC" w:rsidRPr="0043017D">
        <w:rPr>
          <w:rFonts w:ascii="Angsana New" w:hAnsi="Angsana New"/>
          <w:sz w:val="30"/>
          <w:szCs w:val="30"/>
          <w:cs/>
          <w:lang w:eastAsia="x-none"/>
        </w:rPr>
        <w:t>,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000</w:t>
      </w:r>
      <w:r w:rsidR="00AE13FC" w:rsidRPr="0043017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AE13FC" w:rsidRPr="0043017D">
        <w:rPr>
          <w:rFonts w:ascii="Angsana New" w:hAnsi="Angsana New" w:hint="cs"/>
          <w:sz w:val="30"/>
          <w:szCs w:val="30"/>
          <w:cs/>
          <w:lang w:eastAsia="x-none"/>
        </w:rPr>
        <w:t>หุ้น ใน</w:t>
      </w:r>
      <w:r w:rsidR="0011257D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อัตราหุ้นละ 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5</w:t>
      </w:r>
      <w:r w:rsidR="0011257D" w:rsidRPr="0043017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11257D" w:rsidRPr="0043017D">
        <w:rPr>
          <w:rFonts w:ascii="Angsana New" w:hAnsi="Angsana New" w:hint="cs"/>
          <w:sz w:val="30"/>
          <w:szCs w:val="30"/>
          <w:cs/>
          <w:lang w:eastAsia="x-none"/>
        </w:rPr>
        <w:t>บาท เป็นจำนวนเงิน</w:t>
      </w:r>
      <w:r w:rsidR="00706808" w:rsidRPr="0043017D">
        <w:rPr>
          <w:rFonts w:ascii="Angsana New" w:hAnsi="Angsana New" w:hint="cs"/>
          <w:sz w:val="30"/>
          <w:szCs w:val="30"/>
          <w:cs/>
          <w:lang w:eastAsia="x-none"/>
        </w:rPr>
        <w:t>รวม</w:t>
      </w:r>
      <w:r w:rsidR="0011257D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35</w:t>
      </w:r>
      <w:r w:rsidR="009F4125" w:rsidRPr="0043017D">
        <w:rPr>
          <w:rFonts w:ascii="Angsana New" w:hAnsi="Angsana New"/>
          <w:sz w:val="30"/>
          <w:szCs w:val="30"/>
          <w:lang w:eastAsia="x-none"/>
        </w:rPr>
        <w:t>.</w:t>
      </w:r>
      <w:r w:rsidR="00FC11E5" w:rsidRPr="0043017D">
        <w:rPr>
          <w:rFonts w:ascii="Angsana New" w:hAnsi="Angsana New"/>
          <w:sz w:val="30"/>
          <w:szCs w:val="30"/>
          <w:lang w:eastAsia="x-none"/>
        </w:rPr>
        <w:t>0</w:t>
      </w:r>
      <w:r w:rsidR="005850EF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7159D" w:rsidRPr="0043017D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840D1C" w:rsidRPr="0043017D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67159D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0E9CC9C2" w14:textId="77777777" w:rsidR="00C370BF" w:rsidRDefault="00C370BF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29A0637" w14:textId="76C7D1B2" w:rsidR="006976A0" w:rsidRPr="0043017D" w:rsidRDefault="00C370BF" w:rsidP="0069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43017D">
        <w:rPr>
          <w:rFonts w:ascii="Angsana New" w:hAnsi="Angsana New"/>
          <w:sz w:val="30"/>
          <w:szCs w:val="30"/>
          <w:cs/>
          <w:lang w:eastAsia="x-none"/>
        </w:rPr>
        <w:t xml:space="preserve">12 </w:t>
      </w: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กรกฎาคม </w:t>
      </w:r>
      <w:r w:rsidRPr="0043017D">
        <w:rPr>
          <w:rFonts w:ascii="Angsana New" w:hAnsi="Angsana New"/>
          <w:sz w:val="30"/>
          <w:szCs w:val="30"/>
          <w:cs/>
          <w:lang w:eastAsia="x-none"/>
        </w:rPr>
        <w:t xml:space="preserve">2566 </w:t>
      </w: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บริษัทได้ชำระค่าหุ้นเพิ่มทุนให้กับอาร์ อี เอ็น จำนวน </w:t>
      </w:r>
      <w:r w:rsidRPr="0043017D">
        <w:rPr>
          <w:rFonts w:ascii="Angsana New" w:hAnsi="Angsana New"/>
          <w:sz w:val="30"/>
          <w:szCs w:val="30"/>
          <w:cs/>
          <w:lang w:eastAsia="x-none"/>
        </w:rPr>
        <w:t xml:space="preserve">4,270,000 </w:t>
      </w: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ในอัตราหุ้นละ </w:t>
      </w:r>
      <w:r w:rsidRPr="0043017D">
        <w:rPr>
          <w:rFonts w:ascii="Angsana New" w:hAnsi="Angsana New"/>
          <w:sz w:val="30"/>
          <w:szCs w:val="30"/>
          <w:cs/>
          <w:lang w:eastAsia="x-none"/>
        </w:rPr>
        <w:t xml:space="preserve">10 </w:t>
      </w: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เป็นจำนวนเงินรวม </w:t>
      </w:r>
      <w:r w:rsidRPr="0043017D">
        <w:rPr>
          <w:rFonts w:ascii="Angsana New" w:hAnsi="Angsana New"/>
          <w:sz w:val="30"/>
          <w:szCs w:val="30"/>
          <w:cs/>
          <w:lang w:eastAsia="x-none"/>
        </w:rPr>
        <w:t>42.7</w:t>
      </w:r>
      <w:r w:rsidRPr="0043017D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 ซึ่งเป็นการเพิ่มทุนตามสัดส่วนการลงทุนของบริษัท </w:t>
      </w:r>
    </w:p>
    <w:p w14:paraId="0EBBC2BC" w14:textId="77777777" w:rsidR="005D021E" w:rsidRDefault="005D021E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57409E" w14:textId="37152485" w:rsidR="00E506A0" w:rsidRPr="00F27DC2" w:rsidRDefault="00E506A0" w:rsidP="00E1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E506A0" w:rsidRPr="00F27DC2" w:rsidSect="00565FD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3256DA32" w14:textId="2B0CE380" w:rsidR="0064247E" w:rsidRPr="008C010D" w:rsidRDefault="0064247E" w:rsidP="002E7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C11E5" w:rsidRPr="00FC11E5">
        <w:rPr>
          <w:rFonts w:ascii="Angsana New" w:hAnsi="Angsana New"/>
          <w:sz w:val="30"/>
          <w:szCs w:val="30"/>
        </w:rPr>
        <w:t>30</w:t>
      </w:r>
      <w:r w:rsidR="00CE47D0">
        <w:rPr>
          <w:rFonts w:ascii="Angsana New" w:hAnsi="Angsana New"/>
          <w:sz w:val="30"/>
          <w:szCs w:val="30"/>
        </w:rPr>
        <w:t xml:space="preserve"> </w:t>
      </w:r>
      <w:r w:rsidR="00CE47D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FC11E5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FC11E5" w:rsidRPr="00FC11E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CE47D0">
        <w:rPr>
          <w:rFonts w:ascii="Angsana New" w:hAnsi="Angsana New" w:hint="cs"/>
          <w:sz w:val="30"/>
          <w:szCs w:val="30"/>
          <w:cs/>
        </w:rPr>
        <w:t>เก้าเ</w:t>
      </w:r>
      <w:r w:rsidR="00CE47D0"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FC11E5" w:rsidRPr="00FC11E5">
        <w:rPr>
          <w:rFonts w:ascii="Angsana New" w:hAnsi="Angsana New"/>
          <w:sz w:val="30"/>
          <w:szCs w:val="30"/>
        </w:rPr>
        <w:t>30</w:t>
      </w:r>
      <w:r w:rsidR="00CE47D0">
        <w:rPr>
          <w:rFonts w:ascii="Angsana New" w:hAnsi="Angsana New"/>
          <w:sz w:val="30"/>
          <w:szCs w:val="30"/>
        </w:rPr>
        <w:t xml:space="preserve"> </w:t>
      </w:r>
      <w:r w:rsidR="00CE47D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FC11E5">
        <w:rPr>
          <w:rFonts w:ascii="Angsana New" w:hAnsi="Angsana New"/>
          <w:sz w:val="30"/>
          <w:szCs w:val="30"/>
        </w:rPr>
        <w:t>2567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C11E5" w:rsidRPr="00FC11E5">
        <w:rPr>
          <w:rFonts w:ascii="Angsana New" w:hAnsi="Angsana New" w:hint="cs"/>
          <w:sz w:val="30"/>
          <w:szCs w:val="30"/>
        </w:rPr>
        <w:t>25</w:t>
      </w:r>
      <w:r w:rsidR="00FC11E5" w:rsidRPr="00FC11E5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0EAF8E67" w14:textId="218B5000" w:rsidR="00E506A0" w:rsidRPr="009B2049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9B2049" w:rsidRPr="006A01E5" w14:paraId="189E3952" w14:textId="77777777">
        <w:tc>
          <w:tcPr>
            <w:tcW w:w="1890" w:type="dxa"/>
          </w:tcPr>
          <w:p w14:paraId="7FF4061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F9A6E5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288765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830ED46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080B986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3FE3937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049" w:rsidRPr="003C47FE" w14:paraId="1074AFDD" w14:textId="77777777">
        <w:tc>
          <w:tcPr>
            <w:tcW w:w="1890" w:type="dxa"/>
          </w:tcPr>
          <w:p w14:paraId="0909AB8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05F80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2708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0BDAA4AF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DEC7D0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5484686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A522F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383BFDE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088778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5E9CD5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4EB3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56F9ACC5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65EF09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38901492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71F8E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65D9C1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B5FB148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1309C85D" w14:textId="77777777" w:rsidR="00DF0984" w:rsidRDefault="00DF0984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20EDC6" w14:textId="6D9BF4C3" w:rsidR="009B2049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7E0B3EC9" w14:textId="74D95613" w:rsidR="009B2049" w:rsidRPr="003C47FE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E47D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12254" w14:paraId="43A3D6A9" w14:textId="77777777" w:rsidTr="00875D40">
        <w:tc>
          <w:tcPr>
            <w:tcW w:w="1890" w:type="dxa"/>
          </w:tcPr>
          <w:p w14:paraId="678B7B16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DF7F8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1EE465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A2CE7E8" w14:textId="03A63413" w:rsidR="00012254" w:rsidRDefault="00FC11E5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20" w:type="dxa"/>
          </w:tcPr>
          <w:p w14:paraId="37C99ABB" w14:textId="1F1DEBE0" w:rsidR="00012254" w:rsidRDefault="00FC11E5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080" w:type="dxa"/>
          </w:tcPr>
          <w:p w14:paraId="4C41BD8B" w14:textId="34416629" w:rsidR="00012254" w:rsidRDefault="00FC11E5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90" w:type="dxa"/>
          </w:tcPr>
          <w:p w14:paraId="11114D86" w14:textId="2A1FF45A" w:rsidR="00012254" w:rsidRDefault="00FC11E5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0" w:type="dxa"/>
          </w:tcPr>
          <w:p w14:paraId="5FD7C0DB" w14:textId="122171E9" w:rsidR="00012254" w:rsidRDefault="00FC11E5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30E6DB8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415B9" w14:textId="4A917E23" w:rsidR="00012254" w:rsidRDefault="00FC11E5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B1200A5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AF9AC1" w14:textId="19CE7084" w:rsidR="00012254" w:rsidRDefault="00FC11E5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7D0854D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6B4BD" w14:textId="08363B7E" w:rsidR="00012254" w:rsidRDefault="00FC11E5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1A0815E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6E7CC524" w14:textId="6A5D6F65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254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CE47D0" w14:paraId="343F1D2F" w14:textId="77777777">
        <w:tc>
          <w:tcPr>
            <w:tcW w:w="1890" w:type="dxa"/>
          </w:tcPr>
          <w:p w14:paraId="7F6EF07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0C656A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9B7F55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70A1F8" w14:textId="2B02DDF6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7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0" w:type="dxa"/>
          </w:tcPr>
          <w:p w14:paraId="40026283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68A1701" w14:textId="5FD3008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7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6AA14BEA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8EA45F2" w14:textId="4FDE8F03" w:rsidR="00CE47D0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7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E8A2B01" w14:textId="77777777" w:rsidR="00CE47D0" w:rsidRPr="003C47F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A0BA40" w14:textId="77777777" w:rsidR="00CE47D0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1610E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92434F" w14:textId="05E845CE" w:rsidR="00CE47D0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7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2CF0AF" w14:textId="77777777" w:rsidR="00CE47D0" w:rsidRPr="003C47F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1A523F" w14:textId="77777777" w:rsidR="00CE47D0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D231A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5B1E4B64" w14:textId="27C811CD" w:rsidR="00CE47D0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30</w:t>
            </w:r>
            <w:r w:rsidR="00CE47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7D0" w:rsidRPr="00CE47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E47D0" w:rsidRPr="003C47FE" w14:paraId="3C043081" w14:textId="77777777">
        <w:tc>
          <w:tcPr>
            <w:tcW w:w="1890" w:type="dxa"/>
          </w:tcPr>
          <w:p w14:paraId="744F767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802CF0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48C322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172E849" w14:textId="61BC5FA4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204618F4" w14:textId="0D15539B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C3819B7" w14:textId="39F7DBFC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F3F497C" w14:textId="4F126C9E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9F3093D" w14:textId="66E84EAF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B65848" w14:textId="77777777" w:rsidR="00CE47D0" w:rsidRPr="003C47F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6583F1" w14:textId="567AF4BC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83A0D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BD8442" w14:textId="487A3262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87CE5D" w14:textId="77777777" w:rsidR="00CE47D0" w:rsidRPr="003C47F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49F53" w14:textId="19DA76DC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610F5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A9559EF" w14:textId="75F6D73D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A818EA" w14:textId="77777777" w:rsidR="00CE47D0" w:rsidRPr="003C47FE" w:rsidRDefault="00CE47D0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0A2DA" w14:textId="6BAD3005" w:rsidR="00CE47D0" w:rsidRPr="003C47FE" w:rsidRDefault="00FC11E5" w:rsidP="00CE4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E47D0" w:rsidRPr="003C47FE" w14:paraId="02B0C67E" w14:textId="77777777">
        <w:tc>
          <w:tcPr>
            <w:tcW w:w="1890" w:type="dxa"/>
          </w:tcPr>
          <w:p w14:paraId="07C59E4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5508D7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410928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A09105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58C46DA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7D0" w:rsidRPr="003C47FE" w14:paraId="008541D7" w14:textId="77777777">
        <w:tc>
          <w:tcPr>
            <w:tcW w:w="1890" w:type="dxa"/>
          </w:tcPr>
          <w:p w14:paraId="52BB832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7EA4200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96E873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2046F406" w14:textId="2BEC23AB" w:rsidR="00CE47D0" w:rsidRPr="003C47FE" w:rsidRDefault="005D14A1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14:paraId="5D0C3AF5" w14:textId="753F74A4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29</w:t>
            </w:r>
            <w:r w:rsidR="00CE47D0">
              <w:rPr>
                <w:rFonts w:ascii="Angsana New" w:hAnsi="Angsana New"/>
                <w:sz w:val="30"/>
                <w:szCs w:val="30"/>
              </w:rPr>
              <w:t>.</w:t>
            </w:r>
            <w:r w:rsidRPr="00FC11E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93EAC5C" w14:textId="41CE15AF" w:rsidR="00CE47D0" w:rsidRPr="00165D7C" w:rsidRDefault="005D14A1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2,050,000</w:t>
            </w:r>
          </w:p>
        </w:tc>
        <w:tc>
          <w:tcPr>
            <w:tcW w:w="990" w:type="dxa"/>
          </w:tcPr>
          <w:p w14:paraId="346719B8" w14:textId="4130AF84" w:rsidR="00CE47D0" w:rsidRPr="00165D7C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  <w:r w:rsidR="00CE47D0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050</w:t>
            </w:r>
            <w:r w:rsidR="00CE47D0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2526894" w14:textId="5F232D9D" w:rsidR="00CE47D0" w:rsidRPr="00DE5FD1" w:rsidRDefault="00DE5D13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DE5FD1">
              <w:rPr>
                <w:rFonts w:ascii="Angsana New" w:hAnsi="Angsana New"/>
                <w:sz w:val="30"/>
                <w:szCs w:val="30"/>
              </w:rPr>
              <w:t>835,604</w:t>
            </w:r>
          </w:p>
        </w:tc>
        <w:tc>
          <w:tcPr>
            <w:tcW w:w="270" w:type="dxa"/>
          </w:tcPr>
          <w:p w14:paraId="5E82F39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C700FA" w14:textId="7AA25B5A" w:rsidR="00CE47D0" w:rsidRPr="003C47FE" w:rsidRDefault="00FC11E5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741</w:t>
            </w:r>
            <w:r w:rsidR="00CE47D0" w:rsidRPr="00537943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4D7D67F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A2CD8" w14:textId="7EEE2744" w:rsidR="00CE47D0" w:rsidRPr="003C47FE" w:rsidRDefault="00C50CDB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24674A9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445F7" w14:textId="76365F9D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614</w:t>
            </w:r>
            <w:r w:rsidR="00CE47D0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1E1CCB6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1B5055D" w14:textId="436842E4" w:rsidR="00CE47D0" w:rsidRPr="003C47FE" w:rsidRDefault="00F5102A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BA8C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A7055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7D0" w:rsidRPr="003C47FE" w14:paraId="14029ED9" w14:textId="77777777">
        <w:tc>
          <w:tcPr>
            <w:tcW w:w="1890" w:type="dxa"/>
          </w:tcPr>
          <w:p w14:paraId="133B773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6B58ABC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3C3DFB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6ADBB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A7C63C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BE69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AE668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8607A9" w14:textId="77777777" w:rsidR="00CE47D0" w:rsidRPr="00472DA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0BD1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C37F1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E62F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56F1D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7F48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BDE1A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678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79AF95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3B0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F4EBB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3C47FE" w14:paraId="6B905886" w14:textId="77777777">
        <w:tc>
          <w:tcPr>
            <w:tcW w:w="1890" w:type="dxa"/>
          </w:tcPr>
          <w:p w14:paraId="4394B17D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ED44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0CC00FE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2F3F0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92B4A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9703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C1D58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87734" w14:textId="77777777" w:rsidR="00CE47D0" w:rsidRPr="00472DA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1C85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2002F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E37C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FF2F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9B83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DDE6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9813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1FDE6A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5805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983E08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3C47FE" w14:paraId="10936BEF" w14:textId="77777777">
        <w:tc>
          <w:tcPr>
            <w:tcW w:w="1890" w:type="dxa"/>
          </w:tcPr>
          <w:p w14:paraId="1BA0FF8C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86E69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49306FB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3B64F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B9D90F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EBB1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BD15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CA1593" w14:textId="77777777" w:rsidR="00CE47D0" w:rsidRPr="00472DA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79A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08C51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D042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42F7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D5E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0022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FCE9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216303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42C8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6E327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3C47FE" w14:paraId="5CE7793E" w14:textId="77777777">
        <w:tc>
          <w:tcPr>
            <w:tcW w:w="1890" w:type="dxa"/>
          </w:tcPr>
          <w:p w14:paraId="02A05BBC" w14:textId="77777777" w:rsidR="00CE47D0" w:rsidRPr="00EC173B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5CEBFFB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64BD966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583EC6A0" w14:textId="08CA5606" w:rsidR="00CE47D0" w:rsidRPr="003C47FE" w:rsidRDefault="00393F66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720" w:type="dxa"/>
          </w:tcPr>
          <w:p w14:paraId="7B56DB96" w14:textId="651CC5BA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51</w:t>
            </w:r>
            <w:r w:rsidR="00CE47D0">
              <w:rPr>
                <w:rFonts w:ascii="Angsana New" w:hAnsi="Angsana New"/>
                <w:sz w:val="30"/>
                <w:szCs w:val="30"/>
              </w:rPr>
              <w:t>.</w:t>
            </w:r>
            <w:r w:rsidRPr="00FC11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4E33062C" w14:textId="26058F07" w:rsidR="00CE47D0" w:rsidRPr="003C47FE" w:rsidRDefault="00393F66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90" w:type="dxa"/>
          </w:tcPr>
          <w:p w14:paraId="1680A96B" w14:textId="2076AD3D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  <w:r w:rsidR="00CE47D0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00" w:type="dxa"/>
          </w:tcPr>
          <w:p w14:paraId="60F022C5" w14:textId="359DE17F" w:rsidR="00CE47D0" w:rsidRPr="00472DAE" w:rsidRDefault="00810BA3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2E6550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70" w:type="dxa"/>
          </w:tcPr>
          <w:p w14:paraId="7772C28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9E4CAE" w14:textId="1F7D1DBD" w:rsidR="00CE47D0" w:rsidRPr="003C47FE" w:rsidRDefault="00FC11E5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  <w:r w:rsidR="00CE47D0" w:rsidRPr="00537943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3BF05E3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A535F" w14:textId="127B0540" w:rsidR="00CE47D0" w:rsidRPr="003C47FE" w:rsidRDefault="00C50CDB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173D27A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5DCE0" w14:textId="2C37F374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6797363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F08E38F" w14:textId="11DB0650" w:rsidR="00CE47D0" w:rsidRPr="003C47FE" w:rsidRDefault="00F5102A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EA22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700E7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7D0" w:rsidRPr="003C47FE" w14:paraId="7A63DA72" w14:textId="77777777">
        <w:tc>
          <w:tcPr>
            <w:tcW w:w="1890" w:type="dxa"/>
          </w:tcPr>
          <w:p w14:paraId="37232F18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BD270F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4143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5C73D38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8467A2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886F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EBF1F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6D8BC" w14:textId="77777777" w:rsidR="00CE47D0" w:rsidRPr="00472DA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58148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D90F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ECCC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8232C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B3C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4697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F5027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8B2B20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553F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523FB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3C47FE" w14:paraId="3A029288" w14:textId="77777777">
        <w:tc>
          <w:tcPr>
            <w:tcW w:w="1890" w:type="dxa"/>
          </w:tcPr>
          <w:p w14:paraId="63C04ECF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639C3DB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BF9034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1B008F0B" w14:textId="6196E456" w:rsidR="00CE47D0" w:rsidRPr="003C47FE" w:rsidRDefault="00393F66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720" w:type="dxa"/>
          </w:tcPr>
          <w:p w14:paraId="7F7C6C63" w14:textId="6AFC197E" w:rsidR="00CE47D0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35</w:t>
            </w:r>
            <w:r w:rsidR="00CE47D0">
              <w:rPr>
                <w:rFonts w:ascii="Angsana New" w:hAnsi="Angsana New"/>
                <w:sz w:val="30"/>
                <w:szCs w:val="30"/>
              </w:rPr>
              <w:t>.</w:t>
            </w:r>
            <w:r w:rsidRPr="00FC11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63571889" w14:textId="42ED8A9E" w:rsidR="00CE47D0" w:rsidRPr="003C47FE" w:rsidRDefault="00393F66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822,000</w:t>
            </w:r>
          </w:p>
        </w:tc>
        <w:tc>
          <w:tcPr>
            <w:tcW w:w="990" w:type="dxa"/>
          </w:tcPr>
          <w:p w14:paraId="1F55224D" w14:textId="43C88658" w:rsidR="00CE47D0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822</w:t>
            </w:r>
            <w:r w:rsidR="00CE47D0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2011B858" w14:textId="0BBE4FC0" w:rsidR="00CE47D0" w:rsidRPr="00472DAE" w:rsidRDefault="0096685A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3A00E3">
              <w:rPr>
                <w:rFonts w:ascii="Angsana New" w:hAnsi="Angsana New"/>
                <w:sz w:val="30"/>
                <w:szCs w:val="30"/>
              </w:rPr>
              <w:t>218,67</w:t>
            </w:r>
            <w:r w:rsidR="00D22954" w:rsidRPr="003A00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D9CFA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0F32B" w14:textId="7D67F1F4" w:rsidR="00CE47D0" w:rsidRPr="003C47FE" w:rsidRDefault="00FC11E5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250</w:t>
            </w:r>
            <w:r w:rsidR="00CE47D0" w:rsidRPr="00537943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147D91D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18B93" w14:textId="49BC0BAD" w:rsidR="00CE47D0" w:rsidRPr="003C47FE" w:rsidRDefault="00C50CDB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287,700</w:t>
            </w:r>
          </w:p>
        </w:tc>
        <w:tc>
          <w:tcPr>
            <w:tcW w:w="270" w:type="dxa"/>
          </w:tcPr>
          <w:p w14:paraId="43645A6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CC648" w14:textId="25D81475" w:rsidR="00CE47D0" w:rsidRPr="003C47FE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287</w:t>
            </w:r>
            <w:r w:rsidR="00CE47D0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57FA015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C2D1D12" w14:textId="1A8DEA9B" w:rsidR="00CE47D0" w:rsidRPr="003C47FE" w:rsidRDefault="00F5102A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11467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389D9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7D0" w:rsidRPr="003C47FE" w14:paraId="47D0AE18" w14:textId="77777777">
        <w:tc>
          <w:tcPr>
            <w:tcW w:w="1890" w:type="dxa"/>
          </w:tcPr>
          <w:p w14:paraId="0FBC3BCF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434F23D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E1F501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51544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51B2FA4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F661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D67F0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93044" w14:textId="77777777" w:rsidR="00CE47D0" w:rsidRPr="00472DA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5E8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EFE88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C6E7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384E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F5F59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9BEB7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61CB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759699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5AC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AB86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3C47FE" w14:paraId="4784A9F1" w14:textId="77777777">
        <w:tc>
          <w:tcPr>
            <w:tcW w:w="1890" w:type="dxa"/>
          </w:tcPr>
          <w:p w14:paraId="2BB3996C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411A1BF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376EA3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04F57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4883E9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93A4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E0F02" w14:textId="77777777" w:rsidR="00CE47D0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D2AFAC" w14:textId="77777777" w:rsidR="00CE47D0" w:rsidRPr="007B1D95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A323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54AAC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7EBA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89612E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1FC0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D611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3A2E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049E2E9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D740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8F3FA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7D0" w:rsidRPr="001B6357" w14:paraId="520D6EB8" w14:textId="77777777">
        <w:tc>
          <w:tcPr>
            <w:tcW w:w="1890" w:type="dxa"/>
          </w:tcPr>
          <w:p w14:paraId="47786083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01B52E2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47AB6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F8664B4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1D23DA1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4D70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E969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3A440" w14:textId="1CAFE742" w:rsidR="00CE47D0" w:rsidRPr="00910018" w:rsidRDefault="004E1342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1,056,672</w:t>
            </w:r>
          </w:p>
        </w:tc>
        <w:tc>
          <w:tcPr>
            <w:tcW w:w="270" w:type="dxa"/>
          </w:tcPr>
          <w:p w14:paraId="53B10816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900FDB" w14:textId="26145B63" w:rsidR="00CE47D0" w:rsidRPr="009D7E96" w:rsidRDefault="00FC11E5" w:rsidP="00CE47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  <w:r w:rsidR="00CE47D0" w:rsidRPr="009D7E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36BD128F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7DD52A" w14:textId="61D4BCB7" w:rsidR="00CE47D0" w:rsidRPr="00115FC2" w:rsidRDefault="00DE4CED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270" w:type="dxa"/>
          </w:tcPr>
          <w:p w14:paraId="0C675E3D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97038D" w14:textId="16CC9BA3" w:rsidR="00CE47D0" w:rsidRPr="00115FC2" w:rsidRDefault="00FC11E5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CE47D0" w:rsidRPr="00115F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14:paraId="60703DAB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4CFAB64B" w14:textId="516DF0FC" w:rsidR="00CE47D0" w:rsidRPr="007167F9" w:rsidRDefault="00F5102A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027AC" w14:textId="77777777" w:rsidR="00CE47D0" w:rsidRPr="003C47FE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ED5D0" w14:textId="77777777" w:rsidR="00CE47D0" w:rsidRPr="001B6357" w:rsidRDefault="00CE47D0" w:rsidP="00CE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6F3E3A" w14:textId="29B30AEB" w:rsidR="00E506A0" w:rsidRPr="009B2049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16"/>
          <w:szCs w:val="16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92C9AEE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6947A81" w:rsidR="00D61CF7" w:rsidRPr="008C010D" w:rsidRDefault="00D61CF7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D61CF7" w:rsidRPr="008C010D" w:rsidSect="00773A73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6A77EA" w:rsidRPr="005B3016" w14:paraId="3F54A131" w14:textId="77777777" w:rsidTr="00D91A96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4000B5AD" w14:textId="0A27E506" w:rsidR="006A77EA" w:rsidRPr="00EF18DB" w:rsidRDefault="00CE47D0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11E5" w:rsidRPr="00FC11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11E5" w:rsidRPr="00FC11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76467B8C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8FE9190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2303C7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B35" w:rsidRPr="005B3016" w14:paraId="1257AF4F" w14:textId="77777777" w:rsidTr="00D91A96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7A3AC8E9" w14:textId="77777777" w:rsidR="00C03B35" w:rsidRPr="006747B6" w:rsidRDefault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D2EAAB5" w14:textId="68E49703" w:rsidR="00C03B35" w:rsidRPr="005B3016" w:rsidRDefault="00C03B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3B35" w:rsidRPr="005B3016" w14:paraId="13990698" w14:textId="77777777" w:rsidTr="00D91A96">
        <w:trPr>
          <w:cantSplit/>
          <w:trHeight w:val="389"/>
          <w:tblHeader/>
        </w:trPr>
        <w:tc>
          <w:tcPr>
            <w:tcW w:w="6390" w:type="dxa"/>
            <w:shd w:val="clear" w:color="auto" w:fill="auto"/>
          </w:tcPr>
          <w:p w14:paraId="7FE3D16E" w14:textId="7F3C2CAE" w:rsidR="00C03B35" w:rsidRPr="00ED3E5B" w:rsidRDefault="00C03B35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E67633" w14:textId="7944D47C" w:rsidR="00C03B35" w:rsidRPr="00557290" w:rsidRDefault="0085190E" w:rsidP="001D2E5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72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623">
              <w:rPr>
                <w:rFonts w:ascii="Angsana New" w:hAnsi="Angsana New"/>
                <w:sz w:val="30"/>
                <w:szCs w:val="30"/>
                <w:lang w:val="en-US"/>
              </w:rPr>
              <w:t>57,9</w:t>
            </w:r>
            <w:r w:rsidR="00C17D3D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16B80" w14:textId="77777777" w:rsidR="00C03B35" w:rsidRPr="00557290" w:rsidRDefault="00C03B35" w:rsidP="00C03B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5F9B3" w14:textId="42D002A1" w:rsidR="00C03B35" w:rsidRPr="00557290" w:rsidRDefault="00FC11E5" w:rsidP="009671A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90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="00C03B35" w:rsidRPr="00557290">
              <w:rPr>
                <w:rFonts w:ascii="Angsana New" w:hAnsi="Angsana New"/>
                <w:sz w:val="30"/>
                <w:szCs w:val="30"/>
              </w:rPr>
              <w:t>,</w:t>
            </w:r>
            <w:r w:rsidRPr="0055729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C03B35" w:rsidRPr="005B3016" w14:paraId="7397B12E" w14:textId="77777777" w:rsidTr="00D91A96">
        <w:trPr>
          <w:cantSplit/>
          <w:trHeight w:val="389"/>
          <w:tblHeader/>
        </w:trPr>
        <w:tc>
          <w:tcPr>
            <w:tcW w:w="6390" w:type="dxa"/>
            <w:shd w:val="clear" w:color="auto" w:fill="auto"/>
          </w:tcPr>
          <w:p w14:paraId="56C29F79" w14:textId="428B03E0" w:rsidR="00C03B35" w:rsidRPr="00ED3E5B" w:rsidRDefault="00C03B35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CCEE9" w14:textId="56447163" w:rsidR="00C03B35" w:rsidRPr="00557290" w:rsidRDefault="00521C7A" w:rsidP="001D2E5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290"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C879D0" w:rsidRPr="00557290">
              <w:rPr>
                <w:rFonts w:ascii="Angsana New" w:hAnsi="Angsana New"/>
                <w:sz w:val="30"/>
                <w:szCs w:val="30"/>
                <w:lang w:val="en-US"/>
              </w:rPr>
              <w:t>,112)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A6DFB" w14:textId="77777777" w:rsidR="00C03B35" w:rsidRPr="00557290" w:rsidRDefault="00C03B35" w:rsidP="00C03B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9E58A" w14:textId="249CE2A5" w:rsidR="00C03B35" w:rsidRPr="00557290" w:rsidRDefault="00586B38" w:rsidP="009D43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90">
              <w:rPr>
                <w:rFonts w:ascii="Angsana New" w:hAnsi="Angsana New"/>
                <w:sz w:val="30"/>
                <w:szCs w:val="30"/>
              </w:rPr>
              <w:t>(</w:t>
            </w:r>
            <w:r w:rsidR="00FC11E5" w:rsidRPr="005572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57290">
              <w:rPr>
                <w:rFonts w:ascii="Angsana New" w:hAnsi="Angsana New"/>
                <w:sz w:val="30"/>
                <w:szCs w:val="30"/>
              </w:rPr>
              <w:t>,</w:t>
            </w:r>
            <w:r w:rsidR="00FC11E5" w:rsidRPr="00557290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Pr="005572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0086370" w14:textId="680E996F" w:rsidR="00EA5EC7" w:rsidRPr="00472DAE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 w:rsidRPr="00472DAE">
        <w:rPr>
          <w:rFonts w:ascii="Angsana New" w:hAnsi="Angsana New"/>
          <w:b/>
          <w:sz w:val="30"/>
          <w:szCs w:val="30"/>
          <w:cs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472DAE" w:rsidRDefault="00294B17" w:rsidP="00A834C1">
      <w:pPr>
        <w:pStyle w:val="FSBlank"/>
        <w:rPr>
          <w:sz w:val="30"/>
          <w:szCs w:val="30"/>
          <w:cs/>
        </w:rPr>
      </w:pPr>
    </w:p>
    <w:p w14:paraId="1E3B8113" w14:textId="174D1774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Pr="00472DAE" w:rsidRDefault="007E7D45" w:rsidP="00A834C1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C616E7">
      <w:pPr>
        <w:pStyle w:val="FSContent"/>
        <w:rPr>
          <w:b/>
        </w:rPr>
      </w:pPr>
      <w:r w:rsidRPr="00472DAE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Pr="00472DAE" w:rsidRDefault="007C52FE" w:rsidP="00A834C1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9"/>
        <w:gridCol w:w="1171"/>
        <w:gridCol w:w="272"/>
        <w:gridCol w:w="1192"/>
        <w:gridCol w:w="272"/>
        <w:gridCol w:w="1173"/>
        <w:gridCol w:w="270"/>
        <w:gridCol w:w="1261"/>
      </w:tblGrid>
      <w:tr w:rsidR="007C3438" w:rsidRPr="008F198B" w14:paraId="4EE66DC0" w14:textId="77777777" w:rsidTr="00D91A96">
        <w:trPr>
          <w:cantSplit/>
        </w:trPr>
        <w:tc>
          <w:tcPr>
            <w:tcW w:w="1944" w:type="pct"/>
          </w:tcPr>
          <w:p w14:paraId="745174AF" w14:textId="77777777" w:rsidR="007C3438" w:rsidRPr="00472DAE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3"/>
          </w:tcPr>
          <w:p w14:paraId="73F65049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B730451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167984C0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438" w:rsidRPr="008F198B" w14:paraId="077F9133" w14:textId="77777777" w:rsidTr="00D91A96">
        <w:trPr>
          <w:cantSplit/>
        </w:trPr>
        <w:tc>
          <w:tcPr>
            <w:tcW w:w="1944" w:type="pct"/>
          </w:tcPr>
          <w:p w14:paraId="790D3AD5" w14:textId="77777777" w:rsidR="007C3438" w:rsidRPr="00472DAE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B9706A7" w14:textId="0094E6FA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E47D0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7D0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BE6DF27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30BB4A2" w14:textId="6C04A49D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7C3438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3438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131D800C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C613FD" w14:textId="7CA7BEB2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30</w:t>
            </w:r>
            <w:r w:rsidR="00CE47D0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7D0" w:rsidRPr="00472D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2F9C3A0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2D2AE90" w14:textId="552DDF90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31</w:t>
            </w:r>
            <w:r w:rsidR="007C3438"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3438"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3438" w:rsidRPr="008F198B" w14:paraId="0A9C8F98" w14:textId="77777777" w:rsidTr="00D91A96">
        <w:trPr>
          <w:cantSplit/>
        </w:trPr>
        <w:tc>
          <w:tcPr>
            <w:tcW w:w="1944" w:type="pct"/>
          </w:tcPr>
          <w:p w14:paraId="43F1FE8F" w14:textId="77777777" w:rsidR="007C3438" w:rsidRPr="00472DAE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5BF9428" w14:textId="645EB008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1A3A511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E002B2E" w14:textId="58520C68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78571C7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56AD8FA" w14:textId="0E399BB2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F12C80E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E91CE1B" w14:textId="31288FF6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3438" w:rsidRPr="008F198B" w14:paraId="5C605E9D" w14:textId="77777777" w:rsidTr="00D91A96">
        <w:trPr>
          <w:cantSplit/>
        </w:trPr>
        <w:tc>
          <w:tcPr>
            <w:tcW w:w="1944" w:type="pct"/>
          </w:tcPr>
          <w:p w14:paraId="333D6D05" w14:textId="77777777" w:rsidR="007C3438" w:rsidRPr="00472DAE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6" w:type="pct"/>
            <w:gridSpan w:val="7"/>
          </w:tcPr>
          <w:p w14:paraId="568C3880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438" w:rsidRPr="008F198B" w14:paraId="03C82889" w14:textId="77777777" w:rsidTr="00D91A96">
        <w:trPr>
          <w:cantSplit/>
        </w:trPr>
        <w:tc>
          <w:tcPr>
            <w:tcW w:w="1944" w:type="pct"/>
          </w:tcPr>
          <w:p w14:paraId="781A9E40" w14:textId="29B3C21E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3035E8B3" w14:textId="43E77FCF" w:rsidR="007C3438" w:rsidRPr="00472DAE" w:rsidRDefault="00FC11E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3A0C37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8" w:type="pct"/>
          </w:tcPr>
          <w:p w14:paraId="1F2CE0CA" w14:textId="77777777" w:rsidR="007C3438" w:rsidRPr="00472DAE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</w:tcPr>
          <w:p w14:paraId="17B85CFB" w14:textId="7702D249" w:rsidR="007C3438" w:rsidRPr="00472DAE" w:rsidRDefault="00FC11E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7C3438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8" w:type="pct"/>
          </w:tcPr>
          <w:p w14:paraId="16D3DA7C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8717D98" w14:textId="33852AEC" w:rsidR="007C3438" w:rsidRPr="00472DAE" w:rsidRDefault="00FC1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3A0C37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7" w:type="pct"/>
          </w:tcPr>
          <w:p w14:paraId="14EC130D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A3A39A" w14:textId="3C107D35" w:rsidR="007C3438" w:rsidRPr="00472DAE" w:rsidRDefault="00FC11E5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  <w:r w:rsidR="007C3438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</w:tr>
      <w:tr w:rsidR="007C3438" w:rsidRPr="008F198B" w14:paraId="5ACD1867" w14:textId="77777777" w:rsidTr="00D91A96">
        <w:trPr>
          <w:cantSplit/>
        </w:trPr>
        <w:tc>
          <w:tcPr>
            <w:tcW w:w="1944" w:type="pct"/>
          </w:tcPr>
          <w:p w14:paraId="30C7BE3A" w14:textId="4743D220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C93C70"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93C70"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D98238" w14:textId="20075C0F" w:rsidR="007C3438" w:rsidRPr="00472DAE" w:rsidRDefault="00A67F9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11E5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C11E5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2865A5AB" w14:textId="77777777" w:rsidR="007C3438" w:rsidRPr="00472DAE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E914665" w14:textId="0AD38F02" w:rsidR="007C3438" w:rsidRPr="00472DAE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11E5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C11E5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6467027" w14:textId="77777777" w:rsidR="007C3438" w:rsidRPr="00472DAE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7494B61" w14:textId="61FDE798" w:rsidR="007C3438" w:rsidRPr="00472DAE" w:rsidRDefault="00CC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(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17</w:t>
            </w:r>
            <w:r w:rsidR="00F545A2"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873</w:t>
            </w:r>
            <w:r w:rsidR="00F545A2" w:rsidRPr="00472D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1DD9F75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E3B0F77" w14:textId="3FA6D61D" w:rsidR="007C3438" w:rsidRPr="00472DAE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(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24</w:t>
            </w:r>
            <w:r w:rsidRPr="00472DAE">
              <w:rPr>
                <w:rFonts w:ascii="Angsana New" w:hAnsi="Angsana New"/>
                <w:sz w:val="30"/>
                <w:szCs w:val="30"/>
              </w:rPr>
              <w:t>,</w:t>
            </w:r>
            <w:r w:rsidR="00FC11E5" w:rsidRPr="00472DAE">
              <w:rPr>
                <w:rFonts w:ascii="Angsana New" w:hAnsi="Angsana New"/>
                <w:sz w:val="30"/>
                <w:szCs w:val="30"/>
              </w:rPr>
              <w:t>643</w:t>
            </w:r>
            <w:r w:rsidRPr="00472D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3438" w:rsidRPr="008F198B" w14:paraId="4852EE57" w14:textId="77777777" w:rsidTr="00D91A96">
        <w:trPr>
          <w:cantSplit/>
        </w:trPr>
        <w:tc>
          <w:tcPr>
            <w:tcW w:w="1944" w:type="pct"/>
          </w:tcPr>
          <w:p w14:paraId="092E0EE6" w14:textId="3CDC1B39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AC584B"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A056E"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9C0592"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="00FC11E5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6FE3B1C" w14:textId="3477A7E5" w:rsidR="007C3438" w:rsidRPr="00472DAE" w:rsidRDefault="00FC11E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  <w:r w:rsidR="00A67F96"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148" w:type="pct"/>
          </w:tcPr>
          <w:p w14:paraId="222E8BCC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6EB5D6CA" w14:textId="1D6ECBC0" w:rsidR="007C3438" w:rsidRPr="00472DAE" w:rsidRDefault="00FC11E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="007C3438" w:rsidRPr="00472DA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8" w:type="pct"/>
          </w:tcPr>
          <w:p w14:paraId="50FE00BD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4B83B7CD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CC6502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47" w:type="pct"/>
          </w:tcPr>
          <w:p w14:paraId="326443AD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001DE20C" w:rsidR="007C3438" w:rsidRPr="00472DAE" w:rsidRDefault="00FC11E5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7C3438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  <w:tr w:rsidR="007C3438" w:rsidRPr="008F198B" w14:paraId="61AF7591" w14:textId="77777777" w:rsidTr="00D91A96">
        <w:trPr>
          <w:cantSplit/>
        </w:trPr>
        <w:tc>
          <w:tcPr>
            <w:tcW w:w="1944" w:type="pct"/>
          </w:tcPr>
          <w:p w14:paraId="308E57CC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FCAFEEE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A2D7CA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73D265E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F5B0A7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F86BB9A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D7E0FB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ADED573" w14:textId="77777777" w:rsidR="007C3438" w:rsidRPr="00472DAE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438" w:rsidRPr="008F198B" w14:paraId="44C44B0F" w14:textId="77777777" w:rsidTr="00D91A96">
        <w:trPr>
          <w:cantSplit/>
        </w:trPr>
        <w:tc>
          <w:tcPr>
            <w:tcW w:w="1944" w:type="pct"/>
          </w:tcPr>
          <w:p w14:paraId="233E1EE2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21338A76" w14:textId="6E562533" w:rsidR="007C3438" w:rsidRPr="00472DAE" w:rsidRDefault="00FC11E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4044C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48" w:type="pct"/>
          </w:tcPr>
          <w:p w14:paraId="515399D9" w14:textId="77777777" w:rsidR="007C3438" w:rsidRPr="00472DAE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</w:tcPr>
          <w:p w14:paraId="0F41F087" w14:textId="58907B76" w:rsidR="007C3438" w:rsidRPr="00472DAE" w:rsidRDefault="00FC11E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7C3438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8" w:type="pct"/>
          </w:tcPr>
          <w:p w14:paraId="6FB52496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3497B84" w14:textId="5805B7E7" w:rsidR="007C3438" w:rsidRPr="00472DAE" w:rsidRDefault="00FC1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545A2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47" w:type="pct"/>
          </w:tcPr>
          <w:p w14:paraId="05143586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5FC7D" w14:textId="7968B50C" w:rsidR="007C3438" w:rsidRPr="00472DAE" w:rsidRDefault="00FC11E5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7C3438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</w:tr>
      <w:tr w:rsidR="007C3438" w:rsidRPr="008F198B" w14:paraId="256326F2" w14:textId="77777777" w:rsidTr="00D91A96">
        <w:trPr>
          <w:cantSplit/>
        </w:trPr>
        <w:tc>
          <w:tcPr>
            <w:tcW w:w="1944" w:type="pct"/>
          </w:tcPr>
          <w:p w14:paraId="39805DD5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C9C96FD" w14:textId="0E2BCF7E" w:rsidR="007C3438" w:rsidRPr="00472DAE" w:rsidRDefault="00FC11E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="0014044C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48" w:type="pct"/>
          </w:tcPr>
          <w:p w14:paraId="6E591CE2" w14:textId="77777777" w:rsidR="007C3438" w:rsidRPr="00472DAE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BB5F40C" w14:textId="4D6261E7" w:rsidR="007C3438" w:rsidRPr="00472DAE" w:rsidRDefault="00FC11E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7C3438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8" w:type="pct"/>
          </w:tcPr>
          <w:p w14:paraId="3E606A91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3E52069" w14:textId="11B1D0B9" w:rsidR="007C3438" w:rsidRPr="00472DAE" w:rsidRDefault="00FC1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="00F545A2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47" w:type="pct"/>
          </w:tcPr>
          <w:p w14:paraId="5819068E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31D4815" w14:textId="4CFE04D8" w:rsidR="007C3438" w:rsidRPr="00472DAE" w:rsidRDefault="00FC11E5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7C3438"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</w:tr>
      <w:tr w:rsidR="007C3438" w:rsidRPr="00DE5684" w14:paraId="581D42F1" w14:textId="77777777" w:rsidTr="00D91A96">
        <w:trPr>
          <w:cantSplit/>
        </w:trPr>
        <w:tc>
          <w:tcPr>
            <w:tcW w:w="1944" w:type="pct"/>
          </w:tcPr>
          <w:p w14:paraId="67D9D92B" w14:textId="77777777" w:rsidR="007C3438" w:rsidRPr="00472DAE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B6D3CDC" w14:textId="64A662D5" w:rsidR="007C3438" w:rsidRPr="00472DAE" w:rsidRDefault="00FC11E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  <w:r w:rsidR="0014044C"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148" w:type="pct"/>
          </w:tcPr>
          <w:p w14:paraId="18C48F87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7C2EC15" w14:textId="2749DABF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7C3438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8" w:type="pct"/>
          </w:tcPr>
          <w:p w14:paraId="1BE7CAC1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53C4B5BD" w:rsidR="007C3438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14044C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47" w:type="pct"/>
          </w:tcPr>
          <w:p w14:paraId="6AD2B7C9" w14:textId="77777777" w:rsidR="007C3438" w:rsidRPr="00472DAE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23951E11" w:rsidR="007C3438" w:rsidRPr="00DE5684" w:rsidRDefault="00FC11E5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7C3438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</w:tbl>
    <w:p w14:paraId="659068F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773A73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3637EC" w:rsidRDefault="007C5D0D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637EC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3637E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3637EC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157515" w:rsidRDefault="00157515" w:rsidP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0F56DCB7" w:rsidR="007C5D0D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4A761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4A7617"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C11E5" w:rsidRPr="00FC11E5">
        <w:rPr>
          <w:rFonts w:ascii="Angsana New" w:hAnsi="Angsana New"/>
          <w:spacing w:val="-4"/>
          <w:sz w:val="30"/>
          <w:szCs w:val="30"/>
        </w:rPr>
        <w:t>30</w:t>
      </w:r>
      <w:r w:rsidR="004A7617">
        <w:rPr>
          <w:rFonts w:ascii="Angsana New" w:hAnsi="Angsana New"/>
          <w:spacing w:val="-4"/>
          <w:sz w:val="30"/>
          <w:szCs w:val="30"/>
        </w:rPr>
        <w:t xml:space="preserve"> </w:t>
      </w:r>
      <w:r w:rsidR="004A7617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2567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8832B28" w14:textId="77777777" w:rsidR="004A7617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4A7617" w:rsidRPr="00433545" w14:paraId="1DAB998F" w14:textId="77777777">
        <w:trPr>
          <w:trHeight w:val="317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35244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CD7CBA1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7617" w:rsidRPr="00433545" w14:paraId="6693091E" w14:textId="77777777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2ED405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B230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A444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3D3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6770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1FF5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5E7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3BC097F9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A7617" w:rsidRPr="00433545" w14:paraId="7AF74802" w14:textId="77777777">
        <w:trPr>
          <w:trHeight w:val="36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19FB0" w14:textId="01CFE708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FC11E5" w:rsidRPr="00FC11E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E9F8" w14:textId="3D8D4136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B06D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1D90" w14:textId="1D45F0C3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009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948B" w14:textId="27318987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3B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00FC" w14:textId="2B1FFBFD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A6E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037" w14:textId="68B9C3E2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BEB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704A" w14:textId="7AADC528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796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608EC7" w14:textId="48802A10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1522A8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8366CC4" w14:textId="5D22A448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4A7617" w:rsidRPr="00433545" w14:paraId="4E5EB2E6" w14:textId="77777777">
        <w:trPr>
          <w:trHeight w:val="119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2666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3A6EF94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A7617" w:rsidRPr="00433545" w14:paraId="1D8FB93E" w14:textId="77777777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F6AD" w14:textId="77777777" w:rsidR="004A7617" w:rsidRPr="006B44A5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0610B83" w14:textId="410ED531" w:rsidR="004A7617" w:rsidRPr="004A7617" w:rsidRDefault="0049021C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03711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154FCD" w14:textId="68FBE836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174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A32EE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4B6668" w14:textId="168A53C1" w:rsidR="004A7617" w:rsidRPr="004A7617" w:rsidRDefault="0084068B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519,</w:t>
            </w:r>
            <w:r w:rsidR="00AE0CD9"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A45B6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2698A" w14:textId="68874074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539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A7981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81A235" w14:textId="2060C6D6" w:rsidR="004A7617" w:rsidRPr="004A7617" w:rsidRDefault="006B46F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</w:t>
            </w:r>
            <w:r w:rsidR="00AE0CD9"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38C9E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5BC0B" w14:textId="05F6EFA8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2BBCC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F5DC69" w14:textId="201C0358" w:rsidR="004A7617" w:rsidRPr="004A7617" w:rsidRDefault="000A50CC" w:rsidP="003B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661,884</w:t>
            </w:r>
          </w:p>
        </w:tc>
        <w:tc>
          <w:tcPr>
            <w:tcW w:w="270" w:type="dxa"/>
            <w:vAlign w:val="bottom"/>
          </w:tcPr>
          <w:p w14:paraId="2C1571E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4DBE6E06" w14:textId="3CBC8398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739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555</w:t>
            </w:r>
          </w:p>
        </w:tc>
      </w:tr>
      <w:tr w:rsidR="004A7617" w:rsidRPr="00433545" w14:paraId="60805848" w14:textId="77777777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49EE" w14:textId="77777777" w:rsidR="004A7617" w:rsidRPr="006B44A5" w:rsidRDefault="004A7617" w:rsidP="006B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9AF11A" w14:textId="64630A4E" w:rsidR="004A7617" w:rsidRPr="004A7617" w:rsidRDefault="0049021C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A6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818A5" w14:textId="64BCF3F5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174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609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533D7" w14:textId="4EEE5A82" w:rsidR="004A7617" w:rsidRPr="004A7617" w:rsidRDefault="0084068B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519,</w:t>
            </w:r>
            <w:r w:rsidR="00AE0CD9"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798E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DE3C6" w14:textId="5CBD0D68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539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FCB1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035F" w14:textId="47C0D678" w:rsidR="004A7617" w:rsidRPr="004A7617" w:rsidRDefault="00BA529E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140,</w:t>
            </w:r>
            <w:r w:rsidR="00AE0CD9"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0AA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1C33F" w14:textId="0B4F40AE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172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607A" w14:textId="694064E1" w:rsidR="004A7617" w:rsidRPr="004A7617" w:rsidRDefault="0028487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758,</w:t>
            </w:r>
            <w:r w:rsidR="00AE0CD9"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bottom"/>
          </w:tcPr>
          <w:p w14:paraId="05FF076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BE797" w14:textId="31856771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828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690</w:t>
            </w:r>
          </w:p>
        </w:tc>
      </w:tr>
      <w:tr w:rsidR="004A7617" w:rsidRPr="007F79AC" w14:paraId="6801AA5B" w14:textId="77777777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A67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4AC53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33C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B5BF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0A8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F53AF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89C6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63B8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B37E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9DBAC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004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1D4A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CB61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950621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18FB2E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D68C95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A7617" w:rsidRPr="00433545" w14:paraId="35EABCCC" w14:textId="77777777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1607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10E954A" w14:textId="181AA7C5" w:rsidR="004A7617" w:rsidRPr="004A7617" w:rsidRDefault="006C7818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0C7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580EE" w14:textId="282D427F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17C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2D2E05" w14:textId="7424085C" w:rsidR="004A7617" w:rsidRPr="004A7617" w:rsidRDefault="0079366D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276,948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51E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91EDD3" w14:textId="2DF6CF52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283</w:t>
            </w:r>
            <w:r w:rsidR="004A7617"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888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24A6FF7" w14:textId="03B8EC19" w:rsidR="004A7617" w:rsidRPr="004A7617" w:rsidRDefault="007A0699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2BED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BFEABB" w14:textId="7A0CDCC5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D44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8D1E0" w14:textId="7F3595B9" w:rsidR="004A7617" w:rsidRPr="004A7617" w:rsidRDefault="00570B60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0699">
              <w:rPr>
                <w:rFonts w:ascii="Angsana New" w:hAnsi="Angsana New"/>
                <w:b/>
                <w:bCs/>
                <w:sz w:val="30"/>
                <w:szCs w:val="30"/>
              </w:rPr>
              <w:t>72,848</w:t>
            </w:r>
          </w:p>
        </w:tc>
        <w:tc>
          <w:tcPr>
            <w:tcW w:w="270" w:type="dxa"/>
            <w:vAlign w:val="bottom"/>
          </w:tcPr>
          <w:p w14:paraId="3EE88B0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A29F00B" w14:textId="0DAF342F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4A7617" w:rsidRPr="004A7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</w:tr>
      <w:tr w:rsidR="004A7617" w:rsidRPr="00433545" w14:paraId="3A5EEE5C" w14:textId="77777777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9C00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2928F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60DD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E814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11CE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CFEEDE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0B96A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FAD5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96AD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14DFED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DF3973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ABCD0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E4DCE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FC856F" w14:textId="05B75211" w:rsidR="004A7617" w:rsidRPr="00BE2989" w:rsidRDefault="00997582" w:rsidP="00BE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989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A0699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F8788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C97A72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F5377F" w14:textId="6CB5546D" w:rsidR="004A7617" w:rsidRPr="00BE2989" w:rsidRDefault="004A7617" w:rsidP="00BE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29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1E5" w:rsidRPr="00BE298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1E5" w:rsidRPr="00BE2989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7617" w:rsidRPr="00433545" w14:paraId="5CF2D41F" w14:textId="77777777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B167D" w14:textId="589E8BCA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  <w:p w14:paraId="63CA95C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E18B86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B27A6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EC2D1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54C05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649F6D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450B2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CA30A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BA8F0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0DD723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31A26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0F2C1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BA48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82D883" w14:textId="1475C8A5" w:rsidR="004A7617" w:rsidRPr="004A7617" w:rsidRDefault="007A7D2E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62,348</w:t>
            </w:r>
          </w:p>
        </w:tc>
        <w:tc>
          <w:tcPr>
            <w:tcW w:w="270" w:type="dxa"/>
            <w:vAlign w:val="bottom"/>
          </w:tcPr>
          <w:p w14:paraId="58B8BF6D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294AE63" w14:textId="434A7870" w:rsidR="004A7617" w:rsidRPr="004A7617" w:rsidRDefault="00FC11E5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82</w:t>
            </w:r>
            <w:r w:rsidR="004A7617" w:rsidRPr="004A7617">
              <w:rPr>
                <w:rFonts w:ascii="Angsana New" w:hAnsi="Angsana New"/>
                <w:sz w:val="30"/>
                <w:szCs w:val="30"/>
              </w:rPr>
              <w:t>,</w:t>
            </w:r>
            <w:r w:rsidRPr="00FC11E5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4A7617" w:rsidRPr="00433545" w14:paraId="52799C17" w14:textId="77777777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0800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FC736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E4B8C5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9142CC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BC4EE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2A94C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A995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992E5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5316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C64BC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563D6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E7B07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427084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E361E8" w14:textId="6EFA9A57" w:rsidR="004A7617" w:rsidRPr="004A7617" w:rsidRDefault="00BB1EBE" w:rsidP="00BE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(65,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Pr="00472D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E2FAEC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6505280" w14:textId="68ADA2D1" w:rsidR="004A7617" w:rsidRPr="004A7617" w:rsidRDefault="004A7617" w:rsidP="00BE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sz w:val="30"/>
                <w:szCs w:val="30"/>
              </w:rPr>
              <w:t>(</w:t>
            </w:r>
            <w:r w:rsidR="00FC11E5" w:rsidRPr="00FC11E5">
              <w:rPr>
                <w:rFonts w:ascii="Angsana New" w:hAnsi="Angsana New"/>
                <w:sz w:val="30"/>
                <w:szCs w:val="30"/>
              </w:rPr>
              <w:t>62</w:t>
            </w:r>
            <w:r w:rsidRPr="004A7617">
              <w:rPr>
                <w:rFonts w:ascii="Angsana New" w:hAnsi="Angsana New"/>
                <w:sz w:val="30"/>
                <w:szCs w:val="30"/>
              </w:rPr>
              <w:t>,</w:t>
            </w:r>
            <w:r w:rsidR="00FC11E5" w:rsidRPr="00FC11E5">
              <w:rPr>
                <w:rFonts w:ascii="Angsana New" w:hAnsi="Angsana New"/>
                <w:sz w:val="30"/>
                <w:szCs w:val="30"/>
              </w:rPr>
              <w:t>288</w:t>
            </w:r>
            <w:r w:rsidRPr="004A7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7617" w:rsidRPr="00433545" w14:paraId="5EF659AD" w14:textId="77777777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02E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8A755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47C7F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E8F192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885B4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22D2EA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23B4B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A96F61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22D2D9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FFBD4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D1CBE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147798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E28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A3200" w14:textId="46F8E842" w:rsidR="004A7617" w:rsidRPr="004A7617" w:rsidRDefault="00F30EC4" w:rsidP="000D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318,</w:t>
            </w:r>
            <w:r w:rsidR="00EF5FE3" w:rsidRPr="00472DA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8788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36ECFA40" w14:textId="77777777" w:rsidR="004A7617" w:rsidRPr="004A7617" w:rsidRDefault="004A7617" w:rsidP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93155" w14:textId="32283E00" w:rsidR="004A7617" w:rsidRPr="000D031E" w:rsidRDefault="00FC11E5" w:rsidP="00257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031E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4A7617" w:rsidRPr="000D0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031E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</w:tr>
    </w:tbl>
    <w:p w14:paraId="1748EB43" w14:textId="00839135" w:rsidR="001742E7" w:rsidRPr="00157515" w:rsidRDefault="001742E7" w:rsidP="001742E7">
      <w:pPr>
        <w:rPr>
          <w:rFonts w:asciiTheme="majorBidi" w:hAnsiTheme="majorBidi" w:cstheme="majorBidi"/>
          <w:sz w:val="30"/>
          <w:szCs w:val="30"/>
        </w:rPr>
      </w:pPr>
    </w:p>
    <w:p w14:paraId="25F0ED80" w14:textId="3CF1814B" w:rsidR="00F36F8E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  <w:r w:rsidR="00F36F8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557D7DFB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30</w:t>
      </w:r>
      <w:r w:rsidR="004A7617">
        <w:rPr>
          <w:rFonts w:ascii="Angsana New" w:hAnsi="Angsana New"/>
          <w:color w:val="000000"/>
          <w:sz w:val="30"/>
          <w:szCs w:val="30"/>
        </w:rPr>
        <w:t xml:space="preserve"> </w:t>
      </w:r>
      <w:r w:rsidR="004A761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170"/>
        <w:gridCol w:w="270"/>
        <w:gridCol w:w="1098"/>
        <w:gridCol w:w="270"/>
        <w:gridCol w:w="1152"/>
        <w:gridCol w:w="270"/>
        <w:gridCol w:w="1080"/>
        <w:gridCol w:w="270"/>
        <w:gridCol w:w="1170"/>
        <w:gridCol w:w="270"/>
        <w:gridCol w:w="1170"/>
      </w:tblGrid>
      <w:tr w:rsidR="00F0668A" w:rsidRPr="009114A3" w14:paraId="408ADD25" w14:textId="77777777" w:rsidTr="00AC584B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AC584B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0668A" w:rsidRPr="009114A3" w14:paraId="17C7DF66" w14:textId="77777777" w:rsidTr="00AC584B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27FF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4397" w14:textId="7B08C116" w:rsidR="00F0668A" w:rsidRPr="004A7617" w:rsidRDefault="00FC11E5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4A7617"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A7617"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A55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B7E6" w14:textId="66F59F54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066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BC5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EC0A" w14:textId="0A8800F7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4A7617"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A7617"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149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162F" w14:textId="2A7F337A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066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C73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C88" w14:textId="640368F5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4A7617"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A7617"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6D0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8F26" w14:textId="7E027A19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066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6F35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82C42" w14:textId="351AFFD2" w:rsidR="00F0668A" w:rsidRDefault="00FC11E5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4A7617"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A7617"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2E697F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0130F" w14:textId="6F56E9F6" w:rsidR="00F0668A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066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0668A" w:rsidRPr="009114A3" w14:paraId="19DD3A60" w14:textId="77777777" w:rsidTr="00AC584B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0105818E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651CE36F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1E7ACC83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6F8753D8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1223F4CB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3A15BA82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D9254" w14:textId="3636ADB1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45390C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E54035" w14:textId="55B136FA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0668A" w:rsidRPr="009114A3" w14:paraId="4A97B6CC" w14:textId="77777777" w:rsidTr="00AC584B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87F70" w:rsidRPr="002F282A" w14:paraId="1A0EBD54" w14:textId="77777777" w:rsidTr="00BE645F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C572ED" w14:textId="2EE87E3D" w:rsidR="00F0668A" w:rsidRPr="009114A3" w:rsidRDefault="00D7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920,420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4D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B392A" w14:textId="2E60C76D" w:rsidR="00F0668A" w:rsidRPr="00E97B4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C2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9CAF9" w14:textId="1FBE4AAE" w:rsidR="00F0668A" w:rsidRPr="00E97B41" w:rsidRDefault="002330E4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62,809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9B81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9707" w14:textId="5C12326C" w:rsidR="00F0668A" w:rsidRPr="00E97B4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C86D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C1D21E" w14:textId="024F5A1E" w:rsidR="00F0668A" w:rsidRPr="00E97B41" w:rsidRDefault="00140720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3,616,510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9E8B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1D0594" w14:textId="4DABF47A" w:rsidR="00F0668A" w:rsidRPr="00E97B4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693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BB264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785F0" w14:textId="3A0736AA" w:rsidR="00F0668A" w:rsidRPr="00E97B41" w:rsidRDefault="00995635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4,599,739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24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2936D" w14:textId="52DB43EB" w:rsidR="00F0668A" w:rsidRPr="008168D2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487F70" w:rsidRPr="002F282A" w14:paraId="70CBEE62" w14:textId="77777777" w:rsidTr="00BE645F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A0812" w14:textId="7A11AF8C" w:rsidR="00F0668A" w:rsidRPr="001731B1" w:rsidRDefault="005E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4450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8D0A5" w14:textId="75C7EFB3" w:rsidR="00F0668A" w:rsidRPr="001731B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1F23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BC495A" w14:textId="703FE894" w:rsidR="00F0668A" w:rsidRPr="001731B1" w:rsidRDefault="005E3656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46,552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A7A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BC1EF" w14:textId="23B427C6" w:rsidR="00F0668A" w:rsidRPr="001731B1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DF9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C8D2D" w14:textId="67E4CC6E" w:rsidR="00F0668A" w:rsidRPr="009114A3" w:rsidRDefault="00510637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845,730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C68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C27A" w14:textId="180E10A3" w:rsidR="00F0668A" w:rsidRPr="009114A3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858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7F1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A54C0" w14:textId="67459907" w:rsidR="00F0668A" w:rsidRPr="009114A3" w:rsidRDefault="00395B60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2DAE">
              <w:rPr>
                <w:rFonts w:ascii="Angsana New" w:hAnsi="Angsana New"/>
                <w:color w:val="000000"/>
                <w:sz w:val="28"/>
                <w:szCs w:val="28"/>
              </w:rPr>
              <w:t>894,046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F07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3C1BB" w14:textId="1FE2F963" w:rsidR="00F0668A" w:rsidRPr="008168D2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  <w:r w:rsidR="00F066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388CC6A2" w:rsidR="00A54C53" w:rsidRDefault="001D18A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4A7617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="004A7617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FC11E5" w:rsidRPr="00FC11E5">
        <w:rPr>
          <w:rFonts w:ascii="Angsana New" w:hAnsi="Angsana New"/>
          <w:spacing w:val="-8"/>
          <w:sz w:val="30"/>
          <w:szCs w:val="30"/>
        </w:rPr>
        <w:t>30</w:t>
      </w:r>
      <w:r w:rsidR="004A7617" w:rsidRPr="00D279DB">
        <w:rPr>
          <w:rFonts w:ascii="Angsana New" w:hAnsi="Angsana New"/>
          <w:spacing w:val="-8"/>
          <w:sz w:val="30"/>
          <w:szCs w:val="30"/>
        </w:rPr>
        <w:t xml:space="preserve"> </w:t>
      </w:r>
      <w:r w:rsidR="004A7617">
        <w:rPr>
          <w:rFonts w:ascii="Angsana New" w:hAnsi="Angsana New" w:hint="cs"/>
          <w:spacing w:val="-8"/>
          <w:sz w:val="30"/>
          <w:szCs w:val="30"/>
          <w:cs/>
        </w:rPr>
        <w:t xml:space="preserve">กันยายน </w:t>
      </w:r>
      <w:r w:rsidR="00FC11E5" w:rsidRPr="00FC11E5">
        <w:rPr>
          <w:rFonts w:ascii="Angsana New" w:hAnsi="Angsana New"/>
          <w:spacing w:val="-8"/>
          <w:sz w:val="30"/>
          <w:szCs w:val="30"/>
        </w:rPr>
        <w:t>2567</w:t>
      </w:r>
      <w:r w:rsidR="008B6850">
        <w:rPr>
          <w:rFonts w:ascii="Angsana New" w:hAnsi="Angsana New"/>
          <w:spacing w:val="-8"/>
          <w:sz w:val="30"/>
          <w:szCs w:val="30"/>
        </w:rPr>
        <w:t xml:space="preserve">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FC11E5" w:rsidRPr="00FC11E5">
        <w:rPr>
          <w:rFonts w:ascii="Angsana New" w:hAnsi="Angsana New"/>
          <w:spacing w:val="-8"/>
          <w:sz w:val="30"/>
          <w:szCs w:val="30"/>
        </w:rPr>
        <w:t>99</w:t>
      </w:r>
      <w:r w:rsidR="00997C05">
        <w:rPr>
          <w:rFonts w:ascii="Angsana New" w:hAnsi="Angsana New"/>
          <w:spacing w:val="-8"/>
          <w:sz w:val="30"/>
          <w:szCs w:val="30"/>
        </w:rPr>
        <w:t>.</w:t>
      </w:r>
      <w:r w:rsidR="00FC11E5" w:rsidRPr="00FC11E5">
        <w:rPr>
          <w:rFonts w:ascii="Angsana New" w:hAnsi="Angsana New"/>
          <w:spacing w:val="-8"/>
          <w:sz w:val="30"/>
          <w:szCs w:val="30"/>
        </w:rPr>
        <w:t>0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2566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90</w:t>
      </w:r>
      <w:r w:rsidR="00F820FE" w:rsidRPr="00050D84">
        <w:rPr>
          <w:rFonts w:ascii="Angsana New" w:hAnsi="Angsana New"/>
          <w:i/>
          <w:iCs/>
          <w:spacing w:val="-8"/>
          <w:sz w:val="30"/>
          <w:szCs w:val="30"/>
        </w:rPr>
        <w:t>.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8549C4" w:rsidRPr="00B7575E">
        <w:rPr>
          <w:rFonts w:ascii="Angsana New" w:hAnsi="Angsana New" w:hint="cs"/>
          <w:sz w:val="30"/>
          <w:szCs w:val="30"/>
          <w:cs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>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Pr="00AC584B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RPr="00AC584B" w:rsidSect="00773A73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3F250A3" w14:textId="0B63DCD1" w:rsidR="00157515" w:rsidRPr="00472DAE" w:rsidRDefault="00157515" w:rsidP="00B06A2E">
      <w:pPr>
        <w:pStyle w:val="Heading8"/>
        <w:numPr>
          <w:ilvl w:val="0"/>
          <w:numId w:val="41"/>
        </w:numPr>
        <w:tabs>
          <w:tab w:val="left" w:pos="54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เงินปันผล</w:t>
      </w:r>
    </w:p>
    <w:p w14:paraId="37283755" w14:textId="77777777" w:rsidR="00157515" w:rsidRPr="00472DAE" w:rsidRDefault="00157515" w:rsidP="003C3A88">
      <w:pPr>
        <w:pStyle w:val="FSBlank"/>
        <w:rPr>
          <w:sz w:val="30"/>
          <w:szCs w:val="30"/>
        </w:rPr>
      </w:pPr>
    </w:p>
    <w:p w14:paraId="526D0A94" w14:textId="6EDCD727" w:rsidR="008F53BD" w:rsidRPr="00472DAE" w:rsidRDefault="008F53BD" w:rsidP="001A6544">
      <w:pPr>
        <w:pStyle w:val="FSBlank"/>
        <w:tabs>
          <w:tab w:val="left" w:pos="540"/>
        </w:tabs>
        <w:ind w:left="450" w:firstLine="90"/>
        <w:rPr>
          <w:sz w:val="30"/>
          <w:szCs w:val="30"/>
        </w:rPr>
      </w:pPr>
      <w:r w:rsidRPr="00472DAE">
        <w:rPr>
          <w:sz w:val="30"/>
          <w:szCs w:val="30"/>
          <w:cs/>
        </w:rPr>
        <w:t>รายละเอียดเงินปันผลในระหว่างงวด</w:t>
      </w:r>
      <w:r w:rsidR="004A7617" w:rsidRPr="00472DAE">
        <w:rPr>
          <w:rFonts w:hint="cs"/>
          <w:sz w:val="30"/>
          <w:szCs w:val="30"/>
          <w:cs/>
        </w:rPr>
        <w:t xml:space="preserve">เก้าเดือนสิ้นสุดวันที่ </w:t>
      </w:r>
      <w:r w:rsidR="00FC11E5" w:rsidRPr="00472DAE">
        <w:rPr>
          <w:sz w:val="30"/>
          <w:szCs w:val="30"/>
        </w:rPr>
        <w:t>30</w:t>
      </w:r>
      <w:r w:rsidR="004A7617" w:rsidRPr="00472DAE">
        <w:rPr>
          <w:sz w:val="30"/>
          <w:szCs w:val="30"/>
        </w:rPr>
        <w:t xml:space="preserve"> </w:t>
      </w:r>
      <w:r w:rsidR="004A7617" w:rsidRPr="00472DAE">
        <w:rPr>
          <w:rFonts w:hint="cs"/>
          <w:sz w:val="30"/>
          <w:szCs w:val="30"/>
          <w:cs/>
        </w:rPr>
        <w:t xml:space="preserve">กันยายน </w:t>
      </w:r>
      <w:r w:rsidR="00FC11E5" w:rsidRPr="00472DAE">
        <w:rPr>
          <w:sz w:val="30"/>
          <w:szCs w:val="30"/>
        </w:rPr>
        <w:t>2567</w:t>
      </w:r>
      <w:r w:rsidRPr="00472DAE">
        <w:rPr>
          <w:sz w:val="30"/>
          <w:szCs w:val="30"/>
          <w:cs/>
        </w:rPr>
        <w:t xml:space="preserve"> และ </w:t>
      </w:r>
      <w:r w:rsidR="00FC11E5" w:rsidRPr="00472DAE">
        <w:rPr>
          <w:sz w:val="30"/>
          <w:szCs w:val="30"/>
        </w:rPr>
        <w:t>2566</w:t>
      </w:r>
      <w:r w:rsidRPr="00472DAE">
        <w:rPr>
          <w:sz w:val="30"/>
          <w:szCs w:val="30"/>
          <w:cs/>
        </w:rPr>
        <w:t xml:space="preserve"> มีดังนี้</w:t>
      </w:r>
    </w:p>
    <w:p w14:paraId="06074A77" w14:textId="3C3BA39C" w:rsidR="008F53BD" w:rsidRPr="00472DAE" w:rsidRDefault="008F53BD" w:rsidP="00372B2F">
      <w:pPr>
        <w:pStyle w:val="FSBlank"/>
        <w:rPr>
          <w:sz w:val="30"/>
          <w:szCs w:val="30"/>
        </w:rPr>
      </w:pPr>
      <w:r w:rsidRPr="00472DAE">
        <w:rPr>
          <w:sz w:val="30"/>
          <w:szCs w:val="30"/>
        </w:rPr>
        <w:tab/>
      </w:r>
    </w:p>
    <w:tbl>
      <w:tblPr>
        <w:tblStyle w:val="TableGrid"/>
        <w:tblW w:w="9101" w:type="dxa"/>
        <w:tblInd w:w="4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1"/>
        <w:gridCol w:w="1620"/>
        <w:gridCol w:w="270"/>
        <w:gridCol w:w="1530"/>
        <w:gridCol w:w="270"/>
        <w:gridCol w:w="1170"/>
        <w:gridCol w:w="259"/>
        <w:gridCol w:w="1271"/>
      </w:tblGrid>
      <w:tr w:rsidR="006E6BEC" w:rsidRPr="00372B2F" w14:paraId="4DD6ADEC" w14:textId="77777777" w:rsidTr="005E2920">
        <w:trPr>
          <w:trHeight w:val="144"/>
          <w:tblHeader/>
        </w:trPr>
        <w:tc>
          <w:tcPr>
            <w:tcW w:w="2711" w:type="dxa"/>
            <w:vAlign w:val="bottom"/>
          </w:tcPr>
          <w:p w14:paraId="700BC44C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0E768216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270" w:type="dxa"/>
          </w:tcPr>
          <w:p w14:paraId="73693DD0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7753AC4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กำหนดจ่าย</w:t>
            </w:r>
          </w:p>
        </w:tc>
        <w:tc>
          <w:tcPr>
            <w:tcW w:w="270" w:type="dxa"/>
          </w:tcPr>
          <w:p w14:paraId="575C41C0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95346B5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อัตราต่อหุ้น</w:t>
            </w:r>
          </w:p>
        </w:tc>
        <w:tc>
          <w:tcPr>
            <w:tcW w:w="259" w:type="dxa"/>
          </w:tcPr>
          <w:p w14:paraId="5ACC4D11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1" w:type="dxa"/>
            <w:vAlign w:val="bottom"/>
          </w:tcPr>
          <w:p w14:paraId="6AB571AB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3875A8" w:rsidRPr="00372B2F" w14:paraId="382A7960" w14:textId="77777777" w:rsidTr="005E2920">
        <w:trPr>
          <w:trHeight w:val="144"/>
          <w:tblHeader/>
        </w:trPr>
        <w:tc>
          <w:tcPr>
            <w:tcW w:w="2711" w:type="dxa"/>
          </w:tcPr>
          <w:p w14:paraId="3FDB19CA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5379392B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6C92F7D7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5D3AEF69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38FF762C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70" w:type="dxa"/>
          </w:tcPr>
          <w:p w14:paraId="3B654675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59" w:type="dxa"/>
          </w:tcPr>
          <w:p w14:paraId="374CD37E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1" w:type="dxa"/>
          </w:tcPr>
          <w:p w14:paraId="195A4C36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3875A8" w:rsidRPr="00372B2F" w14:paraId="0D8FCF79" w14:textId="77777777" w:rsidTr="005E2920">
        <w:trPr>
          <w:trHeight w:val="144"/>
          <w:tblHeader/>
        </w:trPr>
        <w:tc>
          <w:tcPr>
            <w:tcW w:w="2711" w:type="dxa"/>
          </w:tcPr>
          <w:p w14:paraId="507F35D6" w14:textId="38B3BCD5" w:rsidR="008F53BD" w:rsidRPr="00472DAE" w:rsidRDefault="00FC11E5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20" w:type="dxa"/>
          </w:tcPr>
          <w:p w14:paraId="3B41240A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4D10708B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0ABA6755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2C1ACB65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70" w:type="dxa"/>
          </w:tcPr>
          <w:p w14:paraId="1AF9BF48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9" w:type="dxa"/>
          </w:tcPr>
          <w:p w14:paraId="7A2BDB9C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1" w:type="dxa"/>
          </w:tcPr>
          <w:p w14:paraId="7F94E12F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</w:tr>
      <w:tr w:rsidR="006E6BEC" w:rsidRPr="00372B2F" w14:paraId="5653DAC8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6117111F" w14:textId="46468466" w:rsidR="008F53BD" w:rsidRPr="00472DAE" w:rsidRDefault="008F53BD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CF8CCFE" w14:textId="1ABDC04D" w:rsidR="008F53BD" w:rsidRPr="00472DAE" w:rsidRDefault="00FC11E5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</w:t>
            </w:r>
            <w:r w:rsidR="00AD2A3E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AD2A3E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FDD1A57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6048754A" w14:textId="65EBE5F3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พฤษภาค</w:t>
            </w:r>
            <w:r w:rsidR="006736AC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ม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6C8711F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2A898E9" w14:textId="50EA47D9" w:rsidR="008F53BD" w:rsidRPr="00472DAE" w:rsidRDefault="00FC11E5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</w:t>
            </w:r>
            <w:r w:rsidR="008F53BD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06</w:t>
            </w:r>
          </w:p>
        </w:tc>
        <w:tc>
          <w:tcPr>
            <w:tcW w:w="259" w:type="dxa"/>
            <w:shd w:val="clear" w:color="auto" w:fill="auto"/>
          </w:tcPr>
          <w:p w14:paraId="78FF1D00" w14:textId="77777777" w:rsidR="008F53BD" w:rsidRPr="00472DAE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shd w:val="clear" w:color="auto" w:fill="auto"/>
          </w:tcPr>
          <w:p w14:paraId="6E087A97" w14:textId="06DA87D7" w:rsidR="008F53BD" w:rsidRPr="00472DAE" w:rsidRDefault="00FC11E5" w:rsidP="001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122</w:t>
            </w:r>
            <w:r w:rsidR="00C20CB3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90</w:t>
            </w:r>
          </w:p>
        </w:tc>
      </w:tr>
      <w:tr w:rsidR="006E6BEC" w:rsidRPr="00372B2F" w14:paraId="3659B8F6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04559F5C" w14:textId="596762C1" w:rsidR="0098103C" w:rsidRPr="00472DAE" w:rsidRDefault="0098103C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เงินปันผล</w:t>
            </w:r>
            <w:r w:rsidR="00790920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ระหว่างกาล</w:t>
            </w:r>
            <w:r w:rsidR="00496C96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3CF3482" w14:textId="50B75E96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13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7D0D11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สิงหาคม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F1E3FE3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6685A714" w14:textId="1A1BC5A7" w:rsidR="0098103C" w:rsidRPr="00472DAE" w:rsidRDefault="007D0D11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กันยายน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0678C46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F7D2363" w14:textId="54FB2EC7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05</w:t>
            </w:r>
          </w:p>
        </w:tc>
        <w:tc>
          <w:tcPr>
            <w:tcW w:w="259" w:type="dxa"/>
            <w:shd w:val="clear" w:color="auto" w:fill="auto"/>
          </w:tcPr>
          <w:p w14:paraId="4EC34B28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35270E3B" w14:textId="39351BB8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102</w:t>
            </w:r>
            <w:r w:rsidR="00B01278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41</w:t>
            </w:r>
          </w:p>
        </w:tc>
      </w:tr>
      <w:tr w:rsidR="006E6BEC" w:rsidRPr="00372B2F" w14:paraId="7F805761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2DC1CFA9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7F48536B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4B52596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046FACC2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B4349F8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F799179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59" w:type="dxa"/>
            <w:shd w:val="clear" w:color="auto" w:fill="auto"/>
          </w:tcPr>
          <w:p w14:paraId="25CEBBC1" w14:textId="77777777" w:rsidR="00790920" w:rsidRPr="00472DAE" w:rsidRDefault="00790920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AB11" w14:textId="4E807EE8" w:rsidR="00790920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225</w:t>
            </w:r>
            <w:r w:rsidR="00CC14A1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31</w:t>
            </w:r>
          </w:p>
        </w:tc>
      </w:tr>
      <w:tr w:rsidR="006E6BEC" w:rsidRPr="00372B2F" w14:paraId="66188A9B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05905F7A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0EAB8FE2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6BB8C4B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4402061E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CB183D1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11AB760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59" w:type="dxa"/>
            <w:shd w:val="clear" w:color="auto" w:fill="auto"/>
          </w:tcPr>
          <w:p w14:paraId="58F9BE88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14:paraId="000F4D63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</w:tr>
      <w:tr w:rsidR="006E6BEC" w:rsidRPr="00372B2F" w14:paraId="4FE1FD8C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568A4CA0" w14:textId="46D0E582" w:rsidR="0098103C" w:rsidRPr="00472DAE" w:rsidRDefault="00FC11E5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12AA8852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33C5E5F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2DFD3F46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7713552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D178345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59" w:type="dxa"/>
            <w:shd w:val="clear" w:color="auto" w:fill="auto"/>
          </w:tcPr>
          <w:p w14:paraId="0A13F145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shd w:val="clear" w:color="auto" w:fill="auto"/>
          </w:tcPr>
          <w:p w14:paraId="3A1B99A4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</w:tr>
      <w:tr w:rsidR="006E6BEC" w:rsidRPr="00372B2F" w14:paraId="03F3202D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2BC8BCF3" w14:textId="72C89197" w:rsidR="0098103C" w:rsidRPr="00472DAE" w:rsidRDefault="0098103C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F058EFE" w14:textId="61DE9CC0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98103C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34B8283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22DAA612" w14:textId="193D077D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พฤษภาคม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921C925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02E6AA7" w14:textId="07F9D0A2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05</w:t>
            </w:r>
          </w:p>
        </w:tc>
        <w:tc>
          <w:tcPr>
            <w:tcW w:w="259" w:type="dxa"/>
            <w:shd w:val="clear" w:color="auto" w:fill="auto"/>
          </w:tcPr>
          <w:p w14:paraId="6FBE7D2E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shd w:val="clear" w:color="auto" w:fill="auto"/>
          </w:tcPr>
          <w:p w14:paraId="79D538DB" w14:textId="3C714667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102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41</w:t>
            </w:r>
          </w:p>
        </w:tc>
      </w:tr>
      <w:tr w:rsidR="006E6BEC" w:rsidRPr="00372B2F" w14:paraId="7AB5E798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50839EF6" w14:textId="6506633A" w:rsidR="0098103C" w:rsidRPr="00472DAE" w:rsidRDefault="0098103C" w:rsidP="0069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เงินปัน</w:t>
            </w:r>
            <w:r w:rsidR="001A730E"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ผล</w:t>
            </w:r>
            <w:r w:rsidR="001A730E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ระหว่างกาล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47611AA" w14:textId="65CF02A4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11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FE0FA5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สิงหาคม</w:t>
            </w:r>
            <w:r w:rsidR="0098103C"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0909FD8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6750E953" w14:textId="6A1C565E" w:rsidR="0098103C" w:rsidRPr="00472DAE" w:rsidRDefault="00FE0FA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กันยายน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13F669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6E0EB24" w14:textId="777C2D61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05</w:t>
            </w:r>
          </w:p>
        </w:tc>
        <w:tc>
          <w:tcPr>
            <w:tcW w:w="259" w:type="dxa"/>
            <w:shd w:val="clear" w:color="auto" w:fill="auto"/>
          </w:tcPr>
          <w:p w14:paraId="5DA9AB7A" w14:textId="77777777" w:rsidR="0098103C" w:rsidRPr="00472DAE" w:rsidRDefault="0098103C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1245AA2" w14:textId="774FAAF4" w:rsidR="0098103C" w:rsidRPr="00472DAE" w:rsidRDefault="00FC11E5" w:rsidP="00981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102</w:t>
            </w:r>
            <w:r w:rsidR="0098103C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41</w:t>
            </w:r>
          </w:p>
        </w:tc>
      </w:tr>
      <w:tr w:rsidR="006E6BEC" w:rsidRPr="008F53BD" w14:paraId="7E9B5630" w14:textId="77777777" w:rsidTr="005E2920">
        <w:trPr>
          <w:trHeight w:val="144"/>
        </w:trPr>
        <w:tc>
          <w:tcPr>
            <w:tcW w:w="2711" w:type="dxa"/>
            <w:shd w:val="clear" w:color="auto" w:fill="auto"/>
          </w:tcPr>
          <w:p w14:paraId="4D3B9A13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0292972F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CBE961A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46914DD9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F64459D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4CF7253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59" w:type="dxa"/>
            <w:shd w:val="clear" w:color="auto" w:fill="auto"/>
          </w:tcPr>
          <w:p w14:paraId="3561AF46" w14:textId="77777777" w:rsidR="00FE0FA5" w:rsidRPr="00472DAE" w:rsidRDefault="00FE0FA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DD117" w14:textId="3F773B72" w:rsidR="00FE0FA5" w:rsidRPr="001A6544" w:rsidRDefault="00FC11E5" w:rsidP="00F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204</w:t>
            </w:r>
            <w:r w:rsidR="008F4750"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.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82</w:t>
            </w:r>
          </w:p>
        </w:tc>
      </w:tr>
    </w:tbl>
    <w:p w14:paraId="24871870" w14:textId="77777777" w:rsidR="008F53BD" w:rsidRDefault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  <w:sectPr w:rsidR="008F53BD" w:rsidSect="005A3D10"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68F1142" w14:textId="6E532BED" w:rsidR="002941A2" w:rsidRPr="00472DAE" w:rsidRDefault="002941A2" w:rsidP="00B06A2E">
      <w:pPr>
        <w:pStyle w:val="Heading8"/>
        <w:numPr>
          <w:ilvl w:val="0"/>
          <w:numId w:val="41"/>
        </w:numPr>
        <w:tabs>
          <w:tab w:val="left" w:pos="9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77777777" w:rsidR="002941A2" w:rsidRPr="00472DAE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Pr="00472DAE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472DAE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0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973"/>
        <w:gridCol w:w="10"/>
        <w:gridCol w:w="236"/>
        <w:gridCol w:w="25"/>
        <w:gridCol w:w="1856"/>
        <w:gridCol w:w="241"/>
        <w:gridCol w:w="1449"/>
        <w:gridCol w:w="269"/>
        <w:gridCol w:w="1471"/>
        <w:gridCol w:w="269"/>
        <w:gridCol w:w="1363"/>
        <w:gridCol w:w="318"/>
        <w:gridCol w:w="1272"/>
      </w:tblGrid>
      <w:tr w:rsidR="00104CA5" w:rsidRPr="00CF2BB1" w14:paraId="60CB5AA2" w14:textId="77777777" w:rsidTr="00104CA5">
        <w:tc>
          <w:tcPr>
            <w:tcW w:w="3315" w:type="dxa"/>
            <w:shd w:val="clear" w:color="auto" w:fill="auto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0752" w:type="dxa"/>
            <w:gridSpan w:val="13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4CA5">
        <w:tc>
          <w:tcPr>
            <w:tcW w:w="3315" w:type="dxa"/>
            <w:shd w:val="clear" w:color="auto" w:fill="auto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4CA5" w:rsidRPr="00CF2BB1" w14:paraId="5725CA12" w14:textId="77777777" w:rsidTr="00104CA5">
        <w:tc>
          <w:tcPr>
            <w:tcW w:w="3315" w:type="dxa"/>
            <w:shd w:val="clear" w:color="auto" w:fill="auto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0CF56F11" w14:textId="77777777" w:rsidR="00CC55F1" w:rsidRDefault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  <w:p w14:paraId="73B7FA62" w14:textId="0647D650" w:rsidR="00104CA5" w:rsidRPr="00A7477C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47ED6B38" w14:textId="2C46DDAB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41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4CA5">
        <w:tc>
          <w:tcPr>
            <w:tcW w:w="3315" w:type="dxa"/>
            <w:shd w:val="clear" w:color="auto" w:fill="auto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CA5" w:rsidRPr="00CF2BB1" w14:paraId="06C1EA58" w14:textId="77777777" w:rsidTr="00104CA5">
        <w:trPr>
          <w:tblHeader/>
        </w:trPr>
        <w:tc>
          <w:tcPr>
            <w:tcW w:w="3315" w:type="dxa"/>
            <w:shd w:val="clear" w:color="auto" w:fill="auto"/>
          </w:tcPr>
          <w:p w14:paraId="3E4A69DB" w14:textId="1056317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A6F50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F50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3" w:type="dxa"/>
            <w:gridSpan w:val="2"/>
            <w:vAlign w:val="center"/>
          </w:tcPr>
          <w:p w14:paraId="47CBC1D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ED903D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6743C2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0435365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872264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E32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129DF4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0B78C0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C8502B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5C572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2C2D06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CA5" w:rsidRPr="00CF2BB1" w14:paraId="15E3F51F" w14:textId="77777777" w:rsidTr="00104CA5">
        <w:tc>
          <w:tcPr>
            <w:tcW w:w="3315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54C3F2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CF2BB1" w14:paraId="1B4C1201" w14:textId="77777777" w:rsidTr="00104CA5">
        <w:tc>
          <w:tcPr>
            <w:tcW w:w="3315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4B98EB5D" w14:textId="35C27D8D" w:rsidR="00104CA5" w:rsidRPr="00472DAE" w:rsidRDefault="00AD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53,333</w:t>
            </w:r>
          </w:p>
        </w:tc>
        <w:tc>
          <w:tcPr>
            <w:tcW w:w="236" w:type="dxa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057E7A32" w14:textId="3EAC4802" w:rsidR="00104CA5" w:rsidRPr="00472DAE" w:rsidRDefault="0027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5830EE0" w14:textId="0EF75EE3" w:rsidR="00104CA5" w:rsidRPr="00472DAE" w:rsidRDefault="00517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53,333</w:t>
            </w:r>
          </w:p>
        </w:tc>
        <w:tc>
          <w:tcPr>
            <w:tcW w:w="269" w:type="dxa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2F0D09C" w14:textId="6D87BCFF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53,333</w:t>
            </w:r>
          </w:p>
        </w:tc>
        <w:tc>
          <w:tcPr>
            <w:tcW w:w="269" w:type="dxa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19EEA14F" w14:textId="50C452A6" w:rsidR="00104CA5" w:rsidRPr="00472DAE" w:rsidRDefault="009F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408A91A" w14:textId="0EEB3223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53,333</w:t>
            </w:r>
          </w:p>
        </w:tc>
      </w:tr>
      <w:tr w:rsidR="00104CA5" w:rsidRPr="00CF2BB1" w14:paraId="31E99219" w14:textId="77777777" w:rsidTr="00104CA5">
        <w:tc>
          <w:tcPr>
            <w:tcW w:w="3315" w:type="dxa"/>
          </w:tcPr>
          <w:p w14:paraId="505B75B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5FC101DE" w14:textId="78CD0FEF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A71878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06A0743" w14:textId="25C45A68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EA5636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9E3BDAF" w14:textId="3C3DB13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0F0DD2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136127AB" w14:textId="3A21C2DF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13B80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32B6A248" w14:textId="2D413883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237C6B7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77347140" w14:textId="38ABAE0F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CF2BB1" w14:paraId="53074BF0" w14:textId="77777777" w:rsidTr="00104CA5">
        <w:tc>
          <w:tcPr>
            <w:tcW w:w="3315" w:type="dxa"/>
          </w:tcPr>
          <w:p w14:paraId="689687A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71DEB8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85823F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868C0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5ACEA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75BD616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D4FC94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78E9564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A9F9F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A9B8B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32212A7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3D67D29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CF2BB1" w14:paraId="35E17982" w14:textId="77777777" w:rsidTr="00104CA5">
        <w:tc>
          <w:tcPr>
            <w:tcW w:w="3315" w:type="dxa"/>
          </w:tcPr>
          <w:p w14:paraId="59F928E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46A30347" w14:textId="4C3BD22D" w:rsidR="00104CA5" w:rsidRPr="00472DAE" w:rsidRDefault="001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48</w:t>
            </w:r>
            <w:r w:rsidR="00170DA6" w:rsidRPr="00472DAE">
              <w:rPr>
                <w:rFonts w:ascii="Angsana New" w:hAnsi="Angsana New"/>
                <w:sz w:val="30"/>
                <w:szCs w:val="30"/>
              </w:rPr>
              <w:t>,939</w:t>
            </w:r>
          </w:p>
        </w:tc>
        <w:tc>
          <w:tcPr>
            <w:tcW w:w="236" w:type="dxa"/>
          </w:tcPr>
          <w:p w14:paraId="76C1A11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D4D070D" w14:textId="75EC7E47" w:rsidR="00104CA5" w:rsidRPr="00472DAE" w:rsidRDefault="00F52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483E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115B480" w14:textId="02DB0071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48,939</w:t>
            </w:r>
          </w:p>
        </w:tc>
        <w:tc>
          <w:tcPr>
            <w:tcW w:w="269" w:type="dxa"/>
            <w:vAlign w:val="center"/>
          </w:tcPr>
          <w:p w14:paraId="58BA5C1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006B5358" w14:textId="61176305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48,939</w:t>
            </w:r>
          </w:p>
        </w:tc>
        <w:tc>
          <w:tcPr>
            <w:tcW w:w="269" w:type="dxa"/>
          </w:tcPr>
          <w:p w14:paraId="306915E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A7A554D" w14:textId="2DEC5236" w:rsidR="00104CA5" w:rsidRPr="00472DAE" w:rsidRDefault="001B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52273F2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6AEAAF6" w14:textId="430F70FC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48,939</w:t>
            </w:r>
          </w:p>
        </w:tc>
      </w:tr>
      <w:tr w:rsidR="00104CA5" w:rsidRPr="00CF2BB1" w14:paraId="613F544D" w14:textId="77777777" w:rsidTr="00104CA5">
        <w:tc>
          <w:tcPr>
            <w:tcW w:w="3315" w:type="dxa"/>
          </w:tcPr>
          <w:p w14:paraId="25FF37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4AFD800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A264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8CFF37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4CBB22C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4231CEE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0BDB975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02499E2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D4504D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3BD6F78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40E21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3C10880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04CA5" w:rsidRPr="00CF2BB1" w14:paraId="3E193625" w14:textId="77777777" w:rsidTr="00104CA5">
        <w:tc>
          <w:tcPr>
            <w:tcW w:w="3315" w:type="dxa"/>
          </w:tcPr>
          <w:p w14:paraId="5591ED0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401F2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F9138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66F30D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62B2235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7029C0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A28365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3BAAA1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B1BE41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809EE8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010259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67E80A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A7632D" w14:paraId="76AD1B06" w14:textId="77777777" w:rsidTr="00CE534B">
        <w:tc>
          <w:tcPr>
            <w:tcW w:w="3315" w:type="dxa"/>
          </w:tcPr>
          <w:p w14:paraId="683EFD8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539114BC" w14:textId="05FEA616" w:rsidR="00104CA5" w:rsidRPr="00472DAE" w:rsidRDefault="00BE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D55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359DE5F9" w14:textId="6B29E542" w:rsidR="00104CA5" w:rsidRPr="00472DAE" w:rsidRDefault="0017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134,101</w:t>
            </w:r>
          </w:p>
        </w:tc>
        <w:tc>
          <w:tcPr>
            <w:tcW w:w="241" w:type="dxa"/>
            <w:vAlign w:val="center"/>
          </w:tcPr>
          <w:p w14:paraId="058C4F0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2BFD97D" w14:textId="452847DF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134,101</w:t>
            </w:r>
          </w:p>
        </w:tc>
        <w:tc>
          <w:tcPr>
            <w:tcW w:w="269" w:type="dxa"/>
            <w:vAlign w:val="center"/>
          </w:tcPr>
          <w:p w14:paraId="4507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BFF02E8" w14:textId="788A1E93" w:rsidR="00104CA5" w:rsidRPr="00472DAE" w:rsidRDefault="00DF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111F531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9C3D798" w14:textId="67BAF162" w:rsidR="00104CA5" w:rsidRPr="00472DAE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116,</w:t>
            </w:r>
            <w:r w:rsidR="00D63113" w:rsidRPr="00472DAE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318" w:type="dxa"/>
            <w:shd w:val="clear" w:color="auto" w:fill="auto"/>
            <w:vAlign w:val="bottom"/>
          </w:tcPr>
          <w:p w14:paraId="6932E9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1362EC5" w14:textId="711F92A0" w:rsidR="00104CA5" w:rsidRPr="007C0388" w:rsidRDefault="008B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116,</w:t>
            </w:r>
            <w:r w:rsidR="00D63113" w:rsidRPr="00472DAE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A053F6" w:rsidRPr="00455175" w14:paraId="12D58C04" w14:textId="77777777">
        <w:tc>
          <w:tcPr>
            <w:tcW w:w="3315" w:type="dxa"/>
            <w:shd w:val="clear" w:color="auto" w:fill="auto"/>
          </w:tcPr>
          <w:p w14:paraId="180F738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0752" w:type="dxa"/>
            <w:gridSpan w:val="13"/>
          </w:tcPr>
          <w:p w14:paraId="23D08D9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A053F6" w:rsidRPr="00455175" w14:paraId="4E758FB0" w14:textId="77777777">
        <w:tc>
          <w:tcPr>
            <w:tcW w:w="3315" w:type="dxa"/>
            <w:shd w:val="clear" w:color="auto" w:fill="auto"/>
          </w:tcPr>
          <w:p w14:paraId="25692FF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F6237F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060A477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53646B4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053F6" w:rsidRPr="00455175" w14:paraId="78A4C906" w14:textId="77777777">
        <w:tc>
          <w:tcPr>
            <w:tcW w:w="3315" w:type="dxa"/>
            <w:shd w:val="clear" w:color="auto" w:fill="auto"/>
          </w:tcPr>
          <w:p w14:paraId="0F16328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619DF60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033B59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26CFCD0C" w14:textId="0CFA1610" w:rsidR="00557DC1" w:rsidRPr="00A7477C" w:rsidRDefault="0055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AC9AD08" w14:textId="34FB469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210CDB2E" w14:textId="0A928A3C" w:rsidR="00A053F6" w:rsidRPr="00A7477C" w:rsidRDefault="00A053F6" w:rsidP="0055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41" w:type="dxa"/>
          </w:tcPr>
          <w:p w14:paraId="05414576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41279D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277612A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7B61A5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4E17640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264617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66194B5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6CABC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3F6" w:rsidRPr="00455175" w14:paraId="555CE379" w14:textId="77777777">
        <w:tc>
          <w:tcPr>
            <w:tcW w:w="3315" w:type="dxa"/>
            <w:shd w:val="clear" w:color="auto" w:fill="auto"/>
          </w:tcPr>
          <w:p w14:paraId="64C0F05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58D097D0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3F6" w:rsidRPr="00455175" w14:paraId="6D876402" w14:textId="77777777">
        <w:trPr>
          <w:tblHeader/>
        </w:trPr>
        <w:tc>
          <w:tcPr>
            <w:tcW w:w="3315" w:type="dxa"/>
            <w:shd w:val="clear" w:color="auto" w:fill="auto"/>
          </w:tcPr>
          <w:p w14:paraId="678F7BC9" w14:textId="315AB27D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83" w:type="dxa"/>
            <w:gridSpan w:val="2"/>
            <w:vAlign w:val="center"/>
          </w:tcPr>
          <w:p w14:paraId="068CBE4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06BEDE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79371E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5E860F8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80E68A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D110B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5E7A9AE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095CE7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E1E5B5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5DA2BD3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2ECE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3F6" w:rsidRPr="00455175" w14:paraId="7BD28591" w14:textId="77777777">
        <w:tc>
          <w:tcPr>
            <w:tcW w:w="3315" w:type="dxa"/>
          </w:tcPr>
          <w:p w14:paraId="7E1497D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7712CBE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2650C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03F61B7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1387918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2E6827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028FA2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F12B1D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3C898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1C75ABF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69539A2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D4EB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455175" w14:paraId="12C3C466" w14:textId="77777777">
        <w:tc>
          <w:tcPr>
            <w:tcW w:w="3315" w:type="dxa"/>
          </w:tcPr>
          <w:p w14:paraId="565B14D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7F3C78F6" w14:textId="0160717A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4DF9804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7BB415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C78C9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36A3861" w14:textId="249AF9E2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9" w:type="dxa"/>
            <w:vAlign w:val="center"/>
          </w:tcPr>
          <w:p w14:paraId="0D01B6C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5CEE750" w14:textId="53162D70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9" w:type="dxa"/>
            <w:vAlign w:val="bottom"/>
          </w:tcPr>
          <w:p w14:paraId="3D8C9FC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56DBA76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bottom"/>
          </w:tcPr>
          <w:p w14:paraId="43B321F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2BF0DA" w14:textId="0981FC7F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A053F6" w:rsidRPr="00455175" w14:paraId="7C4CFA85" w14:textId="77777777">
        <w:tc>
          <w:tcPr>
            <w:tcW w:w="3315" w:type="dxa"/>
          </w:tcPr>
          <w:p w14:paraId="7B52316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1B3F2187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F6067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C63F06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10B91F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3EA864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72DD5F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4772B57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C6A00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0F68E0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4DB2853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4AC97E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455175" w14:paraId="600DB74E" w14:textId="77777777">
        <w:tc>
          <w:tcPr>
            <w:tcW w:w="3315" w:type="dxa"/>
          </w:tcPr>
          <w:p w14:paraId="3033AC97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4970E277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AACBF4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031FA2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56865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A6C2E6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33C7F0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52E315E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CCF6C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E23BCF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C14D14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15AE700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455175" w14:paraId="6ECCAF15" w14:textId="77777777">
        <w:tc>
          <w:tcPr>
            <w:tcW w:w="3315" w:type="dxa"/>
          </w:tcPr>
          <w:p w14:paraId="093E0C9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2C75F438" w14:textId="1AEC740A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4426C96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1F08818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45EECF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8B5AB66" w14:textId="4CAC181E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69" w:type="dxa"/>
            <w:vAlign w:val="center"/>
          </w:tcPr>
          <w:p w14:paraId="1C7D68E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22F5C7D" w14:textId="2EB2D96F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69" w:type="dxa"/>
          </w:tcPr>
          <w:p w14:paraId="3DFBDBB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228A6B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6C908CE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07A4C45" w14:textId="6EC76CF7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A053F6" w:rsidRPr="00455175" w14:paraId="2A8AF08B" w14:textId="77777777">
        <w:tc>
          <w:tcPr>
            <w:tcW w:w="3315" w:type="dxa"/>
          </w:tcPr>
          <w:p w14:paraId="3D65A56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7F88221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490778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5545CE6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720C423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5B565C40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1B1DFCB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6874967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BBCACC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703DBA9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0B2D153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5B92D1E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053F6" w:rsidRPr="00455175" w14:paraId="3146CFF5" w14:textId="77777777">
        <w:tc>
          <w:tcPr>
            <w:tcW w:w="3315" w:type="dxa"/>
          </w:tcPr>
          <w:p w14:paraId="2F3AE0B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00CC56C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29D8E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272C9C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B3642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5171BD7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293ECD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FF2810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54C999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6AC606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DFC7FD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AC0CB5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455175" w14:paraId="13F583AA" w14:textId="77777777">
        <w:tc>
          <w:tcPr>
            <w:tcW w:w="3315" w:type="dxa"/>
          </w:tcPr>
          <w:p w14:paraId="04A4B8A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3E4DBA6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F527C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4603209B" w14:textId="31A91AD9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41" w:type="dxa"/>
            <w:vAlign w:val="center"/>
          </w:tcPr>
          <w:p w14:paraId="0106C01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B02F2E9" w14:textId="705401C3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69" w:type="dxa"/>
            <w:vAlign w:val="center"/>
          </w:tcPr>
          <w:p w14:paraId="3B2DD15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7C44C1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70A91B7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28FE579" w14:textId="2308934C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318" w:type="dxa"/>
            <w:vAlign w:val="bottom"/>
          </w:tcPr>
          <w:p w14:paraId="056317D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59583FE" w14:textId="0B9F0B18" w:rsidR="00A053F6" w:rsidRPr="00472DAE" w:rsidRDefault="00F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A053F6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</w:tbl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F53B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Pr="00472DAE" w:rsidRDefault="00DF1E03" w:rsidP="007A3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5D6399EA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  <w:shd w:val="clear" w:color="auto" w:fill="auto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  <w:shd w:val="clear" w:color="auto" w:fill="auto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  <w:shd w:val="clear" w:color="auto" w:fill="auto"/>
          </w:tcPr>
          <w:p w14:paraId="7E65D275" w14:textId="1E35E517" w:rsidR="00A053F6" w:rsidRPr="00472DAE" w:rsidRDefault="00A053F6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472DAE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2DAE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E583E57" w:rsidR="00147585" w:rsidRPr="00472DAE" w:rsidRDefault="00147585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1"/>
        <w:gridCol w:w="270"/>
        <w:gridCol w:w="1799"/>
      </w:tblGrid>
      <w:tr w:rsidR="00902C0E" w:rsidRPr="00433F02" w14:paraId="58E7D7E6" w14:textId="77777777" w:rsidTr="00902C0E">
        <w:trPr>
          <w:trHeight w:val="659"/>
          <w:tblHeader/>
        </w:trPr>
        <w:tc>
          <w:tcPr>
            <w:tcW w:w="2941" w:type="pct"/>
          </w:tcPr>
          <w:p w14:paraId="437C4855" w14:textId="7777777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7FE1C4D9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A6F50"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F50"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A6F50"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32" w:type="pct"/>
          </w:tcPr>
          <w:p w14:paraId="4BE2E7F5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2B71C3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58F23379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902C0E">
        <w:trPr>
          <w:tblHeader/>
        </w:trPr>
        <w:tc>
          <w:tcPr>
            <w:tcW w:w="2941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9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902C0E">
        <w:tc>
          <w:tcPr>
            <w:tcW w:w="2941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204560B2" w14:textId="7D00F310" w:rsidR="001E24E9" w:rsidRPr="00472DA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D2D2D" w14:textId="655B28DB" w:rsidR="001E24E9" w:rsidRPr="00472DA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7A" w:rsidRPr="00433F02" w14:paraId="7175EC2B" w14:textId="77777777" w:rsidTr="00733B18">
        <w:tc>
          <w:tcPr>
            <w:tcW w:w="2941" w:type="pct"/>
          </w:tcPr>
          <w:p w14:paraId="261BB31C" w14:textId="45D203AD" w:rsidR="00EB3A7A" w:rsidRPr="00472DA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32" w:type="pct"/>
            <w:shd w:val="clear" w:color="auto" w:fill="auto"/>
          </w:tcPr>
          <w:p w14:paraId="0FB3109E" w14:textId="1E99688F" w:rsidR="00EB3A7A" w:rsidRPr="00472DAE" w:rsidRDefault="00FC11E5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276FA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147" w:type="pct"/>
          </w:tcPr>
          <w:p w14:paraId="63912FE6" w14:textId="77777777" w:rsidR="00EB3A7A" w:rsidRPr="00472DA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53E774BA" w14:textId="68C33F56" w:rsidR="00EB3A7A" w:rsidRPr="00472DAE" w:rsidRDefault="00FC11E5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276FA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C16276" w:rsidRPr="00433F02" w14:paraId="3E34D84E" w14:textId="77777777" w:rsidTr="00733B18">
        <w:tc>
          <w:tcPr>
            <w:tcW w:w="2941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A28DE9" w14:textId="2EB706C0" w:rsidR="00C16276" w:rsidRPr="00472DAE" w:rsidRDefault="00FC11E5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172DFE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147" w:type="pct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CCB01" w14:textId="699CDDF6" w:rsidR="00C16276" w:rsidRPr="00472DAE" w:rsidRDefault="00FC11E5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172DFE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627</w:t>
            </w:r>
          </w:p>
        </w:tc>
      </w:tr>
      <w:tr w:rsidR="001E24E9" w:rsidRPr="00433F02" w14:paraId="17C4B5CE" w14:textId="77777777" w:rsidTr="00902C0E">
        <w:tc>
          <w:tcPr>
            <w:tcW w:w="2941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2F4C28C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902C0E">
        <w:tc>
          <w:tcPr>
            <w:tcW w:w="2941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32" w:type="pct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E460432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34B646B8" w14:textId="77777777" w:rsidTr="005B7F8F">
        <w:tc>
          <w:tcPr>
            <w:tcW w:w="2941" w:type="pct"/>
          </w:tcPr>
          <w:p w14:paraId="4EBD8B6E" w14:textId="43F4FB34" w:rsidR="001E24E9" w:rsidRPr="00472DAE" w:rsidRDefault="00A05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="00361D23" w:rsidRPr="008D5030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ของสินทรัพย์ที่มีมูลค่าต่ำ</w:t>
            </w:r>
          </w:p>
        </w:tc>
        <w:tc>
          <w:tcPr>
            <w:tcW w:w="932" w:type="pct"/>
            <w:shd w:val="clear" w:color="auto" w:fill="auto"/>
          </w:tcPr>
          <w:p w14:paraId="589ACD15" w14:textId="2F48A6E3" w:rsidR="001E24E9" w:rsidRPr="00472DAE" w:rsidRDefault="00FC11E5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6AE3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45BA7B77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1E1F6018" w14:textId="70F6697B" w:rsidR="001E24E9" w:rsidRPr="00472DAE" w:rsidRDefault="00FC11E5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A4AB4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</w:tr>
      <w:tr w:rsidR="009437EA" w:rsidRPr="00433F02" w14:paraId="61033124" w14:textId="77777777" w:rsidTr="005B7F8F">
        <w:tc>
          <w:tcPr>
            <w:tcW w:w="2941" w:type="pct"/>
          </w:tcPr>
          <w:p w14:paraId="17FBDBC4" w14:textId="1486A3A2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  <w:shd w:val="clear" w:color="auto" w:fill="auto"/>
          </w:tcPr>
          <w:p w14:paraId="342A9AB6" w14:textId="00B4087A" w:rsidR="009437EA" w:rsidRPr="00472DAE" w:rsidRDefault="00FC11E5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E61BB9"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47" w:type="pct"/>
          </w:tcPr>
          <w:p w14:paraId="617E0DE9" w14:textId="77777777" w:rsidR="009437EA" w:rsidRPr="00472DA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BE87CA9" w14:textId="7AAF4049" w:rsidR="009437EA" w:rsidRPr="00472DAE" w:rsidRDefault="00FC11E5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E61BB9"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</w:tr>
      <w:tr w:rsidR="009437EA" w:rsidRPr="00433F02" w14:paraId="2AFB0829" w14:textId="77777777" w:rsidTr="005B7F8F">
        <w:tc>
          <w:tcPr>
            <w:tcW w:w="2941" w:type="pct"/>
          </w:tcPr>
          <w:p w14:paraId="27039A2A" w14:textId="4173ED20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D49B4"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2" w:type="pct"/>
            <w:shd w:val="clear" w:color="auto" w:fill="auto"/>
          </w:tcPr>
          <w:p w14:paraId="503E118D" w14:textId="1A96CEF3" w:rsidR="009437EA" w:rsidRPr="00472DAE" w:rsidRDefault="00FC11E5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591963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47" w:type="pct"/>
          </w:tcPr>
          <w:p w14:paraId="78343552" w14:textId="77777777" w:rsidR="009437EA" w:rsidRPr="00472DA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5EE8899" w14:textId="731C700A" w:rsidR="009437EA" w:rsidRPr="00472DAE" w:rsidRDefault="00FC11E5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D871CF" w:rsidRPr="00472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D626B2" w:rsidRPr="00902C0E" w14:paraId="284951C3" w14:textId="77777777" w:rsidTr="005B7F8F">
        <w:tc>
          <w:tcPr>
            <w:tcW w:w="2941" w:type="pct"/>
          </w:tcPr>
          <w:p w14:paraId="4627CB08" w14:textId="5E687515" w:rsidR="00D626B2" w:rsidRPr="00472DAE" w:rsidRDefault="009437EA" w:rsidP="00D6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4C140" w14:textId="7E0869C1" w:rsidR="00D626B2" w:rsidRPr="00472DAE" w:rsidRDefault="00FC11E5" w:rsidP="00D626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  <w:r w:rsidR="00A34693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147" w:type="pct"/>
          </w:tcPr>
          <w:p w14:paraId="6E96C229" w14:textId="77777777" w:rsidR="00D626B2" w:rsidRPr="00472DAE" w:rsidRDefault="00D626B2" w:rsidP="00D6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A3A04C" w14:textId="0C9D1EA8" w:rsidR="00D626B2" w:rsidRPr="009437EA" w:rsidRDefault="00FC11E5" w:rsidP="00D626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="00C05B84"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72DAE" w:rsidRDefault="006A47AF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472DA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72DA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0685941C" w:rsidR="00943CCB" w:rsidRPr="00472DAE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1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472DAE">
        <w:rPr>
          <w:rFonts w:ascii="Angsana New" w:hAnsi="Angsana New"/>
          <w:sz w:val="30"/>
          <w:szCs w:val="30"/>
        </w:rPr>
        <w:t>2560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z w:val="30"/>
          <w:szCs w:val="30"/>
        </w:rPr>
        <w:t>15</w:t>
      </w:r>
      <w:r w:rsidRPr="00472DAE">
        <w:rPr>
          <w:rFonts w:ascii="Angsana New" w:hAnsi="Angsana New"/>
          <w:b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pacing w:val="-2"/>
          <w:sz w:val="30"/>
          <w:szCs w:val="30"/>
        </w:rPr>
        <w:t>16</w:t>
      </w:r>
      <w:r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472DAE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472DAE">
        <w:rPr>
          <w:rFonts w:ascii="Angsana New" w:hAnsi="Angsana New"/>
          <w:b/>
          <w:spacing w:val="-2"/>
          <w:sz w:val="30"/>
          <w:szCs w:val="30"/>
        </w:rPr>
        <w:br/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>ณ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760937" w:rsidRPr="00472DAE">
        <w:rPr>
          <w:rFonts w:ascii="Angsana New" w:hAnsi="Angsana New"/>
          <w:sz w:val="30"/>
          <w:szCs w:val="30"/>
          <w:cs/>
        </w:rPr>
        <w:t>วันที่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Theme="majorBidi" w:hAnsiTheme="majorBidi" w:cstheme="majorBidi"/>
          <w:sz w:val="30"/>
          <w:szCs w:val="30"/>
        </w:rPr>
        <w:t>30</w:t>
      </w:r>
      <w:r w:rsidR="001E4052" w:rsidRPr="00472DAE">
        <w:rPr>
          <w:rFonts w:asciiTheme="majorBidi" w:hAnsiTheme="majorBidi" w:cstheme="majorBidi"/>
          <w:sz w:val="30"/>
          <w:szCs w:val="30"/>
        </w:rPr>
        <w:t xml:space="preserve"> </w:t>
      </w:r>
      <w:r w:rsidR="009A056E" w:rsidRPr="00472DAE">
        <w:rPr>
          <w:rFonts w:asciiTheme="majorBidi" w:hAnsiTheme="majorBidi" w:hint="cs"/>
          <w:sz w:val="30"/>
          <w:szCs w:val="30"/>
          <w:cs/>
        </w:rPr>
        <w:t>กันยายน</w:t>
      </w:r>
      <w:r w:rsidR="001E4052" w:rsidRPr="00472DAE">
        <w:rPr>
          <w:rFonts w:asciiTheme="majorBidi" w:hAnsiTheme="majorBidi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2567</w:t>
      </w:r>
      <w:r w:rsidR="00FF0057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8</w:t>
      </w:r>
      <w:r w:rsidR="00D615FB" w:rsidRPr="00472DAE">
        <w:rPr>
          <w:rFonts w:ascii="Angsana New" w:hAnsi="Angsana New"/>
          <w:sz w:val="30"/>
          <w:szCs w:val="30"/>
        </w:rPr>
        <w:t>.</w:t>
      </w:r>
      <w:r w:rsidR="00FC11E5" w:rsidRPr="00472DAE">
        <w:rPr>
          <w:rFonts w:ascii="Angsana New" w:hAnsi="Angsana New"/>
          <w:sz w:val="30"/>
          <w:szCs w:val="30"/>
        </w:rPr>
        <w:t>4</w:t>
      </w:r>
      <w:r w:rsidR="009A056E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472DAE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57614832" w:rsidR="00C44C2D" w:rsidRPr="00472DAE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21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472DAE">
        <w:rPr>
          <w:rFonts w:ascii="Angsana New" w:hAnsi="Angsana New"/>
          <w:sz w:val="30"/>
          <w:szCs w:val="30"/>
        </w:rPr>
        <w:t>2562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pacing w:val="-4"/>
          <w:sz w:val="30"/>
          <w:szCs w:val="30"/>
        </w:rPr>
        <w:t>50</w:t>
      </w:r>
      <w:r w:rsidR="00490CCE"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z w:val="30"/>
          <w:szCs w:val="30"/>
        </w:rPr>
        <w:t>19</w:t>
      </w:r>
      <w:r w:rsidRPr="00472DAE">
        <w:rPr>
          <w:rFonts w:ascii="Angsana New" w:hAnsi="Angsana New"/>
          <w:bCs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ปี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11E5" w:rsidRPr="00472DAE">
        <w:rPr>
          <w:rFonts w:asciiTheme="majorBidi" w:hAnsiTheme="majorBidi" w:cstheme="majorBidi"/>
          <w:sz w:val="30"/>
          <w:szCs w:val="30"/>
        </w:rPr>
        <w:t>30</w:t>
      </w:r>
      <w:r w:rsidR="001E4052" w:rsidRPr="00472D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056E" w:rsidRPr="00472DAE">
        <w:rPr>
          <w:rFonts w:asciiTheme="majorBidi" w:hAnsiTheme="majorBidi" w:hint="cs"/>
          <w:sz w:val="30"/>
          <w:szCs w:val="30"/>
          <w:cs/>
        </w:rPr>
        <w:t>กันยายน</w:t>
      </w:r>
      <w:r w:rsidR="001E4052" w:rsidRPr="00472DAE">
        <w:rPr>
          <w:rFonts w:asciiTheme="majorBidi" w:hAnsiTheme="majorBidi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2567</w:t>
      </w:r>
      <w:r w:rsidR="00DD0893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472DAE">
        <w:rPr>
          <w:rFonts w:ascii="Angsana New" w:hAnsi="Angsana New"/>
          <w:sz w:val="30"/>
          <w:szCs w:val="30"/>
          <w:cs/>
        </w:rPr>
        <w:t xml:space="preserve"> </w:t>
      </w:r>
      <w:r w:rsidR="006E144D" w:rsidRPr="00472DAE">
        <w:rPr>
          <w:rFonts w:ascii="Angsana New" w:hAnsi="Angsana New"/>
          <w:sz w:val="30"/>
          <w:szCs w:val="30"/>
        </w:rPr>
        <w:br/>
      </w:r>
      <w:r w:rsidR="00FC11E5" w:rsidRPr="00472DAE">
        <w:rPr>
          <w:rFonts w:ascii="Angsana New" w:hAnsi="Angsana New"/>
          <w:sz w:val="30"/>
          <w:szCs w:val="30"/>
        </w:rPr>
        <w:t>37</w:t>
      </w:r>
      <w:r w:rsidR="00925C66" w:rsidRPr="00472DAE">
        <w:rPr>
          <w:rFonts w:ascii="Angsana New" w:hAnsi="Angsana New"/>
          <w:sz w:val="30"/>
          <w:szCs w:val="30"/>
          <w:cs/>
        </w:rPr>
        <w:t>.</w:t>
      </w:r>
      <w:r w:rsidR="00FC11E5" w:rsidRPr="00472DAE">
        <w:rPr>
          <w:rFonts w:ascii="Angsana New" w:hAnsi="Angsana New"/>
          <w:sz w:val="30"/>
          <w:szCs w:val="30"/>
        </w:rPr>
        <w:t>0</w:t>
      </w:r>
      <w:r w:rsidR="003525C5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87C5FD" w14:textId="77777777" w:rsidR="00325863" w:rsidRPr="00472DAE" w:rsidRDefault="00325863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951502" w14:textId="3B75CB61" w:rsidR="00AB103C" w:rsidRPr="00472DAE" w:rsidRDefault="00AB103C" w:rsidP="00B06A2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/>
          <w:sz w:val="30"/>
          <w:szCs w:val="30"/>
          <w:cs/>
          <w:lang w:val="en-US"/>
        </w:rPr>
        <w:t>หนี้สินที่อาจเกิดขึ้น</w:t>
      </w:r>
    </w:p>
    <w:p w14:paraId="3083C037" w14:textId="77777777" w:rsidR="00B856BF" w:rsidRPr="00472DAE" w:rsidRDefault="00B856BF" w:rsidP="00B8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BA1A54" w14:textId="433A6682" w:rsidR="003B212C" w:rsidRDefault="00AB103C" w:rsidP="003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/>
          <w:b/>
          <w:sz w:val="30"/>
          <w:szCs w:val="30"/>
          <w:cs/>
        </w:rPr>
        <w:t>บริษัทเป็นจำเลยจากการถูกฟ้องเกี่ยวกับการเลิกจ้างที่ไม่เป็นธรรมกับอดีตพนักงาน</w:t>
      </w:r>
      <w:r w:rsidR="000A7EEA" w:rsidRPr="00472DAE">
        <w:rPr>
          <w:rFonts w:ascii="Angsana New" w:hAnsi="Angsana New" w:hint="cs"/>
          <w:b/>
          <w:sz w:val="30"/>
          <w:szCs w:val="30"/>
          <w:cs/>
        </w:rPr>
        <w:t>ราย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หนึ่ง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โดยพนักงานดังกล่าวเรียกค่าเสียหายเป็นจำนวนเงิน </w:t>
      </w:r>
      <w:r w:rsidR="00FC11E5" w:rsidRPr="00472DAE">
        <w:rPr>
          <w:rFonts w:ascii="Angsana New" w:hAnsi="Angsana New"/>
          <w:bCs/>
          <w:sz w:val="30"/>
          <w:szCs w:val="30"/>
        </w:rPr>
        <w:t>38</w:t>
      </w:r>
      <w:r w:rsidR="00035A28" w:rsidRPr="00472DAE">
        <w:rPr>
          <w:rFonts w:ascii="Angsana New" w:hAnsi="Angsana New"/>
          <w:bCs/>
          <w:sz w:val="30"/>
          <w:szCs w:val="30"/>
        </w:rPr>
        <w:t>.</w:t>
      </w:r>
      <w:r w:rsidR="00FC11E5" w:rsidRPr="00472DAE">
        <w:rPr>
          <w:rFonts w:ascii="Angsana New" w:hAnsi="Angsana New"/>
          <w:bCs/>
          <w:sz w:val="30"/>
          <w:szCs w:val="30"/>
        </w:rPr>
        <w:t>5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D41BBF" w:rsidRPr="00472DAE">
        <w:rPr>
          <w:rFonts w:ascii="Angsana New" w:hAnsi="Angsana New" w:hint="cs"/>
          <w:b/>
          <w:sz w:val="30"/>
          <w:szCs w:val="30"/>
          <w:cs/>
        </w:rPr>
        <w:t xml:space="preserve">ณ </w:t>
      </w:r>
      <w:r w:rsidR="00CA4AFA" w:rsidRPr="00472DAE">
        <w:rPr>
          <w:rFonts w:ascii="Angsana New" w:hAnsi="Angsana New" w:hint="cs"/>
          <w:b/>
          <w:sz w:val="30"/>
          <w:szCs w:val="30"/>
          <w:cs/>
        </w:rPr>
        <w:t>วันที่ในรายงานนี้</w:t>
      </w:r>
      <w:r w:rsidR="00FC3C2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ศาลชั้นต้นพิพากษายกฟ้องคดีดังกล่าวและ</w:t>
      </w:r>
      <w:r w:rsidR="007404F1">
        <w:rPr>
          <w:rFonts w:ascii="Angsana New" w:hAnsi="Angsana New"/>
          <w:b/>
          <w:sz w:val="30"/>
          <w:szCs w:val="30"/>
        </w:rPr>
        <w:br/>
      </w:r>
      <w:r w:rsidR="00D73E60" w:rsidRPr="00414BEA">
        <w:rPr>
          <w:rFonts w:ascii="Angsana New" w:hAnsi="Angsana New"/>
          <w:b/>
          <w:sz w:val="30"/>
          <w:szCs w:val="30"/>
          <w:cs/>
        </w:rPr>
        <w:t>อยู่ระหว่างระยะเวลาการอุทธรณ์ของโจทก์</w:t>
      </w:r>
      <w:r w:rsidR="006E40FB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C5583" w:rsidRPr="00472DAE">
        <w:rPr>
          <w:rFonts w:ascii="Angsana New" w:hAnsi="Angsana New"/>
          <w:b/>
          <w:sz w:val="30"/>
          <w:szCs w:val="30"/>
          <w:cs/>
        </w:rPr>
        <w:t>ผู้บริหารเชื่อว่าบริษัทจะไม่ได้รับผลเสียหายอย่างมีสาระสำคัญจากคดีความดังกล่าวจึงไม่ได้บันทึกประมาณการหนี้สินในงบการเงิน</w:t>
      </w:r>
    </w:p>
    <w:p w14:paraId="62EC42AE" w14:textId="77777777" w:rsidR="00E569EB" w:rsidRDefault="00E569EB" w:rsidP="001B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8F01C7F" w14:textId="375AFC6F" w:rsidR="00EF42E1" w:rsidRDefault="00816B30" w:rsidP="00EF42E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816B30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A9B6EAE" w14:textId="77777777" w:rsidR="00C526B6" w:rsidRDefault="00C526B6" w:rsidP="001B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88D55D" w14:textId="208D19FA" w:rsidR="007404F1" w:rsidRPr="003B212C" w:rsidRDefault="007404F1" w:rsidP="00CA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04F1">
        <w:rPr>
          <w:rFonts w:ascii="Angsana New" w:hAnsi="Angsana New"/>
          <w:sz w:val="30"/>
          <w:szCs w:val="30"/>
          <w:cs/>
        </w:rPr>
        <w:t>ในเดือนตุลาคม</w:t>
      </w:r>
      <w:r>
        <w:rPr>
          <w:rFonts w:ascii="Angsana New" w:hAnsi="Angsana New"/>
          <w:sz w:val="30"/>
          <w:szCs w:val="30"/>
        </w:rPr>
        <w:t xml:space="preserve"> </w:t>
      </w:r>
      <w:r w:rsidRPr="007404F1">
        <w:rPr>
          <w:rFonts w:ascii="Angsana New" w:hAnsi="Angsana New"/>
          <w:sz w:val="30"/>
          <w:szCs w:val="30"/>
        </w:rPr>
        <w:t xml:space="preserve">2567 </w:t>
      </w:r>
      <w:r w:rsidRPr="007404F1">
        <w:rPr>
          <w:rFonts w:ascii="Angsana New" w:hAnsi="Angsana New"/>
          <w:sz w:val="30"/>
          <w:szCs w:val="30"/>
          <w:cs/>
        </w:rPr>
        <w:t>ที่ประชุมคณะกรรมการบริษัทได้อนุมัติการสละสิทธิ์การเข้าซื้อหุ้นสามัญเพิ่มทุนตามสัดส่วนการลงทุนของบริษัทย่อยแห่งหนึ่ง (บริษัท ๙ ปิโตร แอนด์ เซอร์วิส จำกัด) 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7404F1">
        <w:rPr>
          <w:rFonts w:ascii="Angsana New" w:hAnsi="Angsana New"/>
          <w:sz w:val="30"/>
          <w:szCs w:val="30"/>
        </w:rPr>
        <w:t>2</w:t>
      </w:r>
      <w:r w:rsidR="00FE71CE">
        <w:rPr>
          <w:rFonts w:ascii="Angsana New" w:hAnsi="Angsana New"/>
          <w:sz w:val="30"/>
          <w:szCs w:val="30"/>
        </w:rPr>
        <w:t>,</w:t>
      </w:r>
      <w:r w:rsidRPr="007404F1">
        <w:rPr>
          <w:rFonts w:ascii="Angsana New" w:hAnsi="Angsana New"/>
          <w:sz w:val="30"/>
          <w:szCs w:val="30"/>
        </w:rPr>
        <w:t>75</w:t>
      </w:r>
      <w:r w:rsidR="00FE71CE">
        <w:rPr>
          <w:rFonts w:ascii="Angsana New" w:hAnsi="Angsana New"/>
          <w:sz w:val="30"/>
          <w:szCs w:val="30"/>
        </w:rPr>
        <w:t>0,000</w:t>
      </w:r>
      <w:r w:rsidRPr="007404F1">
        <w:rPr>
          <w:rFonts w:ascii="Angsana New" w:hAnsi="Angsana New"/>
          <w:sz w:val="30"/>
          <w:szCs w:val="30"/>
        </w:rPr>
        <w:t xml:space="preserve"> </w:t>
      </w:r>
      <w:r w:rsidRPr="007404F1">
        <w:rPr>
          <w:rFonts w:ascii="Angsana New" w:hAnsi="Angsana New"/>
          <w:sz w:val="30"/>
          <w:szCs w:val="30"/>
          <w:cs/>
        </w:rPr>
        <w:t>หุ้น</w:t>
      </w:r>
      <w:r w:rsidR="0087015E" w:rsidRPr="0087015E">
        <w:rPr>
          <w:rFonts w:ascii="Angsana New" w:hAnsi="Angsana New"/>
          <w:spacing w:val="-4"/>
          <w:sz w:val="30"/>
          <w:szCs w:val="30"/>
        </w:rPr>
        <w:t xml:space="preserve"> </w:t>
      </w:r>
      <w:r w:rsidRPr="00C96822">
        <w:rPr>
          <w:rFonts w:ascii="Angsana New" w:hAnsi="Angsana New"/>
          <w:sz w:val="30"/>
          <w:szCs w:val="30"/>
          <w:cs/>
        </w:rPr>
        <w:t>เป็นจำนวนเงิน</w:t>
      </w:r>
      <w:r w:rsidR="00FE71CE">
        <w:rPr>
          <w:rFonts w:ascii="Angsana New" w:hAnsi="Angsana New"/>
          <w:sz w:val="30"/>
          <w:szCs w:val="30"/>
        </w:rPr>
        <w:t xml:space="preserve"> </w:t>
      </w:r>
      <w:r w:rsidRPr="007404F1">
        <w:rPr>
          <w:rFonts w:ascii="Angsana New" w:hAnsi="Angsana New"/>
          <w:sz w:val="30"/>
          <w:szCs w:val="30"/>
        </w:rPr>
        <w:t xml:space="preserve">27.5 </w:t>
      </w:r>
      <w:r w:rsidRPr="007404F1">
        <w:rPr>
          <w:rFonts w:ascii="Angsana New" w:hAnsi="Angsana New"/>
          <w:sz w:val="30"/>
          <w:szCs w:val="30"/>
          <w:cs/>
        </w:rPr>
        <w:t xml:space="preserve">ล้านบาท ให้ผู้ถือหุ้นรายหนึ่ง ทำให้สัดส่วนการลงทุนของกลุ่มบริษัทเหลือร้อยละ </w:t>
      </w:r>
      <w:r w:rsidRPr="007404F1">
        <w:rPr>
          <w:rFonts w:ascii="Angsana New" w:hAnsi="Angsana New"/>
          <w:sz w:val="30"/>
          <w:szCs w:val="30"/>
        </w:rPr>
        <w:t>50</w:t>
      </w:r>
    </w:p>
    <w:sectPr w:rsidR="007404F1" w:rsidRPr="003B212C" w:rsidSect="00773A7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DFF4" w14:textId="77777777" w:rsidR="004B153F" w:rsidRDefault="004B153F" w:rsidP="004956B4">
      <w:r>
        <w:separator/>
      </w:r>
    </w:p>
  </w:endnote>
  <w:endnote w:type="continuationSeparator" w:id="0">
    <w:p w14:paraId="64E9C27B" w14:textId="77777777" w:rsidR="004B153F" w:rsidRDefault="004B153F" w:rsidP="004956B4">
      <w:r>
        <w:continuationSeparator/>
      </w:r>
    </w:p>
  </w:endnote>
  <w:endnote w:type="continuationNotice" w:id="1">
    <w:p w14:paraId="28CBD686" w14:textId="77777777" w:rsidR="004B153F" w:rsidRDefault="004B15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2B73" w14:textId="6E710C72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0A597B2" w14:textId="77777777" w:rsidR="00773A73" w:rsidRPr="009D0735" w:rsidRDefault="00773A73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B9FE" w14:textId="0BB4D8D3" w:rsidR="00BA5B3A" w:rsidRPr="003021FF" w:rsidRDefault="00BA5B3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3F3FA19" w14:textId="77777777" w:rsidR="00BA5B3A" w:rsidRPr="009D0735" w:rsidRDefault="00BA5B3A" w:rsidP="00745469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553D93EB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44747">
      <w:rPr>
        <w:rFonts w:ascii="Angsana New" w:hAnsi="Angsana New"/>
        <w:noProof/>
        <w:sz w:val="30"/>
        <w:szCs w:val="30"/>
      </w:rPr>
      <w:t>1575576_2024Dec_FSA_Nava Nakorn Public Company Limited_09t_Q3_2.docx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32C20076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2D8905F2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44747">
      <w:rPr>
        <w:rFonts w:ascii="Angsana New" w:hAnsi="Angsana New"/>
        <w:noProof/>
        <w:sz w:val="30"/>
        <w:szCs w:val="30"/>
        <w:lang w:val="fr-FR"/>
      </w:rPr>
      <w:t>1575576_2024Dec_FSA_Nava Nakorn Public Company Limited_09t_Q3_2.docx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245B15" w:rsidRDefault="00773A73" w:rsidP="00745469">
    <w:pPr>
      <w:pStyle w:val="Footer"/>
      <w:rPr>
        <w:szCs w:val="24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8D419" w14:textId="77777777" w:rsidR="004B153F" w:rsidRDefault="004B153F" w:rsidP="004956B4">
      <w:r>
        <w:separator/>
      </w:r>
    </w:p>
  </w:footnote>
  <w:footnote w:type="continuationSeparator" w:id="0">
    <w:p w14:paraId="760F8030" w14:textId="77777777" w:rsidR="004B153F" w:rsidRDefault="004B153F" w:rsidP="004956B4">
      <w:r>
        <w:continuationSeparator/>
      </w:r>
    </w:p>
  </w:footnote>
  <w:footnote w:type="continuationNotice" w:id="1">
    <w:p w14:paraId="143614B6" w14:textId="77777777" w:rsidR="004B153F" w:rsidRDefault="004B15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0A4AD1" w14:textId="06AC6AC9" w:rsidR="00D07046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672C9C" w:rsidRPr="00672C9C">
      <w:rPr>
        <w:rFonts w:ascii="Angsana New" w:hAnsi="Angsana New"/>
        <w:b/>
        <w:bCs/>
        <w:sz w:val="32"/>
        <w:szCs w:val="32"/>
        <w:cs/>
      </w:rPr>
      <w:t>และ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FC11E5" w:rsidRPr="00FC11E5">
      <w:rPr>
        <w:rFonts w:ascii="Angsana New" w:hAnsi="Angsana New"/>
        <w:b/>
        <w:bCs/>
        <w:sz w:val="32"/>
        <w:szCs w:val="32"/>
      </w:rPr>
      <w:t>30</w:t>
    </w:r>
    <w:r w:rsidR="00AC44CB">
      <w:rPr>
        <w:rFonts w:ascii="Angsana New" w:hAnsi="Angsana New"/>
        <w:b/>
        <w:bCs/>
        <w:sz w:val="32"/>
        <w:szCs w:val="32"/>
      </w:rPr>
      <w:t xml:space="preserve"> 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FC11E5" w:rsidRPr="00FC11E5">
      <w:rPr>
        <w:rFonts w:ascii="Angsana New" w:hAnsi="Angsana New"/>
        <w:b/>
        <w:bCs/>
        <w:sz w:val="32"/>
        <w:szCs w:val="32"/>
      </w:rPr>
      <w:t>2567</w:t>
    </w:r>
    <w:r w:rsidR="00672C9C" w:rsidRPr="00672C9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AB16800" w14:textId="3F4DB066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500E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9A20420" w14:textId="77777777" w:rsidR="00773A73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850DB2" w14:textId="726CFE74" w:rsidR="00773A73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54BD6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AC584B" w:rsidRPr="00AC584B">
      <w:rPr>
        <w:rFonts w:ascii="Angsana New" w:hAnsi="Angsana New"/>
        <w:b/>
        <w:bCs/>
        <w:sz w:val="32"/>
        <w:szCs w:val="32"/>
        <w:cs/>
      </w:rPr>
      <w:t>และ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FC11E5" w:rsidRPr="00FC11E5">
      <w:rPr>
        <w:rFonts w:ascii="Angsana New" w:hAnsi="Angsana New"/>
        <w:b/>
        <w:bCs/>
        <w:sz w:val="32"/>
        <w:szCs w:val="32"/>
      </w:rPr>
      <w:t>30</w:t>
    </w:r>
    <w:r w:rsidR="00AC44CB">
      <w:rPr>
        <w:rFonts w:ascii="Angsana New" w:hAnsi="Angsana New"/>
        <w:b/>
        <w:bCs/>
        <w:sz w:val="32"/>
        <w:szCs w:val="32"/>
      </w:rPr>
      <w:t xml:space="preserve"> 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FC11E5" w:rsidRPr="00FC11E5">
      <w:rPr>
        <w:rFonts w:ascii="Angsana New" w:hAnsi="Angsana New"/>
        <w:b/>
        <w:bCs/>
        <w:sz w:val="32"/>
        <w:szCs w:val="32"/>
      </w:rPr>
      <w:t>2567</w:t>
    </w:r>
    <w:r w:rsidR="00AC584B" w:rsidRPr="00AC584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6B7035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690FB0B2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FC11E5" w:rsidRPr="00FC11E5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C11E5" w:rsidRPr="00FC11E5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C11E5" w:rsidRPr="00FC11E5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EFA76" w14:textId="77777777" w:rsidR="00BA5B3A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0B352C" w14:textId="7078EC35" w:rsidR="00BA5B3A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E4052" w:rsidRPr="001E4052">
      <w:rPr>
        <w:rFonts w:ascii="Angsana New" w:hAnsi="Angsana New"/>
        <w:b/>
        <w:bCs/>
        <w:sz w:val="32"/>
        <w:szCs w:val="32"/>
        <w:cs/>
      </w:rPr>
      <w:t>และ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FC11E5" w:rsidRPr="00FC11E5">
      <w:rPr>
        <w:rFonts w:ascii="Angsana New" w:hAnsi="Angsana New"/>
        <w:b/>
        <w:bCs/>
        <w:sz w:val="32"/>
        <w:szCs w:val="32"/>
      </w:rPr>
      <w:t>30</w:t>
    </w:r>
    <w:r w:rsidR="00AC44CB">
      <w:rPr>
        <w:rFonts w:ascii="Angsana New" w:hAnsi="Angsana New"/>
        <w:b/>
        <w:bCs/>
        <w:sz w:val="32"/>
        <w:szCs w:val="32"/>
      </w:rPr>
      <w:t xml:space="preserve"> 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FC11E5" w:rsidRPr="00FC11E5">
      <w:rPr>
        <w:rFonts w:ascii="Angsana New" w:hAnsi="Angsana New"/>
        <w:b/>
        <w:bCs/>
        <w:sz w:val="32"/>
        <w:szCs w:val="32"/>
      </w:rPr>
      <w:t>2567</w:t>
    </w:r>
    <w:r w:rsidR="001E40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88A8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67A7D69" w14:textId="77777777" w:rsidR="00D61CF7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29D9AC" w14:textId="71A24526" w:rsidR="00D61CF7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226DE" w:rsidRPr="003226DE">
      <w:rPr>
        <w:rFonts w:ascii="Angsana New" w:hAnsi="Angsana New"/>
        <w:b/>
        <w:bCs/>
        <w:sz w:val="32"/>
        <w:szCs w:val="32"/>
        <w:cs/>
      </w:rPr>
      <w:t>และ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FC11E5" w:rsidRPr="00FC11E5">
      <w:rPr>
        <w:rFonts w:ascii="Angsana New" w:hAnsi="Angsana New"/>
        <w:b/>
        <w:bCs/>
        <w:sz w:val="32"/>
        <w:szCs w:val="32"/>
      </w:rPr>
      <w:t>30</w:t>
    </w:r>
    <w:r w:rsidR="00AC44CB">
      <w:rPr>
        <w:rFonts w:ascii="Angsana New" w:hAnsi="Angsana New"/>
        <w:b/>
        <w:bCs/>
        <w:sz w:val="32"/>
        <w:szCs w:val="32"/>
      </w:rPr>
      <w:t xml:space="preserve"> 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FC11E5" w:rsidRPr="00FC11E5">
      <w:rPr>
        <w:rFonts w:ascii="Angsana New" w:hAnsi="Angsana New"/>
        <w:b/>
        <w:bCs/>
        <w:sz w:val="32"/>
        <w:szCs w:val="32"/>
      </w:rPr>
      <w:t>2567</w:t>
    </w:r>
    <w:r w:rsidR="003226DE" w:rsidRPr="003226D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04B4B8E8"/>
    <w:lvl w:ilvl="0" w:tplc="483C8FF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6" w15:restartNumberingAfterBreak="0">
    <w:nsid w:val="68280752"/>
    <w:multiLevelType w:val="hybridMultilevel"/>
    <w:tmpl w:val="8BD6F612"/>
    <w:lvl w:ilvl="0" w:tplc="93F6EC2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9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4"/>
  </w:num>
  <w:num w:numId="12" w16cid:durableId="927543020">
    <w:abstractNumId w:val="23"/>
  </w:num>
  <w:num w:numId="13" w16cid:durableId="1482383295">
    <w:abstractNumId w:val="40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7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9"/>
  </w:num>
  <w:num w:numId="28" w16cid:durableId="211158054">
    <w:abstractNumId w:val="35"/>
  </w:num>
  <w:num w:numId="29" w16cid:durableId="793058373">
    <w:abstractNumId w:val="14"/>
  </w:num>
  <w:num w:numId="30" w16cid:durableId="1075979869">
    <w:abstractNumId w:val="41"/>
  </w:num>
  <w:num w:numId="31" w16cid:durableId="916744535">
    <w:abstractNumId w:val="42"/>
  </w:num>
  <w:num w:numId="32" w16cid:durableId="379137201">
    <w:abstractNumId w:val="38"/>
  </w:num>
  <w:num w:numId="33" w16cid:durableId="448162600">
    <w:abstractNumId w:val="21"/>
  </w:num>
  <w:num w:numId="34" w16cid:durableId="121925373">
    <w:abstractNumId w:val="33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 w:numId="42" w16cid:durableId="1569414042">
    <w:abstractNumId w:val="32"/>
  </w:num>
  <w:num w:numId="43" w16cid:durableId="2075350572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F7"/>
    <w:rsid w:val="0007371B"/>
    <w:rsid w:val="000738C6"/>
    <w:rsid w:val="0007390B"/>
    <w:rsid w:val="00073A03"/>
    <w:rsid w:val="00073A1F"/>
    <w:rsid w:val="00073E7D"/>
    <w:rsid w:val="00074495"/>
    <w:rsid w:val="000744FA"/>
    <w:rsid w:val="00074605"/>
    <w:rsid w:val="00074720"/>
    <w:rsid w:val="000747A9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89B"/>
    <w:rsid w:val="000A0BD9"/>
    <w:rsid w:val="000A0F01"/>
    <w:rsid w:val="000A10B0"/>
    <w:rsid w:val="000A10B9"/>
    <w:rsid w:val="000A149B"/>
    <w:rsid w:val="000A1559"/>
    <w:rsid w:val="000A1725"/>
    <w:rsid w:val="000A1762"/>
    <w:rsid w:val="000A1836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EEA"/>
    <w:rsid w:val="000A7F04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23E"/>
    <w:rsid w:val="00150483"/>
    <w:rsid w:val="001508EE"/>
    <w:rsid w:val="00150A2B"/>
    <w:rsid w:val="00150BAC"/>
    <w:rsid w:val="00150CDA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2F50"/>
    <w:rsid w:val="001530F5"/>
    <w:rsid w:val="001530FC"/>
    <w:rsid w:val="00153137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215F"/>
    <w:rsid w:val="0017252C"/>
    <w:rsid w:val="0017257A"/>
    <w:rsid w:val="001726B2"/>
    <w:rsid w:val="00172D71"/>
    <w:rsid w:val="00172DFE"/>
    <w:rsid w:val="00172E04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7AC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963"/>
    <w:rsid w:val="001C3DA1"/>
    <w:rsid w:val="001C3EC5"/>
    <w:rsid w:val="001C4458"/>
    <w:rsid w:val="001C4576"/>
    <w:rsid w:val="001C46B1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AE9"/>
    <w:rsid w:val="00257C61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36B4"/>
    <w:rsid w:val="00263A86"/>
    <w:rsid w:val="00263BC8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5"/>
    <w:rsid w:val="00275F65"/>
    <w:rsid w:val="0027620B"/>
    <w:rsid w:val="00276211"/>
    <w:rsid w:val="00276295"/>
    <w:rsid w:val="002768D9"/>
    <w:rsid w:val="00276AE2"/>
    <w:rsid w:val="00276B80"/>
    <w:rsid w:val="00276BF1"/>
    <w:rsid w:val="00276C8B"/>
    <w:rsid w:val="00276CD1"/>
    <w:rsid w:val="002776E7"/>
    <w:rsid w:val="00277C07"/>
    <w:rsid w:val="00277E44"/>
    <w:rsid w:val="00277EDE"/>
    <w:rsid w:val="00280007"/>
    <w:rsid w:val="0028039B"/>
    <w:rsid w:val="0028069C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B34"/>
    <w:rsid w:val="002A6C3C"/>
    <w:rsid w:val="002A6DB3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4F"/>
    <w:rsid w:val="002C7EF9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E0285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03"/>
    <w:rsid w:val="00393F66"/>
    <w:rsid w:val="00393FCC"/>
    <w:rsid w:val="0039407B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EA5"/>
    <w:rsid w:val="003A0FA0"/>
    <w:rsid w:val="003A1344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93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86F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B7"/>
    <w:rsid w:val="00404182"/>
    <w:rsid w:val="00404449"/>
    <w:rsid w:val="004044C4"/>
    <w:rsid w:val="00404652"/>
    <w:rsid w:val="0040473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946"/>
    <w:rsid w:val="00414AA8"/>
    <w:rsid w:val="00414BEA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262"/>
    <w:rsid w:val="004763CA"/>
    <w:rsid w:val="00476497"/>
    <w:rsid w:val="00476913"/>
    <w:rsid w:val="00476B0D"/>
    <w:rsid w:val="00476E2C"/>
    <w:rsid w:val="00476E34"/>
    <w:rsid w:val="00476FA8"/>
    <w:rsid w:val="0047721B"/>
    <w:rsid w:val="00477760"/>
    <w:rsid w:val="0047777A"/>
    <w:rsid w:val="00477898"/>
    <w:rsid w:val="004779A4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E7"/>
    <w:rsid w:val="004B5537"/>
    <w:rsid w:val="004B56C6"/>
    <w:rsid w:val="004B576F"/>
    <w:rsid w:val="004B5835"/>
    <w:rsid w:val="004B591B"/>
    <w:rsid w:val="004B5F24"/>
    <w:rsid w:val="004B61AB"/>
    <w:rsid w:val="004B6418"/>
    <w:rsid w:val="004B646B"/>
    <w:rsid w:val="004B64CF"/>
    <w:rsid w:val="004B6804"/>
    <w:rsid w:val="004B692B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C61"/>
    <w:rsid w:val="004D0E3F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E7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457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D3E"/>
    <w:rsid w:val="004F6DAB"/>
    <w:rsid w:val="004F75E4"/>
    <w:rsid w:val="004F786B"/>
    <w:rsid w:val="0050006D"/>
    <w:rsid w:val="0050019D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201"/>
    <w:rsid w:val="00556A10"/>
    <w:rsid w:val="00556B3F"/>
    <w:rsid w:val="00556D3D"/>
    <w:rsid w:val="00556DAC"/>
    <w:rsid w:val="00556DE6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5F9"/>
    <w:rsid w:val="005676E6"/>
    <w:rsid w:val="0056770C"/>
    <w:rsid w:val="005678FC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9A5"/>
    <w:rsid w:val="00586A94"/>
    <w:rsid w:val="00586B38"/>
    <w:rsid w:val="00586C33"/>
    <w:rsid w:val="00586DC8"/>
    <w:rsid w:val="005870FC"/>
    <w:rsid w:val="005872DD"/>
    <w:rsid w:val="005876D9"/>
    <w:rsid w:val="0058773B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34AA"/>
    <w:rsid w:val="005936F5"/>
    <w:rsid w:val="00593869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5CB"/>
    <w:rsid w:val="005A267D"/>
    <w:rsid w:val="005A28AE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F8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9F2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3C2"/>
    <w:rsid w:val="005E7414"/>
    <w:rsid w:val="005E7669"/>
    <w:rsid w:val="005E78E4"/>
    <w:rsid w:val="005E7A79"/>
    <w:rsid w:val="005E7AEC"/>
    <w:rsid w:val="005E7C1D"/>
    <w:rsid w:val="005E7E18"/>
    <w:rsid w:val="005F014A"/>
    <w:rsid w:val="005F0230"/>
    <w:rsid w:val="005F025E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39B"/>
    <w:rsid w:val="00635432"/>
    <w:rsid w:val="006356AC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CA"/>
    <w:rsid w:val="00640D7E"/>
    <w:rsid w:val="00641232"/>
    <w:rsid w:val="006413AA"/>
    <w:rsid w:val="0064149B"/>
    <w:rsid w:val="0064154E"/>
    <w:rsid w:val="0064163D"/>
    <w:rsid w:val="006417D6"/>
    <w:rsid w:val="00641AE3"/>
    <w:rsid w:val="00641D33"/>
    <w:rsid w:val="00641F61"/>
    <w:rsid w:val="0064207E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A52"/>
    <w:rsid w:val="00644A87"/>
    <w:rsid w:val="00644B04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5BF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343"/>
    <w:rsid w:val="00693603"/>
    <w:rsid w:val="0069362D"/>
    <w:rsid w:val="0069368F"/>
    <w:rsid w:val="006936B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48A"/>
    <w:rsid w:val="006A57F4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4EEA"/>
    <w:rsid w:val="00745092"/>
    <w:rsid w:val="007450B6"/>
    <w:rsid w:val="00745213"/>
    <w:rsid w:val="00745469"/>
    <w:rsid w:val="0074552C"/>
    <w:rsid w:val="0074562B"/>
    <w:rsid w:val="00745655"/>
    <w:rsid w:val="007458E5"/>
    <w:rsid w:val="00745A46"/>
    <w:rsid w:val="00745D39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50A"/>
    <w:rsid w:val="00766739"/>
    <w:rsid w:val="007667A8"/>
    <w:rsid w:val="00766858"/>
    <w:rsid w:val="00766959"/>
    <w:rsid w:val="00767238"/>
    <w:rsid w:val="007675A5"/>
    <w:rsid w:val="00767C05"/>
    <w:rsid w:val="00767CA1"/>
    <w:rsid w:val="00770502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A73"/>
    <w:rsid w:val="00773CFF"/>
    <w:rsid w:val="00773D01"/>
    <w:rsid w:val="007746F5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8E1"/>
    <w:rsid w:val="00777BAE"/>
    <w:rsid w:val="0078017C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64A"/>
    <w:rsid w:val="00797675"/>
    <w:rsid w:val="00797840"/>
    <w:rsid w:val="00797AD6"/>
    <w:rsid w:val="00797AE6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5E6"/>
    <w:rsid w:val="007D17E1"/>
    <w:rsid w:val="007D1B20"/>
    <w:rsid w:val="007D1C0C"/>
    <w:rsid w:val="007D1CC4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70F4"/>
    <w:rsid w:val="008073CB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0BA3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67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37"/>
    <w:rsid w:val="00862840"/>
    <w:rsid w:val="00863032"/>
    <w:rsid w:val="0086307D"/>
    <w:rsid w:val="008637CE"/>
    <w:rsid w:val="008637D4"/>
    <w:rsid w:val="00863A4D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7164"/>
    <w:rsid w:val="00877646"/>
    <w:rsid w:val="00877819"/>
    <w:rsid w:val="00877A6F"/>
    <w:rsid w:val="00877B96"/>
    <w:rsid w:val="00877DFB"/>
    <w:rsid w:val="00877F8C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5A5"/>
    <w:rsid w:val="008A18EE"/>
    <w:rsid w:val="008A1B30"/>
    <w:rsid w:val="008A1BEB"/>
    <w:rsid w:val="008A2845"/>
    <w:rsid w:val="008A28C9"/>
    <w:rsid w:val="008A3117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6A7"/>
    <w:rsid w:val="008E46DE"/>
    <w:rsid w:val="008E493A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5330"/>
    <w:rsid w:val="00905357"/>
    <w:rsid w:val="0090538C"/>
    <w:rsid w:val="009054F4"/>
    <w:rsid w:val="009057B4"/>
    <w:rsid w:val="00905892"/>
    <w:rsid w:val="00905B3F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30340"/>
    <w:rsid w:val="0093063E"/>
    <w:rsid w:val="009306E0"/>
    <w:rsid w:val="009306E7"/>
    <w:rsid w:val="009307C9"/>
    <w:rsid w:val="00930956"/>
    <w:rsid w:val="00930B2E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FC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94B"/>
    <w:rsid w:val="00994987"/>
    <w:rsid w:val="00994FF2"/>
    <w:rsid w:val="00995373"/>
    <w:rsid w:val="00995635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2E68"/>
    <w:rsid w:val="009B3007"/>
    <w:rsid w:val="009B304B"/>
    <w:rsid w:val="009B3488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6FC"/>
    <w:rsid w:val="009E0780"/>
    <w:rsid w:val="009E07D7"/>
    <w:rsid w:val="009E09E0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854"/>
    <w:rsid w:val="00A60AF5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391"/>
    <w:rsid w:val="00A707DB"/>
    <w:rsid w:val="00A70B3C"/>
    <w:rsid w:val="00A713DB"/>
    <w:rsid w:val="00A71498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D7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D2"/>
    <w:rsid w:val="00A86EFE"/>
    <w:rsid w:val="00A86F80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732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81C"/>
    <w:rsid w:val="00BA1F95"/>
    <w:rsid w:val="00BA25BF"/>
    <w:rsid w:val="00BA2719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375"/>
    <w:rsid w:val="00BB2994"/>
    <w:rsid w:val="00BB2A0E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39F"/>
    <w:rsid w:val="00BB65F8"/>
    <w:rsid w:val="00BB6799"/>
    <w:rsid w:val="00BB6EB4"/>
    <w:rsid w:val="00BB6FF8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CB3"/>
    <w:rsid w:val="00C20D0D"/>
    <w:rsid w:val="00C20F0E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BD0"/>
    <w:rsid w:val="00C357B2"/>
    <w:rsid w:val="00C35992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70E9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5AA"/>
    <w:rsid w:val="00C9777E"/>
    <w:rsid w:val="00C977EC"/>
    <w:rsid w:val="00C97B75"/>
    <w:rsid w:val="00C97C56"/>
    <w:rsid w:val="00C97C99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D72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88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2CF"/>
    <w:rsid w:val="00DA63FD"/>
    <w:rsid w:val="00DA680C"/>
    <w:rsid w:val="00DA6926"/>
    <w:rsid w:val="00DA6991"/>
    <w:rsid w:val="00DA6A31"/>
    <w:rsid w:val="00DA6DBD"/>
    <w:rsid w:val="00DA71FB"/>
    <w:rsid w:val="00DA740C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AD7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F3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355"/>
    <w:rsid w:val="00E35358"/>
    <w:rsid w:val="00E356A8"/>
    <w:rsid w:val="00E3596C"/>
    <w:rsid w:val="00E35C0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BAE"/>
    <w:rsid w:val="00E83CE4"/>
    <w:rsid w:val="00E83F01"/>
    <w:rsid w:val="00E83F68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61"/>
    <w:rsid w:val="00EC434F"/>
    <w:rsid w:val="00EC43EE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E9B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55D"/>
    <w:rsid w:val="00F1679E"/>
    <w:rsid w:val="00F16A3D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B91"/>
    <w:rsid w:val="00F64E0F"/>
    <w:rsid w:val="00F651B6"/>
    <w:rsid w:val="00F65482"/>
    <w:rsid w:val="00F65933"/>
    <w:rsid w:val="00F6595F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710F"/>
    <w:rsid w:val="00FB73EC"/>
    <w:rsid w:val="00FB74D5"/>
    <w:rsid w:val="00FB77D8"/>
    <w:rsid w:val="00FB799A"/>
    <w:rsid w:val="00FB7BD2"/>
    <w:rsid w:val="00FB7CD7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448"/>
    <w:rsid w:val="00FC2455"/>
    <w:rsid w:val="00FC250D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A5"/>
    <w:rsid w:val="00FE0FC2"/>
    <w:rsid w:val="00FE12CD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6DC69B-BD3D-45B5-ABA6-D5C3F056D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</TotalTime>
  <Pages>1</Pages>
  <Words>2520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Arnon, Chuenchuai</cp:lastModifiedBy>
  <cp:revision>17</cp:revision>
  <cp:lastPrinted>2024-11-11T09:48:00Z</cp:lastPrinted>
  <dcterms:created xsi:type="dcterms:W3CDTF">2024-11-07T17:11:00Z</dcterms:created>
  <dcterms:modified xsi:type="dcterms:W3CDTF">2024-11-11T09:49:00Z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</Properties>
</file>