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9E7C0" w14:textId="77777777" w:rsidR="005E0E2E" w:rsidRDefault="005E0E2E" w:rsidP="004C2111">
      <w:pPr>
        <w:pStyle w:val="Reference"/>
        <w:rPr>
          <w:rFonts w:cstheme="minorBidi"/>
          <w:cs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5AC53F5D" w:rsidR="009D6979" w:rsidRPr="00C23913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6E9FB400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403463D1" w:rsidR="00501B7B" w:rsidRPr="009E5BD5" w:rsidRDefault="008A6BE2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A6BE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</w:t>
      </w:r>
      <w:r w:rsidR="00016A3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5D41B1"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D41B1"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776B">
        <w:rPr>
          <w:rFonts w:ascii="Browallia New" w:hAnsi="Browallia New" w:cs="Browallia New"/>
          <w:sz w:val="28"/>
          <w:szCs w:val="28"/>
          <w:lang w:bidi="th-TH"/>
        </w:rPr>
        <w:br/>
      </w:r>
      <w:r w:rsidR="0049238C" w:rsidRPr="0049238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49238C" w:rsidRPr="0049238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="00472393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92A77" w:rsidRPr="00692A7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สำหรับงวดสามเดือนและเก้าเดือนสิ้นสุดวันที่ </w:t>
      </w:r>
      <w:r w:rsidR="00692A77" w:rsidRPr="00692A77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692A77" w:rsidRPr="00692A7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="0014776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14776B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E47D46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26E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D23DD" w:rsidRPr="006D23DD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สำหรับงวดเก้าเดือนสิ้นสุดวันเดียวกัน</w:t>
      </w:r>
      <w:r w:rsidR="006D23D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776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7E18D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รวมและเฉพาะบริษัท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7277EE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C23913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19F5DE1C" w:rsidR="009D6979" w:rsidRPr="009E5BD5" w:rsidRDefault="0052509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B5E11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C23913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330AB1AF" w:rsidR="009D6979" w:rsidRDefault="00DD1587" w:rsidP="00F512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</w:t>
      </w:r>
      <w:r w:rsidR="00493F2A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B844AA" w14:textId="60300BAD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6153BD" w14:textId="77777777" w:rsidR="00AC4ACB" w:rsidRDefault="00AC4AC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549BB05B" w:rsidR="00BC2C1E" w:rsidRPr="00FF7DDF" w:rsidRDefault="00F5249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F5249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2889371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</w:t>
      </w:r>
      <w:r w:rsidRPr="00F52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ขที่ </w:t>
      </w:r>
      <w:r w:rsidR="00790890" w:rsidRPr="00F5249B">
        <w:rPr>
          <w:rFonts w:ascii="Browallia New" w:hAnsi="Browallia New" w:cs="Browallia New"/>
          <w:sz w:val="28"/>
          <w:szCs w:val="28"/>
          <w:lang w:bidi="th-TH"/>
        </w:rPr>
        <w:t>9</w:t>
      </w:r>
      <w:r w:rsidR="00F5249B" w:rsidRPr="00F5249B">
        <w:rPr>
          <w:rFonts w:ascii="Browallia New" w:hAnsi="Browallia New" w:cs="Browallia New"/>
          <w:sz w:val="28"/>
          <w:szCs w:val="28"/>
          <w:lang w:bidi="th-TH"/>
        </w:rPr>
        <w:t>262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6FB32C2A" w:rsidR="009D6979" w:rsidRPr="009E5BD5" w:rsidRDefault="00CA7BC0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A7BC0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14776B" w:rsidRPr="00CA7B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D4196" w:rsidRPr="00CA7B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9D6AB4" w:rsidRPr="00CA7B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D6AB4" w:rsidRPr="00CA7BC0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5650C" w:rsidRPr="00CA7BC0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p w14:paraId="055B8712" w14:textId="77777777" w:rsidR="00CA7BC0" w:rsidRDefault="00CA7BC0" w:rsidP="00CA7BC0"/>
    <w:p w14:paraId="37BC2A5C" w14:textId="48B1EA6E" w:rsidR="00CA7BC0" w:rsidRPr="00CA7BC0" w:rsidRDefault="00CA7BC0" w:rsidP="00CA7BC0">
      <w:pPr>
        <w:tabs>
          <w:tab w:val="left" w:pos="2837"/>
        </w:tabs>
      </w:pPr>
      <w:r>
        <w:tab/>
      </w:r>
    </w:p>
    <w:sectPr w:rsidR="00CA7BC0" w:rsidRPr="00CA7BC0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77137" w14:textId="77777777" w:rsidR="002A6B22" w:rsidRDefault="002A6B22">
      <w:r>
        <w:separator/>
      </w:r>
    </w:p>
  </w:endnote>
  <w:endnote w:type="continuationSeparator" w:id="0">
    <w:p w14:paraId="118CB2DC" w14:textId="77777777" w:rsidR="002A6B22" w:rsidRDefault="002A6B22">
      <w:r>
        <w:continuationSeparator/>
      </w:r>
    </w:p>
  </w:endnote>
  <w:endnote w:type="continuationNotice" w:id="1">
    <w:p w14:paraId="39F95911" w14:textId="77777777" w:rsidR="002A6B22" w:rsidRDefault="002A6B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D4AAF" w14:textId="77777777" w:rsidR="002A6B22" w:rsidRDefault="002A6B22">
      <w:bookmarkStart w:id="0" w:name="_Hlk482348182"/>
      <w:bookmarkEnd w:id="0"/>
      <w:r>
        <w:separator/>
      </w:r>
    </w:p>
  </w:footnote>
  <w:footnote w:type="continuationSeparator" w:id="0">
    <w:p w14:paraId="73C7BB62" w14:textId="77777777" w:rsidR="002A6B22" w:rsidRDefault="002A6B22">
      <w:r>
        <w:continuationSeparator/>
      </w:r>
    </w:p>
  </w:footnote>
  <w:footnote w:type="continuationNotice" w:id="1">
    <w:p w14:paraId="72E9E3F0" w14:textId="77777777" w:rsidR="002A6B22" w:rsidRDefault="002A6B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3172B" w14:textId="57EAD6E9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00AC39CF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044D8D96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A3E"/>
    <w:rsid w:val="00022495"/>
    <w:rsid w:val="0003023B"/>
    <w:rsid w:val="00031D17"/>
    <w:rsid w:val="000326DD"/>
    <w:rsid w:val="00041689"/>
    <w:rsid w:val="00044ACE"/>
    <w:rsid w:val="0004550E"/>
    <w:rsid w:val="00052614"/>
    <w:rsid w:val="00055594"/>
    <w:rsid w:val="000626EF"/>
    <w:rsid w:val="00066E77"/>
    <w:rsid w:val="000723F7"/>
    <w:rsid w:val="00074485"/>
    <w:rsid w:val="000828F1"/>
    <w:rsid w:val="00082F59"/>
    <w:rsid w:val="0008652C"/>
    <w:rsid w:val="00094302"/>
    <w:rsid w:val="00094333"/>
    <w:rsid w:val="0009543C"/>
    <w:rsid w:val="00096B43"/>
    <w:rsid w:val="00097FAB"/>
    <w:rsid w:val="000A3CA8"/>
    <w:rsid w:val="000B23BB"/>
    <w:rsid w:val="000B4D9E"/>
    <w:rsid w:val="000B65E3"/>
    <w:rsid w:val="000B7090"/>
    <w:rsid w:val="000C5C1F"/>
    <w:rsid w:val="000D6419"/>
    <w:rsid w:val="000E2F32"/>
    <w:rsid w:val="000E52CE"/>
    <w:rsid w:val="000F1AED"/>
    <w:rsid w:val="000F2A77"/>
    <w:rsid w:val="000F3AAB"/>
    <w:rsid w:val="000F6E25"/>
    <w:rsid w:val="001011DF"/>
    <w:rsid w:val="00101638"/>
    <w:rsid w:val="00102B03"/>
    <w:rsid w:val="00111421"/>
    <w:rsid w:val="00112B69"/>
    <w:rsid w:val="00122BF6"/>
    <w:rsid w:val="001310E3"/>
    <w:rsid w:val="001316D3"/>
    <w:rsid w:val="0013443F"/>
    <w:rsid w:val="00136C3A"/>
    <w:rsid w:val="0014776B"/>
    <w:rsid w:val="001533F4"/>
    <w:rsid w:val="001554CD"/>
    <w:rsid w:val="00155A91"/>
    <w:rsid w:val="00155D3D"/>
    <w:rsid w:val="001613E2"/>
    <w:rsid w:val="0016459D"/>
    <w:rsid w:val="00167017"/>
    <w:rsid w:val="00171CF0"/>
    <w:rsid w:val="0019210D"/>
    <w:rsid w:val="00193D90"/>
    <w:rsid w:val="00197606"/>
    <w:rsid w:val="001A0853"/>
    <w:rsid w:val="001A3BFB"/>
    <w:rsid w:val="001A3C20"/>
    <w:rsid w:val="001B198C"/>
    <w:rsid w:val="001B7388"/>
    <w:rsid w:val="001C1615"/>
    <w:rsid w:val="001C4ABD"/>
    <w:rsid w:val="001D2302"/>
    <w:rsid w:val="001D7BB3"/>
    <w:rsid w:val="001D7CAC"/>
    <w:rsid w:val="001E12A6"/>
    <w:rsid w:val="001E498F"/>
    <w:rsid w:val="00202CEC"/>
    <w:rsid w:val="0020540F"/>
    <w:rsid w:val="00213F7A"/>
    <w:rsid w:val="00215982"/>
    <w:rsid w:val="00224702"/>
    <w:rsid w:val="0022518C"/>
    <w:rsid w:val="00227C24"/>
    <w:rsid w:val="00230070"/>
    <w:rsid w:val="00237A7E"/>
    <w:rsid w:val="00241F16"/>
    <w:rsid w:val="00247969"/>
    <w:rsid w:val="0026182A"/>
    <w:rsid w:val="00276402"/>
    <w:rsid w:val="00277EBE"/>
    <w:rsid w:val="00280CBF"/>
    <w:rsid w:val="002838FB"/>
    <w:rsid w:val="00285249"/>
    <w:rsid w:val="002A252E"/>
    <w:rsid w:val="002A6B22"/>
    <w:rsid w:val="002A78D6"/>
    <w:rsid w:val="002B01DB"/>
    <w:rsid w:val="002B5A4A"/>
    <w:rsid w:val="002C2726"/>
    <w:rsid w:val="002C623D"/>
    <w:rsid w:val="002D0339"/>
    <w:rsid w:val="002D4196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3247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4744"/>
    <w:rsid w:val="003C688C"/>
    <w:rsid w:val="003C7C5D"/>
    <w:rsid w:val="003D237E"/>
    <w:rsid w:val="003D2399"/>
    <w:rsid w:val="003D2605"/>
    <w:rsid w:val="003D64D6"/>
    <w:rsid w:val="003E034A"/>
    <w:rsid w:val="003E3E21"/>
    <w:rsid w:val="003E6E95"/>
    <w:rsid w:val="003F4EAD"/>
    <w:rsid w:val="004001B4"/>
    <w:rsid w:val="004031B6"/>
    <w:rsid w:val="00407937"/>
    <w:rsid w:val="00416281"/>
    <w:rsid w:val="00422353"/>
    <w:rsid w:val="00426915"/>
    <w:rsid w:val="0042775C"/>
    <w:rsid w:val="00427FD8"/>
    <w:rsid w:val="00432B33"/>
    <w:rsid w:val="00433F63"/>
    <w:rsid w:val="00435788"/>
    <w:rsid w:val="004359E6"/>
    <w:rsid w:val="004402BA"/>
    <w:rsid w:val="00443CE3"/>
    <w:rsid w:val="00452E7B"/>
    <w:rsid w:val="004546FA"/>
    <w:rsid w:val="0045570C"/>
    <w:rsid w:val="0045650C"/>
    <w:rsid w:val="004704D8"/>
    <w:rsid w:val="00472393"/>
    <w:rsid w:val="00473DB3"/>
    <w:rsid w:val="00481FE7"/>
    <w:rsid w:val="0048532C"/>
    <w:rsid w:val="0049103F"/>
    <w:rsid w:val="0049238C"/>
    <w:rsid w:val="00493DD7"/>
    <w:rsid w:val="00493F2A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5099"/>
    <w:rsid w:val="00527AA2"/>
    <w:rsid w:val="00530DCD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B52C9"/>
    <w:rsid w:val="005C2C49"/>
    <w:rsid w:val="005C2CCB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06461"/>
    <w:rsid w:val="00610ED7"/>
    <w:rsid w:val="00611E04"/>
    <w:rsid w:val="00620CE3"/>
    <w:rsid w:val="00621086"/>
    <w:rsid w:val="006365A1"/>
    <w:rsid w:val="00636AA2"/>
    <w:rsid w:val="006449F9"/>
    <w:rsid w:val="00647D78"/>
    <w:rsid w:val="00650004"/>
    <w:rsid w:val="00652573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A77"/>
    <w:rsid w:val="00692CA5"/>
    <w:rsid w:val="006932D7"/>
    <w:rsid w:val="006A245E"/>
    <w:rsid w:val="006A69C1"/>
    <w:rsid w:val="006B06A2"/>
    <w:rsid w:val="006B1D62"/>
    <w:rsid w:val="006B521F"/>
    <w:rsid w:val="006B5EC8"/>
    <w:rsid w:val="006C0ED9"/>
    <w:rsid w:val="006C3D37"/>
    <w:rsid w:val="006C6376"/>
    <w:rsid w:val="006D23DD"/>
    <w:rsid w:val="006D6FF5"/>
    <w:rsid w:val="006E023D"/>
    <w:rsid w:val="006E0EC0"/>
    <w:rsid w:val="006F1B19"/>
    <w:rsid w:val="006F29ED"/>
    <w:rsid w:val="006F2C15"/>
    <w:rsid w:val="006F4F77"/>
    <w:rsid w:val="0070147C"/>
    <w:rsid w:val="007049E1"/>
    <w:rsid w:val="00704DB6"/>
    <w:rsid w:val="00714FD6"/>
    <w:rsid w:val="0071553C"/>
    <w:rsid w:val="007158D1"/>
    <w:rsid w:val="00721231"/>
    <w:rsid w:val="007265F7"/>
    <w:rsid w:val="007277EE"/>
    <w:rsid w:val="00731894"/>
    <w:rsid w:val="00745F5C"/>
    <w:rsid w:val="00746796"/>
    <w:rsid w:val="00746D91"/>
    <w:rsid w:val="00754E4B"/>
    <w:rsid w:val="0075598A"/>
    <w:rsid w:val="00761813"/>
    <w:rsid w:val="00770628"/>
    <w:rsid w:val="00771345"/>
    <w:rsid w:val="00771B85"/>
    <w:rsid w:val="00775DA6"/>
    <w:rsid w:val="0078170A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D75AF"/>
    <w:rsid w:val="007E18DC"/>
    <w:rsid w:val="007E3330"/>
    <w:rsid w:val="007E3938"/>
    <w:rsid w:val="007E4C7A"/>
    <w:rsid w:val="007F4D09"/>
    <w:rsid w:val="008033D0"/>
    <w:rsid w:val="00803FB6"/>
    <w:rsid w:val="008059EF"/>
    <w:rsid w:val="008128F7"/>
    <w:rsid w:val="00812938"/>
    <w:rsid w:val="008229B3"/>
    <w:rsid w:val="00827B71"/>
    <w:rsid w:val="0083047F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53B63"/>
    <w:rsid w:val="00863283"/>
    <w:rsid w:val="00864966"/>
    <w:rsid w:val="008653F2"/>
    <w:rsid w:val="008719C2"/>
    <w:rsid w:val="00873028"/>
    <w:rsid w:val="00874599"/>
    <w:rsid w:val="00884FF7"/>
    <w:rsid w:val="008875DF"/>
    <w:rsid w:val="00894ACE"/>
    <w:rsid w:val="008A0E38"/>
    <w:rsid w:val="008A6BE2"/>
    <w:rsid w:val="008B19D9"/>
    <w:rsid w:val="008B1FD3"/>
    <w:rsid w:val="008B204B"/>
    <w:rsid w:val="008C49AE"/>
    <w:rsid w:val="008C59F7"/>
    <w:rsid w:val="008E3529"/>
    <w:rsid w:val="008E6390"/>
    <w:rsid w:val="008E7687"/>
    <w:rsid w:val="008F0E3C"/>
    <w:rsid w:val="008F11FA"/>
    <w:rsid w:val="008F168F"/>
    <w:rsid w:val="008F33AE"/>
    <w:rsid w:val="008F4ACA"/>
    <w:rsid w:val="00901173"/>
    <w:rsid w:val="00902EF2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3F3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3D3"/>
    <w:rsid w:val="00995CD5"/>
    <w:rsid w:val="009A1787"/>
    <w:rsid w:val="009A38B1"/>
    <w:rsid w:val="009A4524"/>
    <w:rsid w:val="009A4F5A"/>
    <w:rsid w:val="009B1F44"/>
    <w:rsid w:val="009B31BF"/>
    <w:rsid w:val="009B4573"/>
    <w:rsid w:val="009B6EDF"/>
    <w:rsid w:val="009B74D0"/>
    <w:rsid w:val="009B78FC"/>
    <w:rsid w:val="009B7A93"/>
    <w:rsid w:val="009C002A"/>
    <w:rsid w:val="009C445F"/>
    <w:rsid w:val="009D20D7"/>
    <w:rsid w:val="009D31BD"/>
    <w:rsid w:val="009D67BF"/>
    <w:rsid w:val="009D6979"/>
    <w:rsid w:val="009D6AB4"/>
    <w:rsid w:val="009E278C"/>
    <w:rsid w:val="009E5BD5"/>
    <w:rsid w:val="009F38BB"/>
    <w:rsid w:val="009F4768"/>
    <w:rsid w:val="009F6EDC"/>
    <w:rsid w:val="00A035CE"/>
    <w:rsid w:val="00A0511D"/>
    <w:rsid w:val="00A0537F"/>
    <w:rsid w:val="00A05963"/>
    <w:rsid w:val="00A0602E"/>
    <w:rsid w:val="00A06C1F"/>
    <w:rsid w:val="00A07FFA"/>
    <w:rsid w:val="00A109A7"/>
    <w:rsid w:val="00A11B0E"/>
    <w:rsid w:val="00A11FB4"/>
    <w:rsid w:val="00A1550B"/>
    <w:rsid w:val="00A2382E"/>
    <w:rsid w:val="00A23990"/>
    <w:rsid w:val="00A340B9"/>
    <w:rsid w:val="00A35782"/>
    <w:rsid w:val="00A362F9"/>
    <w:rsid w:val="00A37083"/>
    <w:rsid w:val="00A43EE6"/>
    <w:rsid w:val="00A44851"/>
    <w:rsid w:val="00A44A6D"/>
    <w:rsid w:val="00A5016F"/>
    <w:rsid w:val="00A527A4"/>
    <w:rsid w:val="00A60F49"/>
    <w:rsid w:val="00A61E15"/>
    <w:rsid w:val="00A66F91"/>
    <w:rsid w:val="00A670F5"/>
    <w:rsid w:val="00A70229"/>
    <w:rsid w:val="00A80FF1"/>
    <w:rsid w:val="00A828B3"/>
    <w:rsid w:val="00A86C0B"/>
    <w:rsid w:val="00A918D1"/>
    <w:rsid w:val="00A93A9A"/>
    <w:rsid w:val="00A95245"/>
    <w:rsid w:val="00AA5C16"/>
    <w:rsid w:val="00AB35EB"/>
    <w:rsid w:val="00AB7EB9"/>
    <w:rsid w:val="00AC1A20"/>
    <w:rsid w:val="00AC31D4"/>
    <w:rsid w:val="00AC4ACB"/>
    <w:rsid w:val="00AC6098"/>
    <w:rsid w:val="00AD3CCA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1D8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2A3D"/>
    <w:rsid w:val="00BA47D7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C7AF9"/>
    <w:rsid w:val="00BD196D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07413"/>
    <w:rsid w:val="00C15392"/>
    <w:rsid w:val="00C17F8D"/>
    <w:rsid w:val="00C21E3B"/>
    <w:rsid w:val="00C23913"/>
    <w:rsid w:val="00C319FA"/>
    <w:rsid w:val="00C35247"/>
    <w:rsid w:val="00C35B1A"/>
    <w:rsid w:val="00C40371"/>
    <w:rsid w:val="00C41C7D"/>
    <w:rsid w:val="00C460A9"/>
    <w:rsid w:val="00C57789"/>
    <w:rsid w:val="00C63023"/>
    <w:rsid w:val="00C63743"/>
    <w:rsid w:val="00C64BA2"/>
    <w:rsid w:val="00C76C6C"/>
    <w:rsid w:val="00C80111"/>
    <w:rsid w:val="00C8058C"/>
    <w:rsid w:val="00C80EC5"/>
    <w:rsid w:val="00C817AC"/>
    <w:rsid w:val="00C83B2C"/>
    <w:rsid w:val="00C85B7B"/>
    <w:rsid w:val="00C86BB9"/>
    <w:rsid w:val="00C8772C"/>
    <w:rsid w:val="00C87F2E"/>
    <w:rsid w:val="00C9389F"/>
    <w:rsid w:val="00C963CB"/>
    <w:rsid w:val="00C96715"/>
    <w:rsid w:val="00CA43FD"/>
    <w:rsid w:val="00CA7BC0"/>
    <w:rsid w:val="00CB12F2"/>
    <w:rsid w:val="00CB18EB"/>
    <w:rsid w:val="00CB441E"/>
    <w:rsid w:val="00CC72E9"/>
    <w:rsid w:val="00CD25C2"/>
    <w:rsid w:val="00CD4D4E"/>
    <w:rsid w:val="00CD5601"/>
    <w:rsid w:val="00CE084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34557"/>
    <w:rsid w:val="00D41725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96290"/>
    <w:rsid w:val="00DA36EE"/>
    <w:rsid w:val="00DA452E"/>
    <w:rsid w:val="00DA5128"/>
    <w:rsid w:val="00DB3075"/>
    <w:rsid w:val="00DB308D"/>
    <w:rsid w:val="00DB5F40"/>
    <w:rsid w:val="00DC0B37"/>
    <w:rsid w:val="00DD1587"/>
    <w:rsid w:val="00DD1E47"/>
    <w:rsid w:val="00DD61A9"/>
    <w:rsid w:val="00DD6EF1"/>
    <w:rsid w:val="00DE4958"/>
    <w:rsid w:val="00DE4E18"/>
    <w:rsid w:val="00DF03EB"/>
    <w:rsid w:val="00E04361"/>
    <w:rsid w:val="00E049F5"/>
    <w:rsid w:val="00E064FD"/>
    <w:rsid w:val="00E10203"/>
    <w:rsid w:val="00E1053A"/>
    <w:rsid w:val="00E159FB"/>
    <w:rsid w:val="00E25575"/>
    <w:rsid w:val="00E25D7C"/>
    <w:rsid w:val="00E26AF3"/>
    <w:rsid w:val="00E276E0"/>
    <w:rsid w:val="00E314EA"/>
    <w:rsid w:val="00E32427"/>
    <w:rsid w:val="00E33FDA"/>
    <w:rsid w:val="00E400F0"/>
    <w:rsid w:val="00E406D5"/>
    <w:rsid w:val="00E44586"/>
    <w:rsid w:val="00E47D46"/>
    <w:rsid w:val="00E520F7"/>
    <w:rsid w:val="00E56701"/>
    <w:rsid w:val="00E61265"/>
    <w:rsid w:val="00E62754"/>
    <w:rsid w:val="00E6309B"/>
    <w:rsid w:val="00E6314D"/>
    <w:rsid w:val="00E64D2D"/>
    <w:rsid w:val="00E768E3"/>
    <w:rsid w:val="00E86B53"/>
    <w:rsid w:val="00E9110B"/>
    <w:rsid w:val="00EA2B6F"/>
    <w:rsid w:val="00EA4AD4"/>
    <w:rsid w:val="00EB3478"/>
    <w:rsid w:val="00EB4B39"/>
    <w:rsid w:val="00EB5124"/>
    <w:rsid w:val="00EB6FE3"/>
    <w:rsid w:val="00EC64D6"/>
    <w:rsid w:val="00ED103B"/>
    <w:rsid w:val="00ED5738"/>
    <w:rsid w:val="00EE0F65"/>
    <w:rsid w:val="00EF749B"/>
    <w:rsid w:val="00F037D6"/>
    <w:rsid w:val="00F150BD"/>
    <w:rsid w:val="00F20BC1"/>
    <w:rsid w:val="00F20E8D"/>
    <w:rsid w:val="00F246A1"/>
    <w:rsid w:val="00F25B74"/>
    <w:rsid w:val="00F270A9"/>
    <w:rsid w:val="00F27434"/>
    <w:rsid w:val="00F37917"/>
    <w:rsid w:val="00F47DE8"/>
    <w:rsid w:val="00F512A7"/>
    <w:rsid w:val="00F5249B"/>
    <w:rsid w:val="00F55047"/>
    <w:rsid w:val="00F5513E"/>
    <w:rsid w:val="00F63F3F"/>
    <w:rsid w:val="00F66FA5"/>
    <w:rsid w:val="00F67C5D"/>
    <w:rsid w:val="00F71678"/>
    <w:rsid w:val="00F730E3"/>
    <w:rsid w:val="00F755E9"/>
    <w:rsid w:val="00F87BBB"/>
    <w:rsid w:val="00F909CD"/>
    <w:rsid w:val="00F974D1"/>
    <w:rsid w:val="00FA16E0"/>
    <w:rsid w:val="00FB545A"/>
    <w:rsid w:val="00FC4397"/>
    <w:rsid w:val="00FD05AD"/>
    <w:rsid w:val="00FD0666"/>
    <w:rsid w:val="00FD0C91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7E3FFC7E-7359-4B81-B82C-7807A59B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5" ma:contentTypeDescription="Create a new document." ma:contentTypeScope="" ma:versionID="84ca63d31256cdfb1d823e72e6940f91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23ad54a855ea4cd090bb8cf50fe266a0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CB7B59-2175-4E60-9D1F-9D53F1283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0153bd8d-61e3-4d9a-b03f-287c4fda417d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c46a28d-acc8-4027-86ce-a8901ee39950"/>
    <ds:schemaRef ds:uri="d685628e-7c0a-498b-8a01-f41cb0ae94a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294</TotalTime>
  <Pages>2</Pages>
  <Words>353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219</cp:revision>
  <cp:lastPrinted>2024-05-13T20:55:00Z</cp:lastPrinted>
  <dcterms:created xsi:type="dcterms:W3CDTF">2019-03-08T04:51:00Z</dcterms:created>
  <dcterms:modified xsi:type="dcterms:W3CDTF">2024-11-14T10:59:00Z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