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D0AAB" w14:textId="77777777" w:rsidR="00C07B53" w:rsidRPr="00E52331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52331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E52331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E52331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77777777" w:rsidR="00C07B53" w:rsidRPr="00E52331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52331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E52331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E52331">
        <w:rPr>
          <w:rFonts w:ascii="Angsana New" w:hAnsi="Angsana New" w:hint="cs"/>
          <w:sz w:val="30"/>
          <w:szCs w:val="30"/>
          <w:cs/>
        </w:rPr>
        <w:t>ไทย</w:t>
      </w:r>
      <w:r w:rsidR="00C07B53" w:rsidRPr="00E52331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E52331">
        <w:rPr>
          <w:rFonts w:ascii="Angsana New" w:hAnsi="Angsana New"/>
          <w:sz w:val="30"/>
          <w:szCs w:val="30"/>
        </w:rPr>
        <w:t>34</w:t>
      </w:r>
      <w:r w:rsidR="00C07B53" w:rsidRPr="00E52331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E52331">
        <w:rPr>
          <w:rFonts w:ascii="Angsana New" w:hAnsi="Angsana New"/>
          <w:sz w:val="30"/>
          <w:szCs w:val="30"/>
        </w:rPr>
        <w:t xml:space="preserve"> </w:t>
      </w:r>
      <w:r w:rsidR="00C07B53" w:rsidRPr="00E52331">
        <w:rPr>
          <w:rFonts w:ascii="Angsana New" w:hAnsi="Angsana New"/>
          <w:sz w:val="30"/>
          <w:szCs w:val="30"/>
          <w:cs/>
        </w:rPr>
        <w:t xml:space="preserve">รวมถึงการตีความและแนวปฏิบัติทางการบัญชีที่ประกาศใช้โดยสภาวิชาชีพบัญชี </w:t>
      </w:r>
      <w:r w:rsidR="00BC3AA0" w:rsidRPr="00E52331">
        <w:rPr>
          <w:rFonts w:ascii="Angsana New" w:hAnsi="Angsana New" w:hint="cs"/>
          <w:sz w:val="30"/>
          <w:szCs w:val="30"/>
          <w:cs/>
        </w:rPr>
        <w:t>และ</w:t>
      </w:r>
      <w:r w:rsidR="00C07B53" w:rsidRPr="00E5233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E52331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EC34E6" w14:textId="77777777" w:rsidR="00A43D0A" w:rsidRPr="00E52331" w:rsidRDefault="00A43D0A" w:rsidP="00A4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52331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</w:t>
      </w:r>
      <w:r w:rsidR="00795E84" w:rsidRPr="00E52331">
        <w:rPr>
          <w:rFonts w:ascii="Angsana New" w:hAnsi="Angsana New"/>
          <w:sz w:val="30"/>
          <w:szCs w:val="30"/>
          <w:cs/>
        </w:rPr>
        <w:t>กงบการเงินสำหรับปีสิ้นสุดวันที่</w:t>
      </w:r>
      <w:r w:rsidR="00795E84" w:rsidRPr="00E52331">
        <w:rPr>
          <w:rFonts w:ascii="Angsana New" w:hAnsi="Angsana New"/>
          <w:color w:val="FFFFFF"/>
          <w:sz w:val="30"/>
          <w:szCs w:val="30"/>
        </w:rPr>
        <w:t>-</w:t>
      </w:r>
      <w:r w:rsidR="00795E84" w:rsidRPr="00E52331">
        <w:rPr>
          <w:rFonts w:ascii="Angsana New" w:hAnsi="Angsana New"/>
          <w:sz w:val="30"/>
          <w:szCs w:val="30"/>
        </w:rPr>
        <w:t>31</w:t>
      </w:r>
      <w:r w:rsidR="00795E84" w:rsidRPr="00E52331">
        <w:rPr>
          <w:rFonts w:ascii="Angsana New" w:hAnsi="Angsana New"/>
          <w:color w:val="FFFFFF"/>
          <w:sz w:val="30"/>
          <w:szCs w:val="30"/>
        </w:rPr>
        <w:t>-</w:t>
      </w:r>
      <w:r w:rsidR="00795E84" w:rsidRPr="00E52331">
        <w:rPr>
          <w:rFonts w:ascii="Angsana New" w:hAnsi="Angsana New"/>
          <w:sz w:val="30"/>
          <w:szCs w:val="30"/>
          <w:cs/>
        </w:rPr>
        <w:t>ธันวาคม</w:t>
      </w:r>
      <w:r w:rsidR="00795E84" w:rsidRPr="00E52331">
        <w:rPr>
          <w:rFonts w:ascii="Angsana New" w:hAnsi="Angsana New"/>
          <w:color w:val="FFFFFF"/>
          <w:sz w:val="30"/>
          <w:szCs w:val="30"/>
        </w:rPr>
        <w:t>-</w:t>
      </w:r>
      <w:r w:rsidR="003230C9" w:rsidRPr="00E52331">
        <w:rPr>
          <w:rFonts w:ascii="Angsana New" w:hAnsi="Angsana New"/>
          <w:sz w:val="30"/>
          <w:szCs w:val="30"/>
        </w:rPr>
        <w:t>2566</w:t>
      </w:r>
      <w:r w:rsidRPr="00E52331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</w:t>
      </w:r>
      <w:r w:rsidR="00BC3AA0" w:rsidRPr="00E52331">
        <w:rPr>
          <w:rFonts w:ascii="Angsana New" w:hAnsi="Angsana New" w:hint="cs"/>
          <w:sz w:val="30"/>
          <w:szCs w:val="30"/>
          <w:cs/>
        </w:rPr>
        <w:t xml:space="preserve"> </w:t>
      </w:r>
      <w:r w:rsidRPr="00E52331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E52331">
        <w:rPr>
          <w:rFonts w:ascii="Angsana New" w:hAnsi="Angsana New"/>
          <w:sz w:val="30"/>
          <w:szCs w:val="30"/>
        </w:rPr>
        <w:t xml:space="preserve">31 </w:t>
      </w:r>
      <w:r w:rsidRPr="00E523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30C9" w:rsidRPr="00E52331">
        <w:rPr>
          <w:rFonts w:ascii="Angsana New" w:hAnsi="Angsana New"/>
          <w:sz w:val="30"/>
          <w:szCs w:val="30"/>
        </w:rPr>
        <w:t>2566</w:t>
      </w:r>
    </w:p>
    <w:p w14:paraId="7DB62B80" w14:textId="77777777" w:rsidR="00571619" w:rsidRPr="00E52331" w:rsidRDefault="00571619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AFC66F" w14:textId="77777777" w:rsidR="00724E45" w:rsidRPr="00E52331" w:rsidRDefault="00724E45" w:rsidP="00724E45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E52331">
        <w:rPr>
          <w:rFonts w:ascii="Angsana New" w:hAnsi="Angsana New"/>
          <w:szCs w:val="30"/>
          <w:cs/>
          <w:lang w:val="th-TH"/>
        </w:rPr>
        <w:t>สภาวิชาชีพบัญชีได้มีการปรับปรุง</w:t>
      </w:r>
      <w:r w:rsidRPr="00E52331">
        <w:rPr>
          <w:rFonts w:ascii="Angsana New" w:hAnsi="Angsana New" w:hint="cs"/>
          <w:szCs w:val="30"/>
          <w:cs/>
          <w:lang w:val="th-TH"/>
        </w:rPr>
        <w:t xml:space="preserve">มาตรฐานการบัญชี </w:t>
      </w:r>
      <w:r w:rsidRPr="00E52331">
        <w:rPr>
          <w:rFonts w:ascii="Angsana New" w:hAnsi="Angsana New"/>
          <w:szCs w:val="30"/>
        </w:rPr>
        <w:t xml:space="preserve">(TAS) </w:t>
      </w:r>
      <w:r w:rsidRPr="00E52331">
        <w:rPr>
          <w:rFonts w:ascii="Angsana New" w:hAnsi="Angsana New" w:hint="cs"/>
          <w:szCs w:val="30"/>
          <w:cs/>
        </w:rPr>
        <w:t xml:space="preserve">มาตรฐานการรายงานทางการเงิน </w:t>
      </w:r>
      <w:r w:rsidRPr="00E52331">
        <w:rPr>
          <w:rFonts w:ascii="Angsana New" w:hAnsi="Angsana New"/>
          <w:szCs w:val="30"/>
        </w:rPr>
        <w:t>(</w:t>
      </w:r>
      <w:r w:rsidRPr="00E52331">
        <w:rPr>
          <w:rFonts w:ascii="Angsana New" w:hAnsi="Angsana New"/>
          <w:szCs w:val="30"/>
          <w:cs/>
          <w:lang w:val="th-TH"/>
        </w:rPr>
        <w:t>TFRS</w:t>
      </w:r>
      <w:r w:rsidRPr="00E52331">
        <w:rPr>
          <w:rFonts w:ascii="Angsana New" w:hAnsi="Angsana New"/>
          <w:szCs w:val="30"/>
        </w:rPr>
        <w:t>)</w:t>
      </w:r>
      <w:r w:rsidRPr="00E52331">
        <w:rPr>
          <w:rFonts w:ascii="Angsana New" w:hAnsi="Angsana New"/>
          <w:szCs w:val="30"/>
          <w:cs/>
          <w:lang w:val="th-TH"/>
        </w:rPr>
        <w:t xml:space="preserve">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</w:t>
      </w:r>
      <w:r w:rsidRPr="00E52331">
        <w:rPr>
          <w:rFonts w:ascii="Angsana New" w:hAnsi="Angsana New"/>
          <w:szCs w:val="30"/>
        </w:rPr>
        <w:t>1</w:t>
      </w:r>
      <w:r w:rsidRPr="00E52331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E52331">
        <w:rPr>
          <w:rFonts w:ascii="Angsana New" w:hAnsi="Angsana New"/>
          <w:szCs w:val="30"/>
        </w:rPr>
        <w:t>2567</w:t>
      </w:r>
      <w:r w:rsidRPr="00E52331">
        <w:rPr>
          <w:rFonts w:ascii="Angsana New" w:hAnsi="Angsana New"/>
          <w:szCs w:val="30"/>
          <w:cs/>
          <w:lang w:val="th-TH"/>
        </w:rPr>
        <w:t xml:space="preserve"> และได้ออก TFRS </w:t>
      </w:r>
      <w:r w:rsidRPr="00E52331">
        <w:rPr>
          <w:rFonts w:ascii="Angsana New" w:hAnsi="Angsana New"/>
          <w:szCs w:val="30"/>
        </w:rPr>
        <w:t>17</w:t>
      </w:r>
      <w:r w:rsidRPr="00E52331">
        <w:rPr>
          <w:rFonts w:ascii="Angsana New" w:hAnsi="Angsana New"/>
          <w:szCs w:val="30"/>
          <w:cs/>
          <w:lang w:val="th-TH"/>
        </w:rPr>
        <w:t xml:space="preserve"> “สัญญาประกันภัย” ฉบับใหม่มาแทน TFRS </w:t>
      </w:r>
      <w:r w:rsidRPr="00E52331">
        <w:rPr>
          <w:rFonts w:ascii="Angsana New" w:hAnsi="Angsana New"/>
          <w:szCs w:val="30"/>
        </w:rPr>
        <w:t>4</w:t>
      </w:r>
      <w:r w:rsidRPr="00E52331">
        <w:rPr>
          <w:rFonts w:ascii="Angsana New" w:hAnsi="Angsana New"/>
          <w:szCs w:val="30"/>
          <w:cs/>
          <w:lang w:val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E52331">
        <w:rPr>
          <w:rFonts w:ascii="Angsana New" w:hAnsi="Angsana New"/>
          <w:szCs w:val="30"/>
        </w:rPr>
        <w:t>1</w:t>
      </w:r>
      <w:r w:rsidRPr="00E52331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E52331">
        <w:rPr>
          <w:rFonts w:ascii="Angsana New" w:hAnsi="Angsana New"/>
          <w:szCs w:val="30"/>
        </w:rPr>
        <w:t>2568</w:t>
      </w:r>
      <w:r w:rsidRPr="00E52331">
        <w:rPr>
          <w:rFonts w:ascii="Angsana New" w:hAnsi="Angsana New"/>
          <w:szCs w:val="30"/>
          <w:cs/>
          <w:lang w:val="th-TH"/>
        </w:rPr>
        <w:t xml:space="preserve"> </w:t>
      </w:r>
      <w:r w:rsidR="00115F1D" w:rsidRPr="00E52331">
        <w:rPr>
          <w:rFonts w:ascii="Angsana New" w:hAnsi="Angsana New"/>
          <w:szCs w:val="30"/>
        </w:rPr>
        <w:t xml:space="preserve"> </w:t>
      </w:r>
      <w:r w:rsidRPr="00E52331">
        <w:rPr>
          <w:rFonts w:ascii="Angsana New" w:hAnsi="Angsana New"/>
          <w:szCs w:val="30"/>
          <w:cs/>
          <w:lang w:val="th-TH"/>
        </w:rPr>
        <w:t>ทั้งนี้ TAS TFRS และแนวปฏิบัติทางการบัญชีที่มีการปรับปรุงหรือออกใหม่ข้างต้นไม่มีผลกระทบที่เป็นสาระสำคัญต่องบการเงินของ</w:t>
      </w:r>
      <w:r w:rsidRPr="00E52331">
        <w:rPr>
          <w:rFonts w:ascii="Angsana New" w:hAnsi="Angsana New" w:hint="cs"/>
          <w:szCs w:val="30"/>
          <w:cs/>
        </w:rPr>
        <w:t>กลุ่ม</w:t>
      </w:r>
      <w:r w:rsidRPr="00E52331">
        <w:rPr>
          <w:rFonts w:ascii="Angsana New" w:hAnsi="Angsana New"/>
          <w:szCs w:val="30"/>
          <w:cs/>
          <w:lang w:val="th-TH"/>
        </w:rPr>
        <w:t xml:space="preserve">บริษัท </w:t>
      </w:r>
    </w:p>
    <w:p w14:paraId="025C70C3" w14:textId="77777777" w:rsidR="00EE4B23" w:rsidRPr="00E52331" w:rsidRDefault="00EE4B23" w:rsidP="00EE4B2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F5E938D" w14:textId="77777777" w:rsidR="00C07B53" w:rsidRPr="00E52331" w:rsidRDefault="00BC3AA0" w:rsidP="00C07B5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52331"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Pr="00E5233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52331">
        <w:rPr>
          <w:rFonts w:ascii="Angsana New" w:hAnsi="Angsana New"/>
          <w:sz w:val="30"/>
          <w:szCs w:val="30"/>
          <w:cs/>
        </w:rPr>
        <w:t xml:space="preserve"> </w:t>
      </w:r>
      <w:r w:rsidRPr="00E52331">
        <w:rPr>
          <w:rFonts w:ascii="Angsana New" w:hAnsi="Angsana New" w:hint="cs"/>
          <w:sz w:val="30"/>
          <w:szCs w:val="30"/>
          <w:cs/>
        </w:rPr>
        <w:t>กลุ่ม</w:t>
      </w:r>
      <w:r w:rsidRPr="00E52331">
        <w:rPr>
          <w:rFonts w:ascii="Angsana New" w:hAnsi="Angsana New"/>
          <w:sz w:val="30"/>
          <w:szCs w:val="30"/>
          <w:cs/>
        </w:rPr>
        <w:t>บริษัทได้จัดทำ</w:t>
      </w:r>
      <w:r w:rsidRPr="00E52331">
        <w:rPr>
          <w:rFonts w:ascii="Angsana New" w:hAnsi="Angsana New" w:hint="cs"/>
          <w:sz w:val="30"/>
          <w:szCs w:val="30"/>
          <w:cs/>
        </w:rPr>
        <w:t>ข้อมูลทาง</w:t>
      </w:r>
      <w:r w:rsidRPr="00E52331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E52331">
        <w:rPr>
          <w:rFonts w:ascii="Angsana New" w:hAnsi="Angsana New" w:hint="cs"/>
          <w:sz w:val="30"/>
          <w:szCs w:val="30"/>
          <w:cs/>
        </w:rPr>
        <w:t>ข้อมูลทาง</w:t>
      </w:r>
      <w:r w:rsidRPr="00E52331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E52331">
        <w:rPr>
          <w:rFonts w:ascii="Angsana New" w:hAnsi="Angsana New" w:hint="cs"/>
          <w:sz w:val="30"/>
          <w:szCs w:val="30"/>
          <w:cs/>
        </w:rPr>
        <w:t xml:space="preserve"> </w:t>
      </w:r>
      <w:r w:rsidRPr="00E52331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E52331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5A4F503B" w14:textId="77777777" w:rsidR="00F42B72" w:rsidRDefault="00F42B72" w:rsidP="00F42B72">
      <w:pPr>
        <w:pStyle w:val="Footer"/>
        <w:tabs>
          <w:tab w:val="clear" w:pos="9072"/>
        </w:tabs>
        <w:ind w:right="-23"/>
        <w:jc w:val="right"/>
        <w:rPr>
          <w:rFonts w:ascii="Angsana New" w:hAnsi="Angsana New"/>
          <w:sz w:val="30"/>
          <w:szCs w:val="30"/>
          <w:highlight w:val="yellow"/>
        </w:rPr>
        <w:sectPr w:rsidR="00F42B72" w:rsidSect="00F42B7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1" w:right="1111" w:bottom="709" w:left="1440" w:header="992" w:footer="113" w:gutter="0"/>
          <w:pgNumType w:start="17"/>
          <w:cols w:space="720"/>
          <w:titlePg/>
          <w:docGrid w:linePitch="245"/>
        </w:sectPr>
      </w:pPr>
    </w:p>
    <w:p w14:paraId="2FC5C745" w14:textId="77777777" w:rsidR="00C07B53" w:rsidRPr="00A65910" w:rsidRDefault="00E52331" w:rsidP="00C07B5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52331">
        <w:rPr>
          <w:rFonts w:ascii="Angsana New" w:hAnsi="Angsana New"/>
          <w:sz w:val="30"/>
          <w:szCs w:val="30"/>
          <w:cs/>
        </w:rPr>
        <w:lastRenderedPageBreak/>
        <w:t>งบการเงินรวมสำหรับงวดสามเดือนและ</w:t>
      </w:r>
      <w:r w:rsidR="001754C5">
        <w:rPr>
          <w:rFonts w:ascii="Angsana New" w:hAnsi="Angsana New"/>
          <w:sz w:val="30"/>
          <w:szCs w:val="30"/>
          <w:cs/>
        </w:rPr>
        <w:t>เก้าเดือน</w:t>
      </w:r>
      <w:r w:rsidR="00C07B53" w:rsidRPr="00E523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3230C9" w:rsidRPr="00E52331">
        <w:rPr>
          <w:rFonts w:ascii="Angsana New" w:hAnsi="Angsana New"/>
          <w:sz w:val="30"/>
          <w:szCs w:val="30"/>
          <w:cs/>
        </w:rPr>
        <w:t xml:space="preserve"> </w:t>
      </w:r>
      <w:r w:rsidR="003230C9" w:rsidRPr="00E52331">
        <w:rPr>
          <w:rFonts w:ascii="Angsana New" w:hAnsi="Angsana New"/>
          <w:sz w:val="30"/>
          <w:szCs w:val="30"/>
        </w:rPr>
        <w:t xml:space="preserve">2567 </w:t>
      </w:r>
      <w:r w:rsidR="003230C9" w:rsidRPr="00E52331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E52331">
        <w:rPr>
          <w:rFonts w:ascii="Angsana New" w:hAnsi="Angsana New"/>
          <w:sz w:val="30"/>
          <w:szCs w:val="30"/>
        </w:rPr>
        <w:t>2566</w:t>
      </w:r>
      <w:r w:rsidR="00C07B53" w:rsidRPr="00E52331">
        <w:rPr>
          <w:rFonts w:ascii="Angsana New" w:hAnsi="Angsana New"/>
          <w:sz w:val="30"/>
          <w:szCs w:val="30"/>
        </w:rPr>
        <w:t xml:space="preserve"> </w:t>
      </w:r>
      <w:r w:rsidR="00C07B53" w:rsidRPr="00E52331">
        <w:rPr>
          <w:rFonts w:ascii="Angsana New" w:hAnsi="Angsana New"/>
          <w:sz w:val="30"/>
          <w:szCs w:val="30"/>
          <w:cs/>
        </w:rPr>
        <w:t>และงบ</w:t>
      </w:r>
      <w:r w:rsidR="00BC3AA0" w:rsidRPr="00E52331">
        <w:rPr>
          <w:rFonts w:ascii="Angsana New" w:hAnsi="Angsana New"/>
          <w:sz w:val="30"/>
          <w:szCs w:val="30"/>
          <w:cs/>
        </w:rPr>
        <w:t>การเงินรวมสำหรับปี</w:t>
      </w:r>
      <w:r w:rsidR="00BC3AA0" w:rsidRPr="00E52331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="0085387C" w:rsidRPr="00E52331">
        <w:rPr>
          <w:rFonts w:ascii="Angsana New" w:hAnsi="Angsana New"/>
          <w:spacing w:val="-2"/>
          <w:sz w:val="30"/>
          <w:szCs w:val="30"/>
        </w:rPr>
        <w:t xml:space="preserve"> </w:t>
      </w:r>
      <w:r w:rsidR="00BC3AA0" w:rsidRPr="00E52331">
        <w:rPr>
          <w:rFonts w:ascii="Angsana New" w:hAnsi="Angsana New"/>
          <w:spacing w:val="-2"/>
          <w:sz w:val="30"/>
          <w:szCs w:val="30"/>
        </w:rPr>
        <w:t>31</w:t>
      </w:r>
      <w:r w:rsidR="009817CC">
        <w:rPr>
          <w:rFonts w:ascii="Angsana New" w:hAnsi="Angsana New"/>
          <w:spacing w:val="-2"/>
          <w:sz w:val="30"/>
          <w:szCs w:val="30"/>
        </w:rPr>
        <w:t xml:space="preserve"> </w:t>
      </w:r>
      <w:r w:rsidR="00C07B53" w:rsidRPr="00E5233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85387C" w:rsidRPr="00E52331">
        <w:rPr>
          <w:rFonts w:ascii="Angsana New" w:hAnsi="Angsana New"/>
          <w:spacing w:val="-2"/>
          <w:sz w:val="30"/>
          <w:szCs w:val="30"/>
        </w:rPr>
        <w:t xml:space="preserve"> </w:t>
      </w:r>
      <w:r w:rsidR="003230C9" w:rsidRPr="00E52331">
        <w:rPr>
          <w:rFonts w:ascii="Angsana New" w:hAnsi="Angsana New"/>
          <w:spacing w:val="-2"/>
          <w:sz w:val="30"/>
          <w:szCs w:val="30"/>
        </w:rPr>
        <w:t>2566</w:t>
      </w:r>
      <w:r w:rsidR="0085387C" w:rsidRPr="00E52331">
        <w:rPr>
          <w:rFonts w:ascii="Angsana New" w:hAnsi="Angsana New"/>
          <w:spacing w:val="-2"/>
          <w:sz w:val="30"/>
          <w:szCs w:val="30"/>
        </w:rPr>
        <w:t xml:space="preserve"> </w:t>
      </w:r>
      <w:r w:rsidR="00C07B53" w:rsidRPr="00E52331">
        <w:rPr>
          <w:rFonts w:ascii="Angsana New" w:hAnsi="Angsana New"/>
          <w:spacing w:val="-2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C07B53" w:rsidRPr="00E52331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ที่บริษัทมีอำนาจควบคุมหรือถือหุ้นทั้งทางตรงและทางอ้อมในบริษัทย่อยดังต่อไปนี้</w:t>
      </w:r>
    </w:p>
    <w:p w14:paraId="517A61C1" w14:textId="77777777" w:rsidR="00581DCA" w:rsidRPr="00A65910" w:rsidRDefault="00581DCA" w:rsidP="00C07B5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2376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7A087F" w:rsidRPr="00A65910" w14:paraId="043CFDEE" w14:textId="77777777" w:rsidTr="009632FB">
        <w:tc>
          <w:tcPr>
            <w:tcW w:w="2376" w:type="dxa"/>
          </w:tcPr>
          <w:p w14:paraId="5F05121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3C230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F8D905E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83354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B05D471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3AC00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DA314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129E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36D0D30A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7A087F" w:rsidRPr="00A65910" w14:paraId="6FAE5909" w14:textId="77777777" w:rsidTr="009632FB">
        <w:tc>
          <w:tcPr>
            <w:tcW w:w="2376" w:type="dxa"/>
          </w:tcPr>
          <w:p w14:paraId="32E6380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03098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3551F12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5C5E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3D75E3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5DEC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B8196F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8A38C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05F6FF57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7A087F" w:rsidRPr="00A65910" w14:paraId="4BF788A3" w14:textId="77777777" w:rsidTr="009632FB">
        <w:tc>
          <w:tcPr>
            <w:tcW w:w="2376" w:type="dxa"/>
          </w:tcPr>
          <w:p w14:paraId="0E9AA37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7D9CA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6EF10F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A1E29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5E13C33D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3735EBC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2AA30B5C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8657D0" w:rsidRPr="00A65910" w14:paraId="2F9E0599" w14:textId="77777777" w:rsidTr="009632FB">
        <w:tc>
          <w:tcPr>
            <w:tcW w:w="2376" w:type="dxa"/>
          </w:tcPr>
          <w:p w14:paraId="7241A23D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9F3DF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20D99A3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BE413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EF968EC" w14:textId="77777777" w:rsidR="008657D0" w:rsidRPr="00F24A7A" w:rsidRDefault="001754C5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3AEC2C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82FD92" w14:textId="77777777" w:rsidR="008657D0" w:rsidRPr="00F24A7A" w:rsidRDefault="00161F05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="008657D0"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8469C9C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7F2ECF4" w14:textId="77777777" w:rsidR="008657D0" w:rsidRPr="00F24A7A" w:rsidRDefault="001754C5" w:rsidP="00E56DE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D793624" w14:textId="77777777" w:rsidR="008657D0" w:rsidRPr="00F24A7A" w:rsidRDefault="008657D0" w:rsidP="00E56DE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E1ED353" w14:textId="77777777" w:rsidR="008657D0" w:rsidRPr="00F24A7A" w:rsidRDefault="008657D0" w:rsidP="00E56DE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657D0" w:rsidRPr="00A65910" w14:paraId="42069AF9" w14:textId="77777777" w:rsidTr="009632FB"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5C498E87" w14:textId="77777777" w:rsidR="008657D0" w:rsidRPr="00F24A7A" w:rsidRDefault="008657D0" w:rsidP="00E56DE1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0CEDC9FB" w14:textId="77777777" w:rsidR="008657D0" w:rsidRPr="00F24A7A" w:rsidRDefault="008657D0" w:rsidP="00E56DE1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196A5C1B" w14:textId="77777777" w:rsidR="008657D0" w:rsidRPr="00F24A7A" w:rsidRDefault="008657D0" w:rsidP="00E56DE1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205C3AF2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D4E262A" w14:textId="77777777" w:rsidR="008657D0" w:rsidRPr="00F24A7A" w:rsidRDefault="003230C9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1AE158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4439667" w14:textId="77777777" w:rsidR="008657D0" w:rsidRPr="00F24A7A" w:rsidRDefault="00161F05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FEDD86A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2944309" w14:textId="77777777" w:rsidR="008657D0" w:rsidRPr="00F24A7A" w:rsidRDefault="003230C9" w:rsidP="00E56DE1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CDC72BB" w14:textId="77777777" w:rsidR="008657D0" w:rsidRPr="00F24A7A" w:rsidRDefault="008657D0" w:rsidP="00E56DE1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02A4E32" w14:textId="77777777" w:rsidR="008657D0" w:rsidRPr="00F24A7A" w:rsidRDefault="003230C9" w:rsidP="00E56DE1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A087F" w:rsidRPr="00A65910" w14:paraId="0C8349A0" w14:textId="77777777" w:rsidTr="009632FB">
        <w:tc>
          <w:tcPr>
            <w:tcW w:w="2376" w:type="dxa"/>
            <w:tcBorders>
              <w:top w:val="single" w:sz="4" w:space="0" w:color="auto"/>
            </w:tcBorders>
          </w:tcPr>
          <w:p w14:paraId="12740EE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6BD86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95AD61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D514C9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58B65B3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FC92F1D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213006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083C0A69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268026A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6B314CAF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D57CDE9" w14:textId="77777777" w:rsidR="007A087F" w:rsidRPr="00A65910" w:rsidRDefault="007A087F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657D0" w:rsidRPr="00306EC5" w14:paraId="105FB482" w14:textId="77777777" w:rsidTr="009632FB">
        <w:tc>
          <w:tcPr>
            <w:tcW w:w="2376" w:type="dxa"/>
          </w:tcPr>
          <w:p w14:paraId="23AC3AC5" w14:textId="77777777" w:rsidR="008657D0" w:rsidRPr="00F24A7A" w:rsidRDefault="008657D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21576186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0450FDF" w14:textId="77777777" w:rsidR="008657D0" w:rsidRPr="00F24A7A" w:rsidRDefault="008657D0" w:rsidP="009632F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ให้เช่าซื้อรถจักรยานยนต์และให้บริการที่เกี่ยวข้องซึ่งรวมถึงการปรับสภาพรถ</w:t>
            </w:r>
          </w:p>
        </w:tc>
        <w:tc>
          <w:tcPr>
            <w:tcW w:w="236" w:type="dxa"/>
          </w:tcPr>
          <w:p w14:paraId="647EAEB5" w14:textId="77777777" w:rsidR="008657D0" w:rsidRPr="00A65910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B0147A5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B266261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A98EA31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75D5A87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366C948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94499A3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C6CAD2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8657D0" w:rsidRPr="00306EC5" w14:paraId="275E6D82" w14:textId="77777777" w:rsidTr="009632FB">
        <w:tc>
          <w:tcPr>
            <w:tcW w:w="2376" w:type="dxa"/>
          </w:tcPr>
          <w:p w14:paraId="429C8703" w14:textId="77777777" w:rsidR="008657D0" w:rsidRPr="00F24A7A" w:rsidRDefault="008657D0" w:rsidP="00264E01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บริษัท ชยภาค จำกัด</w:t>
            </w:r>
          </w:p>
        </w:tc>
        <w:tc>
          <w:tcPr>
            <w:tcW w:w="236" w:type="dxa"/>
          </w:tcPr>
          <w:p w14:paraId="09F4693E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0761943" w14:textId="77777777" w:rsidR="008657D0" w:rsidRPr="00F24A7A" w:rsidRDefault="008657D0" w:rsidP="00E56D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4DB3D97C" w14:textId="77777777" w:rsidR="008657D0" w:rsidRPr="00A65910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07AB4218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50133BB4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CE64FF2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7A95AB70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DECE30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3098F3DC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6D01264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8657D0" w:rsidRPr="00306EC5" w14:paraId="113BBE32" w14:textId="77777777" w:rsidTr="009632FB">
        <w:tc>
          <w:tcPr>
            <w:tcW w:w="2376" w:type="dxa"/>
          </w:tcPr>
          <w:p w14:paraId="6C9BCC58" w14:textId="77777777" w:rsidR="008657D0" w:rsidRPr="00F24A7A" w:rsidRDefault="00C365BB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 เงินทันใจ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657D0"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36" w:type="dxa"/>
          </w:tcPr>
          <w:p w14:paraId="2FFB4E0C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6EDE26C" w14:textId="77777777" w:rsidR="008657D0" w:rsidRPr="00F24A7A" w:rsidRDefault="008657D0" w:rsidP="00E56DE1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ให้สินเชื่อรายย่อยเพื่อการประกอบอาชีพ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Nano Finance)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และสินเชื่อส่วนบุคคล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F142EAF" w14:textId="77777777" w:rsidR="008657D0" w:rsidRPr="00A65910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44FED87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9583AEB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8D93245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F6A664C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FE3344B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5A5A1469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CCDE0F4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07EA8" w:rsidRPr="00306EC5" w14:paraId="7BDF2DC2" w14:textId="77777777" w:rsidTr="009632FB">
        <w:tc>
          <w:tcPr>
            <w:tcW w:w="2376" w:type="dxa"/>
          </w:tcPr>
          <w:p w14:paraId="3BFC3791" w14:textId="77777777" w:rsidR="00907EA8" w:rsidRPr="00F24A7A" w:rsidRDefault="00907EA8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โบรคเกอร์ จำกัด</w:t>
            </w:r>
          </w:p>
        </w:tc>
        <w:tc>
          <w:tcPr>
            <w:tcW w:w="236" w:type="dxa"/>
          </w:tcPr>
          <w:p w14:paraId="55EC8061" w14:textId="77777777" w:rsidR="00907EA8" w:rsidRPr="00F24A7A" w:rsidRDefault="00907EA8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D05E6BF" w14:textId="77777777" w:rsidR="00907EA8" w:rsidRPr="00F24A7A" w:rsidRDefault="00907EA8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1672219A" w14:textId="77777777" w:rsidR="00907EA8" w:rsidRPr="00A65910" w:rsidRDefault="00907EA8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37FE04C" w14:textId="77777777" w:rsidR="00907EA8" w:rsidRPr="00306EC5" w:rsidRDefault="00907EA8" w:rsidP="00907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4BCC84CC" w14:textId="77777777" w:rsidR="00907EA8" w:rsidRPr="00306EC5" w:rsidRDefault="00907EA8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00F6100" w14:textId="77777777" w:rsidR="00907EA8" w:rsidRPr="00306EC5" w:rsidRDefault="00907EA8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6908FD23" w14:textId="77777777" w:rsidR="00907EA8" w:rsidRPr="00306EC5" w:rsidRDefault="00907EA8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8E41424" w14:textId="77777777" w:rsidR="00907EA8" w:rsidRPr="00306EC5" w:rsidRDefault="00907EA8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0E563D3" w14:textId="77777777" w:rsidR="00907EA8" w:rsidRPr="00306EC5" w:rsidRDefault="00907EA8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B3358B6" w14:textId="77777777" w:rsidR="00907EA8" w:rsidRPr="00306EC5" w:rsidRDefault="00907EA8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8657D0" w:rsidRPr="00306EC5" w14:paraId="1CB7E1A0" w14:textId="77777777" w:rsidTr="009632FB">
        <w:tc>
          <w:tcPr>
            <w:tcW w:w="2376" w:type="dxa"/>
          </w:tcPr>
          <w:p w14:paraId="3BEB6995" w14:textId="77777777" w:rsidR="008657D0" w:rsidRPr="00F24A7A" w:rsidRDefault="008657D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Sabaidee Leasing </w:t>
            </w:r>
            <w:r w:rsidR="009632FB" w:rsidRPr="00F24A7A">
              <w:rPr>
                <w:rFonts w:ascii="Angsana New" w:hAnsi="Angsana New"/>
                <w:color w:val="000000"/>
                <w:sz w:val="28"/>
                <w:szCs w:val="28"/>
              </w:rPr>
              <w:t>Co., Ltd.</w:t>
            </w:r>
          </w:p>
        </w:tc>
        <w:tc>
          <w:tcPr>
            <w:tcW w:w="236" w:type="dxa"/>
          </w:tcPr>
          <w:p w14:paraId="513E4794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D4CD96C" w14:textId="77777777" w:rsidR="008657D0" w:rsidRPr="00F24A7A" w:rsidRDefault="008657D0" w:rsidP="00E56D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683DEA36" w14:textId="77777777" w:rsidR="008657D0" w:rsidRPr="00A65910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2A4EFBA0" w14:textId="77777777" w:rsidR="008657D0" w:rsidRPr="000038A6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3317F315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D52AD2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64D88AFC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58D770" w14:textId="608D782F" w:rsidR="008657D0" w:rsidRPr="00306EC5" w:rsidRDefault="00CF5F69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  <w:tc>
          <w:tcPr>
            <w:tcW w:w="236" w:type="dxa"/>
          </w:tcPr>
          <w:p w14:paraId="054DC121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2F6AF83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86.89</w:t>
            </w:r>
          </w:p>
        </w:tc>
      </w:tr>
      <w:tr w:rsidR="00BC3AA0" w:rsidRPr="00306EC5" w14:paraId="2F4E99DB" w14:textId="77777777" w:rsidTr="009632FB">
        <w:tc>
          <w:tcPr>
            <w:tcW w:w="2376" w:type="dxa"/>
          </w:tcPr>
          <w:p w14:paraId="555770F8" w14:textId="23906062" w:rsidR="00BC3AA0" w:rsidRPr="00F24A7A" w:rsidRDefault="009632FB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(ประเทศลาว</w:t>
            </w:r>
            <w:r w:rsidRPr="00F2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95BCA1" w14:textId="77777777" w:rsidR="00BC3AA0" w:rsidRPr="00F24A7A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9721A7F" w14:textId="77777777" w:rsidR="00BC3AA0" w:rsidRPr="00F24A7A" w:rsidRDefault="00BC3AA0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6F41D7" w14:textId="77777777" w:rsidR="00BC3AA0" w:rsidRPr="00A65910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C3DCECA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2F4A0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DF5E69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5DC81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8590C2B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349626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B71296A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7D0" w:rsidRPr="00306EC5" w14:paraId="536C527D" w14:textId="77777777" w:rsidTr="009632FB">
        <w:tc>
          <w:tcPr>
            <w:tcW w:w="2376" w:type="dxa"/>
          </w:tcPr>
          <w:p w14:paraId="757131EF" w14:textId="77777777" w:rsidR="008657D0" w:rsidRPr="00F24A7A" w:rsidRDefault="008657D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Suosdey Finance PLC. </w:t>
            </w:r>
          </w:p>
        </w:tc>
        <w:tc>
          <w:tcPr>
            <w:tcW w:w="236" w:type="dxa"/>
          </w:tcPr>
          <w:p w14:paraId="129593B1" w14:textId="77777777" w:rsidR="008657D0" w:rsidRPr="00F24A7A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F4F9624" w14:textId="77777777" w:rsidR="008657D0" w:rsidRPr="00F24A7A" w:rsidRDefault="008657D0" w:rsidP="00E56D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7B3F9653" w14:textId="77777777" w:rsidR="008657D0" w:rsidRPr="00A65910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76F7A5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5C075AC4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1320BA3" w14:textId="77777777" w:rsidR="008657D0" w:rsidRPr="00306EC5" w:rsidRDefault="008657D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17F53E6A" w14:textId="77777777" w:rsidR="008657D0" w:rsidRPr="00306EC5" w:rsidRDefault="008657D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6825F3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</w:tcPr>
          <w:p w14:paraId="5484B304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D49532" w14:textId="77777777" w:rsidR="008657D0" w:rsidRPr="00306EC5" w:rsidRDefault="008657D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</w:tr>
      <w:tr w:rsidR="00BC3AA0" w:rsidRPr="00306EC5" w14:paraId="5F0DC299" w14:textId="77777777" w:rsidTr="009632FB">
        <w:tc>
          <w:tcPr>
            <w:tcW w:w="2376" w:type="dxa"/>
          </w:tcPr>
          <w:p w14:paraId="7DA56F82" w14:textId="77777777" w:rsidR="00BC3AA0" w:rsidRPr="00F24A7A" w:rsidRDefault="00BC3AA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4EB3C6DC" w14:textId="77777777" w:rsidR="00BC3AA0" w:rsidRPr="00F24A7A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1E0D0D8" w14:textId="77777777" w:rsidR="00BC3AA0" w:rsidRPr="00F24A7A" w:rsidRDefault="00BC3AA0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B8D007" w14:textId="77777777" w:rsidR="00BC3AA0" w:rsidRPr="00A65910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511630D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1C0A3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182206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E4746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9613572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4C61A2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A4A4A36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AA0" w:rsidRPr="00306EC5" w14:paraId="3991B4A3" w14:textId="77777777" w:rsidTr="009632FB">
        <w:tc>
          <w:tcPr>
            <w:tcW w:w="2376" w:type="dxa"/>
          </w:tcPr>
          <w:p w14:paraId="2DEF3E47" w14:textId="77777777" w:rsidR="00BC3AA0" w:rsidRPr="00F24A7A" w:rsidRDefault="00BC3AA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Mingalaba Thitikorn </w:t>
            </w:r>
          </w:p>
        </w:tc>
        <w:tc>
          <w:tcPr>
            <w:tcW w:w="236" w:type="dxa"/>
          </w:tcPr>
          <w:p w14:paraId="4E34E356" w14:textId="77777777" w:rsidR="00BC3AA0" w:rsidRPr="00F24A7A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E024743" w14:textId="77777777" w:rsidR="00BC3AA0" w:rsidRPr="00F24A7A" w:rsidRDefault="00BC3AA0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1874BA32" w14:textId="77777777" w:rsidR="00BC3AA0" w:rsidRPr="00A65910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17D65F" w14:textId="77777777" w:rsidR="00BC3AA0" w:rsidRPr="00306EC5" w:rsidRDefault="00BC3AA0" w:rsidP="00CC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1A87DBEC" w14:textId="77777777" w:rsidR="00BC3AA0" w:rsidRPr="00306EC5" w:rsidRDefault="00BC3AA0" w:rsidP="00CC77B9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90CA54E" w14:textId="77777777" w:rsidR="00BC3AA0" w:rsidRPr="00306EC5" w:rsidRDefault="00BC3AA0" w:rsidP="00CC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252E807F" w14:textId="77777777" w:rsidR="00BC3AA0" w:rsidRPr="00306EC5" w:rsidRDefault="00BC3AA0" w:rsidP="00CC77B9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0455D7" w14:textId="77777777" w:rsidR="00BC3AA0" w:rsidRPr="00306EC5" w:rsidRDefault="00BC3AA0" w:rsidP="00CC77B9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  <w:tc>
          <w:tcPr>
            <w:tcW w:w="236" w:type="dxa"/>
          </w:tcPr>
          <w:p w14:paraId="355DDA72" w14:textId="77777777" w:rsidR="00BC3AA0" w:rsidRPr="00306EC5" w:rsidRDefault="00BC3AA0" w:rsidP="00CC77B9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C9209E0" w14:textId="77777777" w:rsidR="00BC3AA0" w:rsidRPr="00306EC5" w:rsidRDefault="00BC3AA0" w:rsidP="00CC77B9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BC3AA0" w:rsidRPr="00306EC5" w14:paraId="792D81F0" w14:textId="77777777" w:rsidTr="009632FB">
        <w:tc>
          <w:tcPr>
            <w:tcW w:w="2376" w:type="dxa"/>
          </w:tcPr>
          <w:p w14:paraId="25CB982D" w14:textId="77777777" w:rsidR="00BC3AA0" w:rsidRPr="00F24A7A" w:rsidRDefault="00BC3AA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Microfinance Co., Ltd.</w:t>
            </w:r>
          </w:p>
        </w:tc>
        <w:tc>
          <w:tcPr>
            <w:tcW w:w="236" w:type="dxa"/>
          </w:tcPr>
          <w:p w14:paraId="0E99AA5A" w14:textId="77777777" w:rsidR="00BC3AA0" w:rsidRPr="00F24A7A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828F46B" w14:textId="77777777" w:rsidR="00BC3AA0" w:rsidRPr="00F24A7A" w:rsidRDefault="00BC3AA0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358FC8" w14:textId="77777777" w:rsidR="00BC3AA0" w:rsidRPr="00A65910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FD99625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61BC8A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8AF5B1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04F02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9E3D30C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44C99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F9B703C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AA0" w:rsidRPr="00306EC5" w14:paraId="515147F6" w14:textId="77777777" w:rsidTr="009632FB">
        <w:tc>
          <w:tcPr>
            <w:tcW w:w="2376" w:type="dxa"/>
          </w:tcPr>
          <w:p w14:paraId="61DED3B7" w14:textId="77777777" w:rsidR="00BC3AA0" w:rsidRPr="00F24A7A" w:rsidRDefault="00BC3AA0" w:rsidP="0026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3C6CF350" w14:textId="77777777" w:rsidR="00BC3AA0" w:rsidRPr="00F24A7A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ABF2A1E" w14:textId="77777777" w:rsidR="00BC3AA0" w:rsidRPr="00F24A7A" w:rsidRDefault="00BC3AA0" w:rsidP="00E56DE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BF8382" w14:textId="77777777" w:rsidR="00BC3AA0" w:rsidRPr="00A65910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824FE6D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15A29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C2CCA70" w14:textId="77777777" w:rsidR="00BC3AA0" w:rsidRPr="00306EC5" w:rsidRDefault="00BC3AA0" w:rsidP="00E56D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EE19D" w14:textId="77777777" w:rsidR="00BC3AA0" w:rsidRPr="00306EC5" w:rsidRDefault="00BC3AA0" w:rsidP="00E56DE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01FCFB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304D2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2ECCBC0" w14:textId="77777777" w:rsidR="00BC3AA0" w:rsidRPr="00306EC5" w:rsidRDefault="00BC3AA0" w:rsidP="00E56DE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AA0" w:rsidRPr="00A65910" w14:paraId="30257875" w14:textId="77777777" w:rsidTr="009632FB">
        <w:tc>
          <w:tcPr>
            <w:tcW w:w="10172" w:type="dxa"/>
            <w:gridSpan w:val="11"/>
          </w:tcPr>
          <w:p w14:paraId="36427F96" w14:textId="77777777" w:rsidR="00BC3AA0" w:rsidRPr="00A65910" w:rsidRDefault="00BC3AA0" w:rsidP="009632FB">
            <w:pPr>
              <w:tabs>
                <w:tab w:val="clear" w:pos="2580"/>
                <w:tab w:val="left" w:pos="2410"/>
              </w:tabs>
              <w:spacing w:line="160" w:lineRule="atLeast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BC3AA0" w:rsidRPr="00A65910" w14:paraId="73E433F8" w14:textId="77777777" w:rsidTr="009632FB">
        <w:tc>
          <w:tcPr>
            <w:tcW w:w="10172" w:type="dxa"/>
            <w:gridSpan w:val="11"/>
          </w:tcPr>
          <w:p w14:paraId="288AE79D" w14:textId="77777777" w:rsidR="00BC3AA0" w:rsidRPr="00A65910" w:rsidRDefault="00BC3AA0" w:rsidP="00264E01">
            <w:pPr>
              <w:tabs>
                <w:tab w:val="clear" w:pos="2580"/>
                <w:tab w:val="left" w:pos="2410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*15,250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ล้านกีบ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**4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***200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ล้านจ๊าด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</w:tbl>
    <w:p w14:paraId="14AAAB4E" w14:textId="77777777" w:rsidR="00C07B53" w:rsidRPr="00F24A7A" w:rsidRDefault="00C07B53" w:rsidP="00C07B53">
      <w:pPr>
        <w:tabs>
          <w:tab w:val="clear" w:pos="2580"/>
          <w:tab w:val="left" w:pos="2410"/>
        </w:tabs>
        <w:jc w:val="thaiDistribute"/>
        <w:rPr>
          <w:rFonts w:ascii="Angsana New" w:hAnsi="Angsana New"/>
          <w:sz w:val="30"/>
          <w:szCs w:val="30"/>
        </w:rPr>
      </w:pPr>
    </w:p>
    <w:p w14:paraId="727A8CB3" w14:textId="77777777" w:rsidR="00C07B53" w:rsidRPr="00F24A7A" w:rsidRDefault="00C07B53" w:rsidP="00C07B53">
      <w:pPr>
        <w:jc w:val="thaiDistribute"/>
        <w:rPr>
          <w:rFonts w:ascii="Angsana New" w:hAnsi="Angsana New"/>
          <w:sz w:val="30"/>
          <w:szCs w:val="30"/>
        </w:rPr>
      </w:pPr>
      <w:r w:rsidRPr="00F24A7A">
        <w:rPr>
          <w:rFonts w:ascii="Angsana New" w:hAnsi="Angsana New"/>
          <w:sz w:val="30"/>
          <w:szCs w:val="30"/>
          <w:cs/>
        </w:rPr>
        <w:t>รายการบัญชีระหว่างบริษัทและบริษัทย่อยที่มีนัยสำคัญได้ถูกตัดรายการในการจัดทำงบการเงินรวมแล้ว</w:t>
      </w:r>
    </w:p>
    <w:p w14:paraId="6274A629" w14:textId="77777777" w:rsidR="00413B29" w:rsidRPr="00A65910" w:rsidRDefault="00413B29" w:rsidP="00C07B53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0176BE8" w14:textId="77777777" w:rsidR="008F747F" w:rsidRPr="00F24A7A" w:rsidRDefault="001657A5" w:rsidP="008F747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A65910">
        <w:rPr>
          <w:rFonts w:ascii="Angsana New" w:hAnsi="Angsana New"/>
          <w:b/>
          <w:bCs/>
          <w:sz w:val="26"/>
          <w:szCs w:val="26"/>
          <w:highlight w:val="yellow"/>
          <w:cs/>
        </w:rPr>
        <w:br w:type="page"/>
      </w:r>
      <w:r w:rsidR="008F747F" w:rsidRPr="00F24A7A">
        <w:rPr>
          <w:rFonts w:ascii="Angsana New" w:hAnsi="Angsana New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D93642C" w14:textId="77777777" w:rsidR="00EF7741" w:rsidRPr="00F24A7A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30"/>
          <w:szCs w:val="30"/>
        </w:rPr>
      </w:pPr>
    </w:p>
    <w:p w14:paraId="6A76AAFF" w14:textId="77777777" w:rsidR="00EF7741" w:rsidRPr="00F24A7A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4A7A">
        <w:rPr>
          <w:rFonts w:ascii="Angsana New" w:hAnsi="Angsana New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</w:t>
      </w:r>
      <w:r w:rsidR="001A7A19" w:rsidRPr="00F24A7A">
        <w:rPr>
          <w:rFonts w:ascii="Angsana New" w:hAnsi="Angsana New" w:hint="cs"/>
          <w:sz w:val="30"/>
          <w:szCs w:val="30"/>
          <w:cs/>
        </w:rPr>
        <w:t xml:space="preserve"> </w:t>
      </w:r>
      <w:r w:rsidRPr="00F24A7A">
        <w:rPr>
          <w:rFonts w:ascii="Angsana New" w:hAnsi="Angsana New"/>
          <w:sz w:val="30"/>
          <w:szCs w:val="30"/>
          <w:cs/>
        </w:rPr>
        <w:t>ๆ ในการจัดทำข้อมูลทางการเงินระหว่างกาลสำหรับ</w:t>
      </w:r>
      <w:r w:rsidR="00F24A7A" w:rsidRPr="00F24A7A">
        <w:rPr>
          <w:rFonts w:ascii="Angsana New" w:hAnsi="Angsana New"/>
          <w:sz w:val="30"/>
          <w:szCs w:val="30"/>
          <w:cs/>
        </w:rPr>
        <w:t>งวดสามเดือนและ</w:t>
      </w:r>
      <w:r w:rsidR="001754C5">
        <w:rPr>
          <w:rFonts w:ascii="Angsana New" w:hAnsi="Angsana New"/>
          <w:sz w:val="30"/>
          <w:szCs w:val="30"/>
          <w:cs/>
        </w:rPr>
        <w:t>เก้าเดือน</w:t>
      </w:r>
      <w:r w:rsidRPr="00F24A7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3230C9" w:rsidRPr="00F24A7A">
        <w:rPr>
          <w:rFonts w:ascii="Angsana New" w:hAnsi="Angsana New"/>
          <w:sz w:val="30"/>
          <w:szCs w:val="30"/>
          <w:cs/>
        </w:rPr>
        <w:t xml:space="preserve"> </w:t>
      </w:r>
      <w:r w:rsidR="003230C9" w:rsidRPr="00F24A7A">
        <w:rPr>
          <w:rFonts w:ascii="Angsana New" w:hAnsi="Angsana New"/>
          <w:sz w:val="30"/>
          <w:szCs w:val="30"/>
        </w:rPr>
        <w:t xml:space="preserve">2567 </w:t>
      </w:r>
      <w:r w:rsidR="003230C9" w:rsidRPr="00F24A7A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F24A7A">
        <w:rPr>
          <w:rFonts w:ascii="Angsana New" w:hAnsi="Angsana New"/>
          <w:sz w:val="30"/>
          <w:szCs w:val="30"/>
        </w:rPr>
        <w:t>2566</w:t>
      </w:r>
      <w:r w:rsidRPr="00F24A7A">
        <w:rPr>
          <w:rFonts w:ascii="Angsana New" w:hAnsi="Angsana New"/>
          <w:sz w:val="30"/>
          <w:szCs w:val="30"/>
        </w:rPr>
        <w:t xml:space="preserve"> </w:t>
      </w:r>
      <w:r w:rsidRPr="00F24A7A">
        <w:rPr>
          <w:rFonts w:ascii="Angsana New" w:hAnsi="Angsana New"/>
          <w:sz w:val="30"/>
          <w:szCs w:val="30"/>
          <w:cs/>
        </w:rPr>
        <w:t>เช่นเดียวกับที่ใช้ในการจัดท</w:t>
      </w:r>
      <w:r w:rsidR="001A7A19" w:rsidRPr="00F24A7A">
        <w:rPr>
          <w:rFonts w:ascii="Angsana New" w:hAnsi="Angsana New"/>
          <w:sz w:val="30"/>
          <w:szCs w:val="30"/>
          <w:cs/>
        </w:rPr>
        <w:t>ำงบการเงินสำหรับปีสิ้นสุดวันที่</w:t>
      </w:r>
      <w:r w:rsidR="001A7A19" w:rsidRPr="00F24A7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1A7A19" w:rsidRPr="00F24A7A">
        <w:rPr>
          <w:rFonts w:ascii="Angsana New" w:hAnsi="Angsana New"/>
          <w:sz w:val="30"/>
          <w:szCs w:val="30"/>
        </w:rPr>
        <w:t>31</w:t>
      </w:r>
      <w:r w:rsidR="0006652A">
        <w:rPr>
          <w:rFonts w:ascii="Angsana New" w:hAnsi="Angsana New"/>
          <w:sz w:val="30"/>
          <w:szCs w:val="30"/>
        </w:rPr>
        <w:t xml:space="preserve"> </w:t>
      </w:r>
      <w:r w:rsidR="001A7A19" w:rsidRPr="00F24A7A">
        <w:rPr>
          <w:rFonts w:ascii="Angsana New" w:hAnsi="Angsana New"/>
          <w:sz w:val="30"/>
          <w:szCs w:val="30"/>
          <w:cs/>
        </w:rPr>
        <w:t>ธันวาคม</w:t>
      </w:r>
      <w:r w:rsidR="001A7A19" w:rsidRPr="00F24A7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3230C9" w:rsidRPr="00F24A7A">
        <w:rPr>
          <w:rFonts w:ascii="Angsana New" w:hAnsi="Angsana New"/>
          <w:sz w:val="30"/>
          <w:szCs w:val="30"/>
        </w:rPr>
        <w:t>2566</w:t>
      </w:r>
      <w:r w:rsidR="001A7A19" w:rsidRPr="00F24A7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24A7A">
        <w:rPr>
          <w:rFonts w:ascii="Angsana New" w:hAnsi="Angsana New"/>
          <w:sz w:val="30"/>
          <w:szCs w:val="30"/>
          <w:cs/>
        </w:rPr>
        <w:t>ยกเว้นการนำมาตรฐานการบัญชี</w:t>
      </w:r>
      <w:r w:rsidR="00A1298B" w:rsidRPr="00F24A7A">
        <w:rPr>
          <w:rFonts w:ascii="Angsana New" w:hAnsi="Angsana New" w:hint="cs"/>
          <w:sz w:val="30"/>
          <w:szCs w:val="30"/>
          <w:cs/>
        </w:rPr>
        <w:t>และ</w:t>
      </w:r>
      <w:r w:rsidRPr="00F24A7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1298B" w:rsidRPr="00F24A7A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รวมถึงแนวปฏิบัติทางการบัญชีที่ปรับปรุงใหม่ตามที่กล่าวในหมายเหตุ </w:t>
      </w:r>
      <w:r w:rsidR="00A1298B" w:rsidRPr="00F24A7A">
        <w:rPr>
          <w:rFonts w:ascii="Angsana New" w:hAnsi="Angsana New"/>
          <w:sz w:val="30"/>
          <w:szCs w:val="30"/>
        </w:rPr>
        <w:t>1</w:t>
      </w:r>
      <w:r w:rsidR="00A1298B" w:rsidRPr="00F24A7A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658AEF9F" w14:textId="77777777" w:rsidR="00C41E16" w:rsidRPr="00A65910" w:rsidRDefault="00C41E16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1791B0" w14:textId="77777777" w:rsidR="00500F23" w:rsidRPr="003570E7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3570E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</w:t>
      </w:r>
      <w:r w:rsidR="00AC4672" w:rsidRPr="003570E7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3570E7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3570E7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77777777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3570E7">
        <w:rPr>
          <w:rFonts w:ascii="Angsana New" w:hAnsi="Angsana New"/>
          <w:sz w:val="30"/>
          <w:szCs w:val="30"/>
          <w:cs/>
        </w:rPr>
        <w:t xml:space="preserve"> </w:t>
      </w:r>
      <w:r w:rsidR="003230C9" w:rsidRPr="003570E7"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3570E7">
        <w:rPr>
          <w:rFonts w:ascii="Angsana New" w:hAnsi="Angsana New"/>
          <w:sz w:val="30"/>
          <w:szCs w:val="30"/>
        </w:rPr>
        <w:t>2566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007CD6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B905F7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570E7" w:rsidRPr="00CD16CD" w14:paraId="54D16D8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570E7" w:rsidRPr="00CD16CD" w14:paraId="31DE7626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63BEF8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1EB49" w14:textId="77777777" w:rsidR="003570E7" w:rsidRPr="002D235B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0CC3C64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5AAB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3E2CE8D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AC72C" w14:textId="08629EB0" w:rsidR="003570E7" w:rsidRPr="00882657" w:rsidRDefault="00454541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57B58E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CE8DF" w14:textId="5FF3ADBA" w:rsidR="003570E7" w:rsidRPr="00840E13" w:rsidRDefault="00B905F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9,307</w:t>
            </w:r>
          </w:p>
        </w:tc>
      </w:tr>
      <w:tr w:rsidR="003570E7" w:rsidRPr="00CD16CD" w14:paraId="5D36D05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E67600E" w14:textId="77777777" w:rsidR="003570E7" w:rsidRPr="00AE18B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DCC12B" w14:textId="77777777" w:rsidR="003570E7" w:rsidRPr="002D235B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5EB5E6C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219D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CF7422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27ABD" w14:textId="5665BF3B" w:rsidR="003570E7" w:rsidRPr="00882657" w:rsidRDefault="00454541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1B610E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671900" w14:textId="7966CC61" w:rsidR="003570E7" w:rsidRPr="00840E13" w:rsidRDefault="00B905F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</w:t>
            </w:r>
          </w:p>
        </w:tc>
      </w:tr>
      <w:tr w:rsidR="003570E7" w:rsidRPr="00CD16CD" w14:paraId="10CB862B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AE3946A" w14:textId="77777777" w:rsidR="003570E7" w:rsidRPr="00AE18B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1752F" w14:textId="77777777" w:rsidR="003570E7" w:rsidRPr="002D235B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3B95B46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F660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32A9720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48C61" w14:textId="5C9C96A4" w:rsidR="003570E7" w:rsidRPr="00882657" w:rsidRDefault="00454541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BA3256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A09EC" w14:textId="2CE0B3E4" w:rsidR="003570E7" w:rsidRPr="00840E13" w:rsidRDefault="00B905F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3570E7" w:rsidRPr="00CD16CD" w14:paraId="7C8A413D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AE6D485" w14:textId="77777777" w:rsidR="003570E7" w:rsidRPr="00AE18B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3D54C" w14:textId="77777777" w:rsidR="003570E7" w:rsidRPr="002D235B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ACA9C8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2B6D0" w14:textId="77777777" w:rsidR="003570E7" w:rsidRPr="00D11CD5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8C1B02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50694" w14:textId="59779F8C" w:rsidR="003570E7" w:rsidRPr="00882657" w:rsidRDefault="00454541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0A1023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A0DA5" w14:textId="79E56E10" w:rsidR="003570E7" w:rsidRPr="00D11CD5" w:rsidRDefault="00B905F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16,944</w:t>
            </w:r>
          </w:p>
        </w:tc>
      </w:tr>
      <w:tr w:rsidR="003570E7" w:rsidRPr="0008405E" w14:paraId="15BACA4D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8CAA296" w14:textId="77777777" w:rsidR="003570E7" w:rsidRPr="0008405E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53CC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9B783E2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4B7FF2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B7830B8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F1D977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305CCF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653BFB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0E7" w:rsidRPr="00CD16CD" w14:paraId="1A4F1799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9EFB5B4" w14:textId="77777777" w:rsidR="003570E7" w:rsidRPr="001A7A19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1A8A0A" w14:textId="77777777" w:rsidR="003570E7" w:rsidRPr="00CD16CD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12E7EB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BF3D11" w14:textId="77777777" w:rsidR="003570E7" w:rsidRPr="00840E13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6969D2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B18A5B0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98F86D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7F3CDF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0E7" w:rsidRPr="00CD16CD" w14:paraId="0BAB67B9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749013A" w14:textId="77777777" w:rsidR="003570E7" w:rsidRPr="001A7A19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C0F432" w14:textId="2D8E9050" w:rsidR="003570E7" w:rsidRPr="002D235B" w:rsidRDefault="00454541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365121B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747E09" w14:textId="0F1CE901" w:rsidR="003570E7" w:rsidRPr="00840E13" w:rsidRDefault="00FB436D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B13EC26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72F38" w14:textId="77777777" w:rsidR="003570E7" w:rsidRPr="002D235B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BB40C6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0C612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0E7" w:rsidRPr="00CD16CD" w14:paraId="74A3CBCF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9B6ED1D" w14:textId="77777777" w:rsidR="003570E7" w:rsidRPr="001A7A19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34143" w14:textId="6EAD49BE" w:rsidR="003570E7" w:rsidRPr="002D235B" w:rsidRDefault="00454541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CDB6502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BEC402" w14:textId="5FAA7CE1" w:rsidR="003570E7" w:rsidRPr="00840E13" w:rsidRDefault="00FB436D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C726919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6E542" w14:textId="77777777" w:rsidR="003570E7" w:rsidRPr="002D235B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05F482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820FC6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CE2" w:rsidRPr="00CD16CD" w14:paraId="798C0BED" w14:textId="77777777" w:rsidTr="006538C0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7EB8FBD" w14:textId="679918D7" w:rsidR="00A31CE2" w:rsidRPr="001A7A19" w:rsidRDefault="00A31CE2" w:rsidP="00A31CE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รับเงินประกันการเช่าคืน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620D9" w14:textId="775AE584" w:rsidR="00A31CE2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75700D9" w14:textId="77777777" w:rsidR="00A31CE2" w:rsidRPr="00CD16CD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83A67" w14:textId="15FA1A2C" w:rsidR="00A31CE2" w:rsidRDefault="00A31CE2" w:rsidP="00A31CE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3F757CC0" w14:textId="77777777" w:rsidR="00A31CE2" w:rsidRPr="00CD16CD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3FAAFE" w14:textId="7DFAFDCB" w:rsidR="00A31CE2" w:rsidRPr="002D235B" w:rsidRDefault="00A31CE2" w:rsidP="00B025A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8F9290" w14:textId="77777777" w:rsidR="00A31CE2" w:rsidRPr="00CD16CD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6724F" w14:textId="20E747C3" w:rsidR="00A31CE2" w:rsidRPr="00840E13" w:rsidRDefault="00A31CE2" w:rsidP="00A31CE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CE2" w:rsidRPr="00AE18B9" w14:paraId="0EB3666D" w14:textId="77777777" w:rsidTr="008562FD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B77B679" w14:textId="77777777" w:rsidR="00A31CE2" w:rsidRPr="00AE18B9" w:rsidRDefault="00A31CE2" w:rsidP="00A31CE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9FE5A6" w14:textId="77777777" w:rsidR="00A31CE2" w:rsidRPr="0042383A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3339D2CB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C588625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B1F0F75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1A0E96C" w14:textId="77777777" w:rsidR="00A31CE2" w:rsidRPr="0042383A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7C00E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FFC19D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31CE2" w:rsidRPr="00AE18B9" w14:paraId="4762CA66" w14:textId="77777777" w:rsidTr="008562FD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36D1487" w14:textId="77777777" w:rsidR="00A31CE2" w:rsidRPr="00AE18B9" w:rsidRDefault="00A31CE2" w:rsidP="00A31CE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B949F8" w14:textId="5D540BDA" w:rsidR="00A31CE2" w:rsidRPr="002D235B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157A183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DBE013" w14:textId="47953605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3302FAA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A162C6" w14:textId="13F52314" w:rsidR="00A31CE2" w:rsidRPr="002D235B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5733D9" w14:textId="7777777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6CF794" w14:textId="392FD997" w:rsidR="00A31CE2" w:rsidRPr="00AE18B9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4,636</w:t>
            </w:r>
          </w:p>
        </w:tc>
      </w:tr>
      <w:tr w:rsidR="00A31CE2" w:rsidRPr="00CD16CD" w14:paraId="18B01FAD" w14:textId="77777777" w:rsidTr="008562FD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3FB7888" w14:textId="77777777" w:rsidR="00A31CE2" w:rsidRPr="00AE18B9" w:rsidRDefault="00A31CE2" w:rsidP="00A31CE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BCC34" w14:textId="51B5C33D" w:rsidR="00A31CE2" w:rsidRPr="002D235B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3E5B5B7" w14:textId="77777777" w:rsidR="00A31CE2" w:rsidRPr="007411AD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90A9D" w14:textId="451A7F99" w:rsidR="00A31CE2" w:rsidRPr="007411AD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49920C6" w14:textId="77777777" w:rsidR="00A31CE2" w:rsidRPr="007411AD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B099A" w14:textId="4858A24C" w:rsidR="00A31CE2" w:rsidRPr="002D235B" w:rsidRDefault="00A31CE2" w:rsidP="00A31CE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FBF8DD" w14:textId="77777777" w:rsidR="00A31CE2" w:rsidRPr="00CD16CD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71EA9" w14:textId="7CAF1C48" w:rsidR="00A31CE2" w:rsidRPr="00D11CD5" w:rsidRDefault="00A31CE2" w:rsidP="00A3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05E" w:rsidRPr="00CD16CD" w14:paraId="0B2B60AD" w14:textId="77777777" w:rsidTr="00E5320B">
        <w:trPr>
          <w:tblHeader/>
        </w:trPr>
        <w:tc>
          <w:tcPr>
            <w:tcW w:w="3669" w:type="dxa"/>
            <w:vAlign w:val="bottom"/>
          </w:tcPr>
          <w:p w14:paraId="14FF3656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7" w:type="dxa"/>
            <w:vAlign w:val="bottom"/>
          </w:tcPr>
          <w:p w14:paraId="69C55D47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8405E" w:rsidRPr="00CD16CD" w14:paraId="2DC0747C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60DE82B" w14:textId="77777777" w:rsidR="0008405E" w:rsidRPr="002E2EEF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 (ต่อ)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9095C9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4BCF0388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C74522" w14:textId="77777777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AB4033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6EB4078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153B7E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98534C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0847FA54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B4185C6" w14:textId="77777777" w:rsidR="0008405E" w:rsidRPr="006F5DA2" w:rsidRDefault="0008405E" w:rsidP="00E5320B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5D6C5" w14:textId="6BB2A9BE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23,292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9FD153C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49E8C" w14:textId="1ED62B1C" w:rsidR="0008405E" w:rsidRPr="00C37D4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0E35587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4C87A" w14:textId="34027474" w:rsidR="0008405E" w:rsidRPr="002D235B" w:rsidRDefault="00454541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BBF25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0D714" w14:textId="23606AF7" w:rsidR="0008405E" w:rsidRPr="00C37D4E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405E" w:rsidRPr="00CD16CD" w14:paraId="26DCD978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C5B16BF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479FF" w14:textId="2679AB0B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E4918F5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F495F" w14:textId="73BBCEE5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DBE773D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11BB4" w14:textId="1B3DE162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0993C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3929F" w14:textId="7126B17C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2,853</w:t>
            </w:r>
          </w:p>
        </w:tc>
      </w:tr>
      <w:tr w:rsidR="0008405E" w:rsidRPr="00CD16CD" w14:paraId="739EB158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8FA62A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65D5D" w14:textId="34204A02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698BD42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177C1" w14:textId="29F6EE4A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97BD45F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F44" w14:textId="1360DD6E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95382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577B9" w14:textId="4FBEB7E0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</w:tr>
      <w:tr w:rsidR="0008405E" w:rsidRPr="00CD16CD" w14:paraId="21C2931F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A068591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3EC43F" w14:textId="60965DE1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DFB840C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58E0F" w14:textId="1A0DCE55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127BD26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9043A0" w14:textId="555A85D4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F55C0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096DB5" w14:textId="32E30ACB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08405E" w:rsidRPr="00CD16CD" w14:paraId="42B4C03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092C1FC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8C373" w14:textId="0B09249C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BDF09FE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8F0861" w14:textId="736DCE46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8412012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81A2C" w14:textId="06AF6CBA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2F2D2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90D656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B7E9A" w14:textId="4D57AB46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08405E" w:rsidRPr="00CD16CD" w14:paraId="1EBAD8F4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B3F223A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10C48B" w14:textId="36A0D768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E50C830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C9C0C" w14:textId="6C561B26" w:rsidR="0008405E" w:rsidRPr="00BB212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09B648F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8083" w14:textId="3D24170B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E81521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7F7BBC" w14:textId="0C4632E1" w:rsidR="0008405E" w:rsidRPr="00BB212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08405E" w:rsidRPr="00CD16CD" w14:paraId="6B5BF243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21D3A6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133F7" w14:textId="7936525B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7,115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3F34819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21C35B" w14:textId="6BE3EEE8" w:rsidR="0008405E" w:rsidRPr="00D11CD5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7,006</w:t>
            </w:r>
          </w:p>
        </w:tc>
        <w:tc>
          <w:tcPr>
            <w:tcW w:w="287" w:type="dxa"/>
            <w:shd w:val="clear" w:color="auto" w:fill="auto"/>
          </w:tcPr>
          <w:p w14:paraId="25505B2B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643AF" w14:textId="43564DFC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F59DA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C6F2C4" w14:textId="39E58A64" w:rsidR="0008405E" w:rsidRPr="00D11CD5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6,191</w:t>
            </w:r>
          </w:p>
        </w:tc>
      </w:tr>
      <w:tr w:rsidR="00454541" w:rsidRPr="00CD16CD" w14:paraId="155CD678" w14:textId="77777777" w:rsidTr="00A31CE2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983FCBA" w14:textId="59F60956" w:rsidR="00454541" w:rsidRPr="00AE18B9" w:rsidRDefault="00454541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7834A49" w14:textId="15D65135" w:rsidR="00454541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2C57669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C7434" w14:textId="71EFC144" w:rsidR="00454541" w:rsidRDefault="00454541" w:rsidP="0045454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01E2FBD6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BE3E77A" w14:textId="1EB0711A" w:rsidR="00454541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343000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6A81" w14:textId="27CDD6A6" w:rsidR="00454541" w:rsidRDefault="00454541" w:rsidP="0045454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5579C8AB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956429F" w14:textId="77777777" w:rsidR="0008405E" w:rsidRPr="00AE18B9" w:rsidRDefault="0008405E" w:rsidP="00E5320B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46B46A" w14:textId="77777777" w:rsidR="0008405E" w:rsidRPr="0042383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0C841A82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F99217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B666447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21F586" w14:textId="77777777" w:rsidR="0008405E" w:rsidRPr="002D235B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D4E7BB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CAA071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67F82260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C143C1D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52F5E8" w14:textId="77777777" w:rsidR="0008405E" w:rsidRPr="0042383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CB0A929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5668AF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DFAAC70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4B5F444" w14:textId="77777777" w:rsidR="0008405E" w:rsidRPr="002D235B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68CA06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1B14C1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21274B52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54BBD27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A459CF" w14:textId="1916C537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D162F77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7DD31" w14:textId="71F7D16E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F5D8F79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5D34C" w14:textId="6C33D147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97E93E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BD92D" w14:textId="411E5795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08405E" w:rsidRPr="00CD16CD" w14:paraId="3742DE62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B815690" w14:textId="77777777" w:rsidR="0008405E" w:rsidRPr="00AE18B9" w:rsidRDefault="0008405E" w:rsidP="00E5320B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2C0FC" w14:textId="54485DB3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51241F7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95FF9" w14:textId="3203652F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36392A0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CBC53" w14:textId="1A19D6D6" w:rsidR="0008405E" w:rsidRPr="002D235B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D17879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775E7" w14:textId="1E89B138" w:rsidR="0008405E" w:rsidRPr="00D11CD5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08405E" w:rsidRPr="0008405E" w14:paraId="01683DF4" w14:textId="77777777" w:rsidTr="00E5320B">
        <w:tc>
          <w:tcPr>
            <w:tcW w:w="3669" w:type="dxa"/>
            <w:tcBorders>
              <w:top w:val="nil"/>
            </w:tcBorders>
            <w:shd w:val="clear" w:color="auto" w:fill="auto"/>
            <w:vAlign w:val="bottom"/>
          </w:tcPr>
          <w:p w14:paraId="1B5A29AC" w14:textId="77777777" w:rsidR="0008405E" w:rsidRPr="0008405E" w:rsidRDefault="0008405E" w:rsidP="00E5320B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FD7DAE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  <w:vAlign w:val="bottom"/>
          </w:tcPr>
          <w:p w14:paraId="53CB6004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F5132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shd w:val="clear" w:color="auto" w:fill="auto"/>
            <w:vAlign w:val="bottom"/>
          </w:tcPr>
          <w:p w14:paraId="7E4AB989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CBCD3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4AA4AE76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C5CD78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10CA36BF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71D6673" w14:textId="76EEAAF3" w:rsidR="0008405E" w:rsidRPr="00E43641" w:rsidRDefault="00E43641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43641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F01514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E659AA9" w14:textId="77777777" w:rsidR="0008405E" w:rsidRPr="00C37D4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EB273F" w14:textId="77777777" w:rsidR="0008405E" w:rsidRPr="00C37D4E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A4DA4A2" w14:textId="77777777" w:rsidR="0008405E" w:rsidRPr="00C37D4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B1A15B" w14:textId="77777777" w:rsidR="0008405E" w:rsidRPr="0042383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881D56" w14:textId="77777777" w:rsidR="0008405E" w:rsidRPr="00C37D4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DA610E" w14:textId="77777777" w:rsidR="0008405E" w:rsidRPr="00C37D4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B0DF5" w:rsidRPr="00CD16CD" w14:paraId="42E20167" w14:textId="77777777" w:rsidTr="00A26D95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5DFDAC33" w14:textId="2948D202" w:rsidR="007B0DF5" w:rsidRPr="00E43641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</w:t>
            </w:r>
            <w:r w:rsidR="00A26D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410C5" w14:textId="60883654" w:rsidR="007B0DF5" w:rsidRPr="00A26D95" w:rsidRDefault="00454541" w:rsidP="0045454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7C43326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B33FC" w14:textId="0DEA6869" w:rsidR="007B0DF5" w:rsidRPr="00A26D95" w:rsidRDefault="00A26D95" w:rsidP="00A26D9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6363C11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B12D8" w14:textId="3E6E4B52" w:rsidR="007B0DF5" w:rsidRPr="0042383A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43641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FECAEC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BBB380" w14:textId="5A0025F5" w:rsidR="007B0DF5" w:rsidRPr="00A26D95" w:rsidRDefault="00A26D95" w:rsidP="00A26D9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0DF5" w:rsidRPr="00CD16CD" w14:paraId="5BF8CA47" w14:textId="77777777" w:rsidTr="00A26D95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866B045" w14:textId="77777777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85184B" w14:textId="77777777" w:rsidR="007B0DF5" w:rsidRPr="0042383A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3B01A4D4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D199B" w14:textId="77777777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C6C18CF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00C4AB" w14:textId="77777777" w:rsidR="007B0DF5" w:rsidRPr="0042383A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85BD8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56D24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B0DF5" w:rsidRPr="00CD16CD" w14:paraId="4A4FE8B5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5C93ACF6" w14:textId="7C542C4C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5F5081" w14:textId="77777777" w:rsidR="007B0DF5" w:rsidRPr="0042383A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BA0375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789DBC" w14:textId="77777777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A4822E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706151" w14:textId="77777777" w:rsidR="007B0DF5" w:rsidRPr="0042383A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2595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3AFED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B0DF5" w:rsidRPr="00CD16CD" w14:paraId="7FA3C20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8A2FD27" w14:textId="77777777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FD68ABF" w14:textId="47410FCC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495A976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92F92C" w14:textId="27BE4138" w:rsidR="007B0DF5" w:rsidRPr="00986D72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10,174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D6DD6A3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9D01A43" w14:textId="28298BFC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C374F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32A9AB" w14:textId="70341C28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10,174</w:t>
            </w:r>
          </w:p>
        </w:tc>
      </w:tr>
      <w:tr w:rsidR="007B0DF5" w:rsidRPr="00CD16CD" w14:paraId="4F2BF34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857C6F5" w14:textId="77777777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9039" w14:textId="7BF24798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E41D823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931A" w14:textId="59FACC26" w:rsidR="007B0DF5" w:rsidRPr="00986D72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6D124DD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F2A7" w14:textId="1D6F8BDB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8CA545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0F2D" w14:textId="15BEC35F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7B0DF5" w:rsidRPr="00CD16CD" w14:paraId="5D707F75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4210B5D" w14:textId="77777777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DD270" w14:textId="6A02FD41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73F02DB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D622D" w14:textId="4D2F5D12" w:rsidR="007B0DF5" w:rsidRPr="00986D72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48C314A" w14:textId="77777777" w:rsidR="007B0DF5" w:rsidRPr="00986D72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BAEA9" w14:textId="5442573B" w:rsidR="007B0DF5" w:rsidRPr="00882657" w:rsidRDefault="00454541" w:rsidP="007B0DF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86DE0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F41B" w14:textId="5D5D5E48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10,303</w:t>
            </w:r>
          </w:p>
        </w:tc>
      </w:tr>
    </w:tbl>
    <w:p w14:paraId="06FD8549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1C15F5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30317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041BA" w14:textId="77777777" w:rsidR="00FB436D" w:rsidRDefault="00FB4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1A4DD8" w14:textId="64DCDEE7" w:rsidR="00272340" w:rsidRDefault="00A86186">
      <w:pPr>
        <w:rPr>
          <w:rFonts w:ascii="Angsana New" w:hAnsi="Angsana New"/>
          <w:sz w:val="30"/>
          <w:szCs w:val="30"/>
        </w:rPr>
      </w:pPr>
      <w:r w:rsidRPr="00A86186">
        <w:rPr>
          <w:rFonts w:ascii="Angsana New" w:hAnsi="Angsana New"/>
          <w:sz w:val="30"/>
          <w:szCs w:val="30"/>
          <w:cs/>
        </w:rPr>
        <w:lastRenderedPageBreak/>
        <w:t>รายการที่มีสาระสำคัญที่เกิดขึ้นกับบุคคลหรือกิจการที่เกี่ยวข้องกันสำหรับงวด</w:t>
      </w:r>
      <w:r w:rsidR="001754C5">
        <w:rPr>
          <w:rFonts w:ascii="Angsana New" w:hAnsi="Angsana New"/>
          <w:sz w:val="30"/>
          <w:szCs w:val="30"/>
          <w:cs/>
        </w:rPr>
        <w:t>เก้าเดือน</w:t>
      </w:r>
      <w:r w:rsidRPr="00A861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A86186">
        <w:rPr>
          <w:rFonts w:ascii="Angsana New" w:hAnsi="Angsana New"/>
          <w:sz w:val="30"/>
          <w:szCs w:val="30"/>
          <w:cs/>
        </w:rPr>
        <w:t xml:space="preserve"> </w:t>
      </w:r>
      <w:r w:rsidR="00947D0F">
        <w:rPr>
          <w:rFonts w:ascii="Angsana New" w:hAnsi="Angsana New"/>
          <w:sz w:val="30"/>
          <w:szCs w:val="30"/>
        </w:rPr>
        <w:t>2567</w:t>
      </w:r>
      <w:r w:rsidRPr="00A86186">
        <w:rPr>
          <w:rFonts w:ascii="Angsana New" w:hAnsi="Angsana New"/>
          <w:sz w:val="30"/>
          <w:szCs w:val="30"/>
          <w:cs/>
        </w:rPr>
        <w:t xml:space="preserve">และ </w:t>
      </w:r>
      <w:r w:rsidR="00947D0F">
        <w:rPr>
          <w:rFonts w:ascii="Angsana New" w:hAnsi="Angsana New"/>
          <w:sz w:val="30"/>
          <w:szCs w:val="30"/>
        </w:rPr>
        <w:t>2566</w:t>
      </w:r>
      <w:r w:rsidRPr="00A8618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290BB2" w14:textId="77777777" w:rsidR="00A86186" w:rsidRPr="00A86186" w:rsidRDefault="00A86186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A86186" w:rsidRPr="00CD16CD" w14:paraId="46F8A45B" w14:textId="77777777" w:rsidTr="00B905F7">
        <w:trPr>
          <w:tblHeader/>
        </w:trPr>
        <w:tc>
          <w:tcPr>
            <w:tcW w:w="3669" w:type="dxa"/>
            <w:vAlign w:val="bottom"/>
          </w:tcPr>
          <w:p w14:paraId="1AB2764C" w14:textId="77777777" w:rsidR="00A86186" w:rsidRPr="00CD16CD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4B70F1CA" w14:textId="77777777" w:rsidR="00A86186" w:rsidRPr="00A244D6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4D6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A86186" w:rsidRPr="00CD16CD" w14:paraId="05D9D09A" w14:textId="77777777" w:rsidTr="00B905F7">
        <w:trPr>
          <w:tblHeader/>
        </w:trPr>
        <w:tc>
          <w:tcPr>
            <w:tcW w:w="3669" w:type="dxa"/>
            <w:vAlign w:val="bottom"/>
          </w:tcPr>
          <w:p w14:paraId="4BC605F5" w14:textId="77777777" w:rsidR="00A86186" w:rsidRPr="00CD16CD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06DF6C1D" w14:textId="77777777" w:rsidR="00A86186" w:rsidRPr="00A244D6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4D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44433B6C" w14:textId="77777777" w:rsidR="00A86186" w:rsidRPr="00A244D6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624B827D" w14:textId="77777777" w:rsidR="00A86186" w:rsidRPr="00A244D6" w:rsidRDefault="00A86186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186" w:rsidRPr="00CD16CD" w14:paraId="6801515F" w14:textId="77777777" w:rsidTr="00B905F7">
        <w:trPr>
          <w:tblHeader/>
        </w:trPr>
        <w:tc>
          <w:tcPr>
            <w:tcW w:w="3669" w:type="dxa"/>
            <w:vAlign w:val="bottom"/>
          </w:tcPr>
          <w:p w14:paraId="10245999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DF827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2A75EB80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86698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7" w:type="dxa"/>
            <w:vAlign w:val="bottom"/>
          </w:tcPr>
          <w:p w14:paraId="70E48791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1C848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2DD1659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F23E7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86186" w:rsidRPr="00CD16CD" w14:paraId="26F65D0B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59B9E67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96AF" w14:textId="77777777" w:rsidR="00A86186" w:rsidRPr="00CD16CD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0597311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0358E" w14:textId="77777777" w:rsidR="00A86186" w:rsidRPr="00CD16CD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7337562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B008D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C0F3CC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59308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86186" w:rsidRPr="00CD16CD" w14:paraId="2FE27FC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545C3F3E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31BF7" w14:textId="77777777" w:rsidR="00A86186" w:rsidRPr="0089492E" w:rsidRDefault="004326DD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684C8E5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BBDE6" w14:textId="77777777" w:rsidR="00A86186" w:rsidRPr="0052099E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651100C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180FD" w14:textId="74D9A057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1E4194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6922B" w14:textId="577515A3" w:rsidR="00A86186" w:rsidRPr="0052099E" w:rsidRDefault="0008405E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27,045</w:t>
            </w:r>
          </w:p>
        </w:tc>
      </w:tr>
      <w:tr w:rsidR="00A86186" w:rsidRPr="00CD16CD" w14:paraId="6972AAE1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F4D7879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1378BE" w14:textId="77777777" w:rsidR="00A86186" w:rsidRPr="0089492E" w:rsidRDefault="004326DD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80C1977" w14:textId="77777777" w:rsidR="00A86186" w:rsidRPr="00CD16CD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E197" w14:textId="77777777" w:rsidR="00A86186" w:rsidRPr="0052099E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E904542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DC1EE" w14:textId="2DFE373D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C58FD7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C16C7" w14:textId="65474B22" w:rsidR="00A86186" w:rsidRPr="0052099E" w:rsidRDefault="0008405E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13,076</w:t>
            </w:r>
          </w:p>
        </w:tc>
      </w:tr>
      <w:tr w:rsidR="00A86186" w:rsidRPr="00CD16CD" w14:paraId="2A04E2C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F126ABA" w14:textId="77777777" w:rsidR="00A86186" w:rsidRPr="0052099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55E7A" w14:textId="77777777" w:rsidR="00A86186" w:rsidRPr="0089492E" w:rsidRDefault="004326DD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D56405D" w14:textId="77777777" w:rsidR="00A86186" w:rsidRPr="0052099E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02C05" w14:textId="77777777" w:rsidR="00A86186" w:rsidRPr="0052099E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8D57596" w14:textId="77777777" w:rsidR="00A86186" w:rsidRPr="0052099E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CD70D" w14:textId="72422FB7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A30C94" w14:textId="77777777" w:rsidR="00A86186" w:rsidRPr="0052099E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6512D" w14:textId="51D2C75A" w:rsidR="00A86186" w:rsidRPr="0052099E" w:rsidRDefault="0008405E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A86186" w:rsidRPr="00CD16CD" w14:paraId="2F9EBEE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87D6F79" w14:textId="77777777" w:rsidR="00A86186" w:rsidRPr="007259EB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A33C0" w14:textId="77777777" w:rsidR="00A86186" w:rsidRPr="0089492E" w:rsidRDefault="004326DD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1100878" w14:textId="77777777" w:rsidR="00A86186" w:rsidRPr="00852860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1B484" w14:textId="77777777" w:rsidR="00A86186" w:rsidRPr="00852860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B170C62" w14:textId="77777777" w:rsidR="00A86186" w:rsidRPr="00852860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3030A" w14:textId="36674FCF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85EA4" w14:textId="77777777" w:rsidR="00A86186" w:rsidRPr="00852860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3826A" w14:textId="4363C236" w:rsidR="00A86186" w:rsidRPr="00852860" w:rsidRDefault="0008405E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49,910</w:t>
            </w:r>
          </w:p>
        </w:tc>
      </w:tr>
      <w:tr w:rsidR="00A86186" w:rsidRPr="00CD16CD" w14:paraId="4E4E267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80E65B4" w14:textId="77777777" w:rsidR="00A86186" w:rsidRPr="007259EB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096A9" w14:textId="77777777" w:rsidR="00A86186" w:rsidRPr="0089492E" w:rsidRDefault="004326DD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380BD5E" w14:textId="77777777" w:rsidR="00A86186" w:rsidRPr="00CD16CD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D8F2D" w14:textId="77777777" w:rsidR="00A86186" w:rsidRPr="00852860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09A6486" w14:textId="77777777" w:rsidR="00A86186" w:rsidRPr="00852860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F44D8" w14:textId="77777777" w:rsidR="00A86186" w:rsidRPr="0089492E" w:rsidRDefault="004326DD" w:rsidP="004326D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D0D5FB" w14:textId="77777777" w:rsidR="00A86186" w:rsidRPr="00852860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DCAE9" w14:textId="0737A70F" w:rsidR="00A86186" w:rsidRPr="00852860" w:rsidRDefault="0008405E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8,165</w:t>
            </w:r>
          </w:p>
        </w:tc>
      </w:tr>
      <w:tr w:rsidR="00A86186" w:rsidRPr="00E2042C" w14:paraId="7815969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72734B8" w14:textId="77777777" w:rsidR="00A86186" w:rsidRPr="00E2042C" w:rsidRDefault="00A86186" w:rsidP="00A86186">
            <w:pPr>
              <w:pStyle w:val="1"/>
              <w:widowControl/>
              <w:spacing w:line="240" w:lineRule="atLeast"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E503C" w14:textId="77777777" w:rsidR="00A86186" w:rsidRPr="00A86186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3F8DC05" w14:textId="77777777" w:rsidR="00A86186" w:rsidRPr="00E2042C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D9DEF" w14:textId="77777777" w:rsidR="00A86186" w:rsidRPr="00E2042C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440A5E0" w14:textId="77777777" w:rsidR="00A86186" w:rsidRPr="00E2042C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86A3A" w14:textId="77777777" w:rsidR="00A86186" w:rsidRPr="00A86186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00377" w14:textId="77777777" w:rsidR="00A86186" w:rsidRPr="00E2042C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11E89E" w14:textId="77777777" w:rsidR="00A86186" w:rsidRPr="00E2042C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86186" w:rsidRPr="00CD16CD" w14:paraId="5D985041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F3F0A9A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</w:t>
            </w:r>
            <w:r w:rsidRPr="005F32B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869793" w14:textId="77777777" w:rsidR="00A86186" w:rsidRPr="00A86186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2671D651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37BB30" w14:textId="77777777" w:rsidR="00A86186" w:rsidRPr="00A244D6" w:rsidRDefault="00A86186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D151182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4D5F72" w14:textId="77777777" w:rsidR="00A86186" w:rsidRPr="00A86186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539399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4521FBD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86" w:rsidRPr="00CD16CD" w14:paraId="2D9EF6D6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74BA91A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31BF7" w14:textId="6B82700D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874C48C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50567" w14:textId="1FC5ED2B" w:rsidR="00A86186" w:rsidRPr="00A244D6" w:rsidRDefault="0008405E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FCD1264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47553B" w14:textId="77777777" w:rsidR="00A86186" w:rsidRPr="0089492E" w:rsidRDefault="003D60B4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9D762D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B699A" w14:textId="77777777" w:rsidR="00A86186" w:rsidRPr="00A244D6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186" w:rsidRPr="00CD16CD" w14:paraId="4F16CB5D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6704AEE" w14:textId="77777777" w:rsidR="00A86186" w:rsidRPr="005F32BE" w:rsidRDefault="00A86186" w:rsidP="00A8618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F32B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76879" w14:textId="7A73BFF6" w:rsidR="00A86186" w:rsidRPr="0089492E" w:rsidRDefault="000F4722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A6FC5E6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07B729" w14:textId="05CC8F26" w:rsidR="00A86186" w:rsidRPr="0052099E" w:rsidRDefault="0008405E" w:rsidP="00A8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C0A78FC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D03442" w14:textId="77777777" w:rsidR="00A86186" w:rsidRPr="0089492E" w:rsidRDefault="003D60B4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71CA93" w14:textId="77777777" w:rsidR="00A86186" w:rsidRPr="00CD16CD" w:rsidRDefault="00A86186" w:rsidP="00A8618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55A52" w14:textId="77777777" w:rsidR="00A86186" w:rsidRPr="0052099E" w:rsidRDefault="00A86186" w:rsidP="00A861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A62" w:rsidRPr="00CD16CD" w14:paraId="6B1CA57F" w14:textId="77777777" w:rsidTr="00712F06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257AF67" w14:textId="32593A4C" w:rsidR="00777A62" w:rsidRPr="005F32BE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รับเงินประกันการเช่าคืน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0BA8A" w14:textId="241E4BC7" w:rsidR="00777A62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6311BD8" w14:textId="77777777" w:rsidR="00777A62" w:rsidRPr="00CD16CD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0613E6" w14:textId="4942DB4E" w:rsidR="00777A62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45361DA5" w14:textId="77777777" w:rsidR="00777A62" w:rsidRPr="00CD16CD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1C1A88" w14:textId="7C9B9085" w:rsidR="00777A62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32BA34" w14:textId="77777777" w:rsidR="00777A62" w:rsidRPr="00CD16CD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E6530" w14:textId="770446E8" w:rsidR="00777A62" w:rsidRPr="00A244D6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A62" w:rsidRPr="00CD16CD" w14:paraId="6D731F5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88484E1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จำนวนเงินขั้นต้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EA7A43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46143F8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793C96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01628E0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ADFE2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DBB805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2F6645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7A62" w:rsidRPr="00CD16CD" w14:paraId="2CC937CB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486F265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E1522" w14:textId="10BFC485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F4DB0B6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11D97" w14:textId="0144DD13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592423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C3D57" w14:textId="3652CD35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9F849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705E0" w14:textId="06DEDEE8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777A62" w:rsidRPr="00CD16CD" w14:paraId="466293AF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E6E4348" w14:textId="77777777" w:rsidR="00777A62" w:rsidRPr="007259EB" w:rsidRDefault="00777A62" w:rsidP="00777A6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80783" w14:textId="26DFF03B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FE4E4B6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6F5D4" w14:textId="54D039CE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0B1AC71" w14:textId="7777777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15094" w14:textId="0756E13B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ED1C53" w14:textId="7777777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47ED5" w14:textId="5ADE0973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</w:tr>
      <w:tr w:rsidR="00777A62" w:rsidRPr="00CD16CD" w14:paraId="08B913A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EC88667" w14:textId="77777777" w:rsidR="00777A62" w:rsidRPr="000F61A2" w:rsidRDefault="00777A62" w:rsidP="00777A6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F61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8F17C" w14:textId="6A430D69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60,790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6B51A9C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A9030" w14:textId="3B0D2F8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46,994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20A6026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75C0F" w14:textId="77777777" w:rsidR="00777A62" w:rsidRPr="0089492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338583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5D92B" w14:textId="77777777" w:rsidR="00777A62" w:rsidRPr="00F41C7C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5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A62" w:rsidRPr="00CD16CD" w14:paraId="6B89A8FF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F3396A7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76C38" w14:textId="7D426F65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86F7B3C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76CF0" w14:textId="5A396981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E7AF940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8B95C" w14:textId="6E1D2159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ABBF3C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43F34" w14:textId="1E344523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</w:tr>
      <w:tr w:rsidR="00777A62" w:rsidRPr="00CD16CD" w14:paraId="42955E9A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B252943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B518" w14:textId="0226CB1B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BAC5E0B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09D72" w14:textId="11535F68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2C4E2E6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16C25" w14:textId="69713794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DE9211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69316" w14:textId="0E0A0EA2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</w:tr>
      <w:tr w:rsidR="00777A62" w:rsidRPr="00CD16CD" w14:paraId="72500241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75B08D7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F2A92" w14:textId="1396971D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5C116A8" w14:textId="77777777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EE900" w14:textId="51A7935A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48D60CB" w14:textId="77777777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C723A3" w14:textId="3D0177BB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AF0087" w14:textId="77777777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40C7E" w14:textId="0CD61D5A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777A62" w:rsidRPr="00CD16CD" w14:paraId="6DBD5A0B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2737892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51D62" w14:textId="5454AF5F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AA4EFC0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8E7D9B" w14:textId="0B0360FE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9756984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5DCE5D" w14:textId="6E87982B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C27E5C" w14:textId="77777777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64837" w14:textId="4CAC13C5" w:rsidR="00777A62" w:rsidRPr="00CA561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</w:tr>
      <w:tr w:rsidR="00777A62" w:rsidRPr="00CD16CD" w14:paraId="6F77EFB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4343FC6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7F586F" w14:textId="5F1D24A6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7707B6F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C1462" w14:textId="6A527EC4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8E6E33F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A8B43D" w14:textId="0AE20556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176586" w14:textId="77777777" w:rsidR="00777A62" w:rsidRPr="00F27753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8598" w14:textId="1A0F9973" w:rsidR="00777A62" w:rsidRPr="00F27753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777A62" w:rsidRPr="00CD16CD" w14:paraId="208BDE00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734DF21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0DB1D" w14:textId="48CAE2FA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21,197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8C2D77B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14B8C" w14:textId="1694146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20,962</w:t>
            </w:r>
          </w:p>
        </w:tc>
        <w:tc>
          <w:tcPr>
            <w:tcW w:w="287" w:type="dxa"/>
            <w:shd w:val="clear" w:color="auto" w:fill="auto"/>
          </w:tcPr>
          <w:p w14:paraId="394C06BD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AB4213" w14:textId="61AB5FDE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29C55" w14:textId="7777777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44304" w14:textId="4EA26FF2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18,567</w:t>
            </w:r>
          </w:p>
        </w:tc>
      </w:tr>
      <w:tr w:rsidR="00777A62" w:rsidRPr="0072382A" w14:paraId="05C4B47C" w14:textId="77777777" w:rsidTr="00777A62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0D06EE8" w14:textId="28761D1A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73B8A01" w14:textId="348D36A5" w:rsidR="00777A62" w:rsidRPr="0072382A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22A2C64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6F5E4FA" w14:textId="7F7E8A51" w:rsidR="00777A62" w:rsidRPr="0072382A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25E0CD6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D1F2231" w14:textId="7D068DE5" w:rsidR="00777A62" w:rsidRPr="0072382A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6F9155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9275A6C" w14:textId="484AEA2D" w:rsidR="00777A62" w:rsidRPr="0072382A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A62" w:rsidRPr="0072382A" w14:paraId="0DC3AB1F" w14:textId="77777777" w:rsidTr="00777A62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64CA4F4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5610F6A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7992921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CBA5BC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4A219D4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9C5AF83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EAF1BB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348752B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777A62" w:rsidRPr="0072382A" w14:paraId="2CB19405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6887618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C27392E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7C977F8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70C5244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EBCC721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B302151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7B02A8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A21C5E3" w14:textId="77777777" w:rsidR="00777A62" w:rsidRPr="0072382A" w:rsidRDefault="00777A62" w:rsidP="00777A62">
            <w:pPr>
              <w:pStyle w:val="1"/>
              <w:widowControl/>
              <w:spacing w:line="160" w:lineRule="atLeast"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777A62" w:rsidRPr="00CD16CD" w14:paraId="1E675EB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38855A4" w14:textId="77777777" w:rsidR="00777A62" w:rsidRPr="007259EB" w:rsidRDefault="00777A62" w:rsidP="00777A62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04A358B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09F4DB7C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194CA30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141D5860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4D4128C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D85D21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796D6B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A62" w:rsidRPr="00CD16CD" w14:paraId="5B9B8112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EA958D6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1C1F916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497D97D5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236B439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7ACD37D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3A21B9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2CA2B4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6AADD5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A62" w:rsidRPr="00CD16CD" w14:paraId="40762116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7B36E52" w14:textId="77777777" w:rsidR="00777A62" w:rsidRPr="007259EB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9C3760" w14:textId="22A64DDE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90533D2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A1BFE1" w14:textId="0D4E2620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34AE43E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22FFA1" w14:textId="3E2CEDA7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B5ACE9" w14:textId="77777777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B7564A" w14:textId="7E4D06CC" w:rsidR="00777A62" w:rsidRPr="0052099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777A62" w:rsidRPr="00CD16CD" w14:paraId="13009E7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EE0186B" w14:textId="77777777" w:rsidR="00777A62" w:rsidRPr="007259EB" w:rsidRDefault="00777A62" w:rsidP="00777A6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259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58907" w14:textId="669E1F2E" w:rsidR="00777A62" w:rsidRPr="0089492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89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336A84F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3C594" w14:textId="680C77F6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71F814E" w14:textId="7777777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04C34" w14:textId="53C13F65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682994" w14:textId="77777777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FDF92" w14:textId="695AEC85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777A62" w:rsidRPr="00CD16CD" w14:paraId="6A512F1A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9CCC89A" w14:textId="77777777" w:rsidR="00777A62" w:rsidRPr="000F61A2" w:rsidRDefault="00777A62" w:rsidP="00777A6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F61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</w:t>
            </w:r>
            <w:r w:rsidRPr="000F61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อุปกรณ์สำนักงาน</w:t>
            </w:r>
            <w:r w:rsidRPr="000F61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88659" w14:textId="0EFEE765" w:rsidR="00777A62" w:rsidRPr="0089492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386EC54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55737" w14:textId="5967AAD1" w:rsidR="00777A62" w:rsidRPr="00852860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58FA6D5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008A8" w14:textId="37A9FA95" w:rsidR="00777A62" w:rsidRPr="0089492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8CF41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A943" w14:textId="79110404" w:rsidR="00777A62" w:rsidRPr="00852860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A62" w:rsidRPr="0008405E" w14:paraId="716A70FA" w14:textId="77777777" w:rsidTr="00B02D58">
        <w:tc>
          <w:tcPr>
            <w:tcW w:w="3669" w:type="dxa"/>
            <w:tcBorders>
              <w:top w:val="nil"/>
            </w:tcBorders>
            <w:shd w:val="clear" w:color="auto" w:fill="auto"/>
            <w:vAlign w:val="bottom"/>
          </w:tcPr>
          <w:p w14:paraId="35451679" w14:textId="77777777" w:rsidR="00777A62" w:rsidRPr="0008405E" w:rsidRDefault="00777A62" w:rsidP="00777A62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67BE198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  <w:vAlign w:val="bottom"/>
          </w:tcPr>
          <w:p w14:paraId="498A628E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CF3AF5C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shd w:val="clear" w:color="auto" w:fill="auto"/>
            <w:vAlign w:val="bottom"/>
          </w:tcPr>
          <w:p w14:paraId="0B9B4B18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F9C960F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15359C16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B1BB47" w14:textId="77777777" w:rsidR="00777A62" w:rsidRPr="0008405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A62" w:rsidRPr="00CD16CD" w14:paraId="15D7E35B" w14:textId="77777777" w:rsidTr="001938A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B7D0D06" w14:textId="77777777" w:rsidR="00777A62" w:rsidRPr="00E43641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43641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696FBB" w14:textId="77777777" w:rsidR="00777A62" w:rsidRPr="0042383A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2F01687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F9CF85C" w14:textId="77777777" w:rsidR="00777A62" w:rsidRPr="00C37D4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3F0A78E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58CD07" w14:textId="77777777" w:rsidR="00777A62" w:rsidRPr="0042383A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BE423C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FFD694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77A62" w:rsidRPr="00CD16CD" w14:paraId="231FC5E1" w14:textId="77777777" w:rsidTr="001938A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639C9A4" w14:textId="77777777" w:rsidR="00777A62" w:rsidRPr="00E43641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F9592B" w14:textId="77777777" w:rsidR="00777A62" w:rsidRPr="00A26D95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5DE9021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4BFCBC" w14:textId="77777777" w:rsidR="00777A62" w:rsidRPr="00A26D95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C2B7B5B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841B4" w14:textId="77777777" w:rsidR="00777A62" w:rsidRPr="0065084C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3641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6D62BE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71F062" w14:textId="77777777" w:rsidR="00777A62" w:rsidRPr="00A26D95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A62" w:rsidRPr="00CD16CD" w14:paraId="393575B8" w14:textId="77777777" w:rsidTr="001938A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4F72055" w14:textId="77777777" w:rsidR="00777A62" w:rsidRPr="00C37D4E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01D51" w14:textId="77777777" w:rsidR="00777A62" w:rsidRPr="0042383A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04918E5C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F2268" w14:textId="77777777" w:rsidR="00777A62" w:rsidRPr="00C37D4E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2A7D874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7D0D3" w14:textId="77777777" w:rsidR="00777A62" w:rsidRPr="0042383A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832410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B6BDB" w14:textId="77777777" w:rsidR="00777A62" w:rsidRPr="00C37D4E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77A62" w:rsidRPr="00CD16CD" w14:paraId="6549D792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0585BEF" w14:textId="77777777" w:rsidR="00777A62" w:rsidRPr="00852860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528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8CB9A45" w14:textId="77777777" w:rsidR="00777A62" w:rsidRPr="00A86186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45EA169E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072852A" w14:textId="77777777" w:rsidR="00777A62" w:rsidRPr="00CD16CD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46B66F7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759C8E1" w14:textId="77777777" w:rsidR="00777A62" w:rsidRPr="00A86186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7C2D97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8EDC921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77A62" w:rsidRPr="00CD16CD" w14:paraId="5E890EFA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5CDFDB0C" w14:textId="77777777" w:rsidR="00777A62" w:rsidRPr="00852860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28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2E3417D" w14:textId="3BF554CE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35421FE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A8CEFC" w14:textId="39EB9898" w:rsidR="00777A62" w:rsidRPr="006765F8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25,778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0197EDA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D243ADA" w14:textId="1EE7DF40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F285E0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006C38F" w14:textId="6431A807" w:rsidR="00777A62" w:rsidRPr="00852860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25,778</w:t>
            </w:r>
          </w:p>
        </w:tc>
      </w:tr>
      <w:tr w:rsidR="00777A62" w:rsidRPr="00CD16CD" w14:paraId="175EC500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B107858" w14:textId="77777777" w:rsidR="00777A62" w:rsidRPr="00852860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28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5948B" w14:textId="28A694D6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F808AC2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834C1" w14:textId="29A9DAB0" w:rsidR="00777A62" w:rsidRPr="006765F8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FECA8C1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C961" w14:textId="38C23628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C48333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2A20" w14:textId="02EF91BE" w:rsidR="00777A62" w:rsidRPr="00852860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777A62" w:rsidRPr="00CD16CD" w14:paraId="0C4D972C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9B84D65" w14:textId="77777777" w:rsidR="00777A62" w:rsidRPr="00852860" w:rsidRDefault="00777A62" w:rsidP="00777A6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28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DDE9B" w14:textId="347D5260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DD19BA6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D2A1D" w14:textId="1D2CB6E6" w:rsidR="00777A62" w:rsidRPr="006765F8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26,165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4556936" w14:textId="77777777" w:rsidR="00777A62" w:rsidRPr="006765F8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0BD0" w14:textId="3DE3A20F" w:rsidR="00777A62" w:rsidRPr="0089492E" w:rsidRDefault="00777A62" w:rsidP="00777A6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7C2A89" w14:textId="77777777" w:rsidR="00777A62" w:rsidRPr="00CD16CD" w:rsidRDefault="00777A62" w:rsidP="007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8D343" w14:textId="0CC7317C" w:rsidR="00777A62" w:rsidRPr="00852860" w:rsidRDefault="00777A62" w:rsidP="00777A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26,165</w:t>
            </w:r>
          </w:p>
        </w:tc>
      </w:tr>
    </w:tbl>
    <w:p w14:paraId="08F5ABB1" w14:textId="77777777" w:rsidR="00A86186" w:rsidRPr="00A65910" w:rsidRDefault="00A86186">
      <w:pPr>
        <w:rPr>
          <w:rFonts w:ascii="Angsana New" w:hAnsi="Angsana New"/>
          <w:sz w:val="24"/>
          <w:szCs w:val="24"/>
          <w:highlight w:val="yellow"/>
        </w:rPr>
      </w:pPr>
    </w:p>
    <w:p w14:paraId="65108CFF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FE0D0D" w14:textId="5A3CAEF3" w:rsidR="00280D43" w:rsidRPr="00A65910" w:rsidRDefault="00D47327" w:rsidP="0028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Pr="00EF5F20">
        <w:rPr>
          <w:rFonts w:ascii="Angsana New" w:hAnsi="Angsana New"/>
          <w:sz w:val="30"/>
          <w:szCs w:val="30"/>
          <w:cs/>
        </w:rPr>
        <w:t>กับบุคคล</w:t>
      </w:r>
      <w:r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1754C5">
        <w:rPr>
          <w:rFonts w:ascii="Angsana New" w:hAnsi="Angsana New" w:hint="cs"/>
          <w:sz w:val="30"/>
          <w:szCs w:val="30"/>
        </w:rPr>
        <w:t xml:space="preserve">30 </w:t>
      </w:r>
      <w:r w:rsidR="001754C5">
        <w:rPr>
          <w:rFonts w:ascii="Angsana New" w:hAnsi="Angsana New" w:hint="cs"/>
          <w:sz w:val="30"/>
          <w:szCs w:val="30"/>
          <w:cs/>
        </w:rPr>
        <w:t>กันยายน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</w:t>
      </w:r>
      <w:r w:rsidR="00280D43" w:rsidRPr="00EF5F20">
        <w:rPr>
          <w:rFonts w:ascii="Angsana New" w:hAnsi="Angsana New"/>
          <w:sz w:val="30"/>
          <w:szCs w:val="30"/>
        </w:rPr>
        <w:t>256</w:t>
      </w:r>
      <w:r w:rsidR="00602787" w:rsidRPr="00EF5F20">
        <w:rPr>
          <w:rFonts w:ascii="Angsana New" w:hAnsi="Angsana New"/>
          <w:sz w:val="30"/>
          <w:szCs w:val="30"/>
        </w:rPr>
        <w:t xml:space="preserve">7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0C9" w:rsidRPr="00EF5F20">
        <w:rPr>
          <w:rFonts w:ascii="Angsana New" w:hAnsi="Angsana New"/>
          <w:sz w:val="30"/>
          <w:szCs w:val="30"/>
        </w:rPr>
        <w:t>2566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A65910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5910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A65910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DF007BD" w14:textId="77777777" w:rsidR="004E246F" w:rsidRPr="00EF5F20" w:rsidRDefault="001754C5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0334ED79" w14:textId="77777777" w:rsidR="004E246F" w:rsidRPr="00EF5F20" w:rsidRDefault="001754C5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E246F" w:rsidRPr="00A65910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32E65F96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8827764" w14:textId="23E9D331" w:rsidR="00423E36" w:rsidRPr="00423E36" w:rsidRDefault="00423E36" w:rsidP="00423E36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2567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2566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AED3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AAE5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603B1E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8C81D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CB1CEAF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255,884</w:t>
            </w:r>
          </w:p>
        </w:tc>
        <w:tc>
          <w:tcPr>
            <w:tcW w:w="236" w:type="dxa"/>
            <w:vAlign w:val="bottom"/>
          </w:tcPr>
          <w:p w14:paraId="4C52FAB9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293,305</w:t>
            </w:r>
          </w:p>
        </w:tc>
      </w:tr>
      <w:tr w:rsidR="00423E36" w:rsidRPr="00A65910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4982522A" w:rsidR="00423E36" w:rsidRPr="00423E36" w:rsidRDefault="00423E36" w:rsidP="00423E36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79F9B6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D750A" w14:textId="77777777" w:rsidR="00423E36" w:rsidRPr="00A65910" w:rsidRDefault="00423E36" w:rsidP="00423E3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2FC3C5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62CD1" w14:textId="77777777" w:rsidR="00423E36" w:rsidRPr="00A65910" w:rsidRDefault="00423E36" w:rsidP="00423E3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6A21602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  <w:tc>
          <w:tcPr>
            <w:tcW w:w="236" w:type="dxa"/>
            <w:vAlign w:val="bottom"/>
          </w:tcPr>
          <w:p w14:paraId="03331A8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</w:tr>
      <w:tr w:rsidR="008A18AF" w:rsidRPr="00A65910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8A18AF" w:rsidRPr="00423E36" w:rsidRDefault="00423E36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="008A18AF"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8A18AF" w:rsidRPr="00216B9B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7620951C" w:rsidR="008A18AF" w:rsidRPr="00216B9B" w:rsidRDefault="00024214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  <w:vAlign w:val="bottom"/>
          </w:tcPr>
          <w:p w14:paraId="7C30A177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216AB9" w:rsidRPr="00A65910" w14:paraId="6BEFF7AB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216AB9" w:rsidRPr="00EF5F20" w:rsidRDefault="001534E8" w:rsidP="00400391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0D183" w14:textId="644E4998" w:rsidR="00216AB9" w:rsidRPr="00216B9B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23841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4C8CA" w14:textId="796CF70B" w:rsidR="00216AB9" w:rsidRPr="00EF5F20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7C98C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BC35F" w14:textId="2C95FCAF" w:rsidR="00216AB9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259,535</w:t>
            </w:r>
          </w:p>
        </w:tc>
        <w:tc>
          <w:tcPr>
            <w:tcW w:w="236" w:type="dxa"/>
            <w:vAlign w:val="bottom"/>
          </w:tcPr>
          <w:p w14:paraId="5812E03D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5DFF" w14:textId="385E2448" w:rsidR="00216AB9" w:rsidRPr="00EF5F20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297,051</w:t>
            </w:r>
          </w:p>
        </w:tc>
      </w:tr>
      <w:tr w:rsidR="00216AB9" w:rsidRPr="00A65910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216AB9" w:rsidRPr="00EF5F20" w:rsidRDefault="00216AB9" w:rsidP="00400391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D9BCC6" w14:textId="77777777" w:rsidR="00216AB9" w:rsidRPr="00216B9B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BB9F2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92D5D" w14:textId="77777777" w:rsidR="00216AB9" w:rsidRPr="00EF5F2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E2851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F7D9C0A" w14:textId="77777777" w:rsidR="00216AB9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216AB9" w:rsidRPr="00EF5F2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8AF" w:rsidRPr="00A65910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8A18AF" w:rsidRPr="00EF5F20" w:rsidRDefault="008A18A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8A18AF" w:rsidRPr="00216B9B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6103B898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36" w:type="dxa"/>
            <w:vAlign w:val="bottom"/>
          </w:tcPr>
          <w:p w14:paraId="200919F6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5,330</w:t>
            </w:r>
          </w:p>
        </w:tc>
      </w:tr>
      <w:tr w:rsidR="004E246F" w:rsidRPr="00A65910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4E246F" w:rsidRPr="00EF5F20" w:rsidRDefault="004E246F" w:rsidP="000E5EFB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46F" w:rsidRPr="00A65910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4E246F" w:rsidRPr="00EF5F20" w:rsidRDefault="004E246F" w:rsidP="00400391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4E246F" w:rsidRPr="00A6591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8AF" w:rsidRPr="00A65910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8A18AF" w:rsidRPr="00EF5F20" w:rsidRDefault="008A18AF" w:rsidP="00400391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68613F3F" w:rsidR="008A18AF" w:rsidRPr="00216B9B" w:rsidRDefault="000F4722" w:rsidP="008A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36" w:type="dxa"/>
            <w:vAlign w:val="bottom"/>
          </w:tcPr>
          <w:p w14:paraId="7CD4ABF3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7777777" w:rsidR="008A18AF" w:rsidRPr="00EF5F20" w:rsidRDefault="008A18AF" w:rsidP="008A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36" w:type="dxa"/>
            <w:vAlign w:val="bottom"/>
          </w:tcPr>
          <w:p w14:paraId="6BD727B4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37C483D9" w:rsidR="008A18AF" w:rsidRPr="00216B9B" w:rsidRDefault="00C370D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50F0E0A8" w:rsidR="008A18AF" w:rsidRPr="00EF5F20" w:rsidRDefault="00C370D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8AF" w:rsidRPr="00A65910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8A18AF" w:rsidRPr="00EF5F20" w:rsidRDefault="008A18AF" w:rsidP="00400391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464EEFE3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  <w:vAlign w:val="bottom"/>
          </w:tcPr>
          <w:p w14:paraId="05724049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36" w:type="dxa"/>
            <w:vAlign w:val="bottom"/>
          </w:tcPr>
          <w:p w14:paraId="54FAFECA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5E8A3CBF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36" w:type="dxa"/>
            <w:vAlign w:val="bottom"/>
          </w:tcPr>
          <w:p w14:paraId="6C272864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8A18AF" w:rsidRPr="00A65910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8A18AF" w:rsidRPr="00EF5F20" w:rsidRDefault="008A18AF" w:rsidP="00400391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2AFBB6E9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24,024</w:t>
            </w:r>
          </w:p>
        </w:tc>
        <w:tc>
          <w:tcPr>
            <w:tcW w:w="236" w:type="dxa"/>
            <w:vAlign w:val="bottom"/>
          </w:tcPr>
          <w:p w14:paraId="72783730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38,916</w:t>
            </w:r>
          </w:p>
        </w:tc>
        <w:tc>
          <w:tcPr>
            <w:tcW w:w="236" w:type="dxa"/>
            <w:vAlign w:val="bottom"/>
          </w:tcPr>
          <w:p w14:paraId="17DF826F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04B16515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24,024</w:t>
            </w:r>
          </w:p>
        </w:tc>
        <w:tc>
          <w:tcPr>
            <w:tcW w:w="236" w:type="dxa"/>
            <w:vAlign w:val="bottom"/>
          </w:tcPr>
          <w:p w14:paraId="12C270CA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38,916</w:t>
            </w:r>
          </w:p>
        </w:tc>
      </w:tr>
      <w:tr w:rsidR="004E246F" w:rsidRPr="00A65910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4E246F" w:rsidRPr="00EF5F20" w:rsidRDefault="004E246F" w:rsidP="00400391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4E246F" w:rsidRPr="00216B9B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4E246F" w:rsidRPr="00EF5F2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4E246F" w:rsidRPr="00216B9B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4E246F" w:rsidRPr="00EF5F2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46F" w:rsidRPr="00A65910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4E246F" w:rsidRPr="00EF5F20" w:rsidRDefault="004E246F" w:rsidP="00400391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4E246F" w:rsidRPr="00216B9B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4E246F" w:rsidRPr="00EF5F2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4E246F" w:rsidRPr="00216B9B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4E246F" w:rsidRPr="00EF5F20" w:rsidRDefault="004E246F" w:rsidP="004E246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8AF" w:rsidRPr="00A65910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8A18AF" w:rsidRPr="00EF5F20" w:rsidRDefault="008A18AF" w:rsidP="00400391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33E93E0C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36" w:type="dxa"/>
            <w:vAlign w:val="bottom"/>
          </w:tcPr>
          <w:p w14:paraId="3DC7B92E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36" w:type="dxa"/>
            <w:vAlign w:val="bottom"/>
          </w:tcPr>
          <w:p w14:paraId="5B4C00E0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79988654" w:rsidR="008A18AF" w:rsidRPr="00216B9B" w:rsidRDefault="000F4722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36" w:type="dxa"/>
            <w:vAlign w:val="bottom"/>
          </w:tcPr>
          <w:p w14:paraId="2E093A68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C370D8" w:rsidRPr="00A65910" w14:paraId="487459EA" w14:textId="77777777" w:rsidTr="00C370D8">
        <w:trPr>
          <w:trHeight w:val="113"/>
        </w:trPr>
        <w:tc>
          <w:tcPr>
            <w:tcW w:w="4500" w:type="dxa"/>
            <w:vAlign w:val="bottom"/>
          </w:tcPr>
          <w:p w14:paraId="09017BBA" w14:textId="77777777" w:rsidR="00C370D8" w:rsidRPr="00EF5F20" w:rsidRDefault="00C370D8" w:rsidP="00C370D8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18F443D9" w14:textId="77777777" w:rsidR="00C370D8" w:rsidRPr="00216B9B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DB94ED" w14:textId="77777777" w:rsidR="00C370D8" w:rsidRPr="00A6591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BED31AD" w14:textId="77777777" w:rsidR="00C370D8" w:rsidRPr="00EF5F2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976AC6" w14:textId="77777777" w:rsidR="00C370D8" w:rsidRPr="00A6591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4CE81F39" w14:textId="77777777" w:rsidR="00C370D8" w:rsidRPr="00216B9B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0299C3" w14:textId="77777777" w:rsidR="00C370D8" w:rsidRPr="00A6591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ED18F53" w14:textId="77777777" w:rsidR="00C370D8" w:rsidRPr="00EF5F2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0D8" w:rsidRPr="00A65910" w14:paraId="2B0D4CF5" w14:textId="77777777" w:rsidTr="00C370D8">
        <w:trPr>
          <w:trHeight w:val="113"/>
        </w:trPr>
        <w:tc>
          <w:tcPr>
            <w:tcW w:w="4500" w:type="dxa"/>
            <w:vAlign w:val="bottom"/>
          </w:tcPr>
          <w:p w14:paraId="32AA49E3" w14:textId="70158C7D" w:rsidR="00C370D8" w:rsidRPr="00C370D8" w:rsidRDefault="00C370D8" w:rsidP="00C370D8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0D8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78" w:type="dxa"/>
            <w:vAlign w:val="bottom"/>
          </w:tcPr>
          <w:p w14:paraId="49E1682D" w14:textId="77777777" w:rsidR="00C370D8" w:rsidRPr="00216B9B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665099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B2EFE02" w14:textId="77777777" w:rsidR="00C370D8" w:rsidRPr="00EF5F2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D3794E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FE1725D" w14:textId="77777777" w:rsidR="00C370D8" w:rsidRPr="00216B9B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ED2922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34FE4E8" w14:textId="77777777" w:rsidR="00C370D8" w:rsidRPr="00EF5F2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0D8" w:rsidRPr="00A65910" w14:paraId="1EF6A98E" w14:textId="77777777" w:rsidTr="00C370D8">
        <w:trPr>
          <w:trHeight w:val="113"/>
        </w:trPr>
        <w:tc>
          <w:tcPr>
            <w:tcW w:w="4500" w:type="dxa"/>
            <w:vAlign w:val="bottom"/>
          </w:tcPr>
          <w:p w14:paraId="384E2115" w14:textId="78222330" w:rsidR="00C370D8" w:rsidRPr="00EF5F20" w:rsidRDefault="00C370D8" w:rsidP="005538E7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เจ้าหนี้อื่น</w:t>
            </w:r>
            <w:r w:rsidR="00B34D1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="00B34D1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ค่าซื้อหุ้น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2857F773" w14:textId="1930D77F" w:rsidR="00C370D8" w:rsidRPr="00216B9B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36" w:type="dxa"/>
            <w:vAlign w:val="bottom"/>
          </w:tcPr>
          <w:p w14:paraId="51BCC1EE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168A86B" w14:textId="062B8866" w:rsidR="00C370D8" w:rsidRPr="00EF5F2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711EC5C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45A556F2" w14:textId="3C058719" w:rsidR="00C370D8" w:rsidRPr="00216B9B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36" w:type="dxa"/>
            <w:vAlign w:val="bottom"/>
          </w:tcPr>
          <w:p w14:paraId="73054D5D" w14:textId="77777777" w:rsidR="00C370D8" w:rsidRPr="00A65910" w:rsidRDefault="00C370D8" w:rsidP="005538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2D75E59E" w14:textId="129ABD24" w:rsidR="00C370D8" w:rsidRPr="00EF5F20" w:rsidRDefault="00C370D8" w:rsidP="00C370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199ED0E1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46FE01FB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024214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EF5F20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EF5F20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EF5F20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77777777" w:rsidR="00AA1822" w:rsidRPr="00EF5F20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03EAB" w:rsidRPr="00EF5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77777777" w:rsidR="00AA1822" w:rsidRPr="00EF5F20" w:rsidRDefault="001754C5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1822"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B03EAB" w:rsidRPr="00EF5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1822" w:rsidRPr="00024214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24214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214" w:rsidRPr="00024214" w14:paraId="08530C0F" w14:textId="77777777" w:rsidTr="00BD7E5E">
        <w:tc>
          <w:tcPr>
            <w:tcW w:w="3798" w:type="dxa"/>
            <w:vAlign w:val="bottom"/>
          </w:tcPr>
          <w:p w14:paraId="3F1D80D8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 Finance PLC.</w:t>
            </w:r>
          </w:p>
        </w:tc>
        <w:tc>
          <w:tcPr>
            <w:tcW w:w="1440" w:type="dxa"/>
            <w:vAlign w:val="bottom"/>
          </w:tcPr>
          <w:p w14:paraId="69E4A7F9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197,542</w:t>
            </w:r>
          </w:p>
        </w:tc>
        <w:tc>
          <w:tcPr>
            <w:tcW w:w="264" w:type="dxa"/>
            <w:vAlign w:val="bottom"/>
          </w:tcPr>
          <w:p w14:paraId="040CDC91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7669BC" w14:textId="367BEF49" w:rsidR="00024214" w:rsidRPr="00024214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9F29E8" w14:textId="3F9BFF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(14,421)</w:t>
            </w:r>
          </w:p>
        </w:tc>
        <w:tc>
          <w:tcPr>
            <w:tcW w:w="303" w:type="dxa"/>
            <w:vAlign w:val="bottom"/>
          </w:tcPr>
          <w:p w14:paraId="0B176048" w14:textId="369B15DD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4DEBE5EA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183,121</w:t>
            </w:r>
          </w:p>
        </w:tc>
      </w:tr>
      <w:tr w:rsidR="00024214" w:rsidRPr="00024214" w14:paraId="7612F284" w14:textId="77777777" w:rsidTr="00BD7E5E">
        <w:tc>
          <w:tcPr>
            <w:tcW w:w="3798" w:type="dxa"/>
            <w:vAlign w:val="bottom"/>
          </w:tcPr>
          <w:p w14:paraId="750254EB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  <w:tc>
          <w:tcPr>
            <w:tcW w:w="264" w:type="dxa"/>
            <w:vAlign w:val="bottom"/>
          </w:tcPr>
          <w:p w14:paraId="62BD955B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E17BE45" w14:textId="0080EB92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71" w:type="dxa"/>
            <w:vAlign w:val="bottom"/>
          </w:tcPr>
          <w:p w14:paraId="0FEB1A5C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5F053A" w14:textId="01D86FB0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303" w:type="dxa"/>
            <w:vAlign w:val="bottom"/>
          </w:tcPr>
          <w:p w14:paraId="5D5858B0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4F30E1" w14:textId="5444B3B2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024214" w:rsidRPr="00024214" w14:paraId="64748532" w14:textId="77777777" w:rsidTr="00BD7E5E">
        <w:tc>
          <w:tcPr>
            <w:tcW w:w="3798" w:type="dxa"/>
            <w:vAlign w:val="bottom"/>
          </w:tcPr>
          <w:p w14:paraId="4FEE966E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Mingalaba Thitikorn Microfinance Co., Ltd.</w:t>
            </w:r>
          </w:p>
        </w:tc>
        <w:tc>
          <w:tcPr>
            <w:tcW w:w="1440" w:type="dxa"/>
            <w:vAlign w:val="bottom"/>
          </w:tcPr>
          <w:p w14:paraId="0F0DEA22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24,763</w:t>
            </w:r>
          </w:p>
        </w:tc>
        <w:tc>
          <w:tcPr>
            <w:tcW w:w="264" w:type="dxa"/>
            <w:vAlign w:val="bottom"/>
          </w:tcPr>
          <w:p w14:paraId="23DBCA9C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1F87540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306806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3" w:type="dxa"/>
            <w:vAlign w:val="bottom"/>
          </w:tcPr>
          <w:p w14:paraId="3E1377FC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BEED52B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24,763</w:t>
            </w:r>
          </w:p>
        </w:tc>
      </w:tr>
      <w:tr w:rsidR="00024214" w:rsidRPr="00024214" w14:paraId="2328112E" w14:textId="77777777" w:rsidTr="00BD7E5E">
        <w:tc>
          <w:tcPr>
            <w:tcW w:w="3798" w:type="dxa"/>
            <w:vAlign w:val="bottom"/>
          </w:tcPr>
          <w:p w14:paraId="6526C04E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  <w:tc>
          <w:tcPr>
            <w:tcW w:w="264" w:type="dxa"/>
            <w:vAlign w:val="bottom"/>
          </w:tcPr>
          <w:p w14:paraId="603E9FA7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BFAE" w14:textId="6CD12659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1" w:type="dxa"/>
            <w:vAlign w:val="bottom"/>
          </w:tcPr>
          <w:p w14:paraId="08E95347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C6ED5" w14:textId="0CBABB5A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303" w:type="dxa"/>
            <w:vAlign w:val="bottom"/>
          </w:tcPr>
          <w:p w14:paraId="15A4C962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6C92" w14:textId="222BE684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</w:tr>
      <w:tr w:rsidR="00024214" w:rsidRPr="00A65910" w14:paraId="4F2C1760" w14:textId="77777777" w:rsidTr="00BD7E5E">
        <w:tc>
          <w:tcPr>
            <w:tcW w:w="3798" w:type="dxa"/>
            <w:vAlign w:val="bottom"/>
          </w:tcPr>
          <w:p w14:paraId="5327DA2A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293,305</w:t>
            </w:r>
          </w:p>
        </w:tc>
        <w:tc>
          <w:tcPr>
            <w:tcW w:w="264" w:type="dxa"/>
            <w:vAlign w:val="bottom"/>
          </w:tcPr>
          <w:p w14:paraId="2876A0F3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94E4F" w14:textId="13E3FE56" w:rsidR="00024214" w:rsidRPr="00024214" w:rsidRDefault="00C45945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71" w:type="dxa"/>
            <w:vAlign w:val="bottom"/>
          </w:tcPr>
          <w:p w14:paraId="020E2A35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5F03E" w14:textId="2005F996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(</w:t>
            </w:r>
            <w:r w:rsidR="00C45945">
              <w:rPr>
                <w:rFonts w:ascii="Angsana New" w:hAnsi="Angsana New"/>
                <w:sz w:val="30"/>
                <w:szCs w:val="30"/>
              </w:rPr>
              <w:t>50,421</w:t>
            </w:r>
            <w:r w:rsidRPr="000242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6B8E752E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263D0" w14:textId="4A84DAE6" w:rsidR="00024214" w:rsidRPr="00024214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255,884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6188873A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จำนวนเงินประมาณ </w:t>
      </w:r>
      <w:r w:rsidR="002D235B" w:rsidRPr="00024214">
        <w:rPr>
          <w:rFonts w:ascii="Angsana New" w:hAnsi="Angsana New"/>
          <w:color w:val="000000"/>
          <w:sz w:val="30"/>
          <w:szCs w:val="30"/>
        </w:rPr>
        <w:t>1</w:t>
      </w:r>
      <w:r w:rsidR="00024214" w:rsidRPr="00024214">
        <w:rPr>
          <w:rFonts w:ascii="Angsana New" w:hAnsi="Angsana New"/>
          <w:color w:val="000000"/>
          <w:sz w:val="30"/>
          <w:szCs w:val="30"/>
        </w:rPr>
        <w:t>0</w:t>
      </w:r>
      <w:r w:rsidR="00E47A22" w:rsidRPr="00024214">
        <w:rPr>
          <w:rFonts w:ascii="Angsana New" w:hAnsi="Angsana New"/>
          <w:color w:val="000000"/>
          <w:sz w:val="30"/>
          <w:szCs w:val="30"/>
        </w:rPr>
        <w:t>,</w:t>
      </w:r>
      <w:r w:rsidR="00024214" w:rsidRPr="00024214">
        <w:rPr>
          <w:rFonts w:ascii="Angsana New" w:hAnsi="Angsana New"/>
          <w:color w:val="000000"/>
          <w:sz w:val="30"/>
          <w:szCs w:val="30"/>
        </w:rPr>
        <w:t>943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0F3BDC49" w:rsidR="00B03EAB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1" w:name="OLE_LINK9"/>
      <w:bookmarkStart w:id="2" w:name="OLE_LINK10"/>
      <w:r w:rsidRPr="00EF5F20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EF5F20">
        <w:rPr>
          <w:rFonts w:ascii="Angsana New" w:hAnsi="Angsana New" w:hint="cs"/>
          <w:color w:val="000000"/>
          <w:sz w:val="30"/>
          <w:szCs w:val="30"/>
        </w:rPr>
        <w:t>1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EF5F20">
        <w:rPr>
          <w:rFonts w:ascii="Angsana New" w:hAnsi="Angsana New"/>
          <w:color w:val="000000"/>
          <w:sz w:val="30"/>
          <w:szCs w:val="30"/>
        </w:rPr>
        <w:t>Suosdey Finance PLC.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EF5F2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Pr="001D02DF">
        <w:rPr>
          <w:rFonts w:ascii="Angsana New" w:hAnsi="Angsana New"/>
          <w:color w:val="000000"/>
          <w:sz w:val="30"/>
          <w:szCs w:val="30"/>
        </w:rPr>
        <w:t>50.7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ล้านเหรียญสหรัฐอเมริกาและ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1D02DF">
        <w:rPr>
          <w:rFonts w:ascii="Angsana New" w:hAnsi="Angsana New" w:hint="cs"/>
          <w:color w:val="000000"/>
          <w:sz w:val="30"/>
          <w:szCs w:val="30"/>
        </w:rPr>
        <w:t>2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1D02DF">
        <w:rPr>
          <w:rFonts w:ascii="Angsana New" w:hAnsi="Angsana New"/>
          <w:sz w:val="30"/>
          <w:szCs w:val="30"/>
          <w:cs/>
        </w:rPr>
        <w:t>วงเงิน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1D02DF">
        <w:rPr>
          <w:rFonts w:ascii="Angsana New" w:hAnsi="Angsana New"/>
          <w:sz w:val="30"/>
          <w:szCs w:val="30"/>
          <w:cs/>
        </w:rPr>
        <w:t>กู้ยืม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1D02DF">
        <w:rPr>
          <w:rFonts w:ascii="Angsana New" w:hAnsi="Angsana New"/>
          <w:sz w:val="30"/>
          <w:szCs w:val="30"/>
          <w:cs/>
        </w:rPr>
        <w:t>จาก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1D02DF">
        <w:rPr>
          <w:rFonts w:ascii="Angsana New" w:hAnsi="Angsana New"/>
          <w:color w:val="000000"/>
          <w:sz w:val="30"/>
          <w:szCs w:val="30"/>
        </w:rPr>
        <w:t>Sabaidee Leasing Co., Ltd.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Pr="001D02DF">
        <w:rPr>
          <w:rFonts w:ascii="Angsana New" w:hAnsi="Angsana New"/>
          <w:color w:val="000000"/>
          <w:sz w:val="30"/>
          <w:szCs w:val="30"/>
        </w:rPr>
        <w:t xml:space="preserve">66,289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Pr="00EF5F20">
        <w:rPr>
          <w:rFonts w:ascii="Angsana New" w:hAnsi="Angsana New"/>
          <w:color w:val="000000"/>
          <w:sz w:val="30"/>
          <w:szCs w:val="30"/>
        </w:rPr>
        <w:t xml:space="preserve">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ทั้งนี้กลุ่มบริษัทไม่มีการคิดค่าธรรมเนียมการค้ำประกันวงเงินสินเชื่อระหว่างกัน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86"/>
        <w:gridCol w:w="35"/>
        <w:gridCol w:w="8"/>
      </w:tblGrid>
      <w:tr w:rsidR="00B03EAB" w:rsidRPr="00A65910" w14:paraId="4A33D6EA" w14:textId="77777777" w:rsidTr="000E5EFB">
        <w:tc>
          <w:tcPr>
            <w:tcW w:w="2376" w:type="dxa"/>
          </w:tcPr>
          <w:p w14:paraId="1FEB050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5" w:type="dxa"/>
            <w:gridSpan w:val="13"/>
          </w:tcPr>
          <w:p w14:paraId="162CA7F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7E67F0FF" w14:textId="77777777" w:rsidTr="000E5EFB">
        <w:trPr>
          <w:gridAfter w:val="1"/>
          <w:wAfter w:w="8" w:type="dxa"/>
        </w:trPr>
        <w:tc>
          <w:tcPr>
            <w:tcW w:w="2376" w:type="dxa"/>
          </w:tcPr>
          <w:p w14:paraId="41C8AD58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D6BE" w14:textId="77777777" w:rsidR="00B03EAB" w:rsidRPr="0042383A" w:rsidRDefault="001754C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3EAB" w:rsidRPr="004238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125B2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FDC00" w14:textId="77777777" w:rsidR="00B03EAB" w:rsidRPr="0042383A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03EAB" w:rsidRPr="004238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4E1E2644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495505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38BEA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F6CF6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D8082B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241CA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26ACDB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1AF2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8A542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CBFB5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97727C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0B3CF274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C2E0FB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C82401B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5AED46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8054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8F711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4F2B3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DCB29C6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60E72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9ACB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A2F1F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89D1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3520575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34C2D34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31547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D7E23F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BE234B5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CE8F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A52CE3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5BEA0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D29AE21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0A13A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44A114E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BF24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97B750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04452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782749B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644EE7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23626A28" w14:textId="77777777" w:rsidTr="000E5EFB">
        <w:trPr>
          <w:gridAfter w:val="2"/>
          <w:wAfter w:w="43" w:type="dxa"/>
          <w:trHeight w:val="113"/>
        </w:trPr>
        <w:tc>
          <w:tcPr>
            <w:tcW w:w="2376" w:type="dxa"/>
            <w:vAlign w:val="bottom"/>
          </w:tcPr>
          <w:p w14:paraId="1B36FD3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9E220B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88CD6C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E17DDB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4A19E7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748B456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B3B2C2C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6129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70E3F2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89AA70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006467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BC9AF9A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6D0A5D" w:rsidRPr="00A65910" w14:paraId="20F54F8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18F57C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432624B6" w14:textId="349F7BA5" w:rsidR="006D0A5D" w:rsidRPr="0080285C" w:rsidRDefault="000F4722" w:rsidP="000F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</w:t>
            </w:r>
            <w:r w:rsidR="00DE35A1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,118</w:t>
            </w:r>
          </w:p>
        </w:tc>
        <w:tc>
          <w:tcPr>
            <w:tcW w:w="236" w:type="dxa"/>
          </w:tcPr>
          <w:p w14:paraId="295B2A4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972405C" w14:textId="19ED976B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1,730,138</w:t>
            </w:r>
          </w:p>
        </w:tc>
        <w:tc>
          <w:tcPr>
            <w:tcW w:w="236" w:type="dxa"/>
          </w:tcPr>
          <w:p w14:paraId="1F1BDD58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B073D3B" w14:textId="3C42518D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DE35A1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,980</w:t>
            </w:r>
          </w:p>
        </w:tc>
        <w:tc>
          <w:tcPr>
            <w:tcW w:w="236" w:type="dxa"/>
          </w:tcPr>
          <w:p w14:paraId="2FC4C61E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AF143E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5,221,887</w:t>
            </w:r>
          </w:p>
        </w:tc>
        <w:tc>
          <w:tcPr>
            <w:tcW w:w="236" w:type="dxa"/>
          </w:tcPr>
          <w:p w14:paraId="04C6574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80DE86C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2,774,015</w:t>
            </w:r>
          </w:p>
        </w:tc>
        <w:tc>
          <w:tcPr>
            <w:tcW w:w="246" w:type="dxa"/>
          </w:tcPr>
          <w:p w14:paraId="589A5D9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50521F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2,447,872</w:t>
            </w:r>
          </w:p>
        </w:tc>
      </w:tr>
      <w:tr w:rsidR="006D0A5D" w:rsidRPr="00A65910" w14:paraId="49DB04A2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F8FAD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3BBA2D5" w14:textId="258DE595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30,752</w:t>
            </w:r>
          </w:p>
        </w:tc>
        <w:tc>
          <w:tcPr>
            <w:tcW w:w="236" w:type="dxa"/>
          </w:tcPr>
          <w:p w14:paraId="60629D1E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327CA3" w14:textId="42E990A7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30,752</w:t>
            </w:r>
          </w:p>
        </w:tc>
        <w:tc>
          <w:tcPr>
            <w:tcW w:w="236" w:type="dxa"/>
          </w:tcPr>
          <w:p w14:paraId="25E452E8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D5204" w14:textId="32F36184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04517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A772A7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55,218</w:t>
            </w:r>
          </w:p>
        </w:tc>
        <w:tc>
          <w:tcPr>
            <w:tcW w:w="236" w:type="dxa"/>
          </w:tcPr>
          <w:p w14:paraId="18A5106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F729B2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55,218</w:t>
            </w:r>
          </w:p>
        </w:tc>
        <w:tc>
          <w:tcPr>
            <w:tcW w:w="246" w:type="dxa"/>
          </w:tcPr>
          <w:p w14:paraId="3AB7044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A2CF5B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0A5D" w:rsidRPr="00A65910" w14:paraId="155EB2BE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24D998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2608F39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74DBD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E21A81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B031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F1E5FE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0FEF0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41129D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EB8E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5885EAB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A49D6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537B67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79C81846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6CFBE48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A45FE" w14:textId="7153017A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</w:t>
            </w:r>
            <w:r w:rsidR="00DE35A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,982)</w:t>
            </w:r>
          </w:p>
        </w:tc>
        <w:tc>
          <w:tcPr>
            <w:tcW w:w="236" w:type="dxa"/>
          </w:tcPr>
          <w:p w14:paraId="6BDBD10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AEDE1E3" w14:textId="3376BC89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(458,441)</w:t>
            </w:r>
          </w:p>
        </w:tc>
        <w:tc>
          <w:tcPr>
            <w:tcW w:w="236" w:type="dxa"/>
          </w:tcPr>
          <w:p w14:paraId="42FFA917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06B949" w14:textId="3665810A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</w:t>
            </w:r>
            <w:r w:rsidR="00DE35A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,541)</w:t>
            </w:r>
          </w:p>
        </w:tc>
        <w:tc>
          <w:tcPr>
            <w:tcW w:w="236" w:type="dxa"/>
          </w:tcPr>
          <w:p w14:paraId="4DFF0EDE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EA4353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(1,380,140)</w:t>
            </w:r>
          </w:p>
        </w:tc>
        <w:tc>
          <w:tcPr>
            <w:tcW w:w="236" w:type="dxa"/>
          </w:tcPr>
          <w:p w14:paraId="5225977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730F26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(849,029)</w:t>
            </w:r>
          </w:p>
        </w:tc>
        <w:tc>
          <w:tcPr>
            <w:tcW w:w="246" w:type="dxa"/>
          </w:tcPr>
          <w:p w14:paraId="7BCEF23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D2E06C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(531,111)</w:t>
            </w:r>
          </w:p>
        </w:tc>
      </w:tr>
      <w:tr w:rsidR="006D0A5D" w:rsidRPr="00A65910" w14:paraId="63CAFE9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0C5836E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F3754" w14:textId="4ED668E4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2,325,888</w:t>
            </w:r>
          </w:p>
        </w:tc>
        <w:tc>
          <w:tcPr>
            <w:tcW w:w="236" w:type="dxa"/>
          </w:tcPr>
          <w:p w14:paraId="273A4B36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642B37" w14:textId="437DB42D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1,302,449</w:t>
            </w:r>
          </w:p>
        </w:tc>
        <w:tc>
          <w:tcPr>
            <w:tcW w:w="236" w:type="dxa"/>
          </w:tcPr>
          <w:p w14:paraId="57DA933A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74F0564" w14:textId="1F1C7074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1,023,439</w:t>
            </w:r>
          </w:p>
        </w:tc>
        <w:tc>
          <w:tcPr>
            <w:tcW w:w="236" w:type="dxa"/>
          </w:tcPr>
          <w:p w14:paraId="2D8EBEB2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3685C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3,896,965</w:t>
            </w:r>
          </w:p>
        </w:tc>
        <w:tc>
          <w:tcPr>
            <w:tcW w:w="236" w:type="dxa"/>
          </w:tcPr>
          <w:p w14:paraId="3EB64E2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2E1E0F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1,980,204</w:t>
            </w:r>
          </w:p>
        </w:tc>
        <w:tc>
          <w:tcPr>
            <w:tcW w:w="246" w:type="dxa"/>
          </w:tcPr>
          <w:p w14:paraId="5E818FD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7933F5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1,916,761</w:t>
            </w:r>
          </w:p>
        </w:tc>
      </w:tr>
      <w:tr w:rsidR="006D0A5D" w:rsidRPr="00A65910" w14:paraId="76B5C8E8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95D6B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785B585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E7C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FF2AC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746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935522D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E773D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35158C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74FE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3518F77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AF97855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F8A463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73D3CB6B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6E96D6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3416213E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1CC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58B6659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22C9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2D46E0C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A51D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D6132C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10E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8068B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3E763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4B1E3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3B76C87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F2FD01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EFBD1" w14:textId="7823EA04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(199,572)</w:t>
            </w:r>
          </w:p>
        </w:tc>
        <w:tc>
          <w:tcPr>
            <w:tcW w:w="236" w:type="dxa"/>
          </w:tcPr>
          <w:p w14:paraId="591F4542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B0E7FE" w14:textId="0D8B3566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(137,268)</w:t>
            </w:r>
          </w:p>
        </w:tc>
        <w:tc>
          <w:tcPr>
            <w:tcW w:w="236" w:type="dxa"/>
          </w:tcPr>
          <w:p w14:paraId="60C0CE2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B1373C" w14:textId="05BC468F" w:rsidR="006D0A5D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(62,304)</w:t>
            </w:r>
          </w:p>
        </w:tc>
        <w:tc>
          <w:tcPr>
            <w:tcW w:w="236" w:type="dxa"/>
          </w:tcPr>
          <w:p w14:paraId="2CA0D1D0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9DEA4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(353,726)</w:t>
            </w:r>
          </w:p>
        </w:tc>
        <w:tc>
          <w:tcPr>
            <w:tcW w:w="236" w:type="dxa"/>
          </w:tcPr>
          <w:p w14:paraId="3532B90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5F23E8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(225,103)</w:t>
            </w:r>
          </w:p>
        </w:tc>
        <w:tc>
          <w:tcPr>
            <w:tcW w:w="246" w:type="dxa"/>
          </w:tcPr>
          <w:p w14:paraId="695699B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A53C9F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(128,623)</w:t>
            </w:r>
          </w:p>
        </w:tc>
      </w:tr>
      <w:tr w:rsidR="006D0A5D" w:rsidRPr="00A65910" w14:paraId="4A3F5D55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56F5539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E52A" w14:textId="05802C5F" w:rsidR="006D0A5D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2,126,316</w:t>
            </w:r>
          </w:p>
        </w:tc>
        <w:tc>
          <w:tcPr>
            <w:tcW w:w="236" w:type="dxa"/>
          </w:tcPr>
          <w:p w14:paraId="3D852D09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95A0" w14:textId="374F1BE3" w:rsidR="006D0A5D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1,165,181</w:t>
            </w:r>
          </w:p>
        </w:tc>
        <w:tc>
          <w:tcPr>
            <w:tcW w:w="236" w:type="dxa"/>
          </w:tcPr>
          <w:p w14:paraId="3F01EF6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AC2F9" w14:textId="5D8B0929" w:rsidR="006D0A5D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961,135</w:t>
            </w:r>
          </w:p>
        </w:tc>
        <w:tc>
          <w:tcPr>
            <w:tcW w:w="236" w:type="dxa"/>
          </w:tcPr>
          <w:p w14:paraId="7726A1E5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DCD6C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3,543,239</w:t>
            </w:r>
          </w:p>
        </w:tc>
        <w:tc>
          <w:tcPr>
            <w:tcW w:w="236" w:type="dxa"/>
          </w:tcPr>
          <w:p w14:paraId="325E6C3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8A5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1,755,101</w:t>
            </w:r>
          </w:p>
        </w:tc>
        <w:tc>
          <w:tcPr>
            <w:tcW w:w="246" w:type="dxa"/>
          </w:tcPr>
          <w:p w14:paraId="4AECECB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22D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1,788,138</w:t>
            </w:r>
          </w:p>
        </w:tc>
      </w:tr>
    </w:tbl>
    <w:p w14:paraId="7BEC6DCD" w14:textId="77777777" w:rsidR="00B03EAB" w:rsidRPr="00A65910" w:rsidRDefault="00B03EAB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48"/>
        <w:gridCol w:w="1169"/>
        <w:gridCol w:w="236"/>
        <w:gridCol w:w="1074"/>
        <w:gridCol w:w="246"/>
        <w:gridCol w:w="1082"/>
      </w:tblGrid>
      <w:tr w:rsidR="00B03EAB" w:rsidRPr="00A65910" w14:paraId="5D4B800E" w14:textId="77777777" w:rsidTr="000E5EFB">
        <w:tc>
          <w:tcPr>
            <w:tcW w:w="2376" w:type="dxa"/>
          </w:tcPr>
          <w:p w14:paraId="383D4F3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3" w:type="dxa"/>
            <w:gridSpan w:val="11"/>
          </w:tcPr>
          <w:p w14:paraId="23144FF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03EAB" w:rsidRPr="00A65910" w14:paraId="37D07972" w14:textId="77777777" w:rsidTr="000E5EFB">
        <w:tc>
          <w:tcPr>
            <w:tcW w:w="2376" w:type="dxa"/>
          </w:tcPr>
          <w:p w14:paraId="347C791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752B" w14:textId="77777777" w:rsidR="00B03EAB" w:rsidRPr="0042383A" w:rsidRDefault="001754C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3EAB" w:rsidRPr="004238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EC4ACF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D52DA" w14:textId="77777777" w:rsidR="00B03EAB" w:rsidRPr="0042383A" w:rsidRDefault="00161F0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03EAB" w:rsidRPr="004238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62DB1B3D" w14:textId="77777777" w:rsidTr="000E5EFB">
        <w:tc>
          <w:tcPr>
            <w:tcW w:w="2376" w:type="dxa"/>
          </w:tcPr>
          <w:p w14:paraId="53CFD4D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43DE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688B6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9B9EF1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680E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5BEA3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834568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E96FF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B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8A05C4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7B017D8A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39FE3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3F86161" w14:textId="77777777" w:rsidTr="000E5EFB">
        <w:tc>
          <w:tcPr>
            <w:tcW w:w="2376" w:type="dxa"/>
          </w:tcPr>
          <w:p w14:paraId="0AB0CC0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90035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D99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65A2666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3B7FEA2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469E8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13B878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CAA5D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865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vAlign w:val="bottom"/>
          </w:tcPr>
          <w:p w14:paraId="546E5F2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2945E47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95B708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1A3E148" w14:textId="77777777" w:rsidTr="000E5EFB">
        <w:tc>
          <w:tcPr>
            <w:tcW w:w="2376" w:type="dxa"/>
            <w:vAlign w:val="bottom"/>
          </w:tcPr>
          <w:p w14:paraId="2ABC8F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D8D6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48600A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3D30F6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2301F5D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41581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48" w:type="dxa"/>
            <w:vAlign w:val="bottom"/>
          </w:tcPr>
          <w:p w14:paraId="6EDDC83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56DFF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8DAD57C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E3CA5D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17B371B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D507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6B772029" w14:textId="77777777" w:rsidTr="000E5EFB">
        <w:tc>
          <w:tcPr>
            <w:tcW w:w="2376" w:type="dxa"/>
            <w:vAlign w:val="bottom"/>
          </w:tcPr>
          <w:p w14:paraId="770666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847FA5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521AED7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83D3609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F4EDF80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FE0D8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8" w:type="dxa"/>
          </w:tcPr>
          <w:p w14:paraId="4FCBD2DD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655814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FF0D168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49E49F6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778851A2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B0AA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B74A8C" w:rsidRPr="00A65910" w14:paraId="56940239" w14:textId="77777777" w:rsidTr="000E5EFB">
        <w:tc>
          <w:tcPr>
            <w:tcW w:w="2376" w:type="dxa"/>
            <w:vAlign w:val="bottom"/>
          </w:tcPr>
          <w:p w14:paraId="5419B463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92A1E97" w14:textId="14CAF589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</w:t>
            </w:r>
            <w:r w:rsidR="00DE35A1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,933</w:t>
            </w:r>
          </w:p>
        </w:tc>
        <w:tc>
          <w:tcPr>
            <w:tcW w:w="236" w:type="dxa"/>
          </w:tcPr>
          <w:p w14:paraId="5FE484E2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CCAC005" w14:textId="5944E7D0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924,654</w:t>
            </w:r>
          </w:p>
        </w:tc>
        <w:tc>
          <w:tcPr>
            <w:tcW w:w="236" w:type="dxa"/>
          </w:tcPr>
          <w:p w14:paraId="69356B90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16C54CB" w14:textId="35AEFE03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DE35A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,279</w:t>
            </w:r>
          </w:p>
        </w:tc>
        <w:tc>
          <w:tcPr>
            <w:tcW w:w="248" w:type="dxa"/>
          </w:tcPr>
          <w:p w14:paraId="73FDD5A5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6BFA1C57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3,029,393</w:t>
            </w:r>
          </w:p>
        </w:tc>
        <w:tc>
          <w:tcPr>
            <w:tcW w:w="236" w:type="dxa"/>
          </w:tcPr>
          <w:p w14:paraId="751E2A1E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142AC1F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1,714,388</w:t>
            </w:r>
          </w:p>
        </w:tc>
        <w:tc>
          <w:tcPr>
            <w:tcW w:w="246" w:type="dxa"/>
          </w:tcPr>
          <w:p w14:paraId="15D1F868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36AC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1,315,005</w:t>
            </w:r>
          </w:p>
        </w:tc>
      </w:tr>
      <w:tr w:rsidR="00B74A8C" w:rsidRPr="00A65910" w14:paraId="6E3556CF" w14:textId="77777777" w:rsidTr="000E5EFB">
        <w:tc>
          <w:tcPr>
            <w:tcW w:w="2376" w:type="dxa"/>
            <w:vAlign w:val="bottom"/>
          </w:tcPr>
          <w:p w14:paraId="07262BD0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E6B7BA4" w14:textId="4D7298DB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11,442</w:t>
            </w:r>
          </w:p>
        </w:tc>
        <w:tc>
          <w:tcPr>
            <w:tcW w:w="236" w:type="dxa"/>
          </w:tcPr>
          <w:p w14:paraId="5C731B71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6F0A839" w14:textId="3B683BD9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11,442</w:t>
            </w:r>
          </w:p>
        </w:tc>
        <w:tc>
          <w:tcPr>
            <w:tcW w:w="236" w:type="dxa"/>
          </w:tcPr>
          <w:p w14:paraId="19727B4F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7F14F0E" w14:textId="28CCCC2D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F729F41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B547247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26,517</w:t>
            </w:r>
          </w:p>
        </w:tc>
        <w:tc>
          <w:tcPr>
            <w:tcW w:w="236" w:type="dxa"/>
          </w:tcPr>
          <w:p w14:paraId="01B0FCB1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DDABF2E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26,517</w:t>
            </w:r>
          </w:p>
        </w:tc>
        <w:tc>
          <w:tcPr>
            <w:tcW w:w="246" w:type="dxa"/>
          </w:tcPr>
          <w:p w14:paraId="4BE5405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4E271D2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4A8C" w:rsidRPr="00A65910" w14:paraId="3B69A09A" w14:textId="77777777" w:rsidTr="000E5EFB">
        <w:tc>
          <w:tcPr>
            <w:tcW w:w="2376" w:type="dxa"/>
            <w:vAlign w:val="bottom"/>
          </w:tcPr>
          <w:p w14:paraId="0F503505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130EB100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8F89C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564793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49025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D1AA8B2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2C6728D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2258CC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66404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587D05B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512A45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F728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A8C" w:rsidRPr="00A65910" w14:paraId="69045BA4" w14:textId="77777777" w:rsidTr="000E5EFB">
        <w:tc>
          <w:tcPr>
            <w:tcW w:w="2376" w:type="dxa"/>
            <w:vAlign w:val="bottom"/>
          </w:tcPr>
          <w:p w14:paraId="5E42FB93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A291E" w14:textId="5AE0E627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</w:t>
            </w:r>
            <w:r w:rsidR="00DE35A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,794)</w:t>
            </w:r>
          </w:p>
        </w:tc>
        <w:tc>
          <w:tcPr>
            <w:tcW w:w="236" w:type="dxa"/>
          </w:tcPr>
          <w:p w14:paraId="62C84142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7C6741" w14:textId="42B84F4E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(181,082)</w:t>
            </w:r>
          </w:p>
        </w:tc>
        <w:tc>
          <w:tcPr>
            <w:tcW w:w="236" w:type="dxa"/>
          </w:tcPr>
          <w:p w14:paraId="3A920021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E1BD1D3" w14:textId="404D07B6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DE35A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,712)</w:t>
            </w:r>
          </w:p>
        </w:tc>
        <w:tc>
          <w:tcPr>
            <w:tcW w:w="248" w:type="dxa"/>
          </w:tcPr>
          <w:p w14:paraId="5C4D4B57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C503195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(706,084)</w:t>
            </w:r>
          </w:p>
        </w:tc>
        <w:tc>
          <w:tcPr>
            <w:tcW w:w="236" w:type="dxa"/>
          </w:tcPr>
          <w:p w14:paraId="4B8AE6F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CB504C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(469,305)</w:t>
            </w:r>
          </w:p>
        </w:tc>
        <w:tc>
          <w:tcPr>
            <w:tcW w:w="246" w:type="dxa"/>
          </w:tcPr>
          <w:p w14:paraId="54D440C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C63C4E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(236,779)</w:t>
            </w:r>
          </w:p>
        </w:tc>
      </w:tr>
      <w:tr w:rsidR="00B74A8C" w:rsidRPr="00A65910" w14:paraId="4E1243FA" w14:textId="77777777" w:rsidTr="000E5EFB">
        <w:tc>
          <w:tcPr>
            <w:tcW w:w="2376" w:type="dxa"/>
            <w:vAlign w:val="bottom"/>
          </w:tcPr>
          <w:p w14:paraId="673CA494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82A13A" w14:textId="020A94D7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1,143,581</w:t>
            </w:r>
          </w:p>
        </w:tc>
        <w:tc>
          <w:tcPr>
            <w:tcW w:w="236" w:type="dxa"/>
          </w:tcPr>
          <w:p w14:paraId="5A6FF148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882E60" w14:textId="2D83B93E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755,014</w:t>
            </w:r>
          </w:p>
        </w:tc>
        <w:tc>
          <w:tcPr>
            <w:tcW w:w="236" w:type="dxa"/>
          </w:tcPr>
          <w:p w14:paraId="6A67DCD5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D8FCDEB" w14:textId="69BB34F7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388,567</w:t>
            </w:r>
          </w:p>
        </w:tc>
        <w:tc>
          <w:tcPr>
            <w:tcW w:w="248" w:type="dxa"/>
          </w:tcPr>
          <w:p w14:paraId="00DB717D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D9D75F7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2,349,826</w:t>
            </w:r>
          </w:p>
        </w:tc>
        <w:tc>
          <w:tcPr>
            <w:tcW w:w="236" w:type="dxa"/>
          </w:tcPr>
          <w:p w14:paraId="1CC36F5B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093C75C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1,271,600</w:t>
            </w:r>
          </w:p>
        </w:tc>
        <w:tc>
          <w:tcPr>
            <w:tcW w:w="246" w:type="dxa"/>
          </w:tcPr>
          <w:p w14:paraId="1053CAF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99E6EEC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1,078,226</w:t>
            </w:r>
          </w:p>
        </w:tc>
      </w:tr>
      <w:tr w:rsidR="00B74A8C" w:rsidRPr="00A65910" w14:paraId="4B7DF6DC" w14:textId="77777777" w:rsidTr="000E5EFB">
        <w:tc>
          <w:tcPr>
            <w:tcW w:w="2376" w:type="dxa"/>
            <w:vAlign w:val="bottom"/>
          </w:tcPr>
          <w:p w14:paraId="2DC6AB8F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  <w:vAlign w:val="bottom"/>
          </w:tcPr>
          <w:p w14:paraId="39B04958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A77E1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5D5D472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3EDDB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08DF99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376BFC8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0DA8354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07B33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85312EA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098E7A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AB8E4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A8C" w:rsidRPr="00A65910" w14:paraId="6177106C" w14:textId="77777777" w:rsidTr="000E5EFB">
        <w:tc>
          <w:tcPr>
            <w:tcW w:w="2376" w:type="dxa"/>
            <w:vAlign w:val="bottom"/>
          </w:tcPr>
          <w:p w14:paraId="3A74312F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168FBB0F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7DFE7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0257644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BDE9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2057C2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D3739D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3107021D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8CF3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262C2DB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1DA1CDB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91DA78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A8C" w:rsidRPr="00A65910" w14:paraId="043E1F25" w14:textId="77777777" w:rsidTr="000E5EFB">
        <w:tc>
          <w:tcPr>
            <w:tcW w:w="2376" w:type="dxa"/>
            <w:vAlign w:val="bottom"/>
          </w:tcPr>
          <w:p w14:paraId="2FBDEF7A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8F8E8" w14:textId="18618062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(134,776)</w:t>
            </w:r>
          </w:p>
        </w:tc>
        <w:tc>
          <w:tcPr>
            <w:tcW w:w="236" w:type="dxa"/>
          </w:tcPr>
          <w:p w14:paraId="1B91B11A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F43FD99" w14:textId="76FC495D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(96,675)</w:t>
            </w:r>
          </w:p>
        </w:tc>
        <w:tc>
          <w:tcPr>
            <w:tcW w:w="236" w:type="dxa"/>
          </w:tcPr>
          <w:p w14:paraId="2E64B78A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8E2049E" w14:textId="2EAD22D6" w:rsidR="00B74A8C" w:rsidRPr="0080285C" w:rsidRDefault="000F472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(38,101)</w:t>
            </w:r>
          </w:p>
        </w:tc>
        <w:tc>
          <w:tcPr>
            <w:tcW w:w="248" w:type="dxa"/>
          </w:tcPr>
          <w:p w14:paraId="41D81949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A4ED0FA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(268,490)</w:t>
            </w:r>
          </w:p>
        </w:tc>
        <w:tc>
          <w:tcPr>
            <w:tcW w:w="236" w:type="dxa"/>
          </w:tcPr>
          <w:p w14:paraId="5CB3B6EC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57D6D19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(171,463)</w:t>
            </w:r>
          </w:p>
        </w:tc>
        <w:tc>
          <w:tcPr>
            <w:tcW w:w="246" w:type="dxa"/>
          </w:tcPr>
          <w:p w14:paraId="67CF5177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77525F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(97,027)</w:t>
            </w:r>
          </w:p>
        </w:tc>
      </w:tr>
      <w:tr w:rsidR="00B74A8C" w:rsidRPr="00A65910" w14:paraId="78BD869B" w14:textId="77777777" w:rsidTr="000E5EFB">
        <w:tc>
          <w:tcPr>
            <w:tcW w:w="2376" w:type="dxa"/>
            <w:vAlign w:val="bottom"/>
          </w:tcPr>
          <w:p w14:paraId="5E3D7A93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432B7" w14:textId="640E10E4" w:rsidR="00B74A8C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1,008,805</w:t>
            </w:r>
          </w:p>
        </w:tc>
        <w:tc>
          <w:tcPr>
            <w:tcW w:w="236" w:type="dxa"/>
          </w:tcPr>
          <w:p w14:paraId="0B6A841B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A966" w14:textId="0ABA3FD8" w:rsidR="00B74A8C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658,339</w:t>
            </w:r>
          </w:p>
        </w:tc>
        <w:tc>
          <w:tcPr>
            <w:tcW w:w="236" w:type="dxa"/>
          </w:tcPr>
          <w:p w14:paraId="01215A44" w14:textId="77777777" w:rsidR="00B74A8C" w:rsidRPr="0080285C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09C9F" w14:textId="304F0248" w:rsidR="00B74A8C" w:rsidRPr="0080285C" w:rsidRDefault="0055771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350,466</w:t>
            </w:r>
          </w:p>
        </w:tc>
        <w:tc>
          <w:tcPr>
            <w:tcW w:w="248" w:type="dxa"/>
          </w:tcPr>
          <w:p w14:paraId="01D56944" w14:textId="77777777" w:rsidR="00B74A8C" w:rsidRPr="00A65910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40B20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2,081,3</w:t>
            </w:r>
            <w:r w:rsidRPr="004238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238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E9BB806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F903A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1,100,137</w:t>
            </w:r>
          </w:p>
        </w:tc>
        <w:tc>
          <w:tcPr>
            <w:tcW w:w="246" w:type="dxa"/>
          </w:tcPr>
          <w:p w14:paraId="4F7CD6F0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952D" w14:textId="77777777" w:rsidR="00B74A8C" w:rsidRPr="0042383A" w:rsidRDefault="00B74A8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981,199</w:t>
            </w:r>
          </w:p>
        </w:tc>
      </w:tr>
    </w:tbl>
    <w:p w14:paraId="19E1EF69" w14:textId="77777777" w:rsidR="00350E31" w:rsidRPr="00A65910" w:rsidRDefault="00350E31" w:rsidP="000A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350E31" w:rsidRPr="00A65910" w:rsidSect="00F42B72">
          <w:headerReference w:type="first" r:id="rId13"/>
          <w:pgSz w:w="11909" w:h="16834" w:code="9"/>
          <w:pgMar w:top="1151" w:right="1111" w:bottom="709" w:left="1440" w:header="992" w:footer="113" w:gutter="0"/>
          <w:pgNumType w:start="18"/>
          <w:cols w:space="720"/>
          <w:titlePg/>
          <w:docGrid w:linePitch="245"/>
        </w:sectPr>
      </w:pPr>
    </w:p>
    <w:bookmarkEnd w:id="1"/>
    <w:bookmarkEnd w:id="2"/>
    <w:p w14:paraId="0BAA465F" w14:textId="77777777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754C5">
        <w:rPr>
          <w:rFonts w:ascii="Angsana New" w:hAnsi="Angsana New" w:hint="cs"/>
          <w:sz w:val="30"/>
          <w:szCs w:val="30"/>
        </w:rPr>
        <w:t xml:space="preserve">30 </w:t>
      </w:r>
      <w:r w:rsidR="001754C5">
        <w:rPr>
          <w:rFonts w:ascii="Angsana New" w:hAnsi="Angsana New" w:hint="cs"/>
          <w:sz w:val="30"/>
          <w:szCs w:val="30"/>
          <w:cs/>
        </w:rPr>
        <w:t>กันยายน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="00161F05" w:rsidRPr="0042383A">
        <w:rPr>
          <w:rFonts w:ascii="Angsana New" w:hAnsi="Angsana New"/>
          <w:sz w:val="30"/>
          <w:szCs w:val="30"/>
        </w:rPr>
        <w:t>256</w:t>
      </w:r>
      <w:r w:rsidR="00161F05" w:rsidRPr="0042383A">
        <w:rPr>
          <w:rFonts w:ascii="Angsana New" w:hAnsi="Angsana New" w:hint="cs"/>
          <w:sz w:val="30"/>
          <w:szCs w:val="30"/>
        </w:rPr>
        <w:t>7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0C9" w:rsidRPr="0042383A">
        <w:rPr>
          <w:rFonts w:ascii="Angsana New" w:hAnsi="Angsana New"/>
          <w:sz w:val="30"/>
          <w:szCs w:val="30"/>
        </w:rPr>
        <w:t>2566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77777777" w:rsidR="00D3112A" w:rsidRPr="0042383A" w:rsidRDefault="001754C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77777777" w:rsidR="00D3112A" w:rsidRPr="0042383A" w:rsidRDefault="001754C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161F05" w:rsidRPr="0042383A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77777777" w:rsidR="00D3112A" w:rsidRPr="0042383A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7952B9" w:rsidRPr="0042383A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77777777" w:rsidR="00D3112A" w:rsidRPr="0042383A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7952B9" w:rsidRPr="0042383A">
              <w:rPr>
                <w:lang w:val="en-US" w:eastAsia="en-US"/>
              </w:rPr>
              <w:t>6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9B6429" w:rsidRPr="00A65910" w14:paraId="2A08ACFC" w14:textId="77777777" w:rsidTr="00520E63">
        <w:tc>
          <w:tcPr>
            <w:tcW w:w="3792" w:type="dxa"/>
          </w:tcPr>
          <w:p w14:paraId="7217478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0AEE49DD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1,771,385</w:t>
            </w:r>
          </w:p>
        </w:tc>
        <w:tc>
          <w:tcPr>
            <w:tcW w:w="236" w:type="dxa"/>
          </w:tcPr>
          <w:p w14:paraId="3714795D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3,050,927</w:t>
            </w:r>
          </w:p>
        </w:tc>
        <w:tc>
          <w:tcPr>
            <w:tcW w:w="236" w:type="dxa"/>
          </w:tcPr>
          <w:p w14:paraId="0FD9176B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635D508A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782,386</w:t>
            </w:r>
          </w:p>
        </w:tc>
        <w:tc>
          <w:tcPr>
            <w:tcW w:w="236" w:type="dxa"/>
          </w:tcPr>
          <w:p w14:paraId="183F8A40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77777777" w:rsidR="009B6429" w:rsidRPr="0042383A" w:rsidRDefault="009B6429" w:rsidP="00DF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1,732,550</w:t>
            </w:r>
          </w:p>
        </w:tc>
      </w:tr>
      <w:tr w:rsidR="009B6429" w:rsidRPr="00A65910" w14:paraId="785A2323" w14:textId="77777777" w:rsidTr="00520E63">
        <w:tc>
          <w:tcPr>
            <w:tcW w:w="3792" w:type="dxa"/>
          </w:tcPr>
          <w:p w14:paraId="29E110B2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74EFCE42" w14:textId="77777777" w:rsidTr="00520E63">
        <w:tc>
          <w:tcPr>
            <w:tcW w:w="3792" w:type="dxa"/>
          </w:tcPr>
          <w:p w14:paraId="3502DADE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1D368D4B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390,502</w:t>
            </w:r>
          </w:p>
        </w:tc>
        <w:tc>
          <w:tcPr>
            <w:tcW w:w="236" w:type="dxa"/>
          </w:tcPr>
          <w:p w14:paraId="34C58E9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539,071</w:t>
            </w:r>
          </w:p>
        </w:tc>
        <w:tc>
          <w:tcPr>
            <w:tcW w:w="236" w:type="dxa"/>
          </w:tcPr>
          <w:p w14:paraId="01598CC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1DDF4B5E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280,441</w:t>
            </w:r>
          </w:p>
        </w:tc>
        <w:tc>
          <w:tcPr>
            <w:tcW w:w="236" w:type="dxa"/>
          </w:tcPr>
          <w:p w14:paraId="488C8A40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410,314</w:t>
            </w:r>
          </w:p>
        </w:tc>
      </w:tr>
      <w:tr w:rsidR="009B6429" w:rsidRPr="00A65910" w14:paraId="0D092D29" w14:textId="77777777" w:rsidTr="00520E63">
        <w:tc>
          <w:tcPr>
            <w:tcW w:w="3792" w:type="dxa"/>
          </w:tcPr>
          <w:p w14:paraId="2EC8ADA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24F69CBC" w14:textId="77777777" w:rsidTr="00520E63">
        <w:tc>
          <w:tcPr>
            <w:tcW w:w="3792" w:type="dxa"/>
          </w:tcPr>
          <w:p w14:paraId="341639B0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008DA321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164,001</w:t>
            </w:r>
          </w:p>
        </w:tc>
        <w:tc>
          <w:tcPr>
            <w:tcW w:w="236" w:type="dxa"/>
          </w:tcPr>
          <w:p w14:paraId="1F1D5D54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306,967</w:t>
            </w:r>
          </w:p>
        </w:tc>
        <w:tc>
          <w:tcPr>
            <w:tcW w:w="236" w:type="dxa"/>
          </w:tcPr>
          <w:p w14:paraId="376D3837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217870DE" w:rsidR="009B6429" w:rsidRPr="0080285C" w:rsidRDefault="00A649FA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80,754</w:t>
            </w:r>
          </w:p>
        </w:tc>
        <w:tc>
          <w:tcPr>
            <w:tcW w:w="236" w:type="dxa"/>
          </w:tcPr>
          <w:p w14:paraId="02755BAC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206,962</w:t>
            </w:r>
          </w:p>
        </w:tc>
      </w:tr>
      <w:tr w:rsidR="009B6429" w:rsidRPr="00A65910" w14:paraId="454D7078" w14:textId="77777777" w:rsidTr="00520E63">
        <w:tc>
          <w:tcPr>
            <w:tcW w:w="3792" w:type="dxa"/>
          </w:tcPr>
          <w:p w14:paraId="23E797EA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1DA5987E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2,325,888</w:t>
            </w:r>
          </w:p>
        </w:tc>
        <w:tc>
          <w:tcPr>
            <w:tcW w:w="236" w:type="dxa"/>
          </w:tcPr>
          <w:p w14:paraId="681B7B9F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3,896,965</w:t>
            </w:r>
          </w:p>
        </w:tc>
        <w:tc>
          <w:tcPr>
            <w:tcW w:w="236" w:type="dxa"/>
          </w:tcPr>
          <w:p w14:paraId="37225F20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6D12E66E" w:rsidR="009B6429" w:rsidRPr="0080285C" w:rsidRDefault="000F4722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1,143,581</w:t>
            </w:r>
          </w:p>
        </w:tc>
        <w:tc>
          <w:tcPr>
            <w:tcW w:w="236" w:type="dxa"/>
          </w:tcPr>
          <w:p w14:paraId="18003312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2,349,826</w:t>
            </w:r>
          </w:p>
        </w:tc>
      </w:tr>
      <w:tr w:rsidR="009B6429" w:rsidRPr="00A65910" w14:paraId="37472669" w14:textId="77777777" w:rsidTr="00520E63">
        <w:tc>
          <w:tcPr>
            <w:tcW w:w="3792" w:type="dxa"/>
          </w:tcPr>
          <w:p w14:paraId="46E07865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12485EBE" w14:textId="77777777" w:rsidTr="009A253A">
        <w:tc>
          <w:tcPr>
            <w:tcW w:w="3792" w:type="dxa"/>
          </w:tcPr>
          <w:p w14:paraId="3F99693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4F9D8420" w:rsidR="009B6429" w:rsidRPr="0080285C" w:rsidRDefault="003F402D" w:rsidP="003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0F4722">
              <w:rPr>
                <w:rFonts w:ascii="Angsana New" w:hAnsi="Angsana New"/>
                <w:sz w:val="30"/>
                <w:szCs w:val="30"/>
              </w:rPr>
              <w:t>(199,572)</w:t>
            </w:r>
          </w:p>
        </w:tc>
        <w:tc>
          <w:tcPr>
            <w:tcW w:w="236" w:type="dxa"/>
          </w:tcPr>
          <w:p w14:paraId="305A0E15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(353,726)</w:t>
            </w:r>
          </w:p>
        </w:tc>
        <w:tc>
          <w:tcPr>
            <w:tcW w:w="236" w:type="dxa"/>
          </w:tcPr>
          <w:p w14:paraId="31471722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52F4E304" w:rsidR="009B6429" w:rsidRPr="0080285C" w:rsidRDefault="003F402D" w:rsidP="003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0F4722">
              <w:rPr>
                <w:rFonts w:ascii="Angsana New" w:hAnsi="Angsana New"/>
                <w:sz w:val="30"/>
                <w:szCs w:val="30"/>
              </w:rPr>
              <w:t>(134,776)</w:t>
            </w:r>
          </w:p>
        </w:tc>
        <w:tc>
          <w:tcPr>
            <w:tcW w:w="236" w:type="dxa"/>
          </w:tcPr>
          <w:p w14:paraId="6FEF66DE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(268,490)</w:t>
            </w:r>
          </w:p>
        </w:tc>
      </w:tr>
      <w:tr w:rsidR="009B6429" w:rsidRPr="00A65910" w14:paraId="47A30AA8" w14:textId="77777777" w:rsidTr="00F43736">
        <w:tc>
          <w:tcPr>
            <w:tcW w:w="3792" w:type="dxa"/>
          </w:tcPr>
          <w:p w14:paraId="7D675006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10A1D86F" w:rsidR="009B6429" w:rsidRPr="0080285C" w:rsidRDefault="00557711" w:rsidP="00DF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2,126,316</w:t>
            </w:r>
          </w:p>
        </w:tc>
        <w:tc>
          <w:tcPr>
            <w:tcW w:w="236" w:type="dxa"/>
          </w:tcPr>
          <w:p w14:paraId="6A492D0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77777777" w:rsidR="009B6429" w:rsidRPr="0042383A" w:rsidRDefault="009B6429" w:rsidP="00DF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3,543,239</w:t>
            </w:r>
          </w:p>
        </w:tc>
        <w:tc>
          <w:tcPr>
            <w:tcW w:w="236" w:type="dxa"/>
          </w:tcPr>
          <w:p w14:paraId="376DAFC8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3373E973" w:rsidR="009B6429" w:rsidRPr="0080285C" w:rsidRDefault="00557711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1,008,805</w:t>
            </w:r>
          </w:p>
        </w:tc>
        <w:tc>
          <w:tcPr>
            <w:tcW w:w="236" w:type="dxa"/>
          </w:tcPr>
          <w:p w14:paraId="66B27938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77777777" w:rsidR="009B6429" w:rsidRPr="0042383A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2,081,336</w:t>
            </w:r>
          </w:p>
        </w:tc>
      </w:tr>
      <w:tr w:rsidR="00F43736" w:rsidRPr="00A65910" w14:paraId="6146BDD1" w14:textId="77777777" w:rsidTr="00F43736">
        <w:tc>
          <w:tcPr>
            <w:tcW w:w="3792" w:type="dxa"/>
          </w:tcPr>
          <w:p w14:paraId="0EABC3F6" w14:textId="77777777" w:rsidR="00F43736" w:rsidRPr="0042383A" w:rsidRDefault="00F43736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F43736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F43736" w:rsidRPr="00A65910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F43736" w:rsidRPr="0042383A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F43736" w:rsidRPr="00A65910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F43736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F43736" w:rsidRPr="00A65910" w:rsidRDefault="00F43736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F43736" w:rsidRPr="0042383A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736" w:rsidRPr="00A65910" w14:paraId="5BD3BC5B" w14:textId="77777777" w:rsidTr="00F43736">
        <w:tc>
          <w:tcPr>
            <w:tcW w:w="3792" w:type="dxa"/>
          </w:tcPr>
          <w:p w14:paraId="0937699D" w14:textId="1BB12134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F43736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F43736" w:rsidRPr="00A65910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F43736" w:rsidRPr="00A65910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F43736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F43736" w:rsidRPr="00A65910" w:rsidRDefault="00F43736" w:rsidP="00F4373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216" w:rsidRPr="00A65910" w14:paraId="236B58E9" w14:textId="77777777" w:rsidTr="00F43736">
        <w:tc>
          <w:tcPr>
            <w:tcW w:w="3792" w:type="dxa"/>
          </w:tcPr>
          <w:p w14:paraId="7077FE95" w14:textId="29083C5F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</w:t>
            </w:r>
            <w:r w:rsidR="00F048C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  <w:vAlign w:val="bottom"/>
          </w:tcPr>
          <w:p w14:paraId="466E7FA8" w14:textId="77777777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D7216" w:rsidRPr="00A65910" w:rsidRDefault="00DD7216" w:rsidP="00DD721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216" w:rsidRPr="00A65910" w14:paraId="1132A4BA" w14:textId="77777777" w:rsidTr="00F43736">
        <w:tc>
          <w:tcPr>
            <w:tcW w:w="3792" w:type="dxa"/>
          </w:tcPr>
          <w:p w14:paraId="1E1903AE" w14:textId="2B6C78C0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</w:t>
            </w:r>
            <w:r w:rsidR="00F048C5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71D04179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8.58</w:t>
            </w:r>
          </w:p>
        </w:tc>
        <w:tc>
          <w:tcPr>
            <w:tcW w:w="236" w:type="dxa"/>
          </w:tcPr>
          <w:p w14:paraId="136C6D38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00367BCE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9.08</w:t>
            </w:r>
          </w:p>
        </w:tc>
        <w:tc>
          <w:tcPr>
            <w:tcW w:w="236" w:type="dxa"/>
          </w:tcPr>
          <w:p w14:paraId="347B0736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6D5E1D6D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11.79</w:t>
            </w:r>
          </w:p>
        </w:tc>
        <w:tc>
          <w:tcPr>
            <w:tcW w:w="236" w:type="dxa"/>
          </w:tcPr>
          <w:p w14:paraId="4BE22D1A" w14:textId="77777777" w:rsidR="00DD7216" w:rsidRPr="00A65910" w:rsidRDefault="00DD7216" w:rsidP="00DD721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43E9700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11.43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A65910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8171F5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</w:t>
      </w:r>
      <w:r w:rsidR="003875D5" w:rsidRPr="008171F5">
        <w:rPr>
          <w:rFonts w:ascii="Angsana New" w:hAnsi="Angsana New" w:hint="cs"/>
          <w:sz w:val="28"/>
          <w:szCs w:val="28"/>
          <w:u w:val="single"/>
          <w:cs/>
        </w:rPr>
        <w:t>เงินให้กู้ยืม</w:t>
      </w:r>
    </w:p>
    <w:p w14:paraId="1B8BD5CD" w14:textId="77777777" w:rsidR="00CA3C13" w:rsidRPr="00A65910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B03EAB" w:rsidRPr="00A65910" w14:paraId="59076B0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06C55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A65910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77777777" w:rsidR="00B03EAB" w:rsidRPr="008171F5" w:rsidRDefault="001754C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171F5" w:rsidRPr="008171F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B03EAB" w:rsidRPr="008171F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8171F5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77777777" w:rsidR="00B03EAB" w:rsidRPr="008171F5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03EAB" w:rsidRPr="008171F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0AAE539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C04842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5D00D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501F9B96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7A09C8" w:rsidRPr="00A65910" w14:paraId="2156903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27A8EC05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89,382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6F4D75B0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57,235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47355EEC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32,147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122,046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53,058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68,988</w:t>
            </w:r>
          </w:p>
        </w:tc>
      </w:tr>
      <w:tr w:rsidR="007A09C8" w:rsidRPr="00A65910" w14:paraId="1F3D4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288A7642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24F20DA3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(647)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6BF6435A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78697182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(937)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</w:tr>
      <w:tr w:rsidR="007A09C8" w:rsidRPr="00A65910" w14:paraId="31DF2E3D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2B044C74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88,735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5F777E4F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56,748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79DC603E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31,987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121,109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52,447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68,662</w:t>
            </w:r>
          </w:p>
        </w:tc>
      </w:tr>
      <w:tr w:rsidR="007A09C8" w:rsidRPr="00A65910" w14:paraId="224880B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1D57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279D1C94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AEC7C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0B855827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(10,405)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45FE46CC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(6,645)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0F422107" w:rsidR="007A09C8" w:rsidRPr="0080285C" w:rsidRDefault="00B7462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(3,760)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(13,516)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(4,343)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(9,173)</w:t>
            </w:r>
          </w:p>
        </w:tc>
      </w:tr>
      <w:tr w:rsidR="007A09C8" w:rsidRPr="00A65910" w14:paraId="6E780FA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5530B177" w:rsidR="007A09C8" w:rsidRPr="0080285C" w:rsidRDefault="00557711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78,330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0BB58498" w:rsidR="007A09C8" w:rsidRPr="0080285C" w:rsidRDefault="00557711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15BAD8B7" w:rsidR="007A09C8" w:rsidRPr="0080285C" w:rsidRDefault="00557711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28,227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48,104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59,489</w:t>
            </w:r>
          </w:p>
        </w:tc>
      </w:tr>
    </w:tbl>
    <w:p w14:paraId="0EFC8695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CA3C13" w:rsidRPr="00A65910" w14:paraId="3A369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8C3B59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ACC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CA3C13" w:rsidRPr="00A65910" w14:paraId="1788E83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AA1DFA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CEF3E" w14:textId="77777777" w:rsidR="00CA3C13" w:rsidRPr="008171F5" w:rsidRDefault="001754C5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A3C13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3C13" w:rsidRPr="008171F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2E9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4B461" w14:textId="77777777" w:rsidR="00CA3C13" w:rsidRPr="008171F5" w:rsidRDefault="00161F05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CA3C13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CA3C13" w:rsidRPr="008171F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A3C13" w:rsidRPr="00A65910" w14:paraId="0ED82C3B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A40A2C6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17341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F38B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E9AF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CE10E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2CDA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B49156D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C7DDA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8E139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B191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B2F17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E69B1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A65910" w14:paraId="02DE5DEE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6257E5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76DB90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761574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2F0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3F49DC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B012B6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E9F36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82B244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1BE00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E4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59128B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CD357D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A65910" w14:paraId="19BF1A5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7C62032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DE2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3772C27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5C47D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2AFAD9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3BDA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CAF2E7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68F0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F9ECC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D4C7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7D8B6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E2F0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CA3C13" w:rsidRPr="00A65910" w14:paraId="19A44828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362BD5F" w14:textId="77777777" w:rsidR="00CA3C13" w:rsidRPr="00A65910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7B4B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8AC83B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6801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4ABCB9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D46E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86D65A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A15E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F865B1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2437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4C34DE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563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7A09C8" w:rsidRPr="00A65910" w14:paraId="1C0F904B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DC6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AC44C42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AE6EF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E31421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88042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9DDD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39BF76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16E4B1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44493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B986D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77BBD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85C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469F357B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550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C7D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0B80B8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EE2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C691B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18FEB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68B143F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481B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C401DB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1F5F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04D1F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7485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167F667A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37D8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C00C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96B469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F7AC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C95E40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ADD0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DE3DC5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47B7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F3085D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ADF7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1AAF28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7F8C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E3D5FC9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16AF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21289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BDFF3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5AF76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5915B6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2CAC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A49D7BC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61DE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1689F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7175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A07BCF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A72A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171047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8A2B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7FE5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96439C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3D7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E60AA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6B0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DFA1599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81A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4A7D5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AAD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EC43A0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8639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9C2539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EED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B55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139124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7D7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6FE381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CB2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610A097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794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526A0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F16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36E96A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017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13ABF4F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DEAF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D21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99B9EA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792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30D46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94F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B6E6CCB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64A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32A69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9C0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7C6839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1EA9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0F912516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6AB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7D728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1D95E9DB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9459C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F303D5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E6AB3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406078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1B6C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8DF2A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3660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F8F226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83BF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BC8532C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72D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B7920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212AF9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7346F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DD3547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5C911A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D3788E9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C0CD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6594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C786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412C48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A5E1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2BAF61" w14:textId="77777777" w:rsidR="00CA3C13" w:rsidRPr="00A65910" w:rsidRDefault="00CA3C13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</w:p>
    <w:p w14:paraId="39F3E166" w14:textId="77777777" w:rsidR="00343D31" w:rsidRPr="00A65910" w:rsidRDefault="00B03EAB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A65910"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6D1AEA" w:rsidRPr="008171F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6D1AEA" w:rsidRPr="008171F5">
        <w:rPr>
          <w:rFonts w:ascii="Angsana New" w:hAnsi="Angsana New"/>
          <w:sz w:val="30"/>
          <w:szCs w:val="30"/>
          <w:cs/>
        </w:rPr>
        <w:t xml:space="preserve"> </w:t>
      </w:r>
      <w:r w:rsidR="00161F05" w:rsidRPr="008171F5">
        <w:rPr>
          <w:rFonts w:ascii="Angsana New" w:hAnsi="Angsana New"/>
          <w:sz w:val="30"/>
          <w:szCs w:val="30"/>
        </w:rPr>
        <w:t>256</w:t>
      </w:r>
      <w:r w:rsidR="00CA3C13" w:rsidRPr="008171F5">
        <w:rPr>
          <w:rFonts w:ascii="Angsana New" w:hAnsi="Angsana New"/>
          <w:sz w:val="30"/>
          <w:szCs w:val="30"/>
        </w:rPr>
        <w:t>7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="006D1AEA" w:rsidRPr="008171F5">
        <w:rPr>
          <w:rFonts w:ascii="Angsana New" w:hAnsi="Angsana New"/>
          <w:sz w:val="30"/>
          <w:szCs w:val="30"/>
          <w:cs/>
        </w:rPr>
        <w:t xml:space="preserve"> </w:t>
      </w:r>
      <w:r w:rsidR="006D1AEA" w:rsidRPr="008171F5">
        <w:rPr>
          <w:rFonts w:ascii="Angsana New" w:hAnsi="Angsana New"/>
          <w:sz w:val="30"/>
          <w:szCs w:val="30"/>
        </w:rPr>
        <w:t>31</w:t>
      </w:r>
      <w:r w:rsidR="006D1AEA"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0C9" w:rsidRPr="008171F5">
        <w:rPr>
          <w:rFonts w:ascii="Angsana New" w:hAnsi="Angsana New"/>
          <w:sz w:val="30"/>
          <w:szCs w:val="30"/>
        </w:rPr>
        <w:t>2566</w:t>
      </w:r>
      <w:r w:rsidR="006D1AEA" w:rsidRPr="008171F5">
        <w:rPr>
          <w:rFonts w:ascii="Angsana New" w:hAnsi="Angsana New"/>
          <w:sz w:val="30"/>
          <w:szCs w:val="30"/>
        </w:rPr>
        <w:t xml:space="preserve"> </w:t>
      </w:r>
      <w:r w:rsidR="00803383" w:rsidRPr="008171F5">
        <w:rPr>
          <w:rFonts w:ascii="Angsana New" w:hAnsi="Angsana New"/>
          <w:sz w:val="30"/>
          <w:szCs w:val="30"/>
          <w:cs/>
        </w:rPr>
        <w:t>ลูกหนี้เงินให้กู้ยืม</w:t>
      </w:r>
      <w:r w:rsidR="00343D31" w:rsidRPr="008171F5">
        <w:rPr>
          <w:rFonts w:ascii="Angsana New" w:hAnsi="Angsana New"/>
          <w:sz w:val="30"/>
          <w:szCs w:val="30"/>
          <w:cs/>
        </w:rPr>
        <w:t>แยกตามประเภทการจัด</w:t>
      </w:r>
      <w:r w:rsidR="00D71BB8" w:rsidRPr="008171F5">
        <w:rPr>
          <w:rFonts w:ascii="Angsana New" w:hAnsi="Angsana New"/>
          <w:sz w:val="30"/>
          <w:szCs w:val="30"/>
          <w:cs/>
        </w:rPr>
        <w:t>ลำดับขั้น</w:t>
      </w:r>
      <w:r w:rsidR="00343D31" w:rsidRPr="008171F5">
        <w:rPr>
          <w:rFonts w:ascii="Angsana New" w:hAnsi="Angsana New"/>
          <w:sz w:val="30"/>
          <w:szCs w:val="30"/>
          <w:cs/>
        </w:rPr>
        <w:t>ได้ดังนี้</w:t>
      </w:r>
    </w:p>
    <w:p w14:paraId="5C1AD2A1" w14:textId="77777777" w:rsidR="00343D31" w:rsidRPr="00F43736" w:rsidRDefault="00343D31" w:rsidP="0034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8B4140" w:rsidRPr="00A65910" w14:paraId="1F9A0F2F" w14:textId="77777777" w:rsidTr="00520E63">
        <w:tc>
          <w:tcPr>
            <w:tcW w:w="3794" w:type="dxa"/>
          </w:tcPr>
          <w:p w14:paraId="0C0F5CC2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44663207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4140" w:rsidRPr="00A65910" w14:paraId="2F83531F" w14:textId="77777777" w:rsidTr="00520E63">
        <w:tc>
          <w:tcPr>
            <w:tcW w:w="3794" w:type="dxa"/>
          </w:tcPr>
          <w:p w14:paraId="74455357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9B2592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D1A59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E886AC" w14:textId="77777777" w:rsidR="008B4140" w:rsidRPr="008171F5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40" w:rsidRPr="00A65910" w14:paraId="7DDDDF6C" w14:textId="77777777" w:rsidTr="00520E63">
        <w:tc>
          <w:tcPr>
            <w:tcW w:w="3794" w:type="dxa"/>
          </w:tcPr>
          <w:p w14:paraId="5C188F9F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54AABEA" w14:textId="77777777" w:rsidR="008B4140" w:rsidRPr="008171F5" w:rsidRDefault="001754C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t xml:space="preserve">30 </w:t>
            </w:r>
            <w:r>
              <w:rPr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B21218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66CCD48" w14:textId="77777777" w:rsidR="008B4140" w:rsidRPr="008171F5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8B4140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370BFD3A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1FE6B24" w14:textId="77777777" w:rsidR="008B4140" w:rsidRPr="008171F5" w:rsidRDefault="001754C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t xml:space="preserve">30 </w:t>
            </w:r>
            <w:r>
              <w:rPr>
                <w:cs/>
              </w:rPr>
              <w:t>กันยายน</w:t>
            </w:r>
          </w:p>
        </w:tc>
        <w:tc>
          <w:tcPr>
            <w:tcW w:w="236" w:type="dxa"/>
          </w:tcPr>
          <w:p w14:paraId="78613272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43D92E9C" w14:textId="77777777" w:rsidR="008B4140" w:rsidRPr="008171F5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8B4140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8B4140" w:rsidRPr="00A65910" w14:paraId="7388CA17" w14:textId="77777777" w:rsidTr="00520E63">
        <w:tc>
          <w:tcPr>
            <w:tcW w:w="3794" w:type="dxa"/>
          </w:tcPr>
          <w:p w14:paraId="43D140C0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ADCBCF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8171F5">
              <w:rPr>
                <w:lang w:val="en-US" w:eastAsia="en-US"/>
              </w:rPr>
              <w:t>256</w:t>
            </w:r>
            <w:r w:rsidR="00CA3C13" w:rsidRPr="008171F5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1F7097AC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77624C" w14:textId="77777777" w:rsidR="008B4140" w:rsidRPr="008171F5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2802DC05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0BF8090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8171F5">
              <w:rPr>
                <w:lang w:val="en-US" w:eastAsia="en-US"/>
              </w:rPr>
              <w:t>256</w:t>
            </w:r>
            <w:r w:rsidR="00CA3C13" w:rsidRPr="008171F5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1DB3D880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856538" w14:textId="77777777" w:rsidR="008B4140" w:rsidRPr="008171F5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lang w:val="en-US" w:eastAsia="en-US"/>
              </w:rPr>
              <w:t>2566</w:t>
            </w:r>
          </w:p>
        </w:tc>
      </w:tr>
      <w:tr w:rsidR="008B4140" w:rsidRPr="00A65910" w14:paraId="7C5913F5" w14:textId="77777777" w:rsidTr="00520E63">
        <w:tc>
          <w:tcPr>
            <w:tcW w:w="3794" w:type="dxa"/>
          </w:tcPr>
          <w:p w14:paraId="61BDCFC3" w14:textId="77777777" w:rsidR="008B4140" w:rsidRPr="00F43736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D84BF9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09E76B06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01774F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694AD907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774DEBF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992333B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8C4435C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8B4140" w:rsidRPr="00A65910" w14:paraId="30692BB7" w14:textId="77777777" w:rsidTr="00520E63">
        <w:tc>
          <w:tcPr>
            <w:tcW w:w="3794" w:type="dxa"/>
          </w:tcPr>
          <w:p w14:paraId="005FA1A8" w14:textId="77777777" w:rsidR="008B4140" w:rsidRPr="008171F5" w:rsidRDefault="008B4140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6FC9630D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BE9CC55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3509C3D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6B54F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8E6A04C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2A03C2E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8318FDF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EA10B7" w:rsidRPr="00A65910" w14:paraId="5BB50EFE" w14:textId="77777777" w:rsidTr="00D44D2B">
        <w:tc>
          <w:tcPr>
            <w:tcW w:w="3794" w:type="dxa"/>
          </w:tcPr>
          <w:p w14:paraId="4DBECCD1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2BC456C1" w14:textId="56B74A04" w:rsidR="00EA10B7" w:rsidRPr="0080285C" w:rsidRDefault="002E7AFF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63,708</w:t>
            </w:r>
          </w:p>
        </w:tc>
        <w:tc>
          <w:tcPr>
            <w:tcW w:w="236" w:type="dxa"/>
          </w:tcPr>
          <w:p w14:paraId="2640E203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22B53E6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97,611</w:t>
            </w:r>
          </w:p>
        </w:tc>
        <w:tc>
          <w:tcPr>
            <w:tcW w:w="236" w:type="dxa"/>
          </w:tcPr>
          <w:p w14:paraId="733E6AFB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center"/>
          </w:tcPr>
          <w:p w14:paraId="3C9B0383" w14:textId="77777777" w:rsidR="00EA10B7" w:rsidRPr="0080285C" w:rsidRDefault="00FB5E2A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E29AD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D5A4927" w14:textId="77777777" w:rsidR="00EA10B7" w:rsidRPr="008171F5" w:rsidRDefault="00EA10B7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0B7" w:rsidRPr="00A65910" w14:paraId="525CDAC8" w14:textId="77777777" w:rsidTr="00520E63">
        <w:tc>
          <w:tcPr>
            <w:tcW w:w="3794" w:type="dxa"/>
          </w:tcPr>
          <w:p w14:paraId="4C0D1E75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2E5655D5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7925D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626C64A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1C9D1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BF834F6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499A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D56B4A5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0B7" w:rsidRPr="00A65910" w14:paraId="66F3F559" w14:textId="77777777" w:rsidTr="00D44D2B">
        <w:tc>
          <w:tcPr>
            <w:tcW w:w="3794" w:type="dxa"/>
          </w:tcPr>
          <w:p w14:paraId="4F421760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3587AD38" w14:textId="5376D79E" w:rsidR="00EA10B7" w:rsidRPr="0080285C" w:rsidRDefault="002E7AFF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14,192</w:t>
            </w:r>
          </w:p>
        </w:tc>
        <w:tc>
          <w:tcPr>
            <w:tcW w:w="236" w:type="dxa"/>
          </w:tcPr>
          <w:p w14:paraId="310D1409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DC67D2D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7,295</w:t>
            </w:r>
          </w:p>
        </w:tc>
        <w:tc>
          <w:tcPr>
            <w:tcW w:w="236" w:type="dxa"/>
          </w:tcPr>
          <w:p w14:paraId="22BD145F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center"/>
          </w:tcPr>
          <w:p w14:paraId="4AC33F00" w14:textId="77777777" w:rsidR="00EA10B7" w:rsidRPr="0080285C" w:rsidRDefault="00FB5E2A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4CF92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3ABF572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0B7" w:rsidRPr="00A65910" w14:paraId="4CCE8CBE" w14:textId="77777777" w:rsidTr="00520E63">
        <w:tc>
          <w:tcPr>
            <w:tcW w:w="3794" w:type="dxa"/>
          </w:tcPr>
          <w:p w14:paraId="3818367E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13EF4D7A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C02A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67ECFDB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8E2D1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225919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0E08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71BF8E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0B7" w:rsidRPr="00A65910" w14:paraId="21553E8B" w14:textId="77777777" w:rsidTr="00520E63">
        <w:tc>
          <w:tcPr>
            <w:tcW w:w="3794" w:type="dxa"/>
          </w:tcPr>
          <w:p w14:paraId="2AFA2CEA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99E951" w14:textId="4233DBFE" w:rsidR="00EA10B7" w:rsidRPr="0080285C" w:rsidRDefault="002E7AFF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10,835</w:t>
            </w:r>
          </w:p>
        </w:tc>
        <w:tc>
          <w:tcPr>
            <w:tcW w:w="236" w:type="dxa"/>
          </w:tcPr>
          <w:p w14:paraId="5D98C03C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13A8A5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16,203</w:t>
            </w:r>
          </w:p>
        </w:tc>
        <w:tc>
          <w:tcPr>
            <w:tcW w:w="236" w:type="dxa"/>
          </w:tcPr>
          <w:p w14:paraId="35399C8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E36D808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0AA7D0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D4A89C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A10B7" w:rsidRPr="00A65910" w14:paraId="109D4172" w14:textId="77777777" w:rsidTr="00520E63">
        <w:tc>
          <w:tcPr>
            <w:tcW w:w="3794" w:type="dxa"/>
          </w:tcPr>
          <w:p w14:paraId="5E4D141D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099086" w14:textId="5F4EF7D3" w:rsidR="00EA10B7" w:rsidRPr="0080285C" w:rsidRDefault="002E7AFF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88,735</w:t>
            </w:r>
          </w:p>
        </w:tc>
        <w:tc>
          <w:tcPr>
            <w:tcW w:w="236" w:type="dxa"/>
          </w:tcPr>
          <w:p w14:paraId="5FFA4569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45BA18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121,109</w:t>
            </w:r>
          </w:p>
        </w:tc>
        <w:tc>
          <w:tcPr>
            <w:tcW w:w="236" w:type="dxa"/>
          </w:tcPr>
          <w:p w14:paraId="5100E23D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9F42EDB" w14:textId="77777777" w:rsidR="00EA10B7" w:rsidRPr="0080285C" w:rsidRDefault="00D57D02" w:rsidP="00D5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B6423B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178D87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A10B7" w:rsidRPr="00A65910" w14:paraId="7FEFB543" w14:textId="77777777" w:rsidTr="00520E63">
        <w:tc>
          <w:tcPr>
            <w:tcW w:w="3794" w:type="dxa"/>
          </w:tcPr>
          <w:p w14:paraId="7BE47E3D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7CBE379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24F6E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C0E0AD4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C20EA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CB8F9E1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70514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86AB007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0B7" w:rsidRPr="00A65910" w14:paraId="75C0E822" w14:textId="77777777" w:rsidTr="00E56E37">
        <w:tc>
          <w:tcPr>
            <w:tcW w:w="3794" w:type="dxa"/>
          </w:tcPr>
          <w:p w14:paraId="2A09B870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F56625" w14:textId="4F70C04E" w:rsidR="00EA10B7" w:rsidRPr="0080285C" w:rsidRDefault="002E7AFF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(10,405)</w:t>
            </w:r>
          </w:p>
        </w:tc>
        <w:tc>
          <w:tcPr>
            <w:tcW w:w="236" w:type="dxa"/>
          </w:tcPr>
          <w:p w14:paraId="4E5C81E4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EFE99C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(13,516)</w:t>
            </w:r>
          </w:p>
        </w:tc>
        <w:tc>
          <w:tcPr>
            <w:tcW w:w="236" w:type="dxa"/>
          </w:tcPr>
          <w:p w14:paraId="07E1E117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F84D38B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B4716F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6708592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EA10B7" w:rsidRPr="00A65910" w14:paraId="39A3D195" w14:textId="77777777" w:rsidTr="00D42921">
        <w:tc>
          <w:tcPr>
            <w:tcW w:w="3794" w:type="dxa"/>
          </w:tcPr>
          <w:p w14:paraId="0496661A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D7AFC4" w14:textId="05BD2C3C" w:rsidR="00EA10B7" w:rsidRPr="0080285C" w:rsidRDefault="00557711" w:rsidP="00DF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78,330</w:t>
            </w:r>
          </w:p>
        </w:tc>
        <w:tc>
          <w:tcPr>
            <w:tcW w:w="236" w:type="dxa"/>
          </w:tcPr>
          <w:p w14:paraId="257EAE26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7EBA746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107,593</w:t>
            </w:r>
          </w:p>
        </w:tc>
        <w:tc>
          <w:tcPr>
            <w:tcW w:w="236" w:type="dxa"/>
          </w:tcPr>
          <w:p w14:paraId="767CD622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E2FCEEA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21A485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4B18763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14:paraId="5CAC1B31" w14:textId="77777777" w:rsidR="008B4140" w:rsidRPr="00A65910" w:rsidRDefault="008B4140" w:rsidP="007A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19C0D60" w14:textId="77777777" w:rsidR="008804C8" w:rsidRPr="008171F5" w:rsidRDefault="00B9584B" w:rsidP="0069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="00D5289D"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5289D" w:rsidRPr="008171F5">
        <w:rPr>
          <w:rFonts w:ascii="Angsana New" w:hAnsi="Angsana New"/>
          <w:sz w:val="30"/>
          <w:szCs w:val="30"/>
          <w:cs/>
        </w:rPr>
        <w:t>ๆ</w:t>
      </w:r>
      <w:r w:rsidR="00D5289D"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5289D" w:rsidRPr="008171F5">
        <w:rPr>
          <w:rFonts w:ascii="Angsana New" w:hAnsi="Angsana New"/>
          <w:sz w:val="30"/>
          <w:szCs w:val="30"/>
          <w:cs/>
        </w:rPr>
        <w:t>กัน ทั้งนี้</w:t>
      </w:r>
      <w:r w:rsidRPr="008171F5">
        <w:rPr>
          <w:rFonts w:ascii="Angsana New" w:hAnsi="Angsana New"/>
          <w:sz w:val="30"/>
          <w:szCs w:val="30"/>
          <w:cs/>
        </w:rPr>
        <w:t>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6ABA0F43" w14:textId="77777777" w:rsidR="004C0063" w:rsidRPr="00A65910" w:rsidRDefault="004C0063" w:rsidP="0069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E8730C" w14:textId="77777777" w:rsidR="00A8236E" w:rsidRPr="00A65910" w:rsidRDefault="00A8236E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100"/>
        <w:gridCol w:w="231"/>
        <w:gridCol w:w="1100"/>
        <w:gridCol w:w="242"/>
        <w:gridCol w:w="1100"/>
        <w:gridCol w:w="233"/>
        <w:gridCol w:w="1100"/>
        <w:gridCol w:w="240"/>
        <w:gridCol w:w="1100"/>
        <w:gridCol w:w="233"/>
        <w:gridCol w:w="1100"/>
      </w:tblGrid>
      <w:tr w:rsidR="00CA3C13" w:rsidRPr="008171F5" w14:paraId="24F04C3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2A72AAC" w14:textId="77777777" w:rsidR="00CA3C13" w:rsidRPr="008171F5" w:rsidRDefault="00CA3C13" w:rsidP="000E5E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CC64E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CA3C13" w:rsidRPr="008171F5" w14:paraId="35DB06D6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1A7D3F0" w14:textId="77777777" w:rsidR="00CA3C13" w:rsidRPr="008171F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A6A65" w14:textId="77777777" w:rsidR="00CA3C13" w:rsidRPr="008171F5" w:rsidRDefault="001754C5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A3C13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3C13" w:rsidRPr="008171F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4DC1" w14:textId="77777777" w:rsidR="00CA3C13" w:rsidRPr="008171F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3AD44" w14:textId="77777777" w:rsidR="00CA3C13" w:rsidRPr="008171F5" w:rsidRDefault="00D9793B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CA3C13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CA3C13" w:rsidRPr="008171F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A3C13" w:rsidRPr="008171F5" w14:paraId="44E7DAA0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EA2004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A68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0D4D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13EF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76517F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9C9A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B99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373E396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FEEF19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B82B9D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17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76517F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187A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4DE080E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8171F5" w14:paraId="2918288B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DBB084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B39C26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1E3696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7B6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544A2C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25F8C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CC5922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284D44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D0C0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A90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E1F95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B272DE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8171F5" w14:paraId="15B5208F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ED836A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D26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EF85BF6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CBC17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F8A26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764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17376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9FE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C3EB7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DBEF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0448E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AF1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CA3C13" w:rsidRPr="00A65910" w14:paraId="4432E57F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0AEB97B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C030C0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1F53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C59E69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EE8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D18CB6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F7E6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08BB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8BB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50CE9B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F3E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A3C13" w:rsidRPr="00A65910" w14:paraId="73730FF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749" w14:textId="77777777" w:rsidR="00CA3C13" w:rsidRPr="00684C27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สินเชื่อรายย่อย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7366A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B367E5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49ACA9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5AF905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A0FF97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E1994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6C307B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0C1B7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287C86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E20F00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0A48AF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2428E" w:rsidRPr="00A65910" w14:paraId="0EA1DF9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B35F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E9121D" w14:textId="5453304B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F68AAC3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6BFEF1" w14:textId="476151FE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202004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27929B3" w14:textId="155014A2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D416F40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255BF11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8,658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8FE0B2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0ABC742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6,485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9080A77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48648C0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</w:tr>
      <w:tr w:rsidR="00B2428E" w:rsidRPr="00A65910" w14:paraId="5567637E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9424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หัก ดอกผลรอการตัดบัญชี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21A71" w14:textId="6C5DAD50" w:rsidR="00B2428E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81D5A83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61800" w14:textId="627A2C0A" w:rsidR="00B2428E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5738B9F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02183" w14:textId="03F86C41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D274C2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0BF9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960C99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E2BD1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B93A96B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76C6D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428E" w:rsidRPr="00A65910" w14:paraId="3F909754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C711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BF66" w14:textId="302E421D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CD89F5F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C7F7" w14:textId="722020A2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12415F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AFE8" w14:textId="062F94D3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3031B50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C992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8,600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B0A308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B3E33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3E11A1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24EE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</w:tr>
      <w:tr w:rsidR="00B2428E" w:rsidRPr="00A65910" w14:paraId="737507C3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554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84C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84C2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684C2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9C2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3934A79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0C4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A361A81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5C3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B80A6B8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97A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0C0818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546A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D763C3A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4F1D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28E" w:rsidRPr="00A65910" w14:paraId="17F468E1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CA55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84C27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684C27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0E2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F2C3746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9C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E752DC5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A2E6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F9B4492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67EA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92B6F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40B3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6B30B23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E26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28E" w:rsidRPr="00A65910" w14:paraId="489B012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47BF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84C27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684C2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3338" w14:textId="4C853532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(549)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BDAB41A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0B3D" w14:textId="431D4695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87C2B5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5F49" w14:textId="40880907" w:rsidR="00B2428E" w:rsidRPr="0080285C" w:rsidRDefault="00A649FA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65714E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89E12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94DF20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8626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(546)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672A21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3B63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B2428E" w:rsidRPr="00A65910" w14:paraId="01126B51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49B8" w14:textId="77777777" w:rsidR="00B2428E" w:rsidRPr="00684C27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405EA" w14:textId="71395890" w:rsidR="00B2428E" w:rsidRPr="0080285C" w:rsidRDefault="00557711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303B567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310A1" w14:textId="0C2F16BE" w:rsidR="00B2428E" w:rsidRPr="0080285C" w:rsidRDefault="00557711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B1ACA8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97D67" w14:textId="5FB2BD9A" w:rsidR="00B2428E" w:rsidRPr="0080285C" w:rsidRDefault="00557711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8CA01F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7BEF2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7,999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52328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275D3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5,881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01ECD49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34BF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</w:tbl>
    <w:p w14:paraId="3AABB381" w14:textId="77777777" w:rsidR="00CA3C13" w:rsidRPr="008171F5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77777777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="00161F05" w:rsidRPr="008171F5">
        <w:rPr>
          <w:rFonts w:ascii="Angsana New" w:hAnsi="Angsana New"/>
          <w:sz w:val="30"/>
          <w:szCs w:val="30"/>
        </w:rPr>
        <w:t>256</w:t>
      </w:r>
      <w:r w:rsidR="00CA3C13" w:rsidRPr="008171F5">
        <w:rPr>
          <w:rFonts w:ascii="Angsana New" w:hAnsi="Angsana New"/>
          <w:sz w:val="30"/>
          <w:szCs w:val="30"/>
        </w:rPr>
        <w:t>7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0C9" w:rsidRPr="008171F5">
        <w:rPr>
          <w:rFonts w:ascii="Angsana New" w:hAnsi="Angsana New"/>
          <w:sz w:val="30"/>
          <w:szCs w:val="30"/>
        </w:rPr>
        <w:t>2566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A65910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77777777" w:rsidR="00E55679" w:rsidRPr="008171F5" w:rsidRDefault="001754C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8171F5">
              <w:rPr>
                <w:lang w:val="en-US" w:eastAsia="en-US"/>
              </w:rPr>
              <w:t>256</w:t>
            </w:r>
            <w:r w:rsidR="00CA3C13" w:rsidRPr="008171F5">
              <w:rPr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77777777" w:rsidR="00E55679" w:rsidRPr="008171F5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lang w:val="en-US" w:eastAsia="en-US"/>
              </w:rPr>
              <w:t>2566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2428E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719D3D76" w:rsidR="00B2428E" w:rsidRPr="0080285C" w:rsidRDefault="00A649FA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  <w:tc>
          <w:tcPr>
            <w:tcW w:w="270" w:type="dxa"/>
          </w:tcPr>
          <w:p w14:paraId="7FB0DEEC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7,352</w:t>
            </w:r>
          </w:p>
        </w:tc>
      </w:tr>
      <w:tr w:rsidR="00B2428E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2DB886DD" w:rsidR="00B2428E" w:rsidRPr="0080285C" w:rsidRDefault="00A649FA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7F3D9A6F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B2428E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09B8B0F8" w:rsidR="00B2428E" w:rsidRPr="0080285C" w:rsidRDefault="00A649FA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163B0D2F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2428E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715E4A55" w:rsidR="00B2428E" w:rsidRPr="0080285C" w:rsidRDefault="00A649FA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5,910</w:t>
            </w:r>
          </w:p>
        </w:tc>
        <w:tc>
          <w:tcPr>
            <w:tcW w:w="270" w:type="dxa"/>
          </w:tcPr>
          <w:p w14:paraId="4D0FFDFE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</w:tr>
      <w:tr w:rsidR="00B2428E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139875B9" w:rsidR="00B2428E" w:rsidRPr="0080285C" w:rsidRDefault="00A649FA" w:rsidP="00B2428E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  <w:tc>
          <w:tcPr>
            <w:tcW w:w="270" w:type="dxa"/>
          </w:tcPr>
          <w:p w14:paraId="33F2896C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</w:tr>
      <w:tr w:rsidR="00B2428E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B2428E" w:rsidRPr="008171F5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5B4AF905" w:rsidR="00B2428E" w:rsidRPr="0080285C" w:rsidRDefault="00557711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5,361</w:t>
            </w:r>
          </w:p>
        </w:tc>
        <w:tc>
          <w:tcPr>
            <w:tcW w:w="270" w:type="dxa"/>
          </w:tcPr>
          <w:p w14:paraId="51BBBA46" w14:textId="77777777" w:rsidR="00B2428E" w:rsidRPr="00A65910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77777777" w:rsidR="00B2428E" w:rsidRPr="008171F5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</w:tr>
      <w:tr w:rsidR="008171F5" w:rsidRPr="00A65910" w14:paraId="2E7DD034" w14:textId="77777777" w:rsidTr="008171F5">
        <w:tc>
          <w:tcPr>
            <w:tcW w:w="7054" w:type="dxa"/>
            <w:vAlign w:val="bottom"/>
          </w:tcPr>
          <w:p w14:paraId="5A43DE17" w14:textId="77777777" w:rsidR="008171F5" w:rsidRPr="008171F5" w:rsidRDefault="008171F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AC0D77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8D8AC2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011307D" w14:textId="77777777" w:rsidR="008171F5" w:rsidRPr="008171F5" w:rsidRDefault="008171F5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BA9157D" w14:textId="77777777" w:rsidR="004C0063" w:rsidRPr="00A65910" w:rsidRDefault="004C0063" w:rsidP="004C00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p w14:paraId="10AA1F2D" w14:textId="77777777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เงินให้กู้ยืมแก่กิจการอื่น</w:t>
      </w:r>
    </w:p>
    <w:p w14:paraId="697AAEC1" w14:textId="77777777" w:rsidR="00A30CD0" w:rsidRPr="00781DDD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16"/>
          <w:szCs w:val="16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77777777" w:rsidR="00684C27" w:rsidRPr="00684C27" w:rsidRDefault="001754C5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297BBD" w:rsidRPr="00A65910" w14:paraId="6FDEC989" w14:textId="77777777" w:rsidTr="00CA3C13">
        <w:tc>
          <w:tcPr>
            <w:tcW w:w="6518" w:type="dxa"/>
          </w:tcPr>
          <w:p w14:paraId="01137352" w14:textId="77777777" w:rsidR="00297BBD" w:rsidRPr="00684C27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4616EB85" w:rsidR="00297BBD" w:rsidRPr="0080285C" w:rsidRDefault="00557711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25,011</w:t>
            </w:r>
          </w:p>
        </w:tc>
        <w:tc>
          <w:tcPr>
            <w:tcW w:w="236" w:type="dxa"/>
          </w:tcPr>
          <w:p w14:paraId="3815D7CA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77777777" w:rsidR="00297BBD" w:rsidRPr="00684C27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28,904</w:t>
            </w:r>
          </w:p>
        </w:tc>
      </w:tr>
      <w:tr w:rsidR="00297BBD" w:rsidRPr="00A65910" w14:paraId="0685889A" w14:textId="77777777" w:rsidTr="00CA3C13">
        <w:tc>
          <w:tcPr>
            <w:tcW w:w="6518" w:type="dxa"/>
          </w:tcPr>
          <w:p w14:paraId="50E67B96" w14:textId="77777777" w:rsidR="00297BBD" w:rsidRPr="00684C27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1D8D6B2B" w:rsidR="00297BBD" w:rsidRPr="0080285C" w:rsidRDefault="00557711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(16,209)</w:t>
            </w:r>
          </w:p>
        </w:tc>
        <w:tc>
          <w:tcPr>
            <w:tcW w:w="236" w:type="dxa"/>
          </w:tcPr>
          <w:p w14:paraId="57293F50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77777777" w:rsidR="00297BBD" w:rsidRPr="00684C27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(3,507)</w:t>
            </w:r>
          </w:p>
        </w:tc>
      </w:tr>
      <w:tr w:rsidR="00297BBD" w:rsidRPr="00A65910" w14:paraId="1DFDC5BE" w14:textId="77777777" w:rsidTr="00684C27">
        <w:tc>
          <w:tcPr>
            <w:tcW w:w="6518" w:type="dxa"/>
          </w:tcPr>
          <w:p w14:paraId="4BD63BA2" w14:textId="77777777" w:rsidR="00297BBD" w:rsidRPr="00684C27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4F241D0B" w:rsidR="00297BBD" w:rsidRPr="0080285C" w:rsidRDefault="00557711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8,802</w:t>
            </w:r>
          </w:p>
        </w:tc>
        <w:tc>
          <w:tcPr>
            <w:tcW w:w="236" w:type="dxa"/>
          </w:tcPr>
          <w:p w14:paraId="660399C2" w14:textId="77777777" w:rsidR="00297BBD" w:rsidRPr="00A65910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77777777" w:rsidR="00297BBD" w:rsidRPr="00684C27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25,397</w:t>
            </w:r>
          </w:p>
        </w:tc>
      </w:tr>
    </w:tbl>
    <w:p w14:paraId="2B97C2F8" w14:textId="77777777" w:rsidR="0072382A" w:rsidRPr="008A03E3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1F7FBA" w14:textId="4CBFDEB3" w:rsidR="00CA3C13" w:rsidRPr="00684C27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4425">
        <w:rPr>
          <w:rFonts w:ascii="Angsana New" w:hAnsi="Angsana New" w:hint="cs"/>
          <w:spacing w:val="-4"/>
          <w:sz w:val="30"/>
          <w:szCs w:val="30"/>
          <w:cs/>
        </w:rPr>
        <w:t>เงินให้กู้ยืมแก่กิจการอื่นชนิดไม่มีหลักประกันประกอบด้วย (</w:t>
      </w:r>
      <w:r w:rsidRPr="005A4425">
        <w:rPr>
          <w:rFonts w:ascii="Angsana New" w:hAnsi="Angsana New" w:hint="cs"/>
          <w:spacing w:val="-4"/>
          <w:sz w:val="30"/>
          <w:szCs w:val="30"/>
        </w:rPr>
        <w:t>1</w:t>
      </w:r>
      <w:r w:rsidRPr="005A4425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5A4425">
        <w:rPr>
          <w:rFonts w:ascii="Angsana New" w:hAnsi="Angsana New"/>
          <w:spacing w:val="-4"/>
          <w:sz w:val="30"/>
          <w:szCs w:val="30"/>
          <w:cs/>
        </w:rPr>
        <w:t>ซึ่งดำเนินธุรกิจเกี่ยวกับการ</w:t>
      </w:r>
      <w:r w:rsidRPr="005A4425">
        <w:rPr>
          <w:rFonts w:ascii="Angsana New" w:hAnsi="Angsana New" w:hint="cs"/>
          <w:spacing w:val="-4"/>
          <w:sz w:val="30"/>
          <w:szCs w:val="30"/>
          <w:cs/>
        </w:rPr>
        <w:t>จำหน่ายแผงโซล่าเซลล์จำนวน</w:t>
      </w:r>
      <w:r w:rsidR="00690C98" w:rsidRPr="005A4425">
        <w:rPr>
          <w:rFonts w:ascii="Angsana New" w:hAnsi="Angsana New"/>
          <w:spacing w:val="-4"/>
          <w:sz w:val="30"/>
          <w:szCs w:val="30"/>
        </w:rPr>
        <w:t xml:space="preserve"> 1</w:t>
      </w:r>
      <w:r w:rsidR="00A61913" w:rsidRPr="005A4425">
        <w:rPr>
          <w:rFonts w:ascii="Angsana New" w:hAnsi="Angsana New"/>
          <w:spacing w:val="-4"/>
          <w:sz w:val="30"/>
          <w:szCs w:val="30"/>
        </w:rPr>
        <w:t>1</w:t>
      </w:r>
      <w:r w:rsidR="00690C98" w:rsidRPr="005A4425">
        <w:rPr>
          <w:rFonts w:ascii="Angsana New" w:hAnsi="Angsana New"/>
          <w:spacing w:val="-4"/>
          <w:sz w:val="30"/>
          <w:szCs w:val="30"/>
        </w:rPr>
        <w:t>.</w:t>
      </w:r>
      <w:r w:rsidR="00A61913" w:rsidRPr="005A4425">
        <w:rPr>
          <w:rFonts w:ascii="Angsana New" w:hAnsi="Angsana New"/>
          <w:spacing w:val="-4"/>
          <w:sz w:val="30"/>
          <w:szCs w:val="30"/>
        </w:rPr>
        <w:t>8</w:t>
      </w:r>
      <w:r w:rsidR="00690C98" w:rsidRPr="005A4425">
        <w:rPr>
          <w:rFonts w:ascii="Angsana New" w:hAnsi="Angsana New"/>
          <w:spacing w:val="-4"/>
          <w:sz w:val="30"/>
          <w:szCs w:val="30"/>
        </w:rPr>
        <w:t xml:space="preserve"> </w:t>
      </w:r>
      <w:r w:rsidRPr="005A442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ณ วันที่ </w:t>
      </w:r>
      <w:r w:rsidR="001754C5" w:rsidRPr="005A4425">
        <w:rPr>
          <w:rFonts w:ascii="Angsana New" w:hAnsi="Angsana New"/>
          <w:spacing w:val="-4"/>
          <w:sz w:val="30"/>
          <w:szCs w:val="30"/>
        </w:rPr>
        <w:t xml:space="preserve">30 </w:t>
      </w:r>
      <w:r w:rsidR="001754C5" w:rsidRPr="005A4425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5A4425">
        <w:rPr>
          <w:rFonts w:ascii="Angsana New" w:hAnsi="Angsana New"/>
          <w:spacing w:val="-4"/>
          <w:sz w:val="30"/>
          <w:szCs w:val="30"/>
        </w:rPr>
        <w:t xml:space="preserve"> </w:t>
      </w:r>
      <w:r w:rsidRPr="005A4425">
        <w:rPr>
          <w:rFonts w:ascii="Angsana New" w:hAnsi="Angsana New" w:hint="cs"/>
          <w:spacing w:val="-4"/>
          <w:sz w:val="30"/>
          <w:szCs w:val="30"/>
        </w:rPr>
        <w:t>256</w:t>
      </w:r>
      <w:r w:rsidR="008B4F4D" w:rsidRPr="005A4425">
        <w:rPr>
          <w:rFonts w:ascii="Angsana New" w:hAnsi="Angsana New"/>
          <w:spacing w:val="-4"/>
          <w:sz w:val="30"/>
          <w:szCs w:val="30"/>
        </w:rPr>
        <w:t>7</w:t>
      </w:r>
      <w:r w:rsidRPr="005A44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81DDD">
        <w:rPr>
          <w:rFonts w:ascii="Angsana New" w:hAnsi="Angsana New"/>
          <w:spacing w:val="-4"/>
          <w:sz w:val="30"/>
          <w:szCs w:val="30"/>
        </w:rPr>
        <w:t>(</w:t>
      </w:r>
      <w:r w:rsidR="00781DDD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E1667C">
        <w:rPr>
          <w:rFonts w:ascii="Angsana New" w:hAnsi="Angsana New"/>
          <w:spacing w:val="-4"/>
          <w:sz w:val="30"/>
          <w:szCs w:val="30"/>
        </w:rPr>
        <w:t>13.1</w:t>
      </w:r>
      <w:r w:rsidR="00E1667C" w:rsidRPr="005A4425">
        <w:rPr>
          <w:rFonts w:ascii="Angsana New" w:hAnsi="Angsana New"/>
          <w:spacing w:val="-4"/>
          <w:sz w:val="30"/>
          <w:szCs w:val="30"/>
        </w:rPr>
        <w:t xml:space="preserve"> </w:t>
      </w:r>
      <w:r w:rsidR="00E1667C" w:rsidRPr="005A4425">
        <w:rPr>
          <w:rFonts w:ascii="Angsana New" w:hAnsi="Angsana New" w:hint="cs"/>
          <w:spacing w:val="-4"/>
          <w:sz w:val="30"/>
          <w:szCs w:val="30"/>
          <w:cs/>
        </w:rPr>
        <w:t>ล้านบาท ณ วันที่</w:t>
      </w:r>
      <w:r w:rsidR="000669BD" w:rsidRPr="005A44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A4425">
        <w:rPr>
          <w:rFonts w:ascii="Angsana New" w:hAnsi="Angsana New"/>
          <w:sz w:val="30"/>
          <w:szCs w:val="30"/>
        </w:rPr>
        <w:t xml:space="preserve">31 </w:t>
      </w:r>
      <w:r w:rsidRPr="005A4425">
        <w:rPr>
          <w:rFonts w:ascii="Angsana New" w:hAnsi="Angsana New"/>
          <w:sz w:val="30"/>
          <w:szCs w:val="30"/>
          <w:cs/>
        </w:rPr>
        <w:t>ธันวาคม</w:t>
      </w:r>
      <w:r w:rsidRPr="005A4425">
        <w:rPr>
          <w:rFonts w:ascii="Angsana New" w:hAnsi="Angsana New" w:hint="cs"/>
          <w:sz w:val="30"/>
          <w:szCs w:val="30"/>
          <w:cs/>
        </w:rPr>
        <w:t xml:space="preserve"> </w:t>
      </w:r>
      <w:r w:rsidRPr="005A4425">
        <w:rPr>
          <w:rFonts w:ascii="Angsana New" w:hAnsi="Angsana New"/>
          <w:sz w:val="30"/>
          <w:szCs w:val="30"/>
        </w:rPr>
        <w:t>256</w:t>
      </w:r>
      <w:r w:rsidR="008B4F4D" w:rsidRPr="005A4425">
        <w:rPr>
          <w:rFonts w:ascii="Angsana New" w:hAnsi="Angsana New"/>
          <w:sz w:val="30"/>
          <w:szCs w:val="30"/>
        </w:rPr>
        <w:t>6</w:t>
      </w:r>
      <w:r w:rsidR="00781DDD">
        <w:rPr>
          <w:rFonts w:ascii="Angsana New" w:hAnsi="Angsana New"/>
          <w:sz w:val="30"/>
          <w:szCs w:val="30"/>
        </w:rPr>
        <w:t>)</w:t>
      </w:r>
      <w:r w:rsidRPr="005A4425">
        <w:rPr>
          <w:rFonts w:ascii="Angsana New" w:hAnsi="Angsana New" w:hint="cs"/>
          <w:sz w:val="30"/>
          <w:szCs w:val="30"/>
          <w:cs/>
        </w:rPr>
        <w:t xml:space="preserve"> อัตรา</w:t>
      </w:r>
      <w:r w:rsidRPr="005A4425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5A4425">
        <w:rPr>
          <w:rFonts w:ascii="Angsana New" w:hAnsi="Angsana New"/>
          <w:sz w:val="30"/>
          <w:szCs w:val="30"/>
        </w:rPr>
        <w:t xml:space="preserve">10 </w:t>
      </w:r>
      <w:r w:rsidRPr="005A4425">
        <w:rPr>
          <w:rFonts w:ascii="Angsana New" w:hAnsi="Angsana New"/>
          <w:sz w:val="30"/>
          <w:szCs w:val="30"/>
          <w:cs/>
        </w:rPr>
        <w:t>ต่อปี</w:t>
      </w:r>
      <w:r w:rsidRPr="005A4425">
        <w:rPr>
          <w:rFonts w:ascii="Angsana New" w:hAnsi="Angsana New"/>
          <w:sz w:val="30"/>
          <w:szCs w:val="30"/>
        </w:rPr>
        <w:t xml:space="preserve"> </w:t>
      </w:r>
      <w:r w:rsidRPr="005A4425">
        <w:rPr>
          <w:rFonts w:ascii="Angsana New" w:hAnsi="Angsana New"/>
          <w:sz w:val="30"/>
          <w:szCs w:val="30"/>
          <w:cs/>
        </w:rPr>
        <w:t>และ</w:t>
      </w:r>
      <w:r w:rsidRPr="005A4425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5A4425">
        <w:rPr>
          <w:rFonts w:ascii="Angsana New" w:hAnsi="Angsana New"/>
          <w:sz w:val="30"/>
          <w:szCs w:val="30"/>
        </w:rPr>
        <w:t>72</w:t>
      </w:r>
      <w:r w:rsidRPr="005A442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5A76B8" w:rsidRPr="005A4425">
        <w:rPr>
          <w:rFonts w:ascii="Angsana New" w:hAnsi="Angsana New" w:hint="cs"/>
          <w:sz w:val="30"/>
          <w:szCs w:val="30"/>
          <w:cs/>
        </w:rPr>
        <w:t xml:space="preserve"> </w:t>
      </w:r>
      <w:r w:rsidRPr="005A4425">
        <w:rPr>
          <w:rFonts w:ascii="Angsana New" w:hAnsi="Angsana New" w:hint="cs"/>
          <w:sz w:val="30"/>
          <w:szCs w:val="30"/>
          <w:cs/>
        </w:rPr>
        <w:t>โดยเริ่มชำระงวดแรกในเดือนมีนาคม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 w:hint="cs"/>
          <w:sz w:val="30"/>
          <w:szCs w:val="30"/>
        </w:rPr>
        <w:t>2565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/>
          <w:sz w:val="30"/>
          <w:szCs w:val="30"/>
          <w:cs/>
        </w:rPr>
        <w:t>จนถึงเดือน</w:t>
      </w:r>
      <w:r w:rsidRPr="005A442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/>
          <w:sz w:val="30"/>
          <w:szCs w:val="30"/>
        </w:rPr>
        <w:t>25</w:t>
      </w:r>
      <w:r w:rsidRPr="005A4425">
        <w:rPr>
          <w:rFonts w:ascii="Angsana New" w:hAnsi="Angsana New" w:hint="cs"/>
          <w:sz w:val="30"/>
          <w:szCs w:val="30"/>
        </w:rPr>
        <w:t>71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 w:hint="cs"/>
          <w:sz w:val="30"/>
          <w:szCs w:val="30"/>
          <w:cs/>
        </w:rPr>
        <w:t>และ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 w:hint="cs"/>
          <w:sz w:val="30"/>
          <w:szCs w:val="30"/>
          <w:cs/>
        </w:rPr>
        <w:t>(</w:t>
      </w:r>
      <w:r w:rsidRPr="005A4425">
        <w:rPr>
          <w:rFonts w:ascii="Angsana New" w:hAnsi="Angsana New" w:hint="cs"/>
          <w:sz w:val="30"/>
          <w:szCs w:val="30"/>
        </w:rPr>
        <w:t>2</w:t>
      </w:r>
      <w:r w:rsidRPr="005A4425">
        <w:rPr>
          <w:rFonts w:ascii="Angsana New" w:hAnsi="Angsana New" w:hint="cs"/>
          <w:sz w:val="30"/>
          <w:szCs w:val="30"/>
          <w:cs/>
        </w:rPr>
        <w:t>)</w:t>
      </w:r>
      <w:r w:rsidRPr="005A4425">
        <w:rPr>
          <w:rFonts w:ascii="Angsana New" w:hAnsi="Angsana New"/>
          <w:color w:val="FFFFFF"/>
          <w:sz w:val="30"/>
          <w:szCs w:val="30"/>
        </w:rPr>
        <w:t>-</w:t>
      </w:r>
      <w:r w:rsidRPr="005A4425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เงินให้กู้ยืมแก่ตัวแทนจำหน่ายจำนว</w:t>
      </w:r>
      <w:r w:rsidR="00690C98" w:rsidRPr="005A4425">
        <w:rPr>
          <w:rFonts w:ascii="Angsana New" w:hAnsi="Angsana New" w:hint="cs"/>
          <w:sz w:val="30"/>
          <w:szCs w:val="30"/>
          <w:cs/>
        </w:rPr>
        <w:t xml:space="preserve">น </w:t>
      </w:r>
      <w:r w:rsidR="00690C98" w:rsidRPr="005A4425">
        <w:rPr>
          <w:rFonts w:ascii="Angsana New" w:hAnsi="Angsana New"/>
          <w:sz w:val="30"/>
          <w:szCs w:val="30"/>
        </w:rPr>
        <w:t>13.</w:t>
      </w:r>
      <w:r w:rsidR="00617E02" w:rsidRPr="005A4425">
        <w:rPr>
          <w:rFonts w:ascii="Angsana New" w:hAnsi="Angsana New"/>
          <w:sz w:val="30"/>
          <w:szCs w:val="30"/>
        </w:rPr>
        <w:t>2</w:t>
      </w:r>
      <w:r w:rsidR="00690C98" w:rsidRPr="005A4425">
        <w:rPr>
          <w:rFonts w:ascii="Angsana New" w:hAnsi="Angsana New"/>
          <w:sz w:val="30"/>
          <w:szCs w:val="30"/>
        </w:rPr>
        <w:t xml:space="preserve"> </w:t>
      </w:r>
      <w:r w:rsidRPr="005A4425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="001754C5" w:rsidRPr="005A4425">
        <w:rPr>
          <w:rFonts w:ascii="Angsana New" w:hAnsi="Angsana New"/>
          <w:spacing w:val="-4"/>
          <w:sz w:val="30"/>
          <w:szCs w:val="30"/>
        </w:rPr>
        <w:t xml:space="preserve">30 </w:t>
      </w:r>
      <w:r w:rsidR="001754C5" w:rsidRPr="005A4425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5A4425">
        <w:rPr>
          <w:rFonts w:ascii="Angsana New" w:hAnsi="Angsana New" w:hint="cs"/>
          <w:sz w:val="30"/>
          <w:szCs w:val="30"/>
          <w:cs/>
        </w:rPr>
        <w:t xml:space="preserve"> </w:t>
      </w:r>
      <w:r w:rsidRPr="005A4425">
        <w:rPr>
          <w:rFonts w:ascii="Angsana New" w:hAnsi="Angsana New" w:hint="cs"/>
          <w:sz w:val="30"/>
          <w:szCs w:val="30"/>
        </w:rPr>
        <w:t>256</w:t>
      </w:r>
      <w:r w:rsidR="008B4F4D" w:rsidRPr="005A4425">
        <w:rPr>
          <w:rFonts w:ascii="Angsana New" w:hAnsi="Angsana New"/>
          <w:sz w:val="30"/>
          <w:szCs w:val="30"/>
        </w:rPr>
        <w:t>7</w:t>
      </w:r>
      <w:r w:rsidRPr="005A4425">
        <w:rPr>
          <w:rFonts w:ascii="Angsana New" w:hAnsi="Angsana New" w:hint="cs"/>
          <w:sz w:val="30"/>
          <w:szCs w:val="30"/>
          <w:cs/>
        </w:rPr>
        <w:t xml:space="preserve"> (จำนวน </w:t>
      </w:r>
      <w:r w:rsidR="008B4F4D" w:rsidRPr="005A4425">
        <w:rPr>
          <w:rFonts w:ascii="Angsana New" w:hAnsi="Angsana New"/>
          <w:sz w:val="30"/>
          <w:szCs w:val="30"/>
        </w:rPr>
        <w:t>15.8</w:t>
      </w:r>
      <w:r w:rsidRPr="005A442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5A44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4425">
        <w:rPr>
          <w:rFonts w:ascii="Angsana New" w:hAnsi="Angsana New"/>
          <w:sz w:val="30"/>
          <w:szCs w:val="30"/>
        </w:rPr>
        <w:t xml:space="preserve">31 </w:t>
      </w:r>
      <w:r w:rsidRPr="005A4425">
        <w:rPr>
          <w:rFonts w:ascii="Angsana New" w:hAnsi="Angsana New"/>
          <w:sz w:val="30"/>
          <w:szCs w:val="30"/>
          <w:cs/>
        </w:rPr>
        <w:t>ธันวาคม</w:t>
      </w:r>
      <w:r w:rsidRPr="005A4425">
        <w:rPr>
          <w:rFonts w:ascii="Angsana New" w:hAnsi="Angsana New" w:hint="cs"/>
          <w:sz w:val="30"/>
          <w:szCs w:val="30"/>
          <w:cs/>
        </w:rPr>
        <w:t xml:space="preserve"> </w:t>
      </w:r>
      <w:r w:rsidRPr="005A4425">
        <w:rPr>
          <w:rFonts w:ascii="Angsana New" w:hAnsi="Angsana New"/>
          <w:sz w:val="30"/>
          <w:szCs w:val="30"/>
        </w:rPr>
        <w:t>256</w:t>
      </w:r>
      <w:r w:rsidR="008B4F4D" w:rsidRPr="005A4425">
        <w:rPr>
          <w:rFonts w:ascii="Angsana New" w:hAnsi="Angsana New"/>
          <w:sz w:val="30"/>
          <w:szCs w:val="30"/>
        </w:rPr>
        <w:t>6</w:t>
      </w:r>
      <w:r w:rsidRPr="005A4425">
        <w:rPr>
          <w:rFonts w:ascii="Angsana New" w:hAnsi="Angsana New"/>
          <w:sz w:val="30"/>
          <w:szCs w:val="30"/>
        </w:rPr>
        <w:t xml:space="preserve">) </w:t>
      </w:r>
      <w:r w:rsidRPr="005A4425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5A4425">
        <w:rPr>
          <w:rFonts w:ascii="Angsana New" w:hAnsi="Angsana New"/>
          <w:sz w:val="30"/>
          <w:szCs w:val="30"/>
        </w:rPr>
        <w:t xml:space="preserve">9 </w:t>
      </w:r>
      <w:r w:rsidRPr="005A4425">
        <w:rPr>
          <w:rFonts w:ascii="Angsana New" w:hAnsi="Angsana New" w:hint="cs"/>
          <w:sz w:val="30"/>
          <w:szCs w:val="30"/>
          <w:cs/>
        </w:rPr>
        <w:t>ต่อปี และมีกำหนดชำระคืนภายในปี</w:t>
      </w:r>
      <w:r w:rsidRPr="005A4425">
        <w:rPr>
          <w:rFonts w:ascii="Angsana New" w:hAnsi="Angsana New"/>
          <w:sz w:val="30"/>
          <w:szCs w:val="30"/>
        </w:rPr>
        <w:t xml:space="preserve"> 25</w:t>
      </w:r>
      <w:r w:rsidR="005A4425" w:rsidRPr="005A4425">
        <w:rPr>
          <w:rFonts w:ascii="Angsana New" w:hAnsi="Angsana New"/>
          <w:sz w:val="30"/>
          <w:szCs w:val="30"/>
        </w:rPr>
        <w:t>71</w:t>
      </w:r>
    </w:p>
    <w:p w14:paraId="6B740864" w14:textId="77777777" w:rsidR="00A30CD0" w:rsidRPr="008A03E3" w:rsidRDefault="00A30CD0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72CE0D" w14:textId="77777777" w:rsidR="00413B29" w:rsidRPr="00684C27" w:rsidRDefault="00413B29" w:rsidP="004C00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 xml:space="preserve">สินทรัพย์รอการขาย </w:t>
      </w:r>
      <w:r w:rsidRPr="00684C27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 xml:space="preserve"> สุทธิ</w:t>
      </w:r>
    </w:p>
    <w:p w14:paraId="1857ADF4" w14:textId="77777777" w:rsidR="00413B29" w:rsidRPr="008A03E3" w:rsidRDefault="00413B29" w:rsidP="00A8236E">
      <w:pPr>
        <w:spacing w:line="120" w:lineRule="atLeast"/>
        <w:rPr>
          <w:rFonts w:ascii="Angsana New" w:hAnsi="Angsana New"/>
          <w:sz w:val="20"/>
          <w:szCs w:val="20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3380"/>
        <w:gridCol w:w="1308"/>
        <w:gridCol w:w="268"/>
        <w:gridCol w:w="1280"/>
        <w:gridCol w:w="268"/>
        <w:gridCol w:w="1425"/>
        <w:gridCol w:w="268"/>
        <w:gridCol w:w="1276"/>
      </w:tblGrid>
      <w:tr w:rsidR="00413B29" w:rsidRPr="00684C27" w14:paraId="78E3874E" w14:textId="77777777" w:rsidTr="00B03667">
        <w:tc>
          <w:tcPr>
            <w:tcW w:w="3380" w:type="dxa"/>
            <w:vAlign w:val="bottom"/>
          </w:tcPr>
          <w:p w14:paraId="76B92C53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3" w:type="dxa"/>
            <w:gridSpan w:val="7"/>
            <w:tcBorders>
              <w:bottom w:val="single" w:sz="4" w:space="0" w:color="auto"/>
            </w:tcBorders>
            <w:vAlign w:val="bottom"/>
          </w:tcPr>
          <w:p w14:paraId="38E65F51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13B29" w:rsidRPr="00684C27" w14:paraId="61F03529" w14:textId="77777777" w:rsidTr="00B03667">
        <w:tc>
          <w:tcPr>
            <w:tcW w:w="3380" w:type="dxa"/>
            <w:vAlign w:val="bottom"/>
          </w:tcPr>
          <w:p w14:paraId="4BCAB638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57FD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</w:tcBorders>
            <w:vAlign w:val="bottom"/>
          </w:tcPr>
          <w:p w14:paraId="0CE54FFE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A76E6" w14:textId="77777777" w:rsidR="00413B29" w:rsidRPr="00684C27" w:rsidRDefault="00C76DB1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667" w:rsidRPr="00684C27" w14:paraId="77BCF199" w14:textId="77777777" w:rsidTr="00B03667">
        <w:tc>
          <w:tcPr>
            <w:tcW w:w="3380" w:type="dxa"/>
            <w:vAlign w:val="bottom"/>
          </w:tcPr>
          <w:p w14:paraId="57345D67" w14:textId="77777777" w:rsidR="00B03667" w:rsidRPr="00684C27" w:rsidRDefault="00B03667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EF02DC2" w14:textId="77777777" w:rsidR="00B03667" w:rsidRPr="00684C27" w:rsidRDefault="001754C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F183030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DFD6A91" w14:textId="77777777" w:rsidR="00B03667" w:rsidRPr="00684C27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31</w:t>
            </w:r>
            <w:r w:rsidR="00B03667" w:rsidRPr="00684C27">
              <w:rPr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0DEE214F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03808502" w14:textId="77777777" w:rsidR="00B03667" w:rsidRPr="00684C27" w:rsidRDefault="001754C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47B3EC4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23E961" w14:textId="77777777" w:rsidR="00B03667" w:rsidRPr="00684C27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31</w:t>
            </w:r>
            <w:r w:rsidR="00B03667" w:rsidRPr="00684C27">
              <w:rPr>
                <w:cs/>
                <w:lang w:val="en-US" w:eastAsia="en-US"/>
              </w:rPr>
              <w:t xml:space="preserve"> ธันวาคม</w:t>
            </w:r>
          </w:p>
        </w:tc>
      </w:tr>
      <w:tr w:rsidR="00B03667" w:rsidRPr="00684C27" w14:paraId="4E9EE1AA" w14:textId="77777777" w:rsidTr="00B03667">
        <w:tc>
          <w:tcPr>
            <w:tcW w:w="3380" w:type="dxa"/>
            <w:vAlign w:val="bottom"/>
          </w:tcPr>
          <w:p w14:paraId="268D5FBD" w14:textId="77777777" w:rsidR="00B03667" w:rsidRPr="00684C27" w:rsidRDefault="00B03667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89E9188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684C27">
              <w:rPr>
                <w:lang w:val="en-US" w:eastAsia="en-US"/>
              </w:rPr>
              <w:t>256</w:t>
            </w:r>
            <w:r w:rsidR="008B4F4D" w:rsidRPr="00684C27">
              <w:rPr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1641C6E8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478641B" w14:textId="77777777" w:rsidR="00B03667" w:rsidRPr="00684C27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2566</w:t>
            </w:r>
          </w:p>
        </w:tc>
        <w:tc>
          <w:tcPr>
            <w:tcW w:w="268" w:type="dxa"/>
          </w:tcPr>
          <w:p w14:paraId="49A557FE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72D9299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684C27">
              <w:rPr>
                <w:lang w:val="en-US" w:eastAsia="en-US"/>
              </w:rPr>
              <w:t>256</w:t>
            </w:r>
            <w:r w:rsidR="008B4F4D" w:rsidRPr="00684C27">
              <w:rPr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5A5DE3ED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FDEDF6" w14:textId="77777777" w:rsidR="00B03667" w:rsidRPr="00684C27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2566</w:t>
            </w:r>
          </w:p>
        </w:tc>
      </w:tr>
      <w:tr w:rsidR="007B633A" w:rsidRPr="00A65910" w14:paraId="675D9153" w14:textId="77777777" w:rsidTr="00B03667">
        <w:tc>
          <w:tcPr>
            <w:tcW w:w="3380" w:type="dxa"/>
            <w:vAlign w:val="bottom"/>
          </w:tcPr>
          <w:p w14:paraId="404414CB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EDE8804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8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0A14B3E2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745A1F1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  <w:vAlign w:val="bottom"/>
          </w:tcPr>
          <w:p w14:paraId="25628746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FEC5169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7FBFFD6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9294A6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4F4D" w:rsidRPr="00A65910" w14:paraId="49CE5E72" w14:textId="77777777" w:rsidTr="00B03667">
        <w:tc>
          <w:tcPr>
            <w:tcW w:w="3380" w:type="dxa"/>
            <w:vAlign w:val="bottom"/>
          </w:tcPr>
          <w:p w14:paraId="0B9D0202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ยอดคงค้างไม่เกินหนึ่งปี</w:t>
            </w:r>
          </w:p>
        </w:tc>
        <w:tc>
          <w:tcPr>
            <w:tcW w:w="1308" w:type="dxa"/>
            <w:vAlign w:val="bottom"/>
          </w:tcPr>
          <w:p w14:paraId="2162CCF0" w14:textId="2E5B7887" w:rsidR="008B4F4D" w:rsidRPr="0080285C" w:rsidRDefault="00D36E0F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58,517</w:t>
            </w:r>
          </w:p>
        </w:tc>
        <w:tc>
          <w:tcPr>
            <w:tcW w:w="268" w:type="dxa"/>
            <w:vAlign w:val="bottom"/>
          </w:tcPr>
          <w:p w14:paraId="665CCE3B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vAlign w:val="bottom"/>
          </w:tcPr>
          <w:p w14:paraId="11608C5F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92,820</w:t>
            </w:r>
          </w:p>
        </w:tc>
        <w:tc>
          <w:tcPr>
            <w:tcW w:w="268" w:type="dxa"/>
            <w:vAlign w:val="bottom"/>
          </w:tcPr>
          <w:p w14:paraId="3FF5D14F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vAlign w:val="bottom"/>
          </w:tcPr>
          <w:p w14:paraId="546B9166" w14:textId="20D99BC4" w:rsidR="008B4F4D" w:rsidRPr="0080285C" w:rsidRDefault="00A649FA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23,210</w:t>
            </w:r>
          </w:p>
        </w:tc>
        <w:tc>
          <w:tcPr>
            <w:tcW w:w="268" w:type="dxa"/>
            <w:vAlign w:val="bottom"/>
          </w:tcPr>
          <w:p w14:paraId="3DB5DDC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5091DF1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19,316</w:t>
            </w:r>
          </w:p>
        </w:tc>
      </w:tr>
      <w:tr w:rsidR="008B4F4D" w:rsidRPr="00A65910" w14:paraId="73899224" w14:textId="77777777" w:rsidTr="00B03667">
        <w:tc>
          <w:tcPr>
            <w:tcW w:w="3380" w:type="dxa"/>
            <w:vAlign w:val="bottom"/>
          </w:tcPr>
          <w:p w14:paraId="0D0A2897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ยอดคงค้างเกินหนึ่งปี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9C3CEEB" w14:textId="610DB816" w:rsidR="008B4F4D" w:rsidRPr="0080285C" w:rsidRDefault="00D36E0F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68" w:type="dxa"/>
            <w:vAlign w:val="bottom"/>
          </w:tcPr>
          <w:p w14:paraId="47E5F1B3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B76422F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68" w:type="dxa"/>
            <w:vAlign w:val="bottom"/>
          </w:tcPr>
          <w:p w14:paraId="62D5DCF7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8ACC0B" w14:textId="78586520" w:rsidR="008B4F4D" w:rsidRPr="00A649FA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4C2937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9F40E6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8B4F4D" w:rsidRPr="00A65910" w14:paraId="706007E6" w14:textId="77777777" w:rsidTr="00B03667">
        <w:tc>
          <w:tcPr>
            <w:tcW w:w="3380" w:type="dxa"/>
            <w:vAlign w:val="bottom"/>
          </w:tcPr>
          <w:p w14:paraId="7FB86011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F4A6914" w14:textId="0D7418DC" w:rsidR="008B4F4D" w:rsidRPr="0080285C" w:rsidRDefault="00A649FA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59,049</w:t>
            </w:r>
          </w:p>
        </w:tc>
        <w:tc>
          <w:tcPr>
            <w:tcW w:w="268" w:type="dxa"/>
            <w:vAlign w:val="bottom"/>
          </w:tcPr>
          <w:p w14:paraId="44AE1CAD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668EEEB7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92,894</w:t>
            </w:r>
          </w:p>
        </w:tc>
        <w:tc>
          <w:tcPr>
            <w:tcW w:w="268" w:type="dxa"/>
            <w:vAlign w:val="bottom"/>
          </w:tcPr>
          <w:p w14:paraId="1468C277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F91CDC" w14:textId="69FC93D4" w:rsidR="008B4F4D" w:rsidRPr="0080285C" w:rsidRDefault="00A649FA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23,210</w:t>
            </w:r>
          </w:p>
        </w:tc>
        <w:tc>
          <w:tcPr>
            <w:tcW w:w="268" w:type="dxa"/>
            <w:vAlign w:val="bottom"/>
          </w:tcPr>
          <w:p w14:paraId="1CD4DE4B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60A9D4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19,390</w:t>
            </w:r>
          </w:p>
        </w:tc>
      </w:tr>
      <w:tr w:rsidR="008B4F4D" w:rsidRPr="00A65910" w14:paraId="71506047" w14:textId="77777777" w:rsidTr="000E5EFB">
        <w:tc>
          <w:tcPr>
            <w:tcW w:w="3380" w:type="dxa"/>
            <w:vAlign w:val="bottom"/>
          </w:tcPr>
          <w:p w14:paraId="2F1BF340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84C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E4F98EB" w14:textId="6A471510" w:rsidR="008B4F4D" w:rsidRPr="0080285C" w:rsidRDefault="00A649FA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(18,087)</w:t>
            </w:r>
          </w:p>
        </w:tc>
        <w:tc>
          <w:tcPr>
            <w:tcW w:w="268" w:type="dxa"/>
            <w:vAlign w:val="bottom"/>
          </w:tcPr>
          <w:p w14:paraId="2EAA51D4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11FF6A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(27,920)</w:t>
            </w:r>
          </w:p>
        </w:tc>
        <w:tc>
          <w:tcPr>
            <w:tcW w:w="268" w:type="dxa"/>
            <w:vAlign w:val="bottom"/>
          </w:tcPr>
          <w:p w14:paraId="688077B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37CE0FA" w14:textId="6FE929EA" w:rsidR="008B4F4D" w:rsidRPr="0080285C" w:rsidRDefault="00A649FA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(6,963)</w:t>
            </w:r>
          </w:p>
        </w:tc>
        <w:tc>
          <w:tcPr>
            <w:tcW w:w="268" w:type="dxa"/>
            <w:vAlign w:val="bottom"/>
          </w:tcPr>
          <w:p w14:paraId="08CF8D39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69723D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(5,869)</w:t>
            </w:r>
          </w:p>
        </w:tc>
      </w:tr>
      <w:tr w:rsidR="008B4F4D" w:rsidRPr="00A65910" w14:paraId="15C184A2" w14:textId="77777777" w:rsidTr="000E5EFB">
        <w:tc>
          <w:tcPr>
            <w:tcW w:w="3380" w:type="dxa"/>
            <w:vAlign w:val="bottom"/>
          </w:tcPr>
          <w:p w14:paraId="338A86FE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4699A35" w14:textId="2C9CA159" w:rsidR="008B4F4D" w:rsidRPr="0080285C" w:rsidRDefault="00CA4740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40,962</w:t>
            </w:r>
          </w:p>
        </w:tc>
        <w:tc>
          <w:tcPr>
            <w:tcW w:w="268" w:type="dxa"/>
            <w:vAlign w:val="bottom"/>
          </w:tcPr>
          <w:p w14:paraId="424DDE96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0F995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64,974</w:t>
            </w:r>
          </w:p>
        </w:tc>
        <w:tc>
          <w:tcPr>
            <w:tcW w:w="268" w:type="dxa"/>
            <w:vAlign w:val="bottom"/>
          </w:tcPr>
          <w:p w14:paraId="6353A1D8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4B7B5" w14:textId="0F4EFAEB" w:rsidR="008B4F4D" w:rsidRPr="0080285C" w:rsidRDefault="00CA4740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16,247</w:t>
            </w:r>
          </w:p>
        </w:tc>
        <w:tc>
          <w:tcPr>
            <w:tcW w:w="268" w:type="dxa"/>
            <w:vAlign w:val="bottom"/>
          </w:tcPr>
          <w:p w14:paraId="0AB8653C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07767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13,521</w:t>
            </w:r>
          </w:p>
        </w:tc>
      </w:tr>
    </w:tbl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D2BF1E8" w14:textId="77777777" w:rsidR="006B5367" w:rsidRDefault="0025388C" w:rsidP="006B536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</w:t>
      </w:r>
      <w:r w:rsidR="00E802CD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สินทรัพย์ทางการเงินไม่หมุนเวียนอื่น </w:t>
      </w:r>
      <w:r w:rsidR="006B5367">
        <w:rPr>
          <w:rFonts w:ascii="Angsana New" w:eastAsia="SimSun" w:hAnsi="Angsana New" w:hint="cs"/>
          <w:sz w:val="30"/>
          <w:szCs w:val="30"/>
          <w:cs/>
          <w:lang w:eastAsia="zh-CN"/>
        </w:rPr>
        <w:t>(วิธีราคาทุนตัดจำหน่าย) ในงบการเงินรวมและงบการเงินเฉพาะกิจการ</w:t>
      </w:r>
      <w:r w:rsidR="00C319D6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มี</w:t>
      </w:r>
      <w:r w:rsidR="006B5367">
        <w:rPr>
          <w:rFonts w:ascii="Angsana New" w:eastAsia="SimSun" w:hAnsi="Angsana New" w:hint="cs"/>
          <w:sz w:val="30"/>
          <w:szCs w:val="30"/>
          <w:cs/>
          <w:lang w:eastAsia="zh-CN"/>
        </w:rPr>
        <w:t>ดังนี้</w:t>
      </w:r>
    </w:p>
    <w:p w14:paraId="39EC0B6D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694"/>
        <w:gridCol w:w="236"/>
        <w:gridCol w:w="1191"/>
        <w:gridCol w:w="237"/>
        <w:gridCol w:w="1417"/>
        <w:gridCol w:w="236"/>
        <w:gridCol w:w="1361"/>
        <w:gridCol w:w="236"/>
        <w:gridCol w:w="1181"/>
        <w:gridCol w:w="236"/>
        <w:gridCol w:w="1181"/>
      </w:tblGrid>
      <w:tr w:rsidR="00303883" w:rsidRPr="00A65910" w14:paraId="3DE1401F" w14:textId="77777777" w:rsidTr="009A54F9">
        <w:tc>
          <w:tcPr>
            <w:tcW w:w="2694" w:type="dxa"/>
          </w:tcPr>
          <w:p w14:paraId="2F7F2CA4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CE05377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91" w:type="dxa"/>
          </w:tcPr>
          <w:p w14:paraId="04EEC570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7191EEC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79C41747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2BDECEF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7B378D9F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D411642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98" w:type="dxa"/>
            <w:gridSpan w:val="3"/>
            <w:tcBorders>
              <w:bottom w:val="single" w:sz="4" w:space="0" w:color="auto"/>
            </w:tcBorders>
          </w:tcPr>
          <w:p w14:paraId="64FFA170" w14:textId="77777777" w:rsidR="00303883" w:rsidRPr="00684C27" w:rsidRDefault="00303883" w:rsidP="00D26F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3883" w:rsidRPr="00A65910" w14:paraId="364B8DDD" w14:textId="77777777" w:rsidTr="009A54F9">
        <w:tc>
          <w:tcPr>
            <w:tcW w:w="2694" w:type="dxa"/>
          </w:tcPr>
          <w:p w14:paraId="0565B776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A3BE74F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91" w:type="dxa"/>
          </w:tcPr>
          <w:p w14:paraId="57259970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วันที่ออก</w:t>
            </w:r>
          </w:p>
        </w:tc>
        <w:tc>
          <w:tcPr>
            <w:tcW w:w="237" w:type="dxa"/>
          </w:tcPr>
          <w:p w14:paraId="587C526D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472F94A" w14:textId="77777777" w:rsidR="00303883" w:rsidRPr="00684C27" w:rsidRDefault="00303883" w:rsidP="00CA47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39D24F9E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54454207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0002FA63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D4C5467" w14:textId="77777777" w:rsidR="00303883" w:rsidRPr="00684C27" w:rsidRDefault="001754C5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4E9BE1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6BEF1B6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3883" w:rsidRPr="00A65910" w14:paraId="76BEBC86" w14:textId="77777777" w:rsidTr="009A54F9">
        <w:tc>
          <w:tcPr>
            <w:tcW w:w="2694" w:type="dxa"/>
            <w:tcBorders>
              <w:bottom w:val="single" w:sz="4" w:space="0" w:color="auto"/>
            </w:tcBorders>
          </w:tcPr>
          <w:p w14:paraId="0B8E1A59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ชื่อหุ้นกู้</w:t>
            </w:r>
          </w:p>
        </w:tc>
        <w:tc>
          <w:tcPr>
            <w:tcW w:w="236" w:type="dxa"/>
          </w:tcPr>
          <w:p w14:paraId="6595919C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600003D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</w:t>
            </w:r>
          </w:p>
        </w:tc>
        <w:tc>
          <w:tcPr>
            <w:tcW w:w="237" w:type="dxa"/>
          </w:tcPr>
          <w:p w14:paraId="3915F396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2E89A7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06637C13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9BA56B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3B25BC68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1B9C703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F1480C7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09D1F19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03883" w:rsidRPr="00A65910" w14:paraId="1E10BB24" w14:textId="77777777" w:rsidTr="009A54F9">
        <w:tc>
          <w:tcPr>
            <w:tcW w:w="2694" w:type="dxa"/>
            <w:tcBorders>
              <w:top w:val="single" w:sz="4" w:space="0" w:color="auto"/>
            </w:tcBorders>
          </w:tcPr>
          <w:p w14:paraId="0E535499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2DE1250F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157821F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7" w:type="dxa"/>
          </w:tcPr>
          <w:p w14:paraId="0527B8A8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3ACE4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C6C98F2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D3447E5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9B6D6B6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657D8A4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31EBADB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CF354FF" w14:textId="77777777" w:rsidR="00303883" w:rsidRPr="00884C1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03883" w:rsidRPr="00A65910" w14:paraId="5B783EF8" w14:textId="77777777" w:rsidTr="009A54F9">
        <w:tc>
          <w:tcPr>
            <w:tcW w:w="2694" w:type="dxa"/>
          </w:tcPr>
          <w:p w14:paraId="02E81B57" w14:textId="77777777" w:rsidR="00303883" w:rsidRPr="00684C27" w:rsidRDefault="00303883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 บริษัท บางจาก</w:t>
            </w:r>
          </w:p>
        </w:tc>
        <w:tc>
          <w:tcPr>
            <w:tcW w:w="236" w:type="dxa"/>
          </w:tcPr>
          <w:p w14:paraId="1D6D821E" w14:textId="77777777" w:rsidR="00303883" w:rsidRPr="00A65910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0D258482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28 </w:t>
            </w:r>
            <w:r w:rsidRPr="0030388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37" w:type="dxa"/>
          </w:tcPr>
          <w:p w14:paraId="73591DE7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CDD2D57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28 </w:t>
            </w:r>
            <w:r w:rsidRPr="0030388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</w:tcPr>
          <w:p w14:paraId="0C21375A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71553BE1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3.60</w:t>
            </w:r>
          </w:p>
        </w:tc>
        <w:tc>
          <w:tcPr>
            <w:tcW w:w="236" w:type="dxa"/>
          </w:tcPr>
          <w:p w14:paraId="6DE70BD0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53BD2C1D" w14:textId="77777777" w:rsidR="00303883" w:rsidRPr="00303883" w:rsidRDefault="00303883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1B5230A0" w14:textId="77777777" w:rsidR="00303883" w:rsidRPr="00A65910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3B2026AB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883" w:rsidRPr="00A65910" w14:paraId="5CEAB94E" w14:textId="77777777" w:rsidTr="009A54F9">
        <w:tc>
          <w:tcPr>
            <w:tcW w:w="2694" w:type="dxa"/>
          </w:tcPr>
          <w:p w14:paraId="2F14898F" w14:textId="127609E0" w:rsidR="00303883" w:rsidRPr="00684C27" w:rsidRDefault="00400391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  </w:t>
            </w:r>
            <w:r w:rsidR="0030388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คอร์ปอเรชั่น จำกัด</w:t>
            </w:r>
            <w:r w:rsid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</w:t>
            </w:r>
            <w:r w:rsidR="0030388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41EE0825" w14:textId="77777777" w:rsidR="00303883" w:rsidRPr="00A65910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63BB3B12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</w:tcPr>
          <w:p w14:paraId="20D61442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4FD3DEF9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2572</w:t>
            </w:r>
          </w:p>
        </w:tc>
        <w:tc>
          <w:tcPr>
            <w:tcW w:w="236" w:type="dxa"/>
          </w:tcPr>
          <w:p w14:paraId="0E1DDCBD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2AA9EFD1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461DE65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499DAEBE" w14:textId="77777777" w:rsidR="00303883" w:rsidRPr="00303883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59800" w14:textId="77777777" w:rsidR="00303883" w:rsidRPr="00A65910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25E4FDD6" w14:textId="77777777" w:rsidR="00303883" w:rsidRPr="00684C27" w:rsidRDefault="00303883" w:rsidP="0030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4F9" w:rsidRPr="00A65910" w14:paraId="60485244" w14:textId="77777777" w:rsidTr="009A54F9">
        <w:tc>
          <w:tcPr>
            <w:tcW w:w="2694" w:type="dxa"/>
          </w:tcPr>
          <w:p w14:paraId="22D2C9AF" w14:textId="70956507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 บริษัท ทรู คอร์ปอเรชั่น</w:t>
            </w:r>
          </w:p>
        </w:tc>
        <w:tc>
          <w:tcPr>
            <w:tcW w:w="236" w:type="dxa"/>
          </w:tcPr>
          <w:p w14:paraId="0B90010A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2E849488" w14:textId="2E51A685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สิงหาคม</w:t>
            </w:r>
          </w:p>
        </w:tc>
        <w:tc>
          <w:tcPr>
            <w:tcW w:w="237" w:type="dxa"/>
          </w:tcPr>
          <w:p w14:paraId="2F42EC37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56CC669" w14:textId="0D6E023A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2904681D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291ADC54" w14:textId="5058309A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2.85</w:t>
            </w:r>
          </w:p>
        </w:tc>
        <w:tc>
          <w:tcPr>
            <w:tcW w:w="236" w:type="dxa"/>
          </w:tcPr>
          <w:p w14:paraId="06835A69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78302417" w14:textId="624D735D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69E57E2A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2425FC2F" w14:textId="504F9472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54F9" w:rsidRPr="00A65910" w14:paraId="3F45B08C" w14:textId="77777777" w:rsidTr="009A54F9">
        <w:tc>
          <w:tcPr>
            <w:tcW w:w="2694" w:type="dxa"/>
          </w:tcPr>
          <w:p w14:paraId="37DC3266" w14:textId="17FEB534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158631D9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58330D8C" w14:textId="217A52ED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</w:tcPr>
          <w:p w14:paraId="399BAB25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24018AE0" w14:textId="6CCC0910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A398472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3B9AF7C9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320A2DA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56144DF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FF4B6D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53FD80DE" w14:textId="7777777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4F9" w:rsidRPr="00A65910" w14:paraId="43DDEF6A" w14:textId="77777777" w:rsidTr="009A54F9">
        <w:tc>
          <w:tcPr>
            <w:tcW w:w="2694" w:type="dxa"/>
          </w:tcPr>
          <w:p w14:paraId="46110A6E" w14:textId="19CB332A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bookmarkStart w:id="3" w:name="_Hlk181276746"/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 บริษัท ทรู คอร์ปอเรชั่น</w:t>
            </w:r>
          </w:p>
        </w:tc>
        <w:tc>
          <w:tcPr>
            <w:tcW w:w="236" w:type="dxa"/>
          </w:tcPr>
          <w:p w14:paraId="16CA09B6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5FE3463C" w14:textId="56D4B552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สิงหาคม</w:t>
            </w:r>
          </w:p>
        </w:tc>
        <w:tc>
          <w:tcPr>
            <w:tcW w:w="237" w:type="dxa"/>
          </w:tcPr>
          <w:p w14:paraId="2D0A51B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7FED1B10" w14:textId="7B908188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28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กุมภาพันธ์</w:t>
            </w:r>
          </w:p>
        </w:tc>
        <w:tc>
          <w:tcPr>
            <w:tcW w:w="236" w:type="dxa"/>
          </w:tcPr>
          <w:p w14:paraId="46342940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5A1F6094" w14:textId="2C1B6BEB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3.45</w:t>
            </w:r>
          </w:p>
        </w:tc>
        <w:tc>
          <w:tcPr>
            <w:tcW w:w="236" w:type="dxa"/>
          </w:tcPr>
          <w:p w14:paraId="00C8EFED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37A908A0" w14:textId="08BF1E19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6ABCBE6F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65E2AB99" w14:textId="285C90BA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54F9" w:rsidRPr="00A65910" w14:paraId="0ACDFB73" w14:textId="77777777" w:rsidTr="009A54F9">
        <w:tc>
          <w:tcPr>
            <w:tcW w:w="2694" w:type="dxa"/>
          </w:tcPr>
          <w:p w14:paraId="51AE7110" w14:textId="6C619AB5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C344D2D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6D81936F" w14:textId="1EA8D30E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</w:tcPr>
          <w:p w14:paraId="1F01EC3B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27D06448" w14:textId="2FB900F9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2570</w:t>
            </w:r>
          </w:p>
        </w:tc>
        <w:tc>
          <w:tcPr>
            <w:tcW w:w="236" w:type="dxa"/>
          </w:tcPr>
          <w:p w14:paraId="00A3F7A0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2D5F63F5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F8A75A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3DCFC612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EE6638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62D46FB2" w14:textId="7777777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3"/>
      <w:tr w:rsidR="009A54F9" w:rsidRPr="00A65910" w14:paraId="3DA45DCB" w14:textId="77777777" w:rsidTr="009A54F9">
        <w:tc>
          <w:tcPr>
            <w:tcW w:w="2694" w:type="dxa"/>
          </w:tcPr>
          <w:p w14:paraId="7ECF1675" w14:textId="17478903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 บริษัท เอสซีจี เจดับเบิ้ลยูดี</w:t>
            </w:r>
          </w:p>
        </w:tc>
        <w:tc>
          <w:tcPr>
            <w:tcW w:w="236" w:type="dxa"/>
          </w:tcPr>
          <w:p w14:paraId="699D7CF7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59CFF050" w14:textId="214341B8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19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7" w:type="dxa"/>
          </w:tcPr>
          <w:p w14:paraId="19430C1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C32F4AB" w14:textId="68F0DC04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19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09E10DB4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19D7741B" w14:textId="06A4F0C3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4.04</w:t>
            </w:r>
          </w:p>
        </w:tc>
        <w:tc>
          <w:tcPr>
            <w:tcW w:w="236" w:type="dxa"/>
          </w:tcPr>
          <w:p w14:paraId="798DEEBF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550D0567" w14:textId="403FBB66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6F952F89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494D82EB" w14:textId="61F8FF0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54F9" w:rsidRPr="00A65910" w14:paraId="3BA6817B" w14:textId="77777777" w:rsidTr="009A54F9">
        <w:tc>
          <w:tcPr>
            <w:tcW w:w="2694" w:type="dxa"/>
          </w:tcPr>
          <w:p w14:paraId="7FCC2D3C" w14:textId="730F3835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 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โลจิสติกส์ จำกัด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56F06695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5F9C51D8" w14:textId="7F5C10B4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</w:tcPr>
          <w:p w14:paraId="0AFCC502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1E1E82AB" w14:textId="352FE398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2570</w:t>
            </w:r>
          </w:p>
        </w:tc>
        <w:tc>
          <w:tcPr>
            <w:tcW w:w="236" w:type="dxa"/>
          </w:tcPr>
          <w:p w14:paraId="1387A2A8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5577B3EA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C3DEA47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</w:tcPr>
          <w:p w14:paraId="1E519091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3DE5F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</w:tcPr>
          <w:p w14:paraId="0D16B83C" w14:textId="7777777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4F9" w:rsidRPr="00CA4740" w14:paraId="7CCFABFE" w14:textId="77777777" w:rsidTr="009A54F9">
        <w:tc>
          <w:tcPr>
            <w:tcW w:w="2694" w:type="dxa"/>
          </w:tcPr>
          <w:p w14:paraId="371438A2" w14:textId="729523EA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หุ้นกู้ บริษัท กัลฟ์ เอ็นเนอร์จี</w:t>
            </w:r>
          </w:p>
        </w:tc>
        <w:tc>
          <w:tcPr>
            <w:tcW w:w="236" w:type="dxa"/>
          </w:tcPr>
          <w:p w14:paraId="1DCD6B48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6C99671F" w14:textId="5CC25B8B" w:rsidR="009A54F9" w:rsidRPr="00CA474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26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7" w:type="dxa"/>
          </w:tcPr>
          <w:p w14:paraId="5415F26B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6901CAE9" w14:textId="00053939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26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04D236E6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0F90B866" w14:textId="377D0EF4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3.53</w:t>
            </w:r>
          </w:p>
        </w:tc>
        <w:tc>
          <w:tcPr>
            <w:tcW w:w="236" w:type="dxa"/>
          </w:tcPr>
          <w:p w14:paraId="3DFEE64A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6D5786D" w14:textId="7400387E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7679DBBD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BEFE276" w14:textId="22F21499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54F9" w:rsidRPr="00CA4740" w14:paraId="30EF63BA" w14:textId="77777777" w:rsidTr="009A54F9">
        <w:tc>
          <w:tcPr>
            <w:tcW w:w="2694" w:type="dxa"/>
          </w:tcPr>
          <w:p w14:paraId="76681E40" w14:textId="079C6C7B" w:rsidR="009A54F9" w:rsidRPr="00CA474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CA4740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 xml:space="preserve">   </w:t>
            </w:r>
            <w:r w:rsidRPr="00CA4740">
              <w:rPr>
                <w:rFonts w:ascii="Angsana New" w:eastAsia="SimSun" w:hAnsi="Angsana New" w:hint="cs"/>
                <w:spacing w:val="-2"/>
                <w:sz w:val="30"/>
                <w:szCs w:val="30"/>
                <w:cs/>
                <w:lang w:eastAsia="zh-CN"/>
              </w:rPr>
              <w:t>ดีเวลลอปเมนท์</w:t>
            </w:r>
            <w:r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CA4740">
              <w:rPr>
                <w:rFonts w:ascii="Angsana New" w:eastAsia="SimSun" w:hAnsi="Angsana New" w:hint="cs"/>
                <w:spacing w:val="-2"/>
                <w:sz w:val="30"/>
                <w:szCs w:val="30"/>
                <w:cs/>
                <w:lang w:eastAsia="zh-CN"/>
              </w:rPr>
              <w:t>จำกัด</w:t>
            </w:r>
            <w:r w:rsidRPr="00CA4740"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CA4740">
              <w:rPr>
                <w:rFonts w:ascii="Angsana New" w:eastAsia="SimSun" w:hAnsi="Angsana New" w:hint="cs"/>
                <w:spacing w:val="-2"/>
                <w:sz w:val="30"/>
                <w:szCs w:val="30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135D6A20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01BCFE42" w14:textId="61203765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03883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</w:tcPr>
          <w:p w14:paraId="4A72D908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2FCE472" w14:textId="761E782F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2574</w:t>
            </w:r>
          </w:p>
        </w:tc>
        <w:tc>
          <w:tcPr>
            <w:tcW w:w="236" w:type="dxa"/>
          </w:tcPr>
          <w:p w14:paraId="2AD4C068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3EE62B3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F142011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21EEC2A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6E5BE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BB885BC" w14:textId="7777777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4F9" w:rsidRPr="00CA4740" w14:paraId="0EBA78B2" w14:textId="77777777" w:rsidTr="009A54F9">
        <w:tc>
          <w:tcPr>
            <w:tcW w:w="2694" w:type="dxa"/>
          </w:tcPr>
          <w:p w14:paraId="4A37B6DF" w14:textId="7160F926" w:rsidR="009A54F9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36" w:type="dxa"/>
          </w:tcPr>
          <w:p w14:paraId="566F7475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91" w:type="dxa"/>
          </w:tcPr>
          <w:p w14:paraId="0CD3987B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C8D5058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44501982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EF6C63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1" w:type="dxa"/>
          </w:tcPr>
          <w:p w14:paraId="2F1DFBD7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C5333D5" w14:textId="77777777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EF84C39" w14:textId="36E358DE" w:rsidR="009A54F9" w:rsidRPr="00303883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6690D203" w14:textId="77777777" w:rsidR="009A54F9" w:rsidRPr="00A65910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5CD5BCD7" w14:textId="3C0D0727" w:rsidR="009A54F9" w:rsidRPr="00684C27" w:rsidRDefault="009A54F9" w:rsidP="009A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D3D8E0" w14:textId="77777777" w:rsidR="006B5367" w:rsidRPr="00884C17" w:rsidRDefault="006B5367" w:rsidP="00884C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SimSun" w:hAnsi="Angsana New"/>
          <w:sz w:val="30"/>
          <w:szCs w:val="30"/>
          <w:lang w:eastAsia="zh-CN"/>
        </w:rPr>
      </w:pPr>
    </w:p>
    <w:p w14:paraId="1D7DEF56" w14:textId="77777777" w:rsidR="00A245CE" w:rsidRDefault="00A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36FAD7C5" w14:textId="2E37335B" w:rsidR="00A93DAD" w:rsidRDefault="00A93DAD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เงินลงทุนในบริษัทย่อยซึ่งบันทึกโดยวิธีราคาทุน - สุทธิ</w:t>
      </w:r>
    </w:p>
    <w:p w14:paraId="7690DE9D" w14:textId="77777777" w:rsid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Style w:val="TableGrid"/>
        <w:tblW w:w="10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134"/>
        <w:gridCol w:w="236"/>
        <w:gridCol w:w="1077"/>
      </w:tblGrid>
      <w:tr w:rsidR="0007757F" w:rsidRPr="00A93DAD" w14:paraId="6D456085" w14:textId="77777777" w:rsidTr="000A3570">
        <w:tc>
          <w:tcPr>
            <w:tcW w:w="2551" w:type="dxa"/>
          </w:tcPr>
          <w:p w14:paraId="46A0741D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7699" w:type="dxa"/>
            <w:gridSpan w:val="11"/>
            <w:tcBorders>
              <w:bottom w:val="single" w:sz="4" w:space="0" w:color="auto"/>
            </w:tcBorders>
          </w:tcPr>
          <w:p w14:paraId="261ACD5E" w14:textId="59F25D6D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7757F" w:rsidRPr="00A93DAD" w14:paraId="5BCAA698" w14:textId="77777777" w:rsidTr="00B17871">
        <w:tc>
          <w:tcPr>
            <w:tcW w:w="2551" w:type="dxa"/>
          </w:tcPr>
          <w:p w14:paraId="1FBA5731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</w:tcBorders>
          </w:tcPr>
          <w:p w14:paraId="4AB0E378" w14:textId="67C794E9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ทุนที่ชำระ</w:t>
            </w:r>
            <w:r w:rsidRPr="0007757F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แล้ว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134DC7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F156B" w14:textId="1245C5BE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07757F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ของ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การถือหุ้นทางตรง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8582F6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B5DC22" w14:textId="7AE04349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5" w:right="-10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ราคาทุนของเงินลงทุน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7757F" w:rsidRPr="00A93DAD" w14:paraId="254C3EEB" w14:textId="77777777" w:rsidTr="00B17871">
        <w:tc>
          <w:tcPr>
            <w:tcW w:w="2551" w:type="dxa"/>
          </w:tcPr>
          <w:p w14:paraId="07830491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852E61F" w14:textId="292490C6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531CFD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28BD4B4" w14:textId="7AD2C2A9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96BB91B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4A93818" w14:textId="0282B938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D9D127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139963E" w14:textId="6C085B81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9459088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484A5B" w14:textId="17AB4C9E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594E90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427CB6C" w14:textId="21A71168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A93D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07757F" w:rsidRPr="00A93DAD" w14:paraId="168989D0" w14:textId="77777777" w:rsidTr="000A3570">
        <w:tc>
          <w:tcPr>
            <w:tcW w:w="2551" w:type="dxa"/>
          </w:tcPr>
          <w:p w14:paraId="79167F28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F190DCD" w14:textId="21538B9D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F335D72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094AE83" w14:textId="1D1FCECB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42F7B819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45E6F20" w14:textId="684D0388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5D9E283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2D384CC" w14:textId="6D8D64AD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779A4B57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A579E3" w14:textId="645C2CBE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C41EC07" w14:textId="77777777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08BE67" w14:textId="3F2D6471" w:rsidR="00A93DAD" w:rsidRPr="00A93DAD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93DAD" w:rsidRPr="0007757F" w14:paraId="75E28279" w14:textId="77777777" w:rsidTr="000A3570">
        <w:tc>
          <w:tcPr>
            <w:tcW w:w="2551" w:type="dxa"/>
          </w:tcPr>
          <w:p w14:paraId="3578AB88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59585F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BA017CC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BD9426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EE941A1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87B6CC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27C8CDF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351BE7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37C6567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7B18EE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D782359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F0F2B5" w14:textId="77777777" w:rsidR="00A93DAD" w:rsidRPr="0007757F" w:rsidRDefault="00A93DAD" w:rsidP="00A93D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A93DAD" w:rsidRPr="0007757F" w14:paraId="16E429FF" w14:textId="77777777" w:rsidTr="000A3570">
        <w:tc>
          <w:tcPr>
            <w:tcW w:w="2551" w:type="dxa"/>
            <w:vAlign w:val="bottom"/>
          </w:tcPr>
          <w:p w14:paraId="0DB45053" w14:textId="6D6BE547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ซี.วี.เอ. จำกัด</w:t>
            </w:r>
          </w:p>
        </w:tc>
        <w:tc>
          <w:tcPr>
            <w:tcW w:w="1077" w:type="dxa"/>
            <w:vAlign w:val="bottom"/>
          </w:tcPr>
          <w:p w14:paraId="597A3713" w14:textId="5F47D631" w:rsidR="00A93DAD" w:rsidRPr="0007757F" w:rsidRDefault="00A93DAD" w:rsidP="00A93DAD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409FB336" w14:textId="77777777" w:rsidR="00A93DAD" w:rsidRPr="0007757F" w:rsidRDefault="00A93DAD" w:rsidP="00A93DA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9AAFA41" w14:textId="61F10A50" w:rsidR="00A93DAD" w:rsidRPr="0007757F" w:rsidRDefault="00A93DAD" w:rsidP="00A93DAD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3F4F6F13" w14:textId="77777777" w:rsidR="00A93DAD" w:rsidRPr="0007757F" w:rsidRDefault="00A93DAD" w:rsidP="00A93DA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564EF1C" w14:textId="77258A35" w:rsidR="00A93DAD" w:rsidRPr="0007757F" w:rsidRDefault="00A93DAD" w:rsidP="00A93DAD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6C3602C0" w14:textId="77777777" w:rsidR="00A93DAD" w:rsidRPr="0007757F" w:rsidRDefault="00A93DAD" w:rsidP="00A93DA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F146A12" w14:textId="763409B6" w:rsidR="00A93DAD" w:rsidRPr="0007757F" w:rsidRDefault="00A93DAD" w:rsidP="00A93DAD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D362B26" w14:textId="77777777" w:rsidR="00A93DAD" w:rsidRPr="0007757F" w:rsidRDefault="00A93DAD" w:rsidP="00A93DA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DD53D96" w14:textId="45659210" w:rsidR="00A93DAD" w:rsidRPr="0007757F" w:rsidRDefault="00A93DAD" w:rsidP="00A93DAD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49,993</w:t>
            </w:r>
          </w:p>
        </w:tc>
        <w:tc>
          <w:tcPr>
            <w:tcW w:w="236" w:type="dxa"/>
            <w:vAlign w:val="bottom"/>
          </w:tcPr>
          <w:p w14:paraId="18A85EB0" w14:textId="77777777" w:rsidR="00A93DAD" w:rsidRPr="0007757F" w:rsidRDefault="00A93DAD" w:rsidP="00A93DA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E454C73" w14:textId="64A14EE5" w:rsidR="00A93DAD" w:rsidRPr="0007757F" w:rsidRDefault="00A93DAD" w:rsidP="00A93DAD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49,993</w:t>
            </w:r>
          </w:p>
        </w:tc>
      </w:tr>
      <w:tr w:rsidR="0007757F" w:rsidRPr="0007757F" w14:paraId="74FF592F" w14:textId="77777777" w:rsidTr="000A3570">
        <w:tc>
          <w:tcPr>
            <w:tcW w:w="2551" w:type="dxa"/>
            <w:vAlign w:val="bottom"/>
          </w:tcPr>
          <w:p w14:paraId="4A2BE31E" w14:textId="341D2CF7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ชยภาค จำกัด</w:t>
            </w:r>
          </w:p>
        </w:tc>
        <w:tc>
          <w:tcPr>
            <w:tcW w:w="1077" w:type="dxa"/>
            <w:vAlign w:val="bottom"/>
          </w:tcPr>
          <w:p w14:paraId="10B4DAAE" w14:textId="5E52D393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05360474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55954F" w14:textId="2A8B920F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624DAFE5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61C6DF" w14:textId="476F1341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17173B52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14B7840" w14:textId="0B427B3C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75129AE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784F353" w14:textId="107E5F60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  <w:tc>
          <w:tcPr>
            <w:tcW w:w="236" w:type="dxa"/>
            <w:vAlign w:val="bottom"/>
          </w:tcPr>
          <w:p w14:paraId="4277BE2C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7841E" w14:textId="5B1DB0A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</w:tr>
      <w:tr w:rsidR="00A93DAD" w:rsidRPr="0007757F" w14:paraId="01939985" w14:textId="77777777" w:rsidTr="000A3570">
        <w:tc>
          <w:tcPr>
            <w:tcW w:w="2551" w:type="dxa"/>
            <w:vAlign w:val="bottom"/>
          </w:tcPr>
          <w:p w14:paraId="0A1EF053" w14:textId="1D0EDB26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 xml:space="preserve">บริษัท ทีเค เงินทันใจ จำกัด </w:t>
            </w:r>
          </w:p>
        </w:tc>
        <w:tc>
          <w:tcPr>
            <w:tcW w:w="1077" w:type="dxa"/>
            <w:vAlign w:val="bottom"/>
          </w:tcPr>
          <w:p w14:paraId="5FF6464A" w14:textId="5DFA0A88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05F3702F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72372BE" w14:textId="5C72F96B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55F5E1A7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4DE9C75" w14:textId="41D75AEF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7B2517B5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0B6779" w14:textId="7DC84D39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258D7C61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3FE94C89" w14:textId="08479213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49,997</w:t>
            </w:r>
          </w:p>
        </w:tc>
        <w:tc>
          <w:tcPr>
            <w:tcW w:w="236" w:type="dxa"/>
            <w:vAlign w:val="bottom"/>
          </w:tcPr>
          <w:p w14:paraId="7429FF8E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A3DD7FC" w14:textId="3CBB9AE0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49,997</w:t>
            </w:r>
          </w:p>
        </w:tc>
      </w:tr>
      <w:tr w:rsidR="00A93DAD" w:rsidRPr="0007757F" w14:paraId="36F2487C" w14:textId="77777777" w:rsidTr="000A3570">
        <w:tc>
          <w:tcPr>
            <w:tcW w:w="2551" w:type="dxa"/>
            <w:vAlign w:val="bottom"/>
          </w:tcPr>
          <w:p w14:paraId="549EBFA8" w14:textId="04315128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ทีเค โบรคเกอร์ จำกัด</w:t>
            </w:r>
          </w:p>
        </w:tc>
        <w:tc>
          <w:tcPr>
            <w:tcW w:w="1077" w:type="dxa"/>
            <w:vAlign w:val="bottom"/>
          </w:tcPr>
          <w:p w14:paraId="692B66DF" w14:textId="73030D79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411666DB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374C457" w14:textId="5728BFA9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019CFCD9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E9CCFFE" w14:textId="514D9507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60E44832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0B29463" w14:textId="285B1732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4DF354DC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0B0B4CEC" w14:textId="499590FC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  <w:vAlign w:val="bottom"/>
          </w:tcPr>
          <w:p w14:paraId="4B92BAC6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7140AE1" w14:textId="09E7F9C1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</w:tr>
      <w:tr w:rsidR="00A93DAD" w:rsidRPr="0007757F" w14:paraId="3F647830" w14:textId="77777777" w:rsidTr="000A3570">
        <w:tc>
          <w:tcPr>
            <w:tcW w:w="2551" w:type="dxa"/>
            <w:vAlign w:val="bottom"/>
          </w:tcPr>
          <w:p w14:paraId="0FFA9285" w14:textId="23650B4D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Sabaidee LeasingCo., Ltd.</w:t>
            </w:r>
          </w:p>
        </w:tc>
        <w:tc>
          <w:tcPr>
            <w:tcW w:w="1077" w:type="dxa"/>
            <w:vAlign w:val="bottom"/>
          </w:tcPr>
          <w:p w14:paraId="1AD3AE7E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5D9D7C3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1373253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D9275DD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085B7" w14:textId="77777777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22D67C92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975C4A2" w14:textId="77777777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6053B4A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21C067D1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6D5B7FE9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A46F651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93DAD" w:rsidRPr="0007757F" w14:paraId="56A11E62" w14:textId="77777777" w:rsidTr="000A3570">
        <w:tc>
          <w:tcPr>
            <w:tcW w:w="2551" w:type="dxa"/>
            <w:vAlign w:val="bottom"/>
          </w:tcPr>
          <w:p w14:paraId="075C0289" w14:textId="766F4690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(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ประเทศลาว)</w:t>
            </w:r>
          </w:p>
        </w:tc>
        <w:tc>
          <w:tcPr>
            <w:tcW w:w="1077" w:type="dxa"/>
            <w:vAlign w:val="bottom"/>
          </w:tcPr>
          <w:p w14:paraId="6FDA0940" w14:textId="25F2E7FE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1AA1C108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A770F38" w14:textId="72BAC17A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548FC3D7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A58E98C" w14:textId="019D6D18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80.33*</w:t>
            </w:r>
          </w:p>
        </w:tc>
        <w:tc>
          <w:tcPr>
            <w:tcW w:w="236" w:type="dxa"/>
          </w:tcPr>
          <w:p w14:paraId="30045C8D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25F6C02" w14:textId="0F6EEA4B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73.77*</w:t>
            </w:r>
          </w:p>
        </w:tc>
        <w:tc>
          <w:tcPr>
            <w:tcW w:w="236" w:type="dxa"/>
          </w:tcPr>
          <w:p w14:paraId="11BF59F4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4EA9538" w14:textId="2D1EF80B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47,350</w:t>
            </w:r>
          </w:p>
        </w:tc>
        <w:tc>
          <w:tcPr>
            <w:tcW w:w="236" w:type="dxa"/>
            <w:vAlign w:val="bottom"/>
          </w:tcPr>
          <w:p w14:paraId="666B6C4B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2266944" w14:textId="181E9733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42,001</w:t>
            </w:r>
          </w:p>
        </w:tc>
      </w:tr>
      <w:tr w:rsidR="00A93DAD" w:rsidRPr="0007757F" w14:paraId="743A10A6" w14:textId="77777777" w:rsidTr="000A3570">
        <w:tc>
          <w:tcPr>
            <w:tcW w:w="2551" w:type="dxa"/>
            <w:vAlign w:val="bottom"/>
          </w:tcPr>
          <w:p w14:paraId="6836D1C7" w14:textId="689B4F83" w:rsidR="00A93DAD" w:rsidRPr="0007757F" w:rsidRDefault="00A93DAD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Suosdey Finance PLC.</w:t>
            </w:r>
          </w:p>
        </w:tc>
        <w:tc>
          <w:tcPr>
            <w:tcW w:w="1077" w:type="dxa"/>
            <w:vAlign w:val="bottom"/>
          </w:tcPr>
          <w:p w14:paraId="1A1AB216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0D2EB3F6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3BAA029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399F1CC9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8202755" w14:textId="77777777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491B953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57F9001" w14:textId="77777777" w:rsidR="00A93DAD" w:rsidRPr="0007757F" w:rsidRDefault="00A93DAD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9C42ABD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55A86D39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3973185F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F7AC73C" w14:textId="77777777" w:rsidR="00A93DAD" w:rsidRPr="0007757F" w:rsidRDefault="00A93DAD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07757F" w:rsidRPr="0007757F" w14:paraId="47F555AA" w14:textId="77777777" w:rsidTr="000A3570">
        <w:tc>
          <w:tcPr>
            <w:tcW w:w="2551" w:type="dxa"/>
            <w:vAlign w:val="bottom"/>
          </w:tcPr>
          <w:p w14:paraId="28F95715" w14:textId="5C4E28CA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 xml:space="preserve">   (ประเทศกัมพูชา)</w:t>
            </w:r>
          </w:p>
        </w:tc>
        <w:tc>
          <w:tcPr>
            <w:tcW w:w="1077" w:type="dxa"/>
            <w:vAlign w:val="bottom"/>
          </w:tcPr>
          <w:p w14:paraId="008E79F4" w14:textId="3D7FA520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74E93764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1FEE88C" w14:textId="64EE8B00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1B2C138F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F7207B" w14:textId="2E5758B1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7A5C5C2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DA06A5C" w14:textId="67F24209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E1D1ED2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5E341822" w14:textId="53DC34E6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132,145</w:t>
            </w:r>
          </w:p>
        </w:tc>
        <w:tc>
          <w:tcPr>
            <w:tcW w:w="236" w:type="dxa"/>
            <w:vAlign w:val="bottom"/>
          </w:tcPr>
          <w:p w14:paraId="0F8EB2E3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0715C78" w14:textId="41E64F65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132,145</w:t>
            </w:r>
          </w:p>
        </w:tc>
      </w:tr>
      <w:tr w:rsidR="0007757F" w:rsidRPr="0007757F" w14:paraId="6C90EABC" w14:textId="77777777" w:rsidTr="000A3570">
        <w:tc>
          <w:tcPr>
            <w:tcW w:w="2551" w:type="dxa"/>
            <w:vAlign w:val="bottom"/>
          </w:tcPr>
          <w:p w14:paraId="45261A51" w14:textId="70C149A2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  <w:spacing w:val="-2"/>
              </w:rPr>
            </w:pPr>
            <w:r w:rsidRPr="0007757F">
              <w:rPr>
                <w:rFonts w:ascii="Angsana New" w:hAnsi="Angsana New" w:cs="Angsana New"/>
                <w:color w:val="auto"/>
                <w:spacing w:val="-2"/>
              </w:rPr>
              <w:t>Mingalaba</w:t>
            </w:r>
            <w:r w:rsidR="000A3570">
              <w:rPr>
                <w:rFonts w:ascii="Angsana New" w:hAnsi="Angsana New" w:cs="Angsana New"/>
                <w:color w:val="auto"/>
                <w:spacing w:val="-2"/>
              </w:rPr>
              <w:t xml:space="preserve"> </w:t>
            </w:r>
            <w:r w:rsidRPr="0007757F">
              <w:rPr>
                <w:rFonts w:ascii="Angsana New" w:hAnsi="Angsana New" w:cs="Angsana New"/>
                <w:color w:val="auto"/>
                <w:spacing w:val="-2"/>
              </w:rPr>
              <w:t xml:space="preserve">Thitikorn Microfinance </w:t>
            </w:r>
          </w:p>
        </w:tc>
        <w:tc>
          <w:tcPr>
            <w:tcW w:w="1077" w:type="dxa"/>
            <w:vAlign w:val="bottom"/>
          </w:tcPr>
          <w:p w14:paraId="61CC70E9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7B149287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5F4636DC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23B36C77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3554E334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149D10CB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6899F97C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7604FDA9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388420A6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  <w:vAlign w:val="bottom"/>
          </w:tcPr>
          <w:p w14:paraId="3FE55BA5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5CF98C86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</w:tr>
      <w:tr w:rsidR="0007757F" w:rsidRPr="0007757F" w14:paraId="03C64932" w14:textId="77777777" w:rsidTr="000A3570">
        <w:tc>
          <w:tcPr>
            <w:tcW w:w="2551" w:type="dxa"/>
            <w:vAlign w:val="bottom"/>
          </w:tcPr>
          <w:p w14:paraId="623E69C1" w14:textId="51CC923C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Co., Ltd. (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ประเทศพม่า)</w:t>
            </w:r>
          </w:p>
        </w:tc>
        <w:tc>
          <w:tcPr>
            <w:tcW w:w="1077" w:type="dxa"/>
            <w:vAlign w:val="bottom"/>
          </w:tcPr>
          <w:p w14:paraId="0F6BF419" w14:textId="3012E4EF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4,705</w:t>
            </w:r>
          </w:p>
        </w:tc>
        <w:tc>
          <w:tcPr>
            <w:tcW w:w="236" w:type="dxa"/>
          </w:tcPr>
          <w:p w14:paraId="3B802000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D586D54" w14:textId="5FE57632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4,705</w:t>
            </w:r>
          </w:p>
        </w:tc>
        <w:tc>
          <w:tcPr>
            <w:tcW w:w="236" w:type="dxa"/>
          </w:tcPr>
          <w:p w14:paraId="0466F461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CB9DDF0" w14:textId="00F4400C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99.00</w:t>
            </w:r>
          </w:p>
        </w:tc>
        <w:tc>
          <w:tcPr>
            <w:tcW w:w="236" w:type="dxa"/>
          </w:tcPr>
          <w:p w14:paraId="018442F1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A08C9AD" w14:textId="3549C4B5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99.00</w:t>
            </w:r>
          </w:p>
        </w:tc>
        <w:tc>
          <w:tcPr>
            <w:tcW w:w="236" w:type="dxa"/>
          </w:tcPr>
          <w:p w14:paraId="4E2DDF8B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E5B9CD" w14:textId="6A0C1E02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4,658</w:t>
            </w:r>
          </w:p>
        </w:tc>
        <w:tc>
          <w:tcPr>
            <w:tcW w:w="236" w:type="dxa"/>
            <w:vAlign w:val="bottom"/>
          </w:tcPr>
          <w:p w14:paraId="1815D34E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58050C" w14:textId="6DE8184A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4,658</w:t>
            </w:r>
          </w:p>
        </w:tc>
      </w:tr>
      <w:tr w:rsidR="0007757F" w:rsidRPr="0007757F" w14:paraId="7FF8FDF5" w14:textId="77777777" w:rsidTr="000A3570">
        <w:tc>
          <w:tcPr>
            <w:tcW w:w="2551" w:type="dxa"/>
            <w:vAlign w:val="bottom"/>
          </w:tcPr>
          <w:p w14:paraId="1DBA637E" w14:textId="7BF8C411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077" w:type="dxa"/>
          </w:tcPr>
          <w:p w14:paraId="1287964B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69D7397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1168587A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B16F418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9F2A43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7253BC1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725F22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0B89DA7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84E4A4" w14:textId="1186C3AE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331,136</w:t>
            </w:r>
          </w:p>
        </w:tc>
        <w:tc>
          <w:tcPr>
            <w:tcW w:w="236" w:type="dxa"/>
            <w:vAlign w:val="center"/>
          </w:tcPr>
          <w:p w14:paraId="56441A4E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DB1FB0E" w14:textId="7A0D954B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325,787</w:t>
            </w:r>
          </w:p>
        </w:tc>
      </w:tr>
      <w:tr w:rsidR="0007757F" w:rsidRPr="0007757F" w14:paraId="57AB06A7" w14:textId="77777777" w:rsidTr="000A3570">
        <w:tc>
          <w:tcPr>
            <w:tcW w:w="2551" w:type="dxa"/>
            <w:vAlign w:val="bottom"/>
          </w:tcPr>
          <w:p w14:paraId="09B54921" w14:textId="76254917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หัก ค่าเผื่อการด้อยค่า</w:t>
            </w:r>
          </w:p>
        </w:tc>
        <w:tc>
          <w:tcPr>
            <w:tcW w:w="1077" w:type="dxa"/>
          </w:tcPr>
          <w:p w14:paraId="0AC31AF5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9EDE3AB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36441FF1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E8A2E19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46177536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0CF86379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300CDE0B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8AF119A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433754" w14:textId="0F71F876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(</w:t>
            </w:r>
            <w:r w:rsidRPr="0007757F">
              <w:rPr>
                <w:rFonts w:ascii="Angsana New" w:hAnsi="Angsana New" w:cs="Angsana New"/>
                <w:color w:val="auto"/>
              </w:rPr>
              <w:t>4,658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00AE916C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40D921C" w14:textId="22557925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(</w:t>
            </w:r>
            <w:r w:rsidRPr="0007757F">
              <w:rPr>
                <w:rFonts w:ascii="Angsana New" w:hAnsi="Angsana New" w:cs="Angsana New"/>
                <w:color w:val="auto"/>
              </w:rPr>
              <w:t>4,658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07757F" w:rsidRPr="0007757F" w14:paraId="3314A875" w14:textId="77777777" w:rsidTr="000A3570">
        <w:tc>
          <w:tcPr>
            <w:tcW w:w="2551" w:type="dxa"/>
            <w:vAlign w:val="bottom"/>
          </w:tcPr>
          <w:p w14:paraId="4E44B179" w14:textId="441555B6" w:rsidR="0007757F" w:rsidRPr="0007757F" w:rsidRDefault="0007757F" w:rsidP="0007757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077" w:type="dxa"/>
          </w:tcPr>
          <w:p w14:paraId="3C595D8D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B66C7F5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4111E4C2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681CFC0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1D0BDA75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AC88EF2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2B20CEF4" w14:textId="77777777" w:rsidR="0007757F" w:rsidRPr="0007757F" w:rsidRDefault="0007757F" w:rsidP="0007757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24B035FE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41277" w14:textId="0185F5B9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326,478</w:t>
            </w:r>
          </w:p>
        </w:tc>
        <w:tc>
          <w:tcPr>
            <w:tcW w:w="236" w:type="dxa"/>
            <w:vAlign w:val="center"/>
          </w:tcPr>
          <w:p w14:paraId="781513C1" w14:textId="77777777" w:rsidR="0007757F" w:rsidRPr="0007757F" w:rsidRDefault="0007757F" w:rsidP="0007757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B99D" w14:textId="0B305C14" w:rsidR="0007757F" w:rsidRPr="0007757F" w:rsidRDefault="0007757F" w:rsidP="0007757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321,129</w:t>
            </w:r>
          </w:p>
        </w:tc>
      </w:tr>
    </w:tbl>
    <w:p w14:paraId="125F5F98" w14:textId="77777777" w:rsid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0DF4DAAB" w14:textId="21338871" w:rsidR="000A3570" w:rsidRDefault="000A3570" w:rsidP="000A35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C05D50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05D50">
        <w:rPr>
          <w:rFonts w:ascii="Angsana New" w:hAnsi="Angsana New"/>
          <w:sz w:val="30"/>
          <w:szCs w:val="30"/>
          <w:cs/>
        </w:rPr>
        <w:t xml:space="preserve">ร้อยละของการถือหุ้นทั้งทางตรงและทางอ้อมรวมกันผ่านบริษัทย่อยอีกสองแห่ง (ซึ่งบริษัทถือหุ้นร้อยละ </w:t>
      </w:r>
      <w:r w:rsidRPr="00C05D50">
        <w:rPr>
          <w:rFonts w:ascii="Angsana New" w:hAnsi="Angsana New"/>
          <w:sz w:val="30"/>
          <w:szCs w:val="30"/>
        </w:rPr>
        <w:t xml:space="preserve">99.99) </w:t>
      </w:r>
      <w:r w:rsidRPr="00C05D50">
        <w:rPr>
          <w:rFonts w:ascii="Angsana New" w:hAnsi="Angsana New"/>
          <w:sz w:val="30"/>
          <w:szCs w:val="30"/>
          <w:cs/>
        </w:rPr>
        <w:t>เท่ากับร้อย</w:t>
      </w:r>
      <w:r w:rsidRPr="004A5D9B">
        <w:rPr>
          <w:rFonts w:ascii="Angsana New" w:hAnsi="Angsana New"/>
          <w:sz w:val="30"/>
          <w:szCs w:val="30"/>
          <w:cs/>
        </w:rPr>
        <w:t xml:space="preserve">ละ </w:t>
      </w:r>
      <w:r>
        <w:rPr>
          <w:rFonts w:ascii="Angsana New" w:hAnsi="Angsana New"/>
          <w:sz w:val="30"/>
          <w:szCs w:val="30"/>
        </w:rPr>
        <w:t>93.45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05D50">
        <w:rPr>
          <w:rFonts w:ascii="Angsana New" w:hAnsi="Angsana New"/>
          <w:sz w:val="30"/>
          <w:szCs w:val="30"/>
          <w:cs/>
        </w:rPr>
        <w:t>ร้อย</w:t>
      </w:r>
      <w:r w:rsidRPr="004A5D9B">
        <w:rPr>
          <w:rFonts w:ascii="Angsana New" w:hAnsi="Angsana New"/>
          <w:sz w:val="30"/>
          <w:szCs w:val="30"/>
          <w:cs/>
        </w:rPr>
        <w:t xml:space="preserve">ละ </w:t>
      </w:r>
      <w:r>
        <w:rPr>
          <w:rFonts w:ascii="Angsana New" w:hAnsi="Angsana New"/>
          <w:sz w:val="30"/>
          <w:szCs w:val="30"/>
        </w:rPr>
        <w:t>86.89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06E3E3A8" w14:textId="77777777" w:rsidR="000A3570" w:rsidRDefault="000A3570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0A346656" w14:textId="48F22BC7" w:rsidR="000A3570" w:rsidRPr="000A3570" w:rsidRDefault="000A3570" w:rsidP="000A35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cs/>
          <w:lang w:eastAsia="zh-CN"/>
        </w:rPr>
      </w:pPr>
      <w:r w:rsidRPr="000A3570">
        <w:rPr>
          <w:rFonts w:ascii="Angsana New" w:hAnsi="Angsana New"/>
          <w:sz w:val="30"/>
          <w:szCs w:val="30"/>
        </w:rPr>
        <w:t>Mingalab</w:t>
      </w:r>
      <w:r>
        <w:rPr>
          <w:rFonts w:ascii="Angsana New" w:hAnsi="Angsana New"/>
          <w:sz w:val="30"/>
          <w:szCs w:val="30"/>
        </w:rPr>
        <w:t xml:space="preserve">a </w:t>
      </w:r>
      <w:r w:rsidRPr="000A3570">
        <w:rPr>
          <w:rFonts w:ascii="Angsana New" w:hAnsi="Angsana New"/>
          <w:sz w:val="30"/>
          <w:szCs w:val="30"/>
        </w:rPr>
        <w:t>Thitikorn Microfinance</w:t>
      </w:r>
      <w:r w:rsidRPr="000A3570">
        <w:rPr>
          <w:rFonts w:ascii="Angsana New" w:hAnsi="Angsana New" w:hint="cs"/>
          <w:sz w:val="30"/>
          <w:szCs w:val="30"/>
          <w:cs/>
        </w:rPr>
        <w:t xml:space="preserve"> </w:t>
      </w:r>
      <w:r w:rsidRPr="000A3570">
        <w:rPr>
          <w:rFonts w:ascii="Angsana New" w:hAnsi="Angsana New"/>
          <w:sz w:val="30"/>
          <w:szCs w:val="30"/>
        </w:rPr>
        <w:t>Co., Ltd. (</w:t>
      </w:r>
      <w:r w:rsidRPr="000A3570">
        <w:rPr>
          <w:rFonts w:ascii="Angsana New" w:hAnsi="Angsana New"/>
          <w:sz w:val="30"/>
          <w:szCs w:val="30"/>
          <w:cs/>
        </w:rPr>
        <w:t>ประเทศพม่า)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ได้เลิกกิจการแล้วซึ่งรอการถอนเงิน</w:t>
      </w:r>
      <w:r w:rsidR="00C83F42">
        <w:rPr>
          <w:rFonts w:ascii="Angsana New" w:hAnsi="Angsana New" w:hint="cs"/>
          <w:sz w:val="30"/>
          <w:szCs w:val="30"/>
          <w:cs/>
        </w:rPr>
        <w:t>ออก</w:t>
      </w:r>
      <w:r>
        <w:rPr>
          <w:rFonts w:ascii="Angsana New" w:hAnsi="Angsana New" w:hint="cs"/>
          <w:sz w:val="30"/>
          <w:szCs w:val="30"/>
          <w:cs/>
        </w:rPr>
        <w:t xml:space="preserve"> (ซึ่งเป็นทรัพย์สินเพียงอย่างเดียว) จากประเทศพม่า</w:t>
      </w:r>
    </w:p>
    <w:p w14:paraId="7B5E4952" w14:textId="77777777" w:rsidR="000A3570" w:rsidRDefault="000A3570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24BC9375" w14:textId="77777777" w:rsidR="00A93DAD" w:rsidRP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E1470E1" w14:textId="77777777" w:rsidR="000A3570" w:rsidRDefault="000A3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133E6A9" w14:textId="7EBA59D0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581070B5" w14:textId="77777777" w:rsidR="00A245CE" w:rsidRPr="00A245CE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4"/>
          <w:szCs w:val="24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5" w:type="dxa"/>
          </w:tcPr>
          <w:p w14:paraId="722102E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536C0A09" w14:textId="77777777">
        <w:tc>
          <w:tcPr>
            <w:tcW w:w="3936" w:type="dxa"/>
          </w:tcPr>
          <w:p w14:paraId="6478E13A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59083023"/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78" w:type="dxa"/>
            <w:vAlign w:val="center"/>
          </w:tcPr>
          <w:p w14:paraId="0C655F37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235" w:type="dxa"/>
          </w:tcPr>
          <w:p w14:paraId="67161A36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55F866A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86,090</w:t>
            </w:r>
          </w:p>
        </w:tc>
        <w:tc>
          <w:tcPr>
            <w:tcW w:w="235" w:type="dxa"/>
          </w:tcPr>
          <w:p w14:paraId="3588029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77777777" w:rsidR="00482B41" w:rsidRPr="00B73DD0" w:rsidRDefault="00482B4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102,587</w:t>
            </w:r>
          </w:p>
        </w:tc>
      </w:tr>
      <w:bookmarkEnd w:id="4"/>
      <w:tr w:rsidR="00A649FA" w:rsidRPr="00A65910" w14:paraId="34879846" w14:textId="77777777" w:rsidTr="00D44D2B">
        <w:tc>
          <w:tcPr>
            <w:tcW w:w="3936" w:type="dxa"/>
          </w:tcPr>
          <w:p w14:paraId="72C9EF55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7EF7794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8CB519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B05EC1E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D4001B4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8E492E" w14:textId="092B1166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249,675</w:t>
            </w:r>
          </w:p>
        </w:tc>
        <w:tc>
          <w:tcPr>
            <w:tcW w:w="235" w:type="dxa"/>
          </w:tcPr>
          <w:p w14:paraId="2C9A4E0B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6B0B7CA" w14:textId="5CD509BE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249,675</w:t>
            </w:r>
          </w:p>
        </w:tc>
      </w:tr>
      <w:tr w:rsidR="00A649FA" w:rsidRPr="00A65910" w14:paraId="2FC6B626" w14:textId="77777777" w:rsidTr="00C4288D">
        <w:tc>
          <w:tcPr>
            <w:tcW w:w="3936" w:type="dxa"/>
          </w:tcPr>
          <w:p w14:paraId="50E991BE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08AA171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782D849C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(6,450)</w:t>
            </w:r>
          </w:p>
        </w:tc>
        <w:tc>
          <w:tcPr>
            <w:tcW w:w="235" w:type="dxa"/>
          </w:tcPr>
          <w:p w14:paraId="1F8FDB15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73E3A858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(6,450)</w:t>
            </w:r>
          </w:p>
        </w:tc>
      </w:tr>
      <w:tr w:rsidR="00A649FA" w:rsidRPr="00A65910" w14:paraId="31B28DCB" w14:textId="77777777" w:rsidTr="00BC609B">
        <w:tc>
          <w:tcPr>
            <w:tcW w:w="3936" w:type="dxa"/>
          </w:tcPr>
          <w:p w14:paraId="75469D0E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7412F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01D55320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235" w:type="dxa"/>
          </w:tcPr>
          <w:p w14:paraId="4F65AF3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571541EF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(33,893)</w:t>
            </w:r>
          </w:p>
        </w:tc>
        <w:tc>
          <w:tcPr>
            <w:tcW w:w="235" w:type="dxa"/>
          </w:tcPr>
          <w:p w14:paraId="735EB671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7A7B154C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3981">
              <w:rPr>
                <w:rFonts w:ascii="Angsana New" w:hAnsi="Angsana New"/>
                <w:sz w:val="30"/>
                <w:szCs w:val="30"/>
              </w:rPr>
              <w:t>34,196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49FA" w:rsidRPr="00A65910" w14:paraId="10984D2D" w14:textId="77777777" w:rsidTr="00D44D2B">
        <w:tc>
          <w:tcPr>
            <w:tcW w:w="3936" w:type="dxa"/>
          </w:tcPr>
          <w:p w14:paraId="29F67260" w14:textId="77777777" w:rsidR="00A649FA" w:rsidRPr="00B73DD0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73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3DD0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E873E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000CDF45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  <w:tc>
          <w:tcPr>
            <w:tcW w:w="235" w:type="dxa"/>
          </w:tcPr>
          <w:p w14:paraId="04DC9FD5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0E6028D4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295,422</w:t>
            </w:r>
          </w:p>
        </w:tc>
        <w:tc>
          <w:tcPr>
            <w:tcW w:w="235" w:type="dxa"/>
          </w:tcPr>
          <w:p w14:paraId="6E58D5E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5F3EB4D3" w:rsidR="00A649FA" w:rsidRPr="0080285C" w:rsidRDefault="00903981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311,616</w:t>
            </w:r>
          </w:p>
        </w:tc>
      </w:tr>
      <w:tr w:rsidR="00482B41" w:rsidRPr="00A65910" w14:paraId="03345067" w14:textId="77777777" w:rsidTr="00BC609B">
        <w:tc>
          <w:tcPr>
            <w:tcW w:w="3936" w:type="dxa"/>
          </w:tcPr>
          <w:p w14:paraId="3DD57CE2" w14:textId="77777777" w:rsidR="00482B41" w:rsidRPr="00303883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482B41" w:rsidRPr="00303883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82B41" w:rsidRPr="00A65910" w14:paraId="579D4018" w14:textId="77777777" w:rsidTr="00BC609B">
        <w:tc>
          <w:tcPr>
            <w:tcW w:w="3936" w:type="dxa"/>
          </w:tcPr>
          <w:p w14:paraId="08FD4448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78895637" w14:textId="77777777" w:rsidTr="00BC609B">
        <w:tc>
          <w:tcPr>
            <w:tcW w:w="3936" w:type="dxa"/>
          </w:tcPr>
          <w:p w14:paraId="46B0C524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0687C98D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86,090</w:t>
            </w:r>
          </w:p>
        </w:tc>
        <w:tc>
          <w:tcPr>
            <w:tcW w:w="235" w:type="dxa"/>
          </w:tcPr>
          <w:p w14:paraId="188DCE8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86,090</w:t>
            </w:r>
          </w:p>
        </w:tc>
      </w:tr>
      <w:tr w:rsidR="00903981" w:rsidRPr="00A65910" w14:paraId="4692610C" w14:textId="77777777" w:rsidTr="00D44D2B">
        <w:tc>
          <w:tcPr>
            <w:tcW w:w="3936" w:type="dxa"/>
          </w:tcPr>
          <w:p w14:paraId="47BD8267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C407E29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34D571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2ED3521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1C0E1A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C55D07D" w14:textId="47C25705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249,675</w:t>
            </w:r>
          </w:p>
        </w:tc>
        <w:tc>
          <w:tcPr>
            <w:tcW w:w="235" w:type="dxa"/>
          </w:tcPr>
          <w:p w14:paraId="132C2B79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08C6F31" w14:textId="460BC74A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249,675</w:t>
            </w:r>
          </w:p>
        </w:tc>
      </w:tr>
      <w:tr w:rsidR="00903981" w:rsidRPr="00A65910" w14:paraId="0A31D627" w14:textId="77777777" w:rsidTr="00D44D2B">
        <w:tc>
          <w:tcPr>
            <w:tcW w:w="3936" w:type="dxa"/>
          </w:tcPr>
          <w:p w14:paraId="78A1F6AD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05912DB1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(6,450)</w:t>
            </w:r>
          </w:p>
        </w:tc>
        <w:tc>
          <w:tcPr>
            <w:tcW w:w="235" w:type="dxa"/>
          </w:tcPr>
          <w:p w14:paraId="3B5BCF54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4CE9313B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(6,450)</w:t>
            </w:r>
          </w:p>
        </w:tc>
      </w:tr>
      <w:tr w:rsidR="00903981" w:rsidRPr="00A65910" w14:paraId="3EA8A24C" w14:textId="77777777" w:rsidTr="00BC609B">
        <w:tc>
          <w:tcPr>
            <w:tcW w:w="3936" w:type="dxa"/>
          </w:tcPr>
          <w:p w14:paraId="34F15230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5" w:name="_Hlk159083055"/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8EAC1D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674AF0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3821A18" w14:textId="2D928EBB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(33,893)</w:t>
            </w:r>
          </w:p>
        </w:tc>
        <w:tc>
          <w:tcPr>
            <w:tcW w:w="235" w:type="dxa"/>
          </w:tcPr>
          <w:p w14:paraId="712FDAF7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F0242D" w14:textId="29128BFC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(33,893)</w:t>
            </w:r>
          </w:p>
        </w:tc>
      </w:tr>
      <w:bookmarkEnd w:id="5"/>
      <w:tr w:rsidR="00903981" w:rsidRPr="00A65910" w14:paraId="2971795C" w14:textId="77777777" w:rsidTr="00B73DD0">
        <w:tc>
          <w:tcPr>
            <w:tcW w:w="3936" w:type="dxa"/>
          </w:tcPr>
          <w:p w14:paraId="6667102E" w14:textId="77777777" w:rsidR="00903981" w:rsidRPr="00B73DD0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73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3DD0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6A7A74F2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295,422</w:t>
            </w:r>
          </w:p>
        </w:tc>
        <w:tc>
          <w:tcPr>
            <w:tcW w:w="235" w:type="dxa"/>
          </w:tcPr>
          <w:p w14:paraId="1ED3F37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47911D6F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295,422</w:t>
            </w:r>
          </w:p>
        </w:tc>
      </w:tr>
    </w:tbl>
    <w:p w14:paraId="53BEDE1F" w14:textId="77777777" w:rsidR="00A245CE" w:rsidRDefault="00A245CE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14995B8" w14:textId="358F410A" w:rsidR="003D0E2B" w:rsidRPr="00B73DD0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B73DD0">
        <w:rPr>
          <w:rFonts w:ascii="Angsana New" w:hAnsi="Angsana New" w:cs="Angsana New" w:hint="cs"/>
          <w:sz w:val="30"/>
          <w:szCs w:val="30"/>
          <w:cs/>
        </w:rPr>
        <w:t>จำนวนค่าเช่าตามสัญญาที่จะได้รับจากสินทรัพย์ให้เช่า มีดังนี้</w:t>
      </w:r>
    </w:p>
    <w:p w14:paraId="7F015868" w14:textId="77777777" w:rsidR="003D0E2B" w:rsidRPr="00A245CE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color w:val="000000"/>
          <w:sz w:val="24"/>
          <w:szCs w:val="24"/>
          <w:highlight w:val="yellow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369"/>
        <w:gridCol w:w="239"/>
        <w:gridCol w:w="1321"/>
      </w:tblGrid>
      <w:tr w:rsidR="003D0E2B" w:rsidRPr="00A65910" w14:paraId="5BED83E1" w14:textId="77777777">
        <w:trPr>
          <w:cantSplit/>
          <w:trHeight w:val="395"/>
        </w:trPr>
        <w:tc>
          <w:tcPr>
            <w:tcW w:w="3686" w:type="dxa"/>
          </w:tcPr>
          <w:p w14:paraId="71A98032" w14:textId="77777777" w:rsidR="003D0E2B" w:rsidRPr="00B73DD0" w:rsidRDefault="003D0E2B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EA7F1A2" w14:textId="77777777" w:rsidR="003D0E2B" w:rsidRPr="00B73DD0" w:rsidRDefault="003D0E2B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D0E2B" w:rsidRPr="00A65910" w14:paraId="345BE813" w14:textId="77777777">
        <w:trPr>
          <w:cantSplit/>
          <w:trHeight w:val="352"/>
        </w:trPr>
        <w:tc>
          <w:tcPr>
            <w:tcW w:w="3686" w:type="dxa"/>
          </w:tcPr>
          <w:p w14:paraId="41E93923" w14:textId="77777777" w:rsidR="003D0E2B" w:rsidRPr="00B73DD0" w:rsidRDefault="003D0E2B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1CADC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1016E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BE34E" w14:textId="77777777" w:rsidR="003D0E2B" w:rsidRPr="00B73DD0" w:rsidRDefault="003D0E2B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B73DD0"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837125" w:rsidRPr="00A65910" w14:paraId="6A986BDA" w14:textId="77777777" w:rsidTr="00837125">
        <w:trPr>
          <w:cantSplit/>
          <w:trHeight w:val="352"/>
        </w:trPr>
        <w:tc>
          <w:tcPr>
            <w:tcW w:w="3686" w:type="dxa"/>
          </w:tcPr>
          <w:p w14:paraId="44E2F859" w14:textId="77777777" w:rsidR="00837125" w:rsidRPr="00B73DD0" w:rsidRDefault="00837125" w:rsidP="00837125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5E37D6" w14:textId="77777777" w:rsidR="00837125" w:rsidRPr="00B73DD0" w:rsidRDefault="001754C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90EDDA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A018741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31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7AEB841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4DF882D" w14:textId="77777777" w:rsidR="00837125" w:rsidRPr="00B73DD0" w:rsidRDefault="001754C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6E781C22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0DC32E0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31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37125" w:rsidRPr="00A65910" w14:paraId="0DF8B243" w14:textId="77777777" w:rsidTr="00837125">
        <w:trPr>
          <w:cantSplit/>
          <w:trHeight w:val="352"/>
        </w:trPr>
        <w:tc>
          <w:tcPr>
            <w:tcW w:w="3686" w:type="dxa"/>
          </w:tcPr>
          <w:p w14:paraId="746E780A" w14:textId="77777777" w:rsidR="00837125" w:rsidRPr="00B73DD0" w:rsidRDefault="00837125" w:rsidP="00837125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FFFC69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3832DD3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A81BDC9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E5AA275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6174590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45D45DBC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F1CC684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D0E2B" w:rsidRPr="00A65910" w14:paraId="56266348" w14:textId="77777777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DB7501" w14:textId="77777777" w:rsidR="003D0E2B" w:rsidRPr="00482B41" w:rsidRDefault="003D0E2B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62477D6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1629BB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5D4BAE5E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6D3845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68148D06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77316D6" w14:textId="77777777" w:rsidR="003D0E2B" w:rsidRPr="00482B41" w:rsidRDefault="003D0E2B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15401305" w14:textId="77777777" w:rsidR="003D0E2B" w:rsidRPr="00482B41" w:rsidRDefault="003D0E2B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837125" w:rsidRPr="00A65910" w14:paraId="29E2F3EB" w14:textId="77777777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9BBB167" w14:textId="77777777" w:rsidR="00837125" w:rsidRPr="00B73DD0" w:rsidRDefault="008371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</w:t>
            </w:r>
            <w:r w:rsidR="005A76B8"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หนึ่ง</w:t>
            </w: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09173A4" w14:textId="773FC5BA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91,</w:t>
            </w:r>
            <w:r w:rsidR="00F13A68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0E2F65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63D2734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28,516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15FD4A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1DA2BC0D" w14:textId="7C3FF674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91,042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7151319" w14:textId="77777777" w:rsidR="00837125" w:rsidRPr="00A65910" w:rsidRDefault="00837125" w:rsidP="0083712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4E8A476D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</w:tr>
      <w:tr w:rsidR="00837125" w:rsidRPr="00A65910" w14:paraId="1064DC5C" w14:textId="77777777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B4579D" w14:textId="77777777" w:rsidR="00837125" w:rsidRPr="00B73DD0" w:rsidRDefault="008371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</w:t>
            </w:r>
            <w:r w:rsidR="009D1FF7"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หนึ่งปี</w:t>
            </w: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ไม่เกิน</w:t>
            </w:r>
            <w:r w:rsidR="009D1FF7"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สอง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B91E253" w14:textId="3ED6C627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A45E27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6ABCBA09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12,734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39CA20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750C2C2D" w14:textId="3D6CA935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F07B288" w14:textId="77777777" w:rsidR="00837125" w:rsidRPr="00A65910" w:rsidRDefault="00837125" w:rsidP="0083712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1558F2BC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12,664</w:t>
            </w:r>
          </w:p>
        </w:tc>
      </w:tr>
      <w:tr w:rsidR="00837125" w:rsidRPr="00A65910" w14:paraId="5A128BC2" w14:textId="77777777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666288" w14:textId="77777777" w:rsidR="00837125" w:rsidRPr="00B73DD0" w:rsidRDefault="008371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EBC38" w14:textId="07F6355A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</w:t>
            </w:r>
            <w:r w:rsidR="00F13A68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E78EC1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C56DC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41,250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7CFA1C" w14:textId="77777777" w:rsidR="00837125" w:rsidRPr="00A6591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3C2E4" w14:textId="5E64BC3D" w:rsidR="00837125" w:rsidRPr="0080285C" w:rsidRDefault="00D60D64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106,308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A85995" w14:textId="77777777" w:rsidR="00837125" w:rsidRPr="00A65910" w:rsidRDefault="00837125" w:rsidP="0083712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157D1" w14:textId="77777777" w:rsidR="00837125" w:rsidRPr="00B73DD0" w:rsidRDefault="00837125" w:rsidP="0083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40,760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0E5EFB">
        <w:tc>
          <w:tcPr>
            <w:tcW w:w="3794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0E5EFB">
        <w:tc>
          <w:tcPr>
            <w:tcW w:w="3794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6516EA">
        <w:tc>
          <w:tcPr>
            <w:tcW w:w="3794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77777777" w:rsidR="006516EA" w:rsidRPr="00B73DD0" w:rsidRDefault="001754C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77777777" w:rsidR="006516EA" w:rsidRPr="00B73DD0" w:rsidRDefault="001754C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6516EA">
        <w:tc>
          <w:tcPr>
            <w:tcW w:w="3794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61F05" w:rsidRPr="00B73DD0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61F05" w:rsidRPr="00B73DD0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2566</w:t>
            </w:r>
          </w:p>
        </w:tc>
      </w:tr>
      <w:tr w:rsidR="006516EA" w:rsidRPr="00A65910" w14:paraId="05B5F096" w14:textId="77777777" w:rsidTr="000E5EFB">
        <w:tc>
          <w:tcPr>
            <w:tcW w:w="3794" w:type="dxa"/>
          </w:tcPr>
          <w:p w14:paraId="4820ADFD" w14:textId="77777777" w:rsidR="006516EA" w:rsidRPr="00482B41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516EA" w:rsidRPr="00A65910" w14:paraId="5873ECF8" w14:textId="77777777" w:rsidTr="000E5EFB">
        <w:tc>
          <w:tcPr>
            <w:tcW w:w="3794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0E5EFB">
        <w:tc>
          <w:tcPr>
            <w:tcW w:w="3794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46B25" w:rsidRPr="00A65910" w14:paraId="147FFEF7" w14:textId="77777777" w:rsidTr="000E5EFB">
        <w:tc>
          <w:tcPr>
            <w:tcW w:w="3794" w:type="dxa"/>
          </w:tcPr>
          <w:p w14:paraId="55AF6BBD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1FA6967A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43,447</w:t>
            </w:r>
          </w:p>
        </w:tc>
        <w:tc>
          <w:tcPr>
            <w:tcW w:w="236" w:type="dxa"/>
          </w:tcPr>
          <w:p w14:paraId="371CD3B8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</w:rPr>
              <w:t>71</w:t>
            </w:r>
            <w:r w:rsidRPr="00B73DD0">
              <w:rPr>
                <w:rFonts w:ascii="Angsana New" w:hAnsi="Angsana New"/>
                <w:sz w:val="30"/>
                <w:szCs w:val="30"/>
              </w:rPr>
              <w:t>,618</w:t>
            </w:r>
          </w:p>
        </w:tc>
        <w:tc>
          <w:tcPr>
            <w:tcW w:w="236" w:type="dxa"/>
          </w:tcPr>
          <w:p w14:paraId="72ABB93A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271822D1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27,477</w:t>
            </w:r>
          </w:p>
        </w:tc>
        <w:tc>
          <w:tcPr>
            <w:tcW w:w="236" w:type="dxa"/>
          </w:tcPr>
          <w:p w14:paraId="00716B26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54,228</w:t>
            </w:r>
          </w:p>
        </w:tc>
      </w:tr>
      <w:tr w:rsidR="00946B25" w:rsidRPr="00A65910" w14:paraId="2826E212" w14:textId="77777777" w:rsidTr="000E5EFB">
        <w:tc>
          <w:tcPr>
            <w:tcW w:w="3794" w:type="dxa"/>
          </w:tcPr>
          <w:p w14:paraId="0D64F7B4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0A0A8636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3,576</w:t>
            </w:r>
          </w:p>
        </w:tc>
        <w:tc>
          <w:tcPr>
            <w:tcW w:w="236" w:type="dxa"/>
          </w:tcPr>
          <w:p w14:paraId="33631586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236" w:type="dxa"/>
          </w:tcPr>
          <w:p w14:paraId="039AF449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12816A34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36" w:type="dxa"/>
          </w:tcPr>
          <w:p w14:paraId="3C24CF2C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946B25" w:rsidRPr="00A65910" w14:paraId="218B201C" w14:textId="77777777" w:rsidTr="00D44D2B">
        <w:tc>
          <w:tcPr>
            <w:tcW w:w="3794" w:type="dxa"/>
          </w:tcPr>
          <w:p w14:paraId="76BB9AB0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75" w:type="dxa"/>
            <w:vAlign w:val="bottom"/>
          </w:tcPr>
          <w:p w14:paraId="162A3D16" w14:textId="50CB68FC" w:rsidR="00946B25" w:rsidRPr="0080285C" w:rsidRDefault="00903981" w:rsidP="0014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76453D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A1C141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354BCCEF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14:paraId="60E66216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946B25" w:rsidRPr="00A65910" w14:paraId="292658A6" w14:textId="77777777" w:rsidTr="000E5EFB">
        <w:tc>
          <w:tcPr>
            <w:tcW w:w="3794" w:type="dxa"/>
          </w:tcPr>
          <w:p w14:paraId="715B971B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2F167F57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8,828</w:t>
            </w:r>
          </w:p>
        </w:tc>
        <w:tc>
          <w:tcPr>
            <w:tcW w:w="236" w:type="dxa"/>
          </w:tcPr>
          <w:p w14:paraId="3D05A6FF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  <w:tc>
          <w:tcPr>
            <w:tcW w:w="236" w:type="dxa"/>
          </w:tcPr>
          <w:p w14:paraId="7EA1F028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0A427C1F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8,828</w:t>
            </w:r>
          </w:p>
        </w:tc>
        <w:tc>
          <w:tcPr>
            <w:tcW w:w="236" w:type="dxa"/>
          </w:tcPr>
          <w:p w14:paraId="4ABD3AA3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</w:tr>
      <w:tr w:rsidR="00946B25" w:rsidRPr="00A65910" w14:paraId="508FB971" w14:textId="77777777" w:rsidTr="000E5EFB">
        <w:tc>
          <w:tcPr>
            <w:tcW w:w="3794" w:type="dxa"/>
          </w:tcPr>
          <w:p w14:paraId="3F238EDA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946B25" w:rsidRPr="0080285C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946B25" w:rsidRPr="0080285C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B25" w:rsidRPr="00A65910" w14:paraId="6AA0DF9F" w14:textId="77777777" w:rsidTr="000E5EFB">
        <w:tc>
          <w:tcPr>
            <w:tcW w:w="3794" w:type="dxa"/>
          </w:tcPr>
          <w:p w14:paraId="34CA1259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4629FD6F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7,859</w:t>
            </w:r>
          </w:p>
        </w:tc>
        <w:tc>
          <w:tcPr>
            <w:tcW w:w="236" w:type="dxa"/>
          </w:tcPr>
          <w:p w14:paraId="6311250A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9,293</w:t>
            </w:r>
          </w:p>
        </w:tc>
        <w:tc>
          <w:tcPr>
            <w:tcW w:w="236" w:type="dxa"/>
          </w:tcPr>
          <w:p w14:paraId="1E68FD94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20BE0644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</w:t>
            </w:r>
            <w:r w:rsidR="00915E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A6AFDAD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8,701</w:t>
            </w:r>
          </w:p>
        </w:tc>
      </w:tr>
      <w:tr w:rsidR="00946B25" w:rsidRPr="00A65910" w14:paraId="2AFE8D6F" w14:textId="77777777" w:rsidTr="000E5EFB">
        <w:tc>
          <w:tcPr>
            <w:tcW w:w="3794" w:type="dxa"/>
          </w:tcPr>
          <w:p w14:paraId="38AFBACB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9DC407" w14:textId="5425D4B4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0C9A2F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B316D9" w14:textId="70865D65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32CD66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946B25" w:rsidRPr="00A65910" w14:paraId="3E848017" w14:textId="77777777" w:rsidTr="000E5EFB">
        <w:tc>
          <w:tcPr>
            <w:tcW w:w="3794" w:type="dxa"/>
          </w:tcPr>
          <w:p w14:paraId="0284AAD4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73A5ACCD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70,693</w:t>
            </w:r>
          </w:p>
        </w:tc>
        <w:tc>
          <w:tcPr>
            <w:tcW w:w="236" w:type="dxa"/>
          </w:tcPr>
          <w:p w14:paraId="5427B7F1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100,586</w:t>
            </w:r>
          </w:p>
        </w:tc>
        <w:tc>
          <w:tcPr>
            <w:tcW w:w="236" w:type="dxa"/>
          </w:tcPr>
          <w:p w14:paraId="2E8E7B5D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531C5207" w:rsidR="00946B25" w:rsidRPr="0080285C" w:rsidRDefault="00903981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52,76</w:t>
            </w:r>
            <w:r w:rsidR="00915E7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0217247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83,536</w:t>
            </w:r>
          </w:p>
        </w:tc>
      </w:tr>
      <w:tr w:rsidR="00482B41" w:rsidRPr="00A65910" w14:paraId="5A9CECA0" w14:textId="77777777" w:rsidTr="00482B41">
        <w:tc>
          <w:tcPr>
            <w:tcW w:w="3794" w:type="dxa"/>
          </w:tcPr>
          <w:p w14:paraId="33AAC592" w14:textId="77777777" w:rsidR="00482B41" w:rsidRPr="00B73DD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</w:tcPr>
          <w:p w14:paraId="396A3E77" w14:textId="77777777" w:rsidR="00482B41" w:rsidRPr="00A6591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BEB3F8F" w14:textId="77777777" w:rsidR="00482B41" w:rsidRPr="00A6591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AF2331B" w14:textId="77777777" w:rsidR="00482B41" w:rsidRPr="00B73DD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6AB3" w14:textId="77777777" w:rsidR="00482B41" w:rsidRPr="00A6591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6CD3157" w14:textId="77777777" w:rsidR="00482B41" w:rsidRPr="00A6591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8EAA80E" w14:textId="77777777" w:rsidR="00482B41" w:rsidRPr="00A65910" w:rsidRDefault="00482B41" w:rsidP="00F80F8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D3DE592" w14:textId="77777777" w:rsidR="00482B41" w:rsidRPr="00B73DD0" w:rsidRDefault="00482B41" w:rsidP="00F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7F8CEFE0" w14:textId="77777777" w:rsidTr="000E5EFB">
        <w:tc>
          <w:tcPr>
            <w:tcW w:w="3794" w:type="dxa"/>
          </w:tcPr>
          <w:p w14:paraId="7C33697E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B62F84A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EDC0FE9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B5B6676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76B0C8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68C26B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DF773F0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9279BB2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4C97E6BB" w14:textId="77777777" w:rsidTr="000E5EFB">
        <w:tc>
          <w:tcPr>
            <w:tcW w:w="3794" w:type="dxa"/>
          </w:tcPr>
          <w:p w14:paraId="5CDB5A16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661BE59E" w14:textId="53E26A12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(7,717)</w:t>
            </w:r>
          </w:p>
        </w:tc>
        <w:tc>
          <w:tcPr>
            <w:tcW w:w="236" w:type="dxa"/>
          </w:tcPr>
          <w:p w14:paraId="5744C041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3906000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(10,857)</w:t>
            </w:r>
          </w:p>
        </w:tc>
        <w:tc>
          <w:tcPr>
            <w:tcW w:w="236" w:type="dxa"/>
          </w:tcPr>
          <w:p w14:paraId="54BF8012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1A1027D" w14:textId="38C11F62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(3,912)</w:t>
            </w:r>
          </w:p>
        </w:tc>
        <w:tc>
          <w:tcPr>
            <w:tcW w:w="236" w:type="dxa"/>
          </w:tcPr>
          <w:p w14:paraId="28E947FC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87B4878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(6,065)</w:t>
            </w:r>
          </w:p>
        </w:tc>
      </w:tr>
      <w:tr w:rsidR="00482B41" w:rsidRPr="00A65910" w14:paraId="07FE5F4F" w14:textId="77777777" w:rsidTr="000E5EFB">
        <w:tc>
          <w:tcPr>
            <w:tcW w:w="3794" w:type="dxa"/>
          </w:tcPr>
          <w:p w14:paraId="7A7B642E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BF2727" w14:textId="2FE54022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(10,846)</w:t>
            </w:r>
          </w:p>
        </w:tc>
        <w:tc>
          <w:tcPr>
            <w:tcW w:w="236" w:type="dxa"/>
          </w:tcPr>
          <w:p w14:paraId="424DF97B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68B641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(13,753)</w:t>
            </w:r>
          </w:p>
        </w:tc>
        <w:tc>
          <w:tcPr>
            <w:tcW w:w="236" w:type="dxa"/>
          </w:tcPr>
          <w:p w14:paraId="0024BBE6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C4929B1" w14:textId="5B8F1B0D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(10,846)</w:t>
            </w:r>
          </w:p>
        </w:tc>
        <w:tc>
          <w:tcPr>
            <w:tcW w:w="236" w:type="dxa"/>
          </w:tcPr>
          <w:p w14:paraId="3DD13B8D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E666B1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(13,753)</w:t>
            </w:r>
          </w:p>
        </w:tc>
      </w:tr>
      <w:tr w:rsidR="00482B41" w:rsidRPr="00A65910" w14:paraId="454B561F" w14:textId="77777777" w:rsidTr="000E5EFB">
        <w:tc>
          <w:tcPr>
            <w:tcW w:w="3794" w:type="dxa"/>
          </w:tcPr>
          <w:p w14:paraId="449B065B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4FB4CB" w14:textId="6C82F107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(18,563)</w:t>
            </w:r>
          </w:p>
        </w:tc>
        <w:tc>
          <w:tcPr>
            <w:tcW w:w="236" w:type="dxa"/>
          </w:tcPr>
          <w:p w14:paraId="2ED77A28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B762308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(24,610)</w:t>
            </w:r>
          </w:p>
        </w:tc>
        <w:tc>
          <w:tcPr>
            <w:tcW w:w="236" w:type="dxa"/>
          </w:tcPr>
          <w:p w14:paraId="1E2A9CDC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3D06B2D" w14:textId="4E02E18F" w:rsidR="00482B41" w:rsidRPr="0080285C" w:rsidRDefault="0090398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(14,758)</w:t>
            </w:r>
          </w:p>
        </w:tc>
        <w:tc>
          <w:tcPr>
            <w:tcW w:w="236" w:type="dxa"/>
          </w:tcPr>
          <w:p w14:paraId="4DAC9396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0A6AD18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(19,818)</w:t>
            </w:r>
          </w:p>
        </w:tc>
      </w:tr>
      <w:tr w:rsidR="00482B41" w:rsidRPr="00A65910" w14:paraId="305D40D8" w14:textId="77777777" w:rsidTr="000E5EFB">
        <w:tc>
          <w:tcPr>
            <w:tcW w:w="3794" w:type="dxa"/>
          </w:tcPr>
          <w:p w14:paraId="7633CC62" w14:textId="77777777" w:rsidR="00482B41" w:rsidRPr="005D46FB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34C5BC" w14:textId="77777777" w:rsidR="00482B41" w:rsidRPr="0080285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929A22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2FE637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9F99FB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3E30F65" w14:textId="77777777" w:rsidR="00482B41" w:rsidRPr="0080285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8D26E08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D408AB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2B41" w:rsidRPr="00A65910" w14:paraId="48742FA9" w14:textId="77777777" w:rsidTr="00B73DD0">
        <w:tc>
          <w:tcPr>
            <w:tcW w:w="3794" w:type="dxa"/>
          </w:tcPr>
          <w:p w14:paraId="048D6534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704159" w14:textId="07D7EA3E" w:rsidR="00482B41" w:rsidRPr="0080285C" w:rsidRDefault="00F67250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52,130</w:t>
            </w:r>
          </w:p>
        </w:tc>
        <w:tc>
          <w:tcPr>
            <w:tcW w:w="236" w:type="dxa"/>
          </w:tcPr>
          <w:p w14:paraId="5087DBC8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07076971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75,976</w:t>
            </w:r>
          </w:p>
        </w:tc>
        <w:tc>
          <w:tcPr>
            <w:tcW w:w="236" w:type="dxa"/>
          </w:tcPr>
          <w:p w14:paraId="4264C91A" w14:textId="77777777" w:rsidR="00482B41" w:rsidRPr="00A6591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2F83B500" w14:textId="7E6CBEC7" w:rsidR="00482B41" w:rsidRPr="0080285C" w:rsidRDefault="00F67250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</w:t>
            </w:r>
            <w:r w:rsidR="00915E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C39092" w14:textId="77777777" w:rsidR="00482B41" w:rsidRPr="00A65910" w:rsidRDefault="00482B41" w:rsidP="00482B4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6B8E2D7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63,718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67A4D17F" w14:textId="77777777" w:rsidR="00A245CE" w:rsidRDefault="00A245CE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312104A1" w14:textId="77777777" w:rsidR="00A245CE" w:rsidRPr="00400391" w:rsidRDefault="00A245CE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60AA3F09" w14:textId="77777777" w:rsidR="00A245CE" w:rsidRDefault="00A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5ABB5B4B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6C7E55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cs/>
          <w:lang w:eastAsia="zh-CN"/>
        </w:rPr>
      </w:pPr>
    </w:p>
    <w:p w14:paraId="40DCB14B" w14:textId="77777777" w:rsidR="00636475" w:rsidRPr="006C7E55" w:rsidRDefault="00636475" w:rsidP="0063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4F7E7E"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6C7E55">
        <w:rPr>
          <w:rFonts w:ascii="Angsana New" w:hAnsi="Angsana New"/>
          <w:sz w:val="30"/>
          <w:szCs w:val="30"/>
          <w:cs/>
        </w:rPr>
        <w:t>สำหรับ</w:t>
      </w:r>
      <w:r w:rsidR="006C7E55" w:rsidRPr="006C7E55">
        <w:rPr>
          <w:rFonts w:ascii="Angsana New" w:hAnsi="Angsana New"/>
          <w:sz w:val="30"/>
          <w:szCs w:val="30"/>
          <w:cs/>
        </w:rPr>
        <w:t>งวด</w:t>
      </w:r>
      <w:r w:rsidR="001754C5">
        <w:rPr>
          <w:rFonts w:ascii="Angsana New" w:hAnsi="Angsana New"/>
          <w:sz w:val="30"/>
          <w:szCs w:val="30"/>
          <w:cs/>
        </w:rPr>
        <w:t>เก้าเดือน</w:t>
      </w:r>
      <w:r w:rsidR="006C7E55" w:rsidRPr="006C7E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3230C9" w:rsidRPr="006C7E55">
        <w:rPr>
          <w:rFonts w:ascii="Angsana New" w:hAnsi="Angsana New"/>
          <w:sz w:val="30"/>
          <w:szCs w:val="30"/>
          <w:cs/>
        </w:rPr>
        <w:t xml:space="preserve"> </w:t>
      </w:r>
      <w:r w:rsidR="003230C9" w:rsidRPr="006C7E55">
        <w:rPr>
          <w:rFonts w:ascii="Angsana New" w:hAnsi="Angsana New"/>
          <w:sz w:val="30"/>
          <w:szCs w:val="30"/>
        </w:rPr>
        <w:t xml:space="preserve">2567 </w:t>
      </w:r>
      <w:r w:rsidRPr="006C7E55">
        <w:rPr>
          <w:rFonts w:ascii="Angsana New" w:hAnsi="Angsana New"/>
          <w:sz w:val="30"/>
          <w:szCs w:val="30"/>
          <w:cs/>
        </w:rPr>
        <w:t>มีดังนี้</w:t>
      </w:r>
    </w:p>
    <w:p w14:paraId="6D8A5E63" w14:textId="77777777" w:rsidR="00907300" w:rsidRPr="00A65910" w:rsidRDefault="0090730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6345"/>
        <w:gridCol w:w="1418"/>
        <w:gridCol w:w="236"/>
        <w:gridCol w:w="1323"/>
      </w:tblGrid>
      <w:tr w:rsidR="00E2260E" w:rsidRPr="00A65910" w14:paraId="23925070" w14:textId="77777777" w:rsidTr="00E2260E">
        <w:tc>
          <w:tcPr>
            <w:tcW w:w="6345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E2260E">
        <w:tc>
          <w:tcPr>
            <w:tcW w:w="6345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E2260E">
        <w:tc>
          <w:tcPr>
            <w:tcW w:w="6345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A65910" w14:paraId="44946146" w14:textId="77777777" w:rsidTr="00E2260E">
        <w:tc>
          <w:tcPr>
            <w:tcW w:w="6345" w:type="dxa"/>
          </w:tcPr>
          <w:p w14:paraId="6F94BCAF" w14:textId="77777777" w:rsidR="00E2260E" w:rsidRPr="00A6591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6C7E55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6C7E55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6C7E55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2260E" w:rsidRPr="00A65910" w14:paraId="304B00B4" w14:textId="77777777" w:rsidTr="00E2260E">
        <w:tc>
          <w:tcPr>
            <w:tcW w:w="6345" w:type="dxa"/>
          </w:tcPr>
          <w:p w14:paraId="0B6481EA" w14:textId="77777777" w:rsidR="00E2260E" w:rsidRPr="00A65910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ยอดคงเหลือ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77777777" w:rsidR="00E2260E" w:rsidRPr="006C7E55" w:rsidRDefault="00E2260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6C7E55">
              <w:rPr>
                <w:rFonts w:ascii="Angsana New" w:hAnsi="Angsana New"/>
                <w:sz w:val="30"/>
                <w:szCs w:val="30"/>
              </w:rPr>
              <w:t>46,466</w:t>
            </w:r>
          </w:p>
        </w:tc>
        <w:tc>
          <w:tcPr>
            <w:tcW w:w="236" w:type="dxa"/>
          </w:tcPr>
          <w:p w14:paraId="785B90D6" w14:textId="77777777" w:rsidR="00E2260E" w:rsidRPr="006C7E55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77777777" w:rsidR="00E2260E" w:rsidRPr="006C7E55" w:rsidRDefault="00E2260E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6C7E55">
              <w:rPr>
                <w:rFonts w:ascii="Angsana New" w:hAnsi="Angsana New"/>
                <w:sz w:val="30"/>
                <w:szCs w:val="30"/>
              </w:rPr>
              <w:t>43,508</w:t>
            </w:r>
          </w:p>
        </w:tc>
      </w:tr>
      <w:tr w:rsidR="00E2260E" w:rsidRPr="00A65910" w14:paraId="63A71C2A" w14:textId="77777777" w:rsidTr="000F2961">
        <w:trPr>
          <w:trHeight w:hRule="exact" w:val="227"/>
        </w:trPr>
        <w:tc>
          <w:tcPr>
            <w:tcW w:w="6345" w:type="dxa"/>
          </w:tcPr>
          <w:p w14:paraId="4866BCC0" w14:textId="77777777" w:rsidR="00E2260E" w:rsidRPr="00A65910" w:rsidRDefault="00E2260E" w:rsidP="00400391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63F6E8" w14:textId="77777777" w:rsidR="00E2260E" w:rsidRPr="00A6591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223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E03DE00" w14:textId="77777777" w:rsidR="00E2260E" w:rsidRPr="00A6591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6876ED" w14:textId="77777777" w:rsidR="00E2260E" w:rsidRPr="00A6591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2428E" w:rsidRPr="00A65910" w14:paraId="32F3E1DD" w14:textId="77777777" w:rsidTr="00E2260E">
        <w:tc>
          <w:tcPr>
            <w:tcW w:w="6345" w:type="dxa"/>
          </w:tcPr>
          <w:p w14:paraId="1CF06EB2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39E3B139" w:rsidR="00B2428E" w:rsidRPr="0080285C" w:rsidRDefault="00D642A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2,421</w:t>
            </w:r>
          </w:p>
        </w:tc>
        <w:tc>
          <w:tcPr>
            <w:tcW w:w="236" w:type="dxa"/>
          </w:tcPr>
          <w:p w14:paraId="1FB01151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758464CC" w:rsidR="00B2428E" w:rsidRPr="0080285C" w:rsidRDefault="00A542B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</w:tr>
      <w:tr w:rsidR="00B2428E" w:rsidRPr="00A65910" w14:paraId="339445AC" w14:textId="77777777" w:rsidTr="00E2260E">
        <w:tc>
          <w:tcPr>
            <w:tcW w:w="6345" w:type="dxa"/>
          </w:tcPr>
          <w:p w14:paraId="512CA131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031564A0" w:rsidR="00B2428E" w:rsidRPr="0080285C" w:rsidRDefault="00D642A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36" w:type="dxa"/>
          </w:tcPr>
          <w:p w14:paraId="415D5C15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089EEE55" w:rsidR="00B2428E" w:rsidRPr="0080285C" w:rsidRDefault="00A542B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B2428E" w:rsidRPr="00A65910" w14:paraId="5A7B4ED8" w14:textId="77777777" w:rsidTr="00C63D1C">
        <w:tc>
          <w:tcPr>
            <w:tcW w:w="6345" w:type="dxa"/>
          </w:tcPr>
          <w:p w14:paraId="5A419E84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6DE39E1B" w:rsidR="00B2428E" w:rsidRPr="0080285C" w:rsidRDefault="00D642A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236" w:type="dxa"/>
          </w:tcPr>
          <w:p w14:paraId="00363B7D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67D1E08F" w:rsidR="00B2428E" w:rsidRPr="0080285C" w:rsidRDefault="00A542B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</w:tr>
      <w:tr w:rsidR="00A8000C" w:rsidRPr="00A65910" w14:paraId="296F1D98" w14:textId="77777777" w:rsidTr="00C63D1C">
        <w:trPr>
          <w:trHeight w:hRule="exact" w:val="227"/>
        </w:trPr>
        <w:tc>
          <w:tcPr>
            <w:tcW w:w="6345" w:type="dxa"/>
          </w:tcPr>
          <w:p w14:paraId="478C87B7" w14:textId="77777777" w:rsidR="00A8000C" w:rsidRPr="003716A7" w:rsidRDefault="00A8000C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</w:tcPr>
          <w:p w14:paraId="753F49C0" w14:textId="77777777" w:rsidR="00A8000C" w:rsidRPr="0080285C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7FD3587" w14:textId="77777777" w:rsidR="00A8000C" w:rsidRPr="00A6591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23" w:type="dxa"/>
          </w:tcPr>
          <w:p w14:paraId="67FB295F" w14:textId="77777777" w:rsidR="00A8000C" w:rsidRPr="0080285C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428E" w:rsidRPr="00A65910" w14:paraId="296D0F71" w14:textId="77777777" w:rsidTr="00E2260E">
        <w:tc>
          <w:tcPr>
            <w:tcW w:w="6345" w:type="dxa"/>
          </w:tcPr>
          <w:p w14:paraId="26CF2244" w14:textId="77777777" w:rsidR="00B2428E" w:rsidRPr="003716A7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4EC3A5F6" w:rsidR="00B2428E" w:rsidRPr="0080285C" w:rsidRDefault="00E14A68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42A2">
              <w:rPr>
                <w:rFonts w:ascii="Angsana New" w:hAnsi="Angsana New"/>
                <w:sz w:val="30"/>
                <w:szCs w:val="30"/>
              </w:rPr>
              <w:t>10,361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FA106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654AFD53" w:rsidR="00B2428E" w:rsidRPr="0080285C" w:rsidRDefault="00E14A68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42B6">
              <w:rPr>
                <w:rFonts w:ascii="Angsana New" w:hAnsi="Angsana New"/>
                <w:sz w:val="30"/>
                <w:szCs w:val="30"/>
              </w:rPr>
              <w:t>10,120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428E" w:rsidRPr="00A65910" w14:paraId="3CED74B6" w14:textId="77777777" w:rsidTr="00E2260E">
        <w:trPr>
          <w:trHeight w:hRule="exact" w:val="227"/>
        </w:trPr>
        <w:tc>
          <w:tcPr>
            <w:tcW w:w="6345" w:type="dxa"/>
          </w:tcPr>
          <w:p w14:paraId="57F62483" w14:textId="77777777" w:rsidR="00B2428E" w:rsidRPr="00A6591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E393DA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BD900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4B0C7CA" w14:textId="77777777" w:rsidR="00B2428E" w:rsidRPr="0080285C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428E" w:rsidRPr="00A65910" w14:paraId="460169FA" w14:textId="77777777" w:rsidTr="00E2260E">
        <w:tc>
          <w:tcPr>
            <w:tcW w:w="6345" w:type="dxa"/>
          </w:tcPr>
          <w:p w14:paraId="7CA34C58" w14:textId="77777777" w:rsidR="00B2428E" w:rsidRPr="00A6591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1754C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6C7E55" w:rsidRPr="006C7E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C7E55" w:rsidRPr="006C7E5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69773AB6" w:rsidR="00B2428E" w:rsidRPr="0080285C" w:rsidRDefault="00F67250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39,295</w:t>
            </w:r>
          </w:p>
        </w:tc>
        <w:tc>
          <w:tcPr>
            <w:tcW w:w="236" w:type="dxa"/>
          </w:tcPr>
          <w:p w14:paraId="76CA1D23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7F522BBE" w:rsidR="00B2428E" w:rsidRPr="0080285C" w:rsidRDefault="00F67250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35,778</w:t>
            </w:r>
          </w:p>
        </w:tc>
      </w:tr>
    </w:tbl>
    <w:p w14:paraId="3F4B707D" w14:textId="77777777" w:rsidR="00E8701D" w:rsidRPr="00A65910" w:rsidRDefault="00E8701D" w:rsidP="00E8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C79B247" w14:textId="77777777" w:rsidR="00903981" w:rsidRDefault="00903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4C274EFD" w14:textId="3FE5584F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รายได้อื่น</w:t>
      </w:r>
    </w:p>
    <w:p w14:paraId="1B0E291D" w14:textId="77777777" w:rsidR="00A30CD0" w:rsidRPr="00A65910" w:rsidRDefault="00A30CD0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618"/>
        <w:gridCol w:w="1168"/>
        <w:gridCol w:w="255"/>
        <w:gridCol w:w="1304"/>
        <w:gridCol w:w="252"/>
        <w:gridCol w:w="1308"/>
        <w:gridCol w:w="255"/>
        <w:gridCol w:w="1304"/>
      </w:tblGrid>
      <w:tr w:rsidR="006C7E55" w:rsidRPr="00A43E33" w14:paraId="3EEDF5EB" w14:textId="77777777">
        <w:tc>
          <w:tcPr>
            <w:tcW w:w="361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>
        <w:tc>
          <w:tcPr>
            <w:tcW w:w="361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E55" w:rsidRPr="00A43E33" w14:paraId="12E474C6" w14:textId="77777777">
        <w:tc>
          <w:tcPr>
            <w:tcW w:w="3618" w:type="dxa"/>
            <w:vAlign w:val="bottom"/>
          </w:tcPr>
          <w:p w14:paraId="021A78A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C940140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5" w:type="dxa"/>
            <w:vAlign w:val="bottom"/>
          </w:tcPr>
          <w:p w14:paraId="6500D8E1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8D1E68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vAlign w:val="bottom"/>
          </w:tcPr>
          <w:p w14:paraId="7CD4607B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A8653AE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5" w:type="dxa"/>
            <w:vAlign w:val="bottom"/>
          </w:tcPr>
          <w:p w14:paraId="0E4523F0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806D0E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7E55" w:rsidRPr="00903981" w14:paraId="0C6C9080" w14:textId="77777777">
        <w:tc>
          <w:tcPr>
            <w:tcW w:w="3618" w:type="dxa"/>
            <w:vAlign w:val="bottom"/>
          </w:tcPr>
          <w:p w14:paraId="61609CB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68" w:type="dxa"/>
            <w:vAlign w:val="bottom"/>
          </w:tcPr>
          <w:p w14:paraId="526992BD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2D32F12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8" w:type="dxa"/>
            <w:vAlign w:val="bottom"/>
          </w:tcPr>
          <w:p w14:paraId="33EA52AA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F72119C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161A5CF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C7E55" w:rsidRPr="00A43E33" w14:paraId="013912B5" w14:textId="77777777">
        <w:tc>
          <w:tcPr>
            <w:tcW w:w="3618" w:type="dxa"/>
            <w:vAlign w:val="bottom"/>
          </w:tcPr>
          <w:p w14:paraId="3BF03725" w14:textId="77777777" w:rsidR="006C7E55" w:rsidRPr="00E702FB" w:rsidRDefault="006C7E5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</w:p>
        </w:tc>
        <w:tc>
          <w:tcPr>
            <w:tcW w:w="1168" w:type="dxa"/>
            <w:vAlign w:val="bottom"/>
          </w:tcPr>
          <w:p w14:paraId="09806C93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5892379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4E9D9FF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A5CD452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64A089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24D" w:rsidRPr="00A43E33" w14:paraId="388A4B5F" w14:textId="77777777">
        <w:tc>
          <w:tcPr>
            <w:tcW w:w="3618" w:type="dxa"/>
            <w:vAlign w:val="bottom"/>
          </w:tcPr>
          <w:p w14:paraId="058F488E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68" w:type="dxa"/>
            <w:vAlign w:val="bottom"/>
          </w:tcPr>
          <w:p w14:paraId="64DF15CC" w14:textId="04520DAA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51,922</w:t>
            </w:r>
          </w:p>
        </w:tc>
        <w:tc>
          <w:tcPr>
            <w:tcW w:w="255" w:type="dxa"/>
            <w:vAlign w:val="bottom"/>
          </w:tcPr>
          <w:p w14:paraId="5D5430DF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1E3BBF9" w14:textId="27259EC3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21,321</w:t>
            </w:r>
          </w:p>
        </w:tc>
        <w:tc>
          <w:tcPr>
            <w:tcW w:w="252" w:type="dxa"/>
            <w:vAlign w:val="bottom"/>
          </w:tcPr>
          <w:p w14:paraId="18AEF495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AE9C9A8" w14:textId="08C1E2CF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32,182</w:t>
            </w:r>
          </w:p>
        </w:tc>
        <w:tc>
          <w:tcPr>
            <w:tcW w:w="255" w:type="dxa"/>
            <w:vAlign w:val="bottom"/>
          </w:tcPr>
          <w:p w14:paraId="45E9EE20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610F07" w14:textId="546C156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18,967</w:t>
            </w:r>
          </w:p>
        </w:tc>
      </w:tr>
      <w:tr w:rsidR="0094024D" w:rsidRPr="00A43E33" w14:paraId="384C0F88" w14:textId="77777777">
        <w:tc>
          <w:tcPr>
            <w:tcW w:w="3618" w:type="dxa"/>
            <w:vAlign w:val="bottom"/>
          </w:tcPr>
          <w:p w14:paraId="2C7A4E75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68" w:type="dxa"/>
            <w:vAlign w:val="bottom"/>
          </w:tcPr>
          <w:p w14:paraId="6B20BB43" w14:textId="3CE5651A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9,151</w:t>
            </w:r>
          </w:p>
        </w:tc>
        <w:tc>
          <w:tcPr>
            <w:tcW w:w="255" w:type="dxa"/>
            <w:vAlign w:val="bottom"/>
          </w:tcPr>
          <w:p w14:paraId="61BCF498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0063C8" w14:textId="69485AB5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16,152</w:t>
            </w:r>
          </w:p>
        </w:tc>
        <w:tc>
          <w:tcPr>
            <w:tcW w:w="252" w:type="dxa"/>
            <w:vAlign w:val="bottom"/>
          </w:tcPr>
          <w:p w14:paraId="0F00AD1A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7FD6FD3" w14:textId="51215F55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8,636</w:t>
            </w:r>
          </w:p>
        </w:tc>
        <w:tc>
          <w:tcPr>
            <w:tcW w:w="255" w:type="dxa"/>
            <w:vAlign w:val="bottom"/>
          </w:tcPr>
          <w:p w14:paraId="40B7C007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44EA63B" w14:textId="517E023C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15,800</w:t>
            </w:r>
          </w:p>
        </w:tc>
      </w:tr>
      <w:tr w:rsidR="0094024D" w:rsidRPr="00A43E33" w14:paraId="694A89D1" w14:textId="77777777">
        <w:tc>
          <w:tcPr>
            <w:tcW w:w="3618" w:type="dxa"/>
            <w:vAlign w:val="bottom"/>
          </w:tcPr>
          <w:p w14:paraId="58FCB609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68" w:type="dxa"/>
            <w:vAlign w:val="bottom"/>
          </w:tcPr>
          <w:p w14:paraId="71E06B1B" w14:textId="09EF12B7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255" w:type="dxa"/>
            <w:vAlign w:val="bottom"/>
          </w:tcPr>
          <w:p w14:paraId="4979E3F8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2B6FFE" w14:textId="17CCB09E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32,797</w:t>
            </w:r>
          </w:p>
        </w:tc>
        <w:tc>
          <w:tcPr>
            <w:tcW w:w="252" w:type="dxa"/>
            <w:vAlign w:val="bottom"/>
          </w:tcPr>
          <w:p w14:paraId="71744760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14E3217E" w14:textId="03FF1375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22B0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55" w:type="dxa"/>
            <w:vAlign w:val="bottom"/>
          </w:tcPr>
          <w:p w14:paraId="68889CBD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BF1E0D1" w14:textId="6A288E43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</w:tr>
      <w:tr w:rsidR="0094024D" w:rsidRPr="00A43E33" w14:paraId="605B9BF8" w14:textId="77777777">
        <w:tc>
          <w:tcPr>
            <w:tcW w:w="3618" w:type="dxa"/>
            <w:vAlign w:val="bottom"/>
          </w:tcPr>
          <w:p w14:paraId="6B95F33C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68" w:type="dxa"/>
            <w:vAlign w:val="bottom"/>
          </w:tcPr>
          <w:p w14:paraId="72A13C9B" w14:textId="3547C320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6,255</w:t>
            </w:r>
          </w:p>
        </w:tc>
        <w:tc>
          <w:tcPr>
            <w:tcW w:w="255" w:type="dxa"/>
            <w:vAlign w:val="bottom"/>
          </w:tcPr>
          <w:p w14:paraId="2E9EF13C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2994611" w14:textId="22A04F3A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  <w:tc>
          <w:tcPr>
            <w:tcW w:w="252" w:type="dxa"/>
            <w:vAlign w:val="bottom"/>
          </w:tcPr>
          <w:p w14:paraId="6D21C7A6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3F52477" w14:textId="2AB4DCAA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5,720</w:t>
            </w:r>
          </w:p>
        </w:tc>
        <w:tc>
          <w:tcPr>
            <w:tcW w:w="255" w:type="dxa"/>
            <w:vAlign w:val="bottom"/>
          </w:tcPr>
          <w:p w14:paraId="2E84B822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498AE18" w14:textId="30E691B5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7,801</w:t>
            </w:r>
          </w:p>
        </w:tc>
      </w:tr>
      <w:tr w:rsidR="0094024D" w:rsidRPr="00A43E33" w14:paraId="1F1B5AB5" w14:textId="77777777">
        <w:tc>
          <w:tcPr>
            <w:tcW w:w="3618" w:type="dxa"/>
            <w:vAlign w:val="bottom"/>
          </w:tcPr>
          <w:p w14:paraId="357B5D59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68" w:type="dxa"/>
            <w:vAlign w:val="bottom"/>
          </w:tcPr>
          <w:p w14:paraId="58B8FA85" w14:textId="6D1523FD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4,469</w:t>
            </w:r>
          </w:p>
        </w:tc>
        <w:tc>
          <w:tcPr>
            <w:tcW w:w="255" w:type="dxa"/>
            <w:vAlign w:val="bottom"/>
          </w:tcPr>
          <w:p w14:paraId="4B6F9C54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3CD1E75" w14:textId="7B0C35E4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52" w:type="dxa"/>
            <w:vAlign w:val="bottom"/>
          </w:tcPr>
          <w:p w14:paraId="3F161D1C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E679443" w14:textId="00D0A46E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255" w:type="dxa"/>
            <w:vAlign w:val="bottom"/>
          </w:tcPr>
          <w:p w14:paraId="76AFA70D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BA8A053" w14:textId="18709FC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3,016</w:t>
            </w:r>
          </w:p>
        </w:tc>
      </w:tr>
      <w:tr w:rsidR="0094024D" w:rsidRPr="00A43E33" w14:paraId="0008B9C7" w14:textId="77777777">
        <w:tc>
          <w:tcPr>
            <w:tcW w:w="3618" w:type="dxa"/>
            <w:vAlign w:val="bottom"/>
          </w:tcPr>
          <w:p w14:paraId="7773A153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68" w:type="dxa"/>
            <w:vAlign w:val="bottom"/>
          </w:tcPr>
          <w:p w14:paraId="2A00E99C" w14:textId="5F128935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55" w:type="dxa"/>
            <w:vAlign w:val="bottom"/>
          </w:tcPr>
          <w:p w14:paraId="000ED447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3F249A9" w14:textId="323CE32B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2,396</w:t>
            </w:r>
          </w:p>
        </w:tc>
        <w:tc>
          <w:tcPr>
            <w:tcW w:w="252" w:type="dxa"/>
            <w:vAlign w:val="bottom"/>
          </w:tcPr>
          <w:p w14:paraId="1100B622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3580061" w14:textId="2BA1DD6A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  <w:tc>
          <w:tcPr>
            <w:tcW w:w="255" w:type="dxa"/>
            <w:vAlign w:val="bottom"/>
          </w:tcPr>
          <w:p w14:paraId="421374C3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F73296A" w14:textId="62B79EA3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</w:tr>
      <w:tr w:rsidR="0094024D" w:rsidRPr="00A43E33" w14:paraId="57B8DA06" w14:textId="77777777">
        <w:tc>
          <w:tcPr>
            <w:tcW w:w="3618" w:type="dxa"/>
            <w:vAlign w:val="bottom"/>
          </w:tcPr>
          <w:p w14:paraId="69CBBAEB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vAlign w:val="bottom"/>
          </w:tcPr>
          <w:p w14:paraId="47CEA8FB" w14:textId="141C7570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46149251" w14:textId="64E3C7C7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4C141419" w14:textId="3B938BB7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  <w:tc>
          <w:tcPr>
            <w:tcW w:w="255" w:type="dxa"/>
            <w:vAlign w:val="bottom"/>
          </w:tcPr>
          <w:p w14:paraId="3953F2F3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9C3562" w14:textId="394DC52E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9,307</w:t>
            </w:r>
          </w:p>
        </w:tc>
      </w:tr>
      <w:tr w:rsidR="0094024D" w:rsidRPr="00A43E33" w14:paraId="0EBD68BE" w14:textId="77777777">
        <w:tc>
          <w:tcPr>
            <w:tcW w:w="3618" w:type="dxa"/>
            <w:vAlign w:val="bottom"/>
          </w:tcPr>
          <w:p w14:paraId="699107D2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E5F5DA" w14:textId="1181625A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11,042</w:t>
            </w:r>
          </w:p>
        </w:tc>
        <w:tc>
          <w:tcPr>
            <w:tcW w:w="255" w:type="dxa"/>
            <w:vAlign w:val="bottom"/>
          </w:tcPr>
          <w:p w14:paraId="4015A1FC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8F408B5" w14:textId="1174115C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3,7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52" w:type="dxa"/>
            <w:vAlign w:val="bottom"/>
          </w:tcPr>
          <w:p w14:paraId="64FEB828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AEBBD69" w14:textId="64365929" w:rsidR="0094024D" w:rsidRPr="0080285C" w:rsidRDefault="0090398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4,899</w:t>
            </w:r>
          </w:p>
        </w:tc>
        <w:tc>
          <w:tcPr>
            <w:tcW w:w="255" w:type="dxa"/>
            <w:vAlign w:val="bottom"/>
          </w:tcPr>
          <w:p w14:paraId="60CE27AE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D52370" w14:textId="77925A1D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3,3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94024D" w:rsidRPr="00A43E33" w14:paraId="4A13581A" w14:textId="77777777">
        <w:tc>
          <w:tcPr>
            <w:tcW w:w="3618" w:type="dxa"/>
            <w:vAlign w:val="bottom"/>
          </w:tcPr>
          <w:p w14:paraId="1367E777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2812D329" w:rsidR="0094024D" w:rsidRPr="0080285C" w:rsidRDefault="00F67250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96,148</w:t>
            </w:r>
          </w:p>
        </w:tc>
        <w:tc>
          <w:tcPr>
            <w:tcW w:w="255" w:type="dxa"/>
            <w:vAlign w:val="bottom"/>
          </w:tcPr>
          <w:p w14:paraId="499A0C66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2593BCC9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89,809</w:t>
            </w:r>
          </w:p>
        </w:tc>
        <w:tc>
          <w:tcPr>
            <w:tcW w:w="252" w:type="dxa"/>
            <w:vAlign w:val="bottom"/>
          </w:tcPr>
          <w:p w14:paraId="1A4008FF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3EB768F9" w:rsidR="0094024D" w:rsidRPr="0080285C" w:rsidRDefault="00F67250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65,739</w:t>
            </w:r>
          </w:p>
        </w:tc>
        <w:tc>
          <w:tcPr>
            <w:tcW w:w="255" w:type="dxa"/>
            <w:vAlign w:val="bottom"/>
          </w:tcPr>
          <w:p w14:paraId="66074DDE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0A9BF64C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63,466</w:t>
            </w:r>
          </w:p>
        </w:tc>
      </w:tr>
      <w:tr w:rsidR="00B736D1" w:rsidRPr="00A43E33" w14:paraId="6D1B5120" w14:textId="77777777">
        <w:tc>
          <w:tcPr>
            <w:tcW w:w="3618" w:type="dxa"/>
            <w:vAlign w:val="bottom"/>
          </w:tcPr>
          <w:p w14:paraId="6327BC74" w14:textId="77777777" w:rsidR="00B736D1" w:rsidRPr="00E702FB" w:rsidRDefault="00B736D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06759446" w14:textId="77777777" w:rsidR="00B736D1" w:rsidRPr="006C7E55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67C5E4A5" w14:textId="77777777" w:rsidR="00B736D1" w:rsidRPr="00E702FB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DE17605" w14:textId="77777777" w:rsidR="00B736D1" w:rsidRPr="00E702FB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3D795CC2" w14:textId="77777777" w:rsidR="00B736D1" w:rsidRPr="00E702FB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vAlign w:val="bottom"/>
          </w:tcPr>
          <w:p w14:paraId="73E84821" w14:textId="77777777" w:rsidR="00B736D1" w:rsidRPr="006C7E55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1240909" w14:textId="77777777" w:rsidR="00B736D1" w:rsidRPr="00E702FB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4E7B593D" w14:textId="77777777" w:rsidR="00B736D1" w:rsidRPr="00E702FB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36D1" w:rsidRPr="00A43E33" w14:paraId="495690B7" w14:textId="77777777">
        <w:tc>
          <w:tcPr>
            <w:tcW w:w="3618" w:type="dxa"/>
            <w:vAlign w:val="bottom"/>
          </w:tcPr>
          <w:p w14:paraId="4C041BE8" w14:textId="77777777" w:rsidR="00B736D1" w:rsidRPr="00E702FB" w:rsidRDefault="00B736D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 w:rsidR="001754C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เก้าเดือน</w:t>
            </w:r>
            <w:r w:rsidRPr="00E702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E702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68" w:type="dxa"/>
            <w:vAlign w:val="bottom"/>
          </w:tcPr>
          <w:p w14:paraId="54AF60AE" w14:textId="77777777" w:rsidR="00B736D1" w:rsidRPr="006C7E55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671CE566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A99735D" w14:textId="77777777" w:rsidR="00B736D1" w:rsidRPr="00A43E33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BEB938C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278836C1" w14:textId="77777777" w:rsidR="00B736D1" w:rsidRPr="006C7E55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2FA95C3C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0F4446A3" w14:textId="77777777" w:rsidR="00B736D1" w:rsidRPr="00A43E33" w:rsidRDefault="00B736D1" w:rsidP="00B7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24D" w:rsidRPr="00A43E33" w14:paraId="39A4A9F0" w14:textId="77777777">
        <w:tc>
          <w:tcPr>
            <w:tcW w:w="3618" w:type="dxa"/>
            <w:vAlign w:val="bottom"/>
          </w:tcPr>
          <w:p w14:paraId="18FA8A7C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68" w:type="dxa"/>
            <w:vAlign w:val="bottom"/>
          </w:tcPr>
          <w:p w14:paraId="5E9F6DE5" w14:textId="13B5E70C" w:rsidR="0094024D" w:rsidRPr="0080285C" w:rsidRDefault="00903981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141,938</w:t>
            </w:r>
          </w:p>
        </w:tc>
        <w:tc>
          <w:tcPr>
            <w:tcW w:w="255" w:type="dxa"/>
            <w:vAlign w:val="bottom"/>
          </w:tcPr>
          <w:p w14:paraId="2547C289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CFEBB2A" w14:textId="2C6DCD3D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71,787</w:t>
            </w:r>
          </w:p>
        </w:tc>
        <w:tc>
          <w:tcPr>
            <w:tcW w:w="252" w:type="dxa"/>
            <w:vAlign w:val="bottom"/>
          </w:tcPr>
          <w:p w14:paraId="635F1957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25C0BB3" w14:textId="60DD0689" w:rsidR="0094024D" w:rsidRPr="0080285C" w:rsidRDefault="00903981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89,615</w:t>
            </w:r>
          </w:p>
        </w:tc>
        <w:tc>
          <w:tcPr>
            <w:tcW w:w="255" w:type="dxa"/>
            <w:vAlign w:val="bottom"/>
          </w:tcPr>
          <w:p w14:paraId="3039BDDA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2351649" w14:textId="32A7EBBB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65,450</w:t>
            </w:r>
          </w:p>
        </w:tc>
      </w:tr>
      <w:tr w:rsidR="0094024D" w:rsidRPr="00A43E33" w14:paraId="313EEF7A" w14:textId="77777777">
        <w:tc>
          <w:tcPr>
            <w:tcW w:w="3618" w:type="dxa"/>
            <w:vAlign w:val="bottom"/>
          </w:tcPr>
          <w:p w14:paraId="7D183799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68" w:type="dxa"/>
            <w:vAlign w:val="bottom"/>
          </w:tcPr>
          <w:p w14:paraId="2519D980" w14:textId="5B376A34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20,237</w:t>
            </w:r>
          </w:p>
        </w:tc>
        <w:tc>
          <w:tcPr>
            <w:tcW w:w="255" w:type="dxa"/>
            <w:vAlign w:val="bottom"/>
          </w:tcPr>
          <w:p w14:paraId="6BB9D325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2E635DD" w14:textId="0B6759C8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43,297</w:t>
            </w:r>
          </w:p>
        </w:tc>
        <w:tc>
          <w:tcPr>
            <w:tcW w:w="252" w:type="dxa"/>
            <w:vAlign w:val="bottom"/>
          </w:tcPr>
          <w:p w14:paraId="64AD5033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7EAAA76" w14:textId="221B6941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18,566</w:t>
            </w:r>
          </w:p>
        </w:tc>
        <w:tc>
          <w:tcPr>
            <w:tcW w:w="255" w:type="dxa"/>
            <w:vAlign w:val="bottom"/>
          </w:tcPr>
          <w:p w14:paraId="309A6D53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F60D7AE" w14:textId="6F0B2166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41,776</w:t>
            </w:r>
          </w:p>
        </w:tc>
      </w:tr>
      <w:tr w:rsidR="0094024D" w:rsidRPr="00A43E33" w14:paraId="728C9592" w14:textId="77777777">
        <w:tc>
          <w:tcPr>
            <w:tcW w:w="3618" w:type="dxa"/>
            <w:vAlign w:val="bottom"/>
          </w:tcPr>
          <w:p w14:paraId="5675D6D0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68" w:type="dxa"/>
            <w:vAlign w:val="bottom"/>
          </w:tcPr>
          <w:p w14:paraId="01BECBF3" w14:textId="3762535E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47,821</w:t>
            </w:r>
          </w:p>
        </w:tc>
        <w:tc>
          <w:tcPr>
            <w:tcW w:w="255" w:type="dxa"/>
            <w:vAlign w:val="bottom"/>
          </w:tcPr>
          <w:p w14:paraId="0FA2C95A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73132B48" w14:textId="16EBFF1D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95,498</w:t>
            </w:r>
          </w:p>
        </w:tc>
        <w:tc>
          <w:tcPr>
            <w:tcW w:w="252" w:type="dxa"/>
            <w:vAlign w:val="bottom"/>
          </w:tcPr>
          <w:p w14:paraId="417052BB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0D22A73A" w14:textId="3A65F117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16,417</w:t>
            </w:r>
          </w:p>
        </w:tc>
        <w:tc>
          <w:tcPr>
            <w:tcW w:w="255" w:type="dxa"/>
            <w:vAlign w:val="bottom"/>
          </w:tcPr>
          <w:p w14:paraId="05762701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20C2F70E" w14:textId="190D364D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8,568</w:t>
            </w:r>
          </w:p>
        </w:tc>
      </w:tr>
      <w:tr w:rsidR="0094024D" w:rsidRPr="00A43E33" w14:paraId="19080FD1" w14:textId="77777777">
        <w:tc>
          <w:tcPr>
            <w:tcW w:w="3618" w:type="dxa"/>
            <w:vAlign w:val="bottom"/>
          </w:tcPr>
          <w:p w14:paraId="1652F8CE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68" w:type="dxa"/>
            <w:vAlign w:val="bottom"/>
          </w:tcPr>
          <w:p w14:paraId="081FA692" w14:textId="5C43E1E9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20,141</w:t>
            </w:r>
          </w:p>
        </w:tc>
        <w:tc>
          <w:tcPr>
            <w:tcW w:w="255" w:type="dxa"/>
            <w:vAlign w:val="bottom"/>
          </w:tcPr>
          <w:p w14:paraId="4145D733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F5DA728" w14:textId="76A6AA83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25,844</w:t>
            </w:r>
          </w:p>
        </w:tc>
        <w:tc>
          <w:tcPr>
            <w:tcW w:w="252" w:type="dxa"/>
            <w:vAlign w:val="bottom"/>
          </w:tcPr>
          <w:p w14:paraId="36E26506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64A7990" w14:textId="37D4C7A9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18,749</w:t>
            </w:r>
          </w:p>
        </w:tc>
        <w:tc>
          <w:tcPr>
            <w:tcW w:w="255" w:type="dxa"/>
            <w:vAlign w:val="bottom"/>
          </w:tcPr>
          <w:p w14:paraId="12264FC0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2CE2255" w14:textId="2AE8DF59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25,126</w:t>
            </w:r>
          </w:p>
        </w:tc>
      </w:tr>
      <w:tr w:rsidR="0094024D" w:rsidRPr="00A43E33" w14:paraId="192497D1" w14:textId="77777777">
        <w:tc>
          <w:tcPr>
            <w:tcW w:w="3618" w:type="dxa"/>
            <w:vAlign w:val="bottom"/>
          </w:tcPr>
          <w:p w14:paraId="65537ED8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14:paraId="4F360DF8" w14:textId="1707A6E5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55" w:type="dxa"/>
            <w:vAlign w:val="bottom"/>
          </w:tcPr>
          <w:p w14:paraId="67C2B357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366FF0D" w14:textId="72E85F85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16,202</w:t>
            </w:r>
          </w:p>
        </w:tc>
        <w:tc>
          <w:tcPr>
            <w:tcW w:w="252" w:type="dxa"/>
            <w:vAlign w:val="bottom"/>
          </w:tcPr>
          <w:p w14:paraId="11536586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nil"/>
            </w:tcBorders>
            <w:vAlign w:val="bottom"/>
          </w:tcPr>
          <w:p w14:paraId="476A8A50" w14:textId="5B07D12D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</w:t>
            </w:r>
          </w:p>
        </w:tc>
        <w:tc>
          <w:tcPr>
            <w:tcW w:w="255" w:type="dxa"/>
            <w:vAlign w:val="bottom"/>
          </w:tcPr>
          <w:p w14:paraId="5D490796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55B4EE3E" w14:textId="42CD15B9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9,259</w:t>
            </w:r>
          </w:p>
        </w:tc>
      </w:tr>
      <w:tr w:rsidR="0094024D" w:rsidRPr="00A43E33" w14:paraId="0945B3A1" w14:textId="77777777">
        <w:tc>
          <w:tcPr>
            <w:tcW w:w="3618" w:type="dxa"/>
            <w:vAlign w:val="bottom"/>
          </w:tcPr>
          <w:p w14:paraId="2BE0F7DB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68" w:type="dxa"/>
            <w:vAlign w:val="bottom"/>
          </w:tcPr>
          <w:p w14:paraId="7091589C" w14:textId="0CC98999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7,562</w:t>
            </w:r>
          </w:p>
        </w:tc>
        <w:tc>
          <w:tcPr>
            <w:tcW w:w="255" w:type="dxa"/>
            <w:vAlign w:val="bottom"/>
          </w:tcPr>
          <w:p w14:paraId="13014087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215253B" w14:textId="6B35FBA4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7,185</w:t>
            </w:r>
          </w:p>
        </w:tc>
        <w:tc>
          <w:tcPr>
            <w:tcW w:w="252" w:type="dxa"/>
            <w:vAlign w:val="bottom"/>
          </w:tcPr>
          <w:p w14:paraId="70420606" w14:textId="77777777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FEDF9DC" w14:textId="32533229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7,512</w:t>
            </w:r>
          </w:p>
        </w:tc>
        <w:tc>
          <w:tcPr>
            <w:tcW w:w="255" w:type="dxa"/>
            <w:vAlign w:val="bottom"/>
          </w:tcPr>
          <w:p w14:paraId="57973321" w14:textId="77777777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15A65" w14:textId="00282E8E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7,115</w:t>
            </w:r>
          </w:p>
        </w:tc>
      </w:tr>
      <w:tr w:rsidR="0094024D" w:rsidRPr="00A43E33" w14:paraId="4C74F594" w14:textId="77777777">
        <w:tc>
          <w:tcPr>
            <w:tcW w:w="3618" w:type="dxa"/>
            <w:vAlign w:val="bottom"/>
          </w:tcPr>
          <w:p w14:paraId="5208E048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vAlign w:val="bottom"/>
          </w:tcPr>
          <w:p w14:paraId="39911E39" w14:textId="2AB0654F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0F41320C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329B8D2" w14:textId="1103B346" w:rsidR="0094024D" w:rsidRPr="006D3581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2A42E8E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6F9A9E07" w14:textId="46F06D74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  <w:tc>
          <w:tcPr>
            <w:tcW w:w="255" w:type="dxa"/>
            <w:vAlign w:val="bottom"/>
          </w:tcPr>
          <w:p w14:paraId="19AD6557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2C15694A" w14:textId="208EACDE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27,045</w:t>
            </w:r>
          </w:p>
        </w:tc>
      </w:tr>
      <w:tr w:rsidR="0094024D" w:rsidRPr="00A43E33" w14:paraId="5ED97055" w14:textId="77777777">
        <w:tc>
          <w:tcPr>
            <w:tcW w:w="3618" w:type="dxa"/>
            <w:vAlign w:val="bottom"/>
          </w:tcPr>
          <w:p w14:paraId="3DFE035C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4D3BD08" w14:textId="54F4AE2A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33,154</w:t>
            </w:r>
          </w:p>
        </w:tc>
        <w:tc>
          <w:tcPr>
            <w:tcW w:w="255" w:type="dxa"/>
            <w:vAlign w:val="bottom"/>
          </w:tcPr>
          <w:p w14:paraId="5A07C93A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BF906E" w14:textId="56013F19" w:rsidR="0094024D" w:rsidRPr="006D3581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17,5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2" w:type="dxa"/>
            <w:vAlign w:val="bottom"/>
          </w:tcPr>
          <w:p w14:paraId="0B14CE6A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83F7520" w14:textId="04DEF7EA" w:rsidR="0094024D" w:rsidRPr="0080285C" w:rsidRDefault="00903981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12,310</w:t>
            </w:r>
          </w:p>
        </w:tc>
        <w:tc>
          <w:tcPr>
            <w:tcW w:w="255" w:type="dxa"/>
            <w:vAlign w:val="bottom"/>
          </w:tcPr>
          <w:p w14:paraId="757D2470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EBD865" w14:textId="1C8A8BBB" w:rsidR="0094024D" w:rsidRPr="00A43E33" w:rsidRDefault="0094024D" w:rsidP="0094024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32D7">
              <w:rPr>
                <w:rFonts w:ascii="Angsana New" w:hAnsi="Angsana New"/>
                <w:sz w:val="30"/>
                <w:szCs w:val="30"/>
              </w:rPr>
              <w:t>15,4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B736D1" w:rsidRPr="00A43E33" w14:paraId="73404075" w14:textId="77777777">
        <w:tc>
          <w:tcPr>
            <w:tcW w:w="3618" w:type="dxa"/>
            <w:vAlign w:val="bottom"/>
          </w:tcPr>
          <w:p w14:paraId="56B75E52" w14:textId="77777777" w:rsidR="00B736D1" w:rsidRPr="00A43E33" w:rsidRDefault="00B736D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A49C7" w14:textId="763D5332" w:rsidR="00B736D1" w:rsidRPr="0080285C" w:rsidRDefault="00F67250" w:rsidP="00B736D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284,666</w:t>
            </w:r>
          </w:p>
        </w:tc>
        <w:tc>
          <w:tcPr>
            <w:tcW w:w="255" w:type="dxa"/>
            <w:vAlign w:val="bottom"/>
          </w:tcPr>
          <w:p w14:paraId="46DD36E7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00D11" w14:textId="140727BF" w:rsidR="00B736D1" w:rsidRPr="00A43E33" w:rsidRDefault="0094024D" w:rsidP="00B736D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277,372</w:t>
            </w:r>
          </w:p>
        </w:tc>
        <w:tc>
          <w:tcPr>
            <w:tcW w:w="252" w:type="dxa"/>
            <w:vAlign w:val="bottom"/>
          </w:tcPr>
          <w:p w14:paraId="44521426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BE0E1" w14:textId="31C05061" w:rsidR="00B736D1" w:rsidRPr="0080285C" w:rsidRDefault="00F67250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197,130</w:t>
            </w:r>
          </w:p>
        </w:tc>
        <w:tc>
          <w:tcPr>
            <w:tcW w:w="255" w:type="dxa"/>
            <w:vAlign w:val="bottom"/>
          </w:tcPr>
          <w:p w14:paraId="5D4EE0DE" w14:textId="77777777" w:rsidR="00B736D1" w:rsidRPr="00A43E33" w:rsidRDefault="00B736D1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58947" w14:textId="77685789" w:rsidR="00B736D1" w:rsidRPr="00A43E33" w:rsidRDefault="0094024D" w:rsidP="00B736D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199,818</w:t>
            </w:r>
          </w:p>
        </w:tc>
      </w:tr>
    </w:tbl>
    <w:p w14:paraId="02F5B647" w14:textId="77777777" w:rsidR="006C7E55" w:rsidRDefault="006C7E55" w:rsidP="006C7E5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275E7951" w14:textId="77777777" w:rsidR="006C7E55" w:rsidRPr="00A65910" w:rsidRDefault="006C7E55" w:rsidP="006C7E5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6E60E2C1" w14:textId="6A51EED4" w:rsidR="00A30CD0" w:rsidRPr="00FA4239" w:rsidRDefault="00EE65A3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BA4376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/>
          <w:sz w:val="30"/>
          <w:szCs w:val="30"/>
          <w:cs/>
        </w:rPr>
        <w:t>อัตราภาษีเงินได้นิติบุคคลที่ประกาศใช้ในประเทศไทย กัมพูชา</w:t>
      </w:r>
      <w:r w:rsidR="001A7C08" w:rsidRPr="00FA4239">
        <w:rPr>
          <w:rFonts w:ascii="Angsana New" w:hAnsi="Angsana New"/>
          <w:sz w:val="30"/>
          <w:szCs w:val="30"/>
        </w:rPr>
        <w:t xml:space="preserve"> </w:t>
      </w:r>
      <w:r w:rsidRPr="00FA4239">
        <w:rPr>
          <w:rFonts w:ascii="Angsana New" w:hAnsi="Angsana New"/>
          <w:sz w:val="30"/>
          <w:szCs w:val="30"/>
          <w:cs/>
        </w:rPr>
        <w:t xml:space="preserve">และลาวมีอัตราเดียวกันคือร้อยละ </w:t>
      </w:r>
      <w:r w:rsidR="00161F05" w:rsidRPr="00FA4239">
        <w:rPr>
          <w:rFonts w:ascii="Angsana New" w:hAnsi="Angsana New"/>
          <w:sz w:val="30"/>
          <w:szCs w:val="30"/>
        </w:rPr>
        <w:t>20</w:t>
      </w:r>
      <w:r w:rsidR="008B2909" w:rsidRPr="00FA4239">
        <w:rPr>
          <w:rFonts w:ascii="Angsana New" w:hAnsi="Angsana New" w:hint="cs"/>
          <w:sz w:val="30"/>
          <w:szCs w:val="30"/>
          <w:cs/>
        </w:rPr>
        <w:t xml:space="preserve">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(สำหรับประเทศไทยกรณีเป็นกิจการขนาดกลางและขนาดย่อม </w:t>
      </w:r>
      <w:r w:rsidR="003C022F" w:rsidRPr="00FA4239">
        <w:rPr>
          <w:rFonts w:ascii="Angsana New" w:hAnsi="Angsana New"/>
          <w:sz w:val="30"/>
          <w:szCs w:val="30"/>
        </w:rPr>
        <w:t xml:space="preserve">(SME)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และมีกำไรสุทธิไม่เกิน </w:t>
      </w:r>
      <w:r w:rsidR="003C022F" w:rsidRPr="00FA4239">
        <w:rPr>
          <w:rFonts w:ascii="Angsana New" w:hAnsi="Angsana New"/>
          <w:sz w:val="30"/>
          <w:szCs w:val="30"/>
        </w:rPr>
        <w:t xml:space="preserve">3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ล้านบาทต่อปี มีอัตราร้อยละ </w:t>
      </w:r>
      <w:r w:rsidR="003C022F" w:rsidRPr="00FA4239">
        <w:rPr>
          <w:rFonts w:ascii="Angsana New" w:hAnsi="Angsana New"/>
          <w:sz w:val="30"/>
          <w:szCs w:val="30"/>
        </w:rPr>
        <w:t>15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)       </w:t>
      </w:r>
      <w:r w:rsidR="008B2909" w:rsidRPr="00FA4239">
        <w:rPr>
          <w:rFonts w:ascii="Angsana New" w:hAnsi="Angsana New" w:hint="cs"/>
          <w:sz w:val="30"/>
          <w:szCs w:val="30"/>
          <w:cs/>
        </w:rPr>
        <w:t xml:space="preserve">ส่วนประเทศพม่ามีอัตราร้อยละ </w:t>
      </w:r>
      <w:r w:rsidR="00161F05" w:rsidRPr="00FA4239">
        <w:rPr>
          <w:rFonts w:ascii="Angsana New" w:hAnsi="Angsana New" w:hint="cs"/>
          <w:sz w:val="30"/>
          <w:szCs w:val="30"/>
        </w:rPr>
        <w:t>22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25A8B5D8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>งวดสามเดือนและ</w:t>
      </w:r>
      <w:r w:rsidR="001754C5">
        <w:rPr>
          <w:rFonts w:ascii="Angsana New" w:hAnsi="Angsana New"/>
          <w:sz w:val="30"/>
          <w:szCs w:val="30"/>
          <w:cs/>
        </w:rPr>
        <w:t>เก้าเดือน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0B09C3" w:rsidRPr="00FA4239">
        <w:rPr>
          <w:rFonts w:ascii="Angsana New" w:hAnsi="Angsana New"/>
          <w:sz w:val="30"/>
          <w:szCs w:val="30"/>
        </w:rPr>
        <w:t xml:space="preserve"> 2567 </w:t>
      </w:r>
      <w:r w:rsidR="000B09C3" w:rsidRPr="00FA42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0B09C3" w:rsidRPr="00FA4239">
        <w:rPr>
          <w:rFonts w:ascii="Angsana New" w:hAnsi="Angsana New"/>
          <w:sz w:val="30"/>
          <w:szCs w:val="30"/>
        </w:rPr>
        <w:t>2566</w:t>
      </w:r>
      <w:r w:rsidR="003230C9" w:rsidRPr="00FA4239">
        <w:rPr>
          <w:rFonts w:ascii="Angsana New" w:hAnsi="Angsana New"/>
          <w:sz w:val="30"/>
          <w:szCs w:val="30"/>
          <w:cs/>
        </w:rPr>
        <w:t xml:space="preserve">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424"/>
        <w:gridCol w:w="1133"/>
        <w:gridCol w:w="236"/>
        <w:gridCol w:w="1178"/>
        <w:gridCol w:w="253"/>
        <w:gridCol w:w="1252"/>
        <w:gridCol w:w="253"/>
        <w:gridCol w:w="1194"/>
      </w:tblGrid>
      <w:tr w:rsidR="00FA4239" w:rsidRPr="008932D7" w14:paraId="16B6696E" w14:textId="77777777">
        <w:tc>
          <w:tcPr>
            <w:tcW w:w="4424" w:type="dxa"/>
          </w:tcPr>
          <w:p w14:paraId="219DA48B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bottom w:val="single" w:sz="4" w:space="0" w:color="auto"/>
            </w:tcBorders>
          </w:tcPr>
          <w:p w14:paraId="37BE32FA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งวดสามเดือน (พันบาท)</w:t>
            </w:r>
          </w:p>
        </w:tc>
      </w:tr>
      <w:tr w:rsidR="00FA4239" w:rsidRPr="008932D7" w14:paraId="10A3ECE0" w14:textId="77777777">
        <w:tc>
          <w:tcPr>
            <w:tcW w:w="4424" w:type="dxa"/>
          </w:tcPr>
          <w:p w14:paraId="6EF754CF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7D7DB7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664C9A56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C9D2AD" w14:textId="77777777" w:rsidR="00FA4239" w:rsidRPr="008932D7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39" w:rsidRPr="008932D7" w14:paraId="1D4235E1" w14:textId="77777777">
        <w:tc>
          <w:tcPr>
            <w:tcW w:w="4424" w:type="dxa"/>
          </w:tcPr>
          <w:p w14:paraId="7BC2FF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23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A42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239">
              <w:rPr>
                <w:rFonts w:ascii="Angsana New" w:hAnsi="Angsana New"/>
                <w:sz w:val="30"/>
                <w:szCs w:val="30"/>
                <w:cs/>
              </w:rPr>
              <w:t>2566</w:t>
            </w:r>
          </w:p>
        </w:tc>
        <w:tc>
          <w:tcPr>
            <w:tcW w:w="253" w:type="dxa"/>
          </w:tcPr>
          <w:p w14:paraId="08763B9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AD7A81A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23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A42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7E58CE6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FF320E8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239">
              <w:rPr>
                <w:rFonts w:ascii="Angsana New" w:hAnsi="Angsana New"/>
                <w:sz w:val="30"/>
                <w:szCs w:val="30"/>
                <w:cs/>
              </w:rPr>
              <w:t>2566</w:t>
            </w:r>
          </w:p>
        </w:tc>
      </w:tr>
      <w:tr w:rsidR="00FA4239" w:rsidRPr="008932D7" w14:paraId="0D81F556" w14:textId="77777777">
        <w:tc>
          <w:tcPr>
            <w:tcW w:w="4424" w:type="dxa"/>
          </w:tcPr>
          <w:p w14:paraId="1019CB2A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893B63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333E6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CAAF4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156F7C00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0F4B848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1AFA4050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17BE" w:rsidRPr="008932D7" w14:paraId="4A0A4060" w14:textId="77777777">
        <w:tc>
          <w:tcPr>
            <w:tcW w:w="4424" w:type="dxa"/>
          </w:tcPr>
          <w:p w14:paraId="4DADA787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3" w:type="dxa"/>
          </w:tcPr>
          <w:p w14:paraId="1A00C43B" w14:textId="1716F9F2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236" w:type="dxa"/>
          </w:tcPr>
          <w:p w14:paraId="2A74CB4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DA70CFA" w14:textId="1C3C6A7C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3D6">
              <w:rPr>
                <w:rFonts w:ascii="Angsana New" w:hAnsi="Angsana New"/>
                <w:sz w:val="30"/>
                <w:szCs w:val="30"/>
              </w:rPr>
              <w:t>23,552</w:t>
            </w:r>
          </w:p>
        </w:tc>
        <w:tc>
          <w:tcPr>
            <w:tcW w:w="253" w:type="dxa"/>
          </w:tcPr>
          <w:p w14:paraId="6CA9B6C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5D5AF9B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CEDCE24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E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7BE" w:rsidRPr="003B31F8" w14:paraId="598D7FDD" w14:textId="77777777">
        <w:tc>
          <w:tcPr>
            <w:tcW w:w="4424" w:type="dxa"/>
          </w:tcPr>
          <w:p w14:paraId="0654821D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</w:tcPr>
          <w:p w14:paraId="731040D7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38E31D9" w14:textId="653DC71B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B950994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E45B40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8932D7" w14:paraId="31ED227B" w14:textId="77777777">
        <w:tc>
          <w:tcPr>
            <w:tcW w:w="4424" w:type="dxa"/>
          </w:tcPr>
          <w:p w14:paraId="246F246B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6D4DC42" w14:textId="5E6238B3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9,968</w:t>
            </w:r>
          </w:p>
        </w:tc>
        <w:tc>
          <w:tcPr>
            <w:tcW w:w="236" w:type="dxa"/>
          </w:tcPr>
          <w:p w14:paraId="3F12C371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E09C5E" w14:textId="0CB645F0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3D6">
              <w:rPr>
                <w:rFonts w:ascii="Angsana New" w:hAnsi="Angsana New"/>
                <w:sz w:val="30"/>
                <w:szCs w:val="30"/>
              </w:rPr>
              <w:t>(2,453)</w:t>
            </w:r>
          </w:p>
        </w:tc>
        <w:tc>
          <w:tcPr>
            <w:tcW w:w="253" w:type="dxa"/>
          </w:tcPr>
          <w:p w14:paraId="3CDBA594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516BFA07" w14:textId="0DF5E49B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</w:t>
            </w:r>
            <w:r w:rsidR="0070636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3" w:type="dxa"/>
          </w:tcPr>
          <w:p w14:paraId="3663C18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C04097F" w14:textId="37E98C82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1F17BE" w:rsidRPr="008932D7" w14:paraId="03DDA061" w14:textId="77777777">
        <w:tc>
          <w:tcPr>
            <w:tcW w:w="4424" w:type="dxa"/>
          </w:tcPr>
          <w:p w14:paraId="71509E40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1FE87A0B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11,751</w:t>
            </w:r>
          </w:p>
        </w:tc>
        <w:tc>
          <w:tcPr>
            <w:tcW w:w="236" w:type="dxa"/>
          </w:tcPr>
          <w:p w14:paraId="286D8265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3CFD8756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3D6">
              <w:rPr>
                <w:rFonts w:ascii="Angsana New" w:hAnsi="Angsana New"/>
                <w:sz w:val="30"/>
                <w:szCs w:val="30"/>
              </w:rPr>
              <w:t>21,099</w:t>
            </w:r>
          </w:p>
        </w:tc>
        <w:tc>
          <w:tcPr>
            <w:tcW w:w="253" w:type="dxa"/>
          </w:tcPr>
          <w:p w14:paraId="2CC35DF5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06194BD4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</w:t>
            </w:r>
            <w:r w:rsidR="0070636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3" w:type="dxa"/>
          </w:tcPr>
          <w:p w14:paraId="175FD5E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15C02CB9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FA4239" w:rsidRPr="008932D7" w14:paraId="48DEE4A6" w14:textId="77777777">
        <w:tc>
          <w:tcPr>
            <w:tcW w:w="4424" w:type="dxa"/>
          </w:tcPr>
          <w:p w14:paraId="685E65EE" w14:textId="77777777" w:rsidR="00FA4239" w:rsidRPr="008932D7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08793A4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BC541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2CF38C1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6531B7D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0D5253EB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A6A191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35256F6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239" w:rsidRPr="008932D7" w14:paraId="36414579" w14:textId="77777777">
        <w:tc>
          <w:tcPr>
            <w:tcW w:w="4424" w:type="dxa"/>
          </w:tcPr>
          <w:p w14:paraId="29F68082" w14:textId="77777777" w:rsidR="00FA4239" w:rsidRPr="008932D7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3" w:type="dxa"/>
          </w:tcPr>
          <w:p w14:paraId="70ACCAA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348E57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EB9922D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A0328CF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8932D7" w14:paraId="79A748A5" w14:textId="77777777">
        <w:tc>
          <w:tcPr>
            <w:tcW w:w="4424" w:type="dxa"/>
          </w:tcPr>
          <w:p w14:paraId="0112F63F" w14:textId="3194BAB1" w:rsidR="001F17BE" w:rsidRPr="00114DE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972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271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F7D86B5" w14:textId="448EC4B9" w:rsidR="001F17BE" w:rsidRPr="0080285C" w:rsidRDefault="0089727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</w:t>
            </w:r>
            <w:r w:rsidR="00E759E6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DA5B3F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8F59A03" w14:textId="5228DC0D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51,992</w:t>
            </w:r>
          </w:p>
        </w:tc>
        <w:tc>
          <w:tcPr>
            <w:tcW w:w="253" w:type="dxa"/>
          </w:tcPr>
          <w:p w14:paraId="01226765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1FE53C60" w14:textId="0E8564BE" w:rsidR="001F17BE" w:rsidRPr="0080285C" w:rsidRDefault="0089727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(27,53</w:t>
            </w:r>
            <w:r w:rsidR="0070636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849E892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66C0923" w14:textId="6C8B9A23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</w:tr>
      <w:tr w:rsidR="001F17BE" w:rsidRPr="008932D7" w14:paraId="7881275E" w14:textId="77777777">
        <w:tc>
          <w:tcPr>
            <w:tcW w:w="4424" w:type="dxa"/>
          </w:tcPr>
          <w:p w14:paraId="219AE658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E836FF2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46578391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2EF7F764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D70B94A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17BE" w:rsidRPr="00B33BB5" w14:paraId="632FEA35" w14:textId="77777777">
        <w:tc>
          <w:tcPr>
            <w:tcW w:w="4424" w:type="dxa"/>
          </w:tcPr>
          <w:p w14:paraId="0DD03909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33" w:type="dxa"/>
          </w:tcPr>
          <w:p w14:paraId="0828D9BA" w14:textId="767DDC9D" w:rsidR="001F17BE" w:rsidRPr="0080285C" w:rsidRDefault="003B1017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</w:t>
            </w:r>
            <w:r w:rsidR="00E759E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23564AD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5640BD9" w14:textId="048ECCB9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10,398</w:t>
            </w:r>
          </w:p>
        </w:tc>
        <w:tc>
          <w:tcPr>
            <w:tcW w:w="253" w:type="dxa"/>
          </w:tcPr>
          <w:p w14:paraId="1A277D38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7FB8AB5" w14:textId="2773414C" w:rsidR="001F17BE" w:rsidRPr="0080285C" w:rsidRDefault="003B1017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(5,50</w:t>
            </w:r>
            <w:r w:rsidR="0070636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80538E5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B645579" w14:textId="5276066D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F17BE" w:rsidRPr="008932D7" w14:paraId="1C0A3D63" w14:textId="77777777" w:rsidTr="004A4B19">
        <w:tc>
          <w:tcPr>
            <w:tcW w:w="4424" w:type="dxa"/>
          </w:tcPr>
          <w:p w14:paraId="4038D8A2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33" w:type="dxa"/>
          </w:tcPr>
          <w:p w14:paraId="5FDB8F79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1E343C4C" w14:textId="529EC331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63B3D1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1516E89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8932D7" w14:paraId="3B4F551A" w14:textId="77777777">
        <w:tc>
          <w:tcPr>
            <w:tcW w:w="4424" w:type="dxa"/>
          </w:tcPr>
          <w:p w14:paraId="4FE1BA9B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33" w:type="dxa"/>
          </w:tcPr>
          <w:p w14:paraId="21C0BCA1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F9F25E8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DB4805D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440A63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8932D7" w14:paraId="6607BE3D" w14:textId="77777777">
        <w:tc>
          <w:tcPr>
            <w:tcW w:w="4424" w:type="dxa"/>
          </w:tcPr>
          <w:p w14:paraId="6D8097D1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33" w:type="dxa"/>
          </w:tcPr>
          <w:p w14:paraId="794D10CD" w14:textId="280FCB36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B1017">
              <w:rPr>
                <w:rFonts w:ascii="Angsana New" w:hAnsi="Angsana New"/>
                <w:sz w:val="30"/>
                <w:szCs w:val="30"/>
              </w:rPr>
              <w:t>4,301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8A8D9F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A67DE10" w14:textId="50AA0768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10,723</w:t>
            </w:r>
          </w:p>
        </w:tc>
        <w:tc>
          <w:tcPr>
            <w:tcW w:w="253" w:type="dxa"/>
          </w:tcPr>
          <w:p w14:paraId="4DBEC25C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A332641" w14:textId="4E534E47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53" w:type="dxa"/>
          </w:tcPr>
          <w:p w14:paraId="074F557F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98FA05D" w14:textId="25209F7B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F17BE" w:rsidRPr="008932D7" w14:paraId="7A72F089" w14:textId="77777777" w:rsidTr="00637C7B">
        <w:tc>
          <w:tcPr>
            <w:tcW w:w="4424" w:type="dxa"/>
          </w:tcPr>
          <w:p w14:paraId="521A1BAD" w14:textId="77777777" w:rsidR="001F17BE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33" w:type="dxa"/>
          </w:tcPr>
          <w:p w14:paraId="4EA49CCE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2024FAD" w14:textId="25EB1299" w:rsidR="001F17BE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09C3F71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4A7F51B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8932D7" w14:paraId="310ED225" w14:textId="77777777" w:rsidTr="00637C7B">
        <w:tc>
          <w:tcPr>
            <w:tcW w:w="4424" w:type="dxa"/>
          </w:tcPr>
          <w:p w14:paraId="2682AEE8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33" w:type="dxa"/>
          </w:tcPr>
          <w:p w14:paraId="7E7CCCEC" w14:textId="65E18C05" w:rsidR="001F17BE" w:rsidRPr="0080285C" w:rsidRDefault="003B1017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</w:t>
            </w:r>
            <w:r w:rsidR="00E759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4CE875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22B46DC" w14:textId="46354E0D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53" w:type="dxa"/>
          </w:tcPr>
          <w:p w14:paraId="614A447B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932055C" w14:textId="671F8278" w:rsidR="001F17BE" w:rsidRPr="0080285C" w:rsidRDefault="003B1017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</w:t>
            </w:r>
            <w:r w:rsidR="00E759E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3" w:type="dxa"/>
          </w:tcPr>
          <w:p w14:paraId="0F04A318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FF18F2F" w14:textId="60759A2F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ind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</w:tr>
      <w:tr w:rsidR="001F17BE" w:rsidRPr="008932D7" w14:paraId="7A023153" w14:textId="77777777">
        <w:tc>
          <w:tcPr>
            <w:tcW w:w="4424" w:type="dxa"/>
          </w:tcPr>
          <w:p w14:paraId="20A0A7A4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006B63E8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11,751</w:t>
            </w:r>
          </w:p>
        </w:tc>
        <w:tc>
          <w:tcPr>
            <w:tcW w:w="236" w:type="dxa"/>
          </w:tcPr>
          <w:p w14:paraId="5410238E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357E8AC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43D6">
              <w:rPr>
                <w:rFonts w:ascii="Angsana New" w:hAnsi="Angsana New"/>
                <w:sz w:val="30"/>
                <w:szCs w:val="30"/>
              </w:rPr>
              <w:t>21,099</w:t>
            </w:r>
          </w:p>
        </w:tc>
        <w:tc>
          <w:tcPr>
            <w:tcW w:w="253" w:type="dxa"/>
          </w:tcPr>
          <w:p w14:paraId="12F390D8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47408D29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</w:t>
            </w:r>
            <w:r w:rsidR="0070636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3" w:type="dxa"/>
          </w:tcPr>
          <w:p w14:paraId="50121686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04F7B596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</w:tbl>
    <w:p w14:paraId="412B3257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3710BE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8A1A66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237892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1134"/>
        <w:gridCol w:w="236"/>
        <w:gridCol w:w="1181"/>
        <w:gridCol w:w="254"/>
        <w:gridCol w:w="1164"/>
        <w:gridCol w:w="254"/>
        <w:gridCol w:w="1197"/>
      </w:tblGrid>
      <w:tr w:rsidR="00FA4239" w:rsidRPr="003B31F8" w14:paraId="62429F6D" w14:textId="77777777">
        <w:tc>
          <w:tcPr>
            <w:tcW w:w="4503" w:type="dxa"/>
          </w:tcPr>
          <w:p w14:paraId="4CD557BF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tcBorders>
              <w:bottom w:val="single" w:sz="4" w:space="0" w:color="auto"/>
            </w:tcBorders>
          </w:tcPr>
          <w:p w14:paraId="2F942B01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754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FA4239" w:rsidRPr="003B31F8" w14:paraId="047E5105" w14:textId="77777777">
        <w:tc>
          <w:tcPr>
            <w:tcW w:w="4503" w:type="dxa"/>
          </w:tcPr>
          <w:p w14:paraId="30EAFF2D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C2E60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7F9BE838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28BA43" w14:textId="77777777" w:rsidR="00FA4239" w:rsidRPr="003B31F8" w:rsidRDefault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39" w:rsidRPr="003B31F8" w14:paraId="2A2CE9EC" w14:textId="77777777">
        <w:tc>
          <w:tcPr>
            <w:tcW w:w="4503" w:type="dxa"/>
          </w:tcPr>
          <w:p w14:paraId="7CF6D486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442339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081600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240E51B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54" w:type="dxa"/>
          </w:tcPr>
          <w:p w14:paraId="0EA1EDE4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52FF654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4C09F5B1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52366D6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A4239" w:rsidRPr="008932D7" w14:paraId="49F9BB12" w14:textId="77777777">
        <w:tc>
          <w:tcPr>
            <w:tcW w:w="4503" w:type="dxa"/>
          </w:tcPr>
          <w:p w14:paraId="1816D5D5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1610B7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8C0922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3473039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4D11D080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F789784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105974B4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2DED762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17BE" w:rsidRPr="003B31F8" w14:paraId="628CEF6C" w14:textId="77777777">
        <w:tc>
          <w:tcPr>
            <w:tcW w:w="4503" w:type="dxa"/>
          </w:tcPr>
          <w:p w14:paraId="0C8A6DAB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</w:tcPr>
          <w:p w14:paraId="359E0194" w14:textId="7B288805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10,856</w:t>
            </w:r>
          </w:p>
        </w:tc>
        <w:tc>
          <w:tcPr>
            <w:tcW w:w="236" w:type="dxa"/>
          </w:tcPr>
          <w:p w14:paraId="09AF570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6AB1764" w14:textId="5F38DF56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59,184</w:t>
            </w:r>
          </w:p>
        </w:tc>
        <w:tc>
          <w:tcPr>
            <w:tcW w:w="254" w:type="dxa"/>
          </w:tcPr>
          <w:p w14:paraId="0CAD1B5E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7FF95ED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327887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EAA9E70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7BE" w:rsidRPr="003B31F8" w14:paraId="712FDF8B" w14:textId="77777777">
        <w:tc>
          <w:tcPr>
            <w:tcW w:w="4503" w:type="dxa"/>
          </w:tcPr>
          <w:p w14:paraId="53CA000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34" w:type="dxa"/>
          </w:tcPr>
          <w:p w14:paraId="07705880" w14:textId="204033DC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36" w:type="dxa"/>
          </w:tcPr>
          <w:p w14:paraId="7BFFEA4F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3CCC14D" w14:textId="23DCC9E6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  <w:tc>
          <w:tcPr>
            <w:tcW w:w="254" w:type="dxa"/>
          </w:tcPr>
          <w:p w14:paraId="01207055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48219AF" w14:textId="18FB49E6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54" w:type="dxa"/>
          </w:tcPr>
          <w:p w14:paraId="1E20403E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4D5E84" w14:textId="719CD773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1F17BE" w:rsidRPr="003B31F8" w14:paraId="24484A6D" w14:textId="77777777">
        <w:tc>
          <w:tcPr>
            <w:tcW w:w="4503" w:type="dxa"/>
          </w:tcPr>
          <w:p w14:paraId="549FBF6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0F7F69AE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05EAB7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C0A324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38297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B9C4368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D29998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5B012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1AA93DA8" w14:textId="77777777">
        <w:tc>
          <w:tcPr>
            <w:tcW w:w="4503" w:type="dxa"/>
          </w:tcPr>
          <w:p w14:paraId="045C0AD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4" w:type="dxa"/>
          </w:tcPr>
          <w:p w14:paraId="5A18D2BD" w14:textId="01596E30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23,846</w:t>
            </w:r>
          </w:p>
        </w:tc>
        <w:tc>
          <w:tcPr>
            <w:tcW w:w="236" w:type="dxa"/>
          </w:tcPr>
          <w:p w14:paraId="05598770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6AD80F1" w14:textId="683A465B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54" w:type="dxa"/>
          </w:tcPr>
          <w:p w14:paraId="593892A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A5F59EC" w14:textId="0DA4FBF6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25,70</w:t>
            </w:r>
            <w:r w:rsidR="0070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6709AE97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7BBA5B" w14:textId="29023ABC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4,48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F17BE" w:rsidRPr="003B31F8" w14:paraId="6C57E3E9" w14:textId="77777777">
        <w:tc>
          <w:tcPr>
            <w:tcW w:w="4503" w:type="dxa"/>
          </w:tcPr>
          <w:p w14:paraId="69AF0E9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D0091A" w14:textId="6FAA9904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76FA1E8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4714900" w14:textId="1EAA0E0B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63,382</w:t>
            </w:r>
          </w:p>
        </w:tc>
        <w:tc>
          <w:tcPr>
            <w:tcW w:w="254" w:type="dxa"/>
          </w:tcPr>
          <w:p w14:paraId="390A74DE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13249D4" w14:textId="20F64CAD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</w:t>
            </w:r>
            <w:r w:rsidR="007063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61473A68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498934F" w14:textId="5593FDC3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5,01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4239" w:rsidRPr="003B31F8" w14:paraId="62AA58B4" w14:textId="77777777">
        <w:tc>
          <w:tcPr>
            <w:tcW w:w="4503" w:type="dxa"/>
          </w:tcPr>
          <w:p w14:paraId="02CF53EA" w14:textId="77777777" w:rsidR="00FA4239" w:rsidRPr="008932D7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6D2EBA2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4A68576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35AE805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83CDBA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08781E1C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0327BAD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6388DF3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239" w:rsidRPr="008932D7" w14:paraId="1E92A136" w14:textId="77777777">
        <w:tc>
          <w:tcPr>
            <w:tcW w:w="4503" w:type="dxa"/>
          </w:tcPr>
          <w:p w14:paraId="3C19CF6D" w14:textId="77777777" w:rsidR="00FA4239" w:rsidRPr="003B31F8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4" w:type="dxa"/>
          </w:tcPr>
          <w:p w14:paraId="453760DD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88BD712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7C6D71C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371388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5F51162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05A8D9A9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9B2E1F1" w14:textId="77777777" w:rsidR="00FA4239" w:rsidRPr="003B31F8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01FCE3BD" w14:textId="77777777">
        <w:tc>
          <w:tcPr>
            <w:tcW w:w="4503" w:type="dxa"/>
          </w:tcPr>
          <w:p w14:paraId="7A3F531B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3DD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3DDA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3DDA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641F61" w14:textId="64D5C21E" w:rsidR="001F17BE" w:rsidRPr="0080285C" w:rsidRDefault="00915E7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</w:t>
            </w:r>
            <w:r w:rsidR="00E759E6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14ADB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A5951C0" w14:textId="4D2C9AE3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161,058</w:t>
            </w:r>
          </w:p>
        </w:tc>
        <w:tc>
          <w:tcPr>
            <w:tcW w:w="254" w:type="dxa"/>
          </w:tcPr>
          <w:p w14:paraId="6FA1E76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31380EAD" w14:textId="542DE164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5E75">
              <w:rPr>
                <w:rFonts w:ascii="Angsana New" w:hAnsi="Angsana New"/>
                <w:sz w:val="30"/>
                <w:szCs w:val="30"/>
              </w:rPr>
              <w:t>53,8</w:t>
            </w:r>
            <w:r w:rsidR="00E759E6">
              <w:rPr>
                <w:rFonts w:ascii="Angsana New" w:hAnsi="Angsana New"/>
                <w:sz w:val="30"/>
                <w:szCs w:val="30"/>
              </w:rPr>
              <w:t>2</w:t>
            </w:r>
            <w:r w:rsidR="0070636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4E97C0D0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ECCCDB8" w14:textId="149B627E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16,38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17BE" w:rsidRPr="003B31F8" w14:paraId="5D4F0E2E" w14:textId="77777777">
        <w:tc>
          <w:tcPr>
            <w:tcW w:w="4503" w:type="dxa"/>
          </w:tcPr>
          <w:p w14:paraId="5DB97F9B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061551F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B61C0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CB1D446" w14:textId="77777777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294CE2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14775092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405ABC0B" w14:textId="77777777" w:rsidR="001F17BE" w:rsidRPr="00B33BB5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3ECC504" w14:textId="77777777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B33BB5" w14:paraId="20D18CC2" w14:textId="77777777">
        <w:tc>
          <w:tcPr>
            <w:tcW w:w="4503" w:type="dxa"/>
          </w:tcPr>
          <w:p w14:paraId="3CDFF1E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34" w:type="dxa"/>
          </w:tcPr>
          <w:p w14:paraId="7650C432" w14:textId="3D8CCEB8" w:rsidR="001F17BE" w:rsidRPr="0080285C" w:rsidRDefault="003B1017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</w:t>
            </w:r>
            <w:r w:rsidR="00E759E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83ADB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AC59EA" w14:textId="433ECD88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32,200</w:t>
            </w:r>
          </w:p>
        </w:tc>
        <w:tc>
          <w:tcPr>
            <w:tcW w:w="254" w:type="dxa"/>
          </w:tcPr>
          <w:p w14:paraId="18023955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5E24C2" w14:textId="6F38A635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5E75">
              <w:rPr>
                <w:rFonts w:ascii="Angsana New" w:hAnsi="Angsana New"/>
                <w:sz w:val="30"/>
                <w:szCs w:val="30"/>
              </w:rPr>
              <w:t>10,76</w:t>
            </w:r>
            <w:r w:rsidR="0070636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3EB4E6C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05C133" w14:textId="281E382B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  <w:tr w:rsidR="001F17BE" w:rsidRPr="003B31F8" w14:paraId="566114A6" w14:textId="77777777" w:rsidTr="008F5562">
        <w:tc>
          <w:tcPr>
            <w:tcW w:w="4503" w:type="dxa"/>
          </w:tcPr>
          <w:p w14:paraId="2211B00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34" w:type="dxa"/>
          </w:tcPr>
          <w:p w14:paraId="1B9B4700" w14:textId="77D3ED0E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36" w:type="dxa"/>
          </w:tcPr>
          <w:p w14:paraId="2EFF9CE6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F32EB7D" w14:textId="5B5FB6CB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  <w:tc>
          <w:tcPr>
            <w:tcW w:w="254" w:type="dxa"/>
          </w:tcPr>
          <w:p w14:paraId="7F80DC45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8F364F" w14:textId="75D9049D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54" w:type="dxa"/>
          </w:tcPr>
          <w:p w14:paraId="4A233643" w14:textId="77777777" w:rsidR="001F17BE" w:rsidRPr="008932D7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57FB5" w14:textId="2A5D8C89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1F17BE" w:rsidRPr="003B31F8" w14:paraId="40D56664" w14:textId="77777777">
        <w:tc>
          <w:tcPr>
            <w:tcW w:w="4503" w:type="dxa"/>
          </w:tcPr>
          <w:p w14:paraId="6562129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เป็นรายจ่าย</w:t>
            </w:r>
          </w:p>
        </w:tc>
        <w:tc>
          <w:tcPr>
            <w:tcW w:w="1134" w:type="dxa"/>
          </w:tcPr>
          <w:p w14:paraId="7E705FCE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8551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884A1D5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41196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377967F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D5746D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0E08831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0FC7BDD0" w14:textId="77777777">
        <w:tc>
          <w:tcPr>
            <w:tcW w:w="4503" w:type="dxa"/>
          </w:tcPr>
          <w:p w14:paraId="55C5D2B6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เงินได้เพิ่มเติม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34" w:type="dxa"/>
          </w:tcPr>
          <w:p w14:paraId="213160E4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EDD5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85D9278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8C8CCD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A679712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31B592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B379E7C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3ABEAD1D" w14:textId="77777777">
        <w:tc>
          <w:tcPr>
            <w:tcW w:w="4503" w:type="dxa"/>
          </w:tcPr>
          <w:p w14:paraId="7CC981F7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34" w:type="dxa"/>
          </w:tcPr>
          <w:p w14:paraId="598BE3C7" w14:textId="07F74F24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</w:t>
            </w:r>
            <w:r w:rsidR="003B1017">
              <w:rPr>
                <w:rFonts w:ascii="Angsana New" w:hAnsi="Angsana New"/>
                <w:sz w:val="30"/>
                <w:szCs w:val="30"/>
              </w:rPr>
              <w:t>057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6AE3DA8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80333E" w14:textId="01F4622A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26,079</w:t>
            </w:r>
          </w:p>
        </w:tc>
        <w:tc>
          <w:tcPr>
            <w:tcW w:w="254" w:type="dxa"/>
          </w:tcPr>
          <w:p w14:paraId="623AA9DD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F93630A" w14:textId="6C82E47E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254" w:type="dxa"/>
          </w:tcPr>
          <w:p w14:paraId="544B7C1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E3F86F" w14:textId="61E51F1C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17BE" w:rsidRPr="003B31F8" w14:paraId="49C2DA7A" w14:textId="77777777" w:rsidTr="008F5562">
        <w:tc>
          <w:tcPr>
            <w:tcW w:w="4503" w:type="dxa"/>
          </w:tcPr>
          <w:p w14:paraId="400415DD" w14:textId="77777777" w:rsidR="001F17BE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34" w:type="dxa"/>
          </w:tcPr>
          <w:p w14:paraId="77C7A170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943F1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D0050EF" w14:textId="77777777" w:rsidR="001F17BE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2DDF9A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E7FDAC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0FB8A7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FB24E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49C21E5C" w14:textId="77777777" w:rsidTr="008F5562">
        <w:tc>
          <w:tcPr>
            <w:tcW w:w="4503" w:type="dxa"/>
          </w:tcPr>
          <w:p w14:paraId="53445535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34" w:type="dxa"/>
          </w:tcPr>
          <w:p w14:paraId="7F85B8C1" w14:textId="744DF08D" w:rsidR="001F17BE" w:rsidRPr="0080285C" w:rsidRDefault="00915E7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</w:t>
            </w:r>
            <w:r w:rsidR="00E759E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80DB089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03A4B50" w14:textId="1766A5A0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1,255</w:t>
            </w:r>
          </w:p>
        </w:tc>
        <w:tc>
          <w:tcPr>
            <w:tcW w:w="254" w:type="dxa"/>
          </w:tcPr>
          <w:p w14:paraId="67682A34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2280D8B" w14:textId="709BA38D" w:rsidR="001F17BE" w:rsidRPr="0080285C" w:rsidRDefault="00915E7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</w:t>
            </w:r>
            <w:r w:rsidR="00E759E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759C629D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B800811" w14:textId="2DE76FFB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</w:tr>
      <w:tr w:rsidR="001F17BE" w:rsidRPr="003B31F8" w14:paraId="3B6CCE45" w14:textId="77777777">
        <w:tc>
          <w:tcPr>
            <w:tcW w:w="4503" w:type="dxa"/>
          </w:tcPr>
          <w:p w14:paraId="37139361" w14:textId="77777777" w:rsidR="001F17BE" w:rsidRPr="002D022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22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134" w:type="dxa"/>
          </w:tcPr>
          <w:p w14:paraId="0509AF8E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0A0B8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0428D49" w14:textId="77777777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32E637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FB68467" w14:textId="77777777" w:rsidR="001F17BE" w:rsidRPr="0080285C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080234A5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7AA4D85" w14:textId="77777777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BE" w:rsidRPr="003B31F8" w14:paraId="5AE12C67" w14:textId="77777777">
        <w:tc>
          <w:tcPr>
            <w:tcW w:w="4503" w:type="dxa"/>
          </w:tcPr>
          <w:p w14:paraId="5831F692" w14:textId="77777777" w:rsidR="001F17BE" w:rsidRPr="002D022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22B">
              <w:rPr>
                <w:rFonts w:ascii="Angsana New" w:hAnsi="Angsana New" w:hint="cs"/>
                <w:sz w:val="30"/>
                <w:szCs w:val="30"/>
                <w:cs/>
              </w:rPr>
              <w:t xml:space="preserve">   สะสมทางภาษียกมา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CD2026" w14:textId="76637C70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5714DD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6C851ED" w14:textId="57EC9FBA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54" w:type="dxa"/>
          </w:tcPr>
          <w:p w14:paraId="2DFBE3AA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359C02F" w14:textId="61A9BD10" w:rsidR="001F17BE" w:rsidRPr="0080285C" w:rsidRDefault="00903981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152E933C" w14:textId="77777777" w:rsidR="001F17BE" w:rsidRPr="008B290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6D31534" w14:textId="22BFBEDC" w:rsidR="001F17BE" w:rsidRPr="00FA423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7BE" w:rsidRPr="003B31F8" w14:paraId="6C3A47D0" w14:textId="77777777">
        <w:tc>
          <w:tcPr>
            <w:tcW w:w="4503" w:type="dxa"/>
          </w:tcPr>
          <w:p w14:paraId="0B715452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5BC8CA8" w14:textId="7727ACA1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7D6CCBB7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1D01EA5" w14:textId="2BB880AF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63,382</w:t>
            </w:r>
          </w:p>
        </w:tc>
        <w:tc>
          <w:tcPr>
            <w:tcW w:w="254" w:type="dxa"/>
          </w:tcPr>
          <w:p w14:paraId="383480D3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13EF32C" w14:textId="22EB64F6" w:rsidR="001F17BE" w:rsidRPr="0080285C" w:rsidRDefault="00F67250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</w:t>
            </w:r>
            <w:r w:rsidR="007063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7703B4A0" w14:textId="77777777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4354F91" w14:textId="3109CD1F" w:rsidR="001F17BE" w:rsidRPr="003B31F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6AF5">
              <w:rPr>
                <w:rFonts w:ascii="Angsana New" w:hAnsi="Angsana New"/>
                <w:sz w:val="30"/>
                <w:szCs w:val="30"/>
              </w:rPr>
              <w:t>5,01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2E1E41C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EF8CF39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32C1BB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83EFEDE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C485FC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54C76C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07360E2" w14:textId="77777777" w:rsidR="00FA4239" w:rsidRP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58B876" w14:textId="77777777" w:rsidR="00A30CD0" w:rsidRPr="00A65910" w:rsidRDefault="00A30CD0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A95218" w14:textId="77777777" w:rsidR="004C6EEE" w:rsidRPr="004C6EEE" w:rsidRDefault="004C6EEE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4C6EEE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เงินปันผล</w:t>
      </w:r>
    </w:p>
    <w:p w14:paraId="35BF4AA5" w14:textId="77777777" w:rsidR="00F51926" w:rsidRDefault="00F51926" w:rsidP="004C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69F7363" w14:textId="77777777" w:rsidR="00F51926" w:rsidRPr="00F51926" w:rsidRDefault="00F51926" w:rsidP="00F519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26">
        <w:rPr>
          <w:rFonts w:ascii="Angsana New" w:hAnsi="Angsana New"/>
          <w:sz w:val="30"/>
          <w:szCs w:val="30"/>
          <w:cs/>
        </w:rPr>
        <w:t>ใน</w:t>
      </w:r>
      <w:r w:rsidR="000F376D">
        <w:rPr>
          <w:rFonts w:ascii="Angsana New" w:hAnsi="Angsana New" w:hint="cs"/>
          <w:sz w:val="30"/>
          <w:szCs w:val="30"/>
          <w:cs/>
        </w:rPr>
        <w:t>การ</w:t>
      </w:r>
      <w:r w:rsidRPr="00F51926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F51926">
        <w:rPr>
          <w:rFonts w:ascii="Angsana New" w:hAnsi="Angsana New"/>
          <w:sz w:val="30"/>
          <w:szCs w:val="30"/>
        </w:rPr>
        <w:t>2</w:t>
      </w:r>
      <w:r w:rsidRPr="00F51926">
        <w:rPr>
          <w:rFonts w:ascii="Angsana New" w:hAnsi="Angsana New" w:hint="cs"/>
          <w:sz w:val="30"/>
          <w:szCs w:val="30"/>
        </w:rPr>
        <w:t>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 xml:space="preserve">เมษายน </w:t>
      </w:r>
      <w:r w:rsidRPr="00F51926">
        <w:rPr>
          <w:rFonts w:ascii="Angsana New" w:hAnsi="Angsana New"/>
          <w:sz w:val="30"/>
          <w:szCs w:val="30"/>
        </w:rPr>
        <w:t>256</w:t>
      </w:r>
      <w:r w:rsidRPr="00F51926">
        <w:rPr>
          <w:rFonts w:ascii="Angsana New" w:hAnsi="Angsana New" w:hint="cs"/>
          <w:sz w:val="30"/>
          <w:szCs w:val="30"/>
        </w:rPr>
        <w:t>7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ผู้ถือหุ้นได้มีมติ</w:t>
      </w:r>
      <w:r w:rsidR="000F376D" w:rsidRPr="00BA6D4A">
        <w:rPr>
          <w:rFonts w:ascii="Angsana New" w:hAnsi="Angsana New" w:hint="cs"/>
          <w:sz w:val="30"/>
          <w:szCs w:val="30"/>
          <w:cs/>
        </w:rPr>
        <w:t>เป็นเอกฉันท์</w:t>
      </w:r>
      <w:r w:rsidRPr="00F51926">
        <w:rPr>
          <w:rFonts w:ascii="Angsana New" w:hAnsi="Angsana New"/>
          <w:sz w:val="30"/>
          <w:szCs w:val="30"/>
          <w:cs/>
        </w:rPr>
        <w:t xml:space="preserve">อนุมัติให้บริษัทจ่ายเงินปันผลสำหรับผลการดำเนินงานปี </w:t>
      </w:r>
      <w:r w:rsidR="00FD0A77">
        <w:rPr>
          <w:rFonts w:ascii="Angsana New" w:hAnsi="Angsana New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>6</w:t>
      </w:r>
      <w:r w:rsidRPr="00F51926">
        <w:rPr>
          <w:rFonts w:ascii="Angsana New" w:hAnsi="Angsana New" w:hint="cs"/>
          <w:sz w:val="30"/>
          <w:szCs w:val="30"/>
        </w:rPr>
        <w:t>6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</w:rPr>
        <w:t>0.</w:t>
      </w:r>
      <w:r w:rsidRPr="00F51926">
        <w:rPr>
          <w:rFonts w:ascii="Angsana New" w:hAnsi="Angsana New" w:hint="cs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บาท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เป็น</w:t>
      </w:r>
      <w:r w:rsidR="000F376D">
        <w:rPr>
          <w:rFonts w:ascii="Angsana New" w:hAnsi="Angsana New" w:hint="cs"/>
          <w:sz w:val="30"/>
          <w:szCs w:val="30"/>
          <w:cs/>
        </w:rPr>
        <w:t>จำนวน</w:t>
      </w:r>
      <w:r w:rsidRPr="00F51926">
        <w:rPr>
          <w:rFonts w:ascii="Angsana New" w:hAnsi="Angsana New"/>
          <w:sz w:val="30"/>
          <w:szCs w:val="30"/>
          <w:cs/>
        </w:rPr>
        <w:t>เงินรวม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 w:hint="cs"/>
          <w:sz w:val="30"/>
          <w:szCs w:val="30"/>
        </w:rPr>
        <w:t>125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ล้านบาท</w:t>
      </w:r>
      <w:r w:rsidR="000F376D">
        <w:rPr>
          <w:rFonts w:ascii="Angsana New" w:hAnsi="Angsana New"/>
          <w:sz w:val="30"/>
          <w:szCs w:val="30"/>
        </w:rPr>
        <w:t xml:space="preserve"> </w:t>
      </w:r>
      <w:r w:rsidR="000F376D" w:rsidRPr="00BA6D4A">
        <w:rPr>
          <w:rFonts w:ascii="Angsana New" w:hAnsi="Angsana New" w:hint="cs"/>
          <w:sz w:val="30"/>
          <w:szCs w:val="30"/>
          <w:cs/>
        </w:rPr>
        <w:t>บริษัทได้จ่ายเง</w:t>
      </w:r>
      <w:r w:rsidR="000F376D">
        <w:rPr>
          <w:rFonts w:ascii="Angsana New" w:hAnsi="Angsana New" w:hint="cs"/>
          <w:sz w:val="30"/>
          <w:szCs w:val="30"/>
          <w:cs/>
        </w:rPr>
        <w:t>ินปันผลให้แก่ผู้ถือหุ้นเมื่อวันที่</w:t>
      </w:r>
      <w:r w:rsidRPr="00F51926">
        <w:rPr>
          <w:rFonts w:ascii="Angsana New" w:hAnsi="Angsana New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</w:rPr>
        <w:t>1</w:t>
      </w:r>
      <w:r w:rsidRPr="00F51926">
        <w:rPr>
          <w:rFonts w:ascii="Angsana New" w:hAnsi="Angsana New" w:hint="cs"/>
          <w:sz w:val="30"/>
          <w:szCs w:val="30"/>
        </w:rPr>
        <w:t>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 w:hint="cs"/>
          <w:sz w:val="30"/>
          <w:szCs w:val="30"/>
          <w:cs/>
        </w:rPr>
        <w:t>พฤษภาคม</w:t>
      </w:r>
      <w:r w:rsidRPr="00F51926">
        <w:rPr>
          <w:rFonts w:ascii="Angsana New" w:hAnsi="Angsana New"/>
          <w:sz w:val="30"/>
          <w:szCs w:val="30"/>
          <w:cs/>
        </w:rPr>
        <w:t xml:space="preserve"> </w:t>
      </w:r>
      <w:r w:rsidR="00FD0A77">
        <w:rPr>
          <w:rFonts w:ascii="Angsana New" w:hAnsi="Angsana New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>6</w:t>
      </w:r>
      <w:r w:rsidRPr="00F51926">
        <w:rPr>
          <w:rFonts w:ascii="Angsana New" w:hAnsi="Angsana New" w:hint="cs"/>
          <w:sz w:val="30"/>
          <w:szCs w:val="30"/>
        </w:rPr>
        <w:t>7</w:t>
      </w:r>
    </w:p>
    <w:p w14:paraId="2E1A4F78" w14:textId="77777777" w:rsidR="004C6EEE" w:rsidRDefault="004C6EEE" w:rsidP="004C6E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42677267" w14:textId="77777777" w:rsidR="00F51926" w:rsidRDefault="00F51926" w:rsidP="00F5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A6D4A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="00FD0A77">
        <w:rPr>
          <w:rFonts w:ascii="Angsana New" w:hAnsi="Angsana New"/>
          <w:sz w:val="30"/>
          <w:szCs w:val="30"/>
        </w:rPr>
        <w:t>24</w:t>
      </w:r>
      <w:r w:rsidRPr="00BA6D4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D0A77">
        <w:rPr>
          <w:rFonts w:ascii="Angsana New" w:hAnsi="Angsana New"/>
          <w:sz w:val="30"/>
          <w:szCs w:val="30"/>
        </w:rPr>
        <w:t>25</w:t>
      </w:r>
      <w:r w:rsidRPr="00BA6D4A">
        <w:rPr>
          <w:rFonts w:ascii="Angsana New" w:hAnsi="Angsana New" w:hint="cs"/>
          <w:sz w:val="30"/>
          <w:szCs w:val="30"/>
          <w:cs/>
        </w:rPr>
        <w:t>6</w:t>
      </w:r>
      <w:r w:rsidRPr="00BA6D4A">
        <w:rPr>
          <w:rFonts w:ascii="Angsana New" w:hAnsi="Angsana New"/>
          <w:sz w:val="30"/>
          <w:szCs w:val="30"/>
        </w:rPr>
        <w:t>6</w:t>
      </w:r>
      <w:r w:rsidRPr="00BA6D4A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ผู้ถือหุ้นได้มีมติเป็นเอกฉันท์อนุมัติให้บริษัทจ่ายเงินปันผล</w:t>
      </w:r>
      <w:r w:rsidRPr="00BA6D4A">
        <w:rPr>
          <w:rFonts w:ascii="Angsana New" w:hAnsi="Angsana New"/>
          <w:sz w:val="30"/>
          <w:szCs w:val="30"/>
          <w:cs/>
        </w:rPr>
        <w:t xml:space="preserve">สำหรับผลการดำเนินงานปี </w:t>
      </w:r>
      <w:r>
        <w:rPr>
          <w:rFonts w:ascii="Angsana New" w:hAnsi="Angsana New"/>
          <w:sz w:val="30"/>
          <w:szCs w:val="30"/>
        </w:rPr>
        <w:t>2565</w:t>
      </w:r>
      <w:r w:rsidRPr="007A7DE0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0.42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 w:rsidRPr="00BA6D4A">
        <w:rPr>
          <w:rFonts w:ascii="Angsana New" w:hAnsi="Angsana New"/>
          <w:sz w:val="30"/>
          <w:szCs w:val="30"/>
          <w:cs/>
        </w:rPr>
        <w:t>บาท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 w:rsidRPr="00BA6D4A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BA6D4A">
        <w:rPr>
          <w:rFonts w:ascii="Angsana New" w:hAnsi="Angsana New"/>
          <w:sz w:val="30"/>
          <w:szCs w:val="30"/>
          <w:cs/>
        </w:rPr>
        <w:t xml:space="preserve">เงินรวม </w:t>
      </w:r>
      <w:r w:rsidRPr="00BA6D4A">
        <w:rPr>
          <w:rFonts w:ascii="Angsana New" w:hAnsi="Angsana New"/>
          <w:sz w:val="30"/>
          <w:szCs w:val="30"/>
        </w:rPr>
        <w:t>21</w:t>
      </w:r>
      <w:r w:rsidR="00AD708C">
        <w:rPr>
          <w:rFonts w:ascii="Angsana New" w:hAnsi="Angsana New"/>
          <w:sz w:val="30"/>
          <w:szCs w:val="30"/>
        </w:rPr>
        <w:t>0</w:t>
      </w:r>
      <w:r w:rsidRPr="00BA6D4A">
        <w:rPr>
          <w:rFonts w:ascii="Angsana New" w:hAnsi="Angsana New"/>
          <w:sz w:val="30"/>
          <w:szCs w:val="30"/>
          <w:cs/>
        </w:rPr>
        <w:t xml:space="preserve"> ล้านบา</w:t>
      </w:r>
      <w:r>
        <w:rPr>
          <w:rFonts w:ascii="Angsana New" w:hAnsi="Angsana New" w:hint="cs"/>
          <w:sz w:val="30"/>
          <w:szCs w:val="30"/>
          <w:cs/>
        </w:rPr>
        <w:t xml:space="preserve">ท </w:t>
      </w:r>
      <w:r w:rsidRPr="00BA6D4A">
        <w:rPr>
          <w:rFonts w:ascii="Angsana New" w:hAnsi="Angsana New" w:hint="cs"/>
          <w:sz w:val="30"/>
          <w:szCs w:val="30"/>
          <w:cs/>
        </w:rPr>
        <w:t>บริษัทได้จ่ายเง</w:t>
      </w:r>
      <w:r>
        <w:rPr>
          <w:rFonts w:ascii="Angsana New" w:hAnsi="Angsana New" w:hint="cs"/>
          <w:sz w:val="30"/>
          <w:szCs w:val="30"/>
          <w:cs/>
        </w:rPr>
        <w:t>ินปันผลให้แก่ผู้ถือหุ้นเมื่อ</w:t>
      </w:r>
      <w:r w:rsidRPr="00BA6D4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D708C">
        <w:rPr>
          <w:rFonts w:ascii="Angsana New" w:hAnsi="Angsana New"/>
          <w:sz w:val="30"/>
          <w:szCs w:val="30"/>
        </w:rPr>
        <w:t>1</w:t>
      </w:r>
      <w:r w:rsidRPr="00BA6D4A">
        <w:rPr>
          <w:rFonts w:ascii="Angsana New" w:hAnsi="Angsana New"/>
          <w:sz w:val="30"/>
          <w:szCs w:val="30"/>
        </w:rPr>
        <w:t>8</w:t>
      </w:r>
      <w:r w:rsidRPr="00BA6D4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D708C">
        <w:rPr>
          <w:rFonts w:ascii="Angsana New" w:hAnsi="Angsana New"/>
          <w:sz w:val="30"/>
          <w:szCs w:val="30"/>
        </w:rPr>
        <w:t>256</w:t>
      </w:r>
      <w:r w:rsidRPr="00BA6D4A">
        <w:rPr>
          <w:rFonts w:ascii="Angsana New" w:hAnsi="Angsana New"/>
          <w:sz w:val="30"/>
          <w:szCs w:val="30"/>
        </w:rPr>
        <w:t>6</w:t>
      </w:r>
    </w:p>
    <w:p w14:paraId="159CC205" w14:textId="77777777" w:rsidR="00F51926" w:rsidRPr="004C6EEE" w:rsidRDefault="00F51926" w:rsidP="004C6E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39CC032C" w14:textId="7777777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C023BB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6803D6" w14:textId="77777777" w:rsidR="00E046F5" w:rsidRPr="00C023BB" w:rsidRDefault="00E046F5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อย่างไรก็</w:t>
      </w:r>
      <w:r w:rsidR="00AC6338" w:rsidRPr="00C023BB">
        <w:rPr>
          <w:rFonts w:ascii="Angsana New" w:hAnsi="Angsana New" w:hint="cs"/>
          <w:sz w:val="30"/>
          <w:szCs w:val="30"/>
          <w:cs/>
        </w:rPr>
        <w:t>ตาม</w:t>
      </w:r>
      <w:r w:rsidRPr="00C023BB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</w:t>
      </w:r>
      <w:r w:rsidR="00180138" w:rsidRPr="00C023BB">
        <w:rPr>
          <w:rFonts w:ascii="Angsana New" w:hAnsi="Angsana New"/>
          <w:sz w:val="30"/>
          <w:szCs w:val="30"/>
          <w:cs/>
        </w:rPr>
        <w:t>การให้เช่าซื้อรถยนต์และรถจักรยานยนต์</w:t>
      </w:r>
      <w:r w:rsidR="00180138" w:rsidRPr="00C023BB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</w:t>
      </w:r>
      <w:r w:rsidRPr="00C023BB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C023BB">
        <w:rPr>
          <w:rFonts w:ascii="Angsana New" w:hAnsi="Angsana New"/>
          <w:sz w:val="30"/>
          <w:szCs w:val="30"/>
        </w:rPr>
        <w:t xml:space="preserve">Nano Finance </w:t>
      </w:r>
      <w:r w:rsidR="00B40435" w:rsidRPr="00C023BB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C023BB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="00B56B9C" w:rsidRPr="00C023BB">
        <w:rPr>
          <w:rFonts w:ascii="Angsana New" w:hAnsi="Angsana New"/>
          <w:sz w:val="30"/>
          <w:szCs w:val="30"/>
        </w:rPr>
        <w:t xml:space="preserve"> </w:t>
      </w:r>
      <w:r w:rsidR="00AC6338" w:rsidRPr="00C023BB">
        <w:rPr>
          <w:rFonts w:ascii="Angsana New" w:hAnsi="Angsana New"/>
          <w:sz w:val="30"/>
          <w:szCs w:val="30"/>
          <w:cs/>
        </w:rPr>
        <w:t>ดังนั้น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ข้อมูลทางการเงินระหว่างกาลนี้</w:t>
      </w:r>
    </w:p>
    <w:p w14:paraId="2467F146" w14:textId="77777777" w:rsidR="00C943A7" w:rsidRPr="00C023BB" w:rsidRDefault="00C943A7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737643">
        <w:tc>
          <w:tcPr>
            <w:tcW w:w="5211" w:type="dxa"/>
            <w:vAlign w:val="bottom"/>
          </w:tcPr>
          <w:p w14:paraId="6FC9D2BE" w14:textId="77777777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161F05" w:rsidRPr="00C023B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61F05" w:rsidRPr="00C023BB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FB6AC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C96DA" w14:textId="42393964" w:rsidR="00737643" w:rsidRPr="0080285C" w:rsidRDefault="00903981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AA7399C" w14:textId="13DFCC0E" w:rsidR="00737643" w:rsidRPr="0080285C" w:rsidRDefault="0046416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F40DD8A" w14:textId="7506D3EE" w:rsidR="00737643" w:rsidRPr="0080285C" w:rsidRDefault="00F6725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158,991</w:t>
            </w:r>
          </w:p>
        </w:tc>
      </w:tr>
      <w:tr w:rsidR="00737643" w:rsidRPr="00A65910" w14:paraId="5534DE00" w14:textId="77777777" w:rsidTr="00737643">
        <w:tc>
          <w:tcPr>
            <w:tcW w:w="5211" w:type="dxa"/>
            <w:vAlign w:val="bottom"/>
          </w:tcPr>
          <w:p w14:paraId="125DDCBD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E9FF19" w14:textId="275D2079" w:rsidR="00737643" w:rsidRPr="0080285C" w:rsidRDefault="003B101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</w:t>
            </w:r>
            <w:r w:rsidR="00E759E6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EFA1070" w14:textId="0BA3DEC0" w:rsidR="00737643" w:rsidRPr="0080285C" w:rsidRDefault="0046416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D565CD9" w14:textId="408FF079" w:rsidR="00737643" w:rsidRPr="0080285C" w:rsidRDefault="003B101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</w:t>
            </w:r>
            <w:r w:rsidR="00E759E6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737643" w:rsidRPr="00A65910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61B6" w14:textId="04475A4D" w:rsidR="00737643" w:rsidRPr="0080285C" w:rsidRDefault="00903981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0678" w14:textId="12FB6A14" w:rsidR="00737643" w:rsidRPr="0080285C" w:rsidRDefault="0046416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90EAD" w14:textId="1834C2EE" w:rsidR="00737643" w:rsidRPr="0080285C" w:rsidRDefault="00F6725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112,240</w:t>
            </w:r>
          </w:p>
        </w:tc>
      </w:tr>
      <w:tr w:rsidR="00737643" w:rsidRPr="00A65910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0321" w14:textId="44D90D44" w:rsidR="00737643" w:rsidRPr="0080285C" w:rsidRDefault="003B101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</w:t>
            </w:r>
            <w:r w:rsidR="00E759E6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AFA8" w14:textId="18250DE0" w:rsidR="00737643" w:rsidRPr="0080285C" w:rsidRDefault="0046416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9CB5E" w14:textId="361D5B34" w:rsidR="00737643" w:rsidRPr="0080285C" w:rsidRDefault="003E798D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288,4</w:t>
            </w:r>
            <w:r w:rsidR="00E759E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737643" w:rsidRPr="00A65910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702F" w14:textId="041F62C1" w:rsidR="00737643" w:rsidRPr="0080285C" w:rsidRDefault="00903981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(191,891)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7A23" w14:textId="45206343" w:rsidR="00737643" w:rsidRPr="0080285C" w:rsidRDefault="00903981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4165">
              <w:rPr>
                <w:rFonts w:ascii="Angsana New" w:hAnsi="Angsana New"/>
                <w:sz w:val="30"/>
                <w:szCs w:val="30"/>
              </w:rPr>
              <w:t>100,651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57D7" w14:textId="57D1B84F" w:rsidR="00737643" w:rsidRPr="0080285C" w:rsidRDefault="00F6725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(292,542)</w:t>
            </w:r>
          </w:p>
        </w:tc>
      </w:tr>
      <w:tr w:rsidR="00737643" w:rsidRPr="00A65910" w14:paraId="34A626F2" w14:textId="77777777" w:rsidTr="00737643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98214" w14:textId="0E7BB30D" w:rsidR="00737643" w:rsidRPr="0080285C" w:rsidRDefault="003B101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</w:t>
            </w:r>
            <w:r w:rsidR="00E759E6">
              <w:rPr>
                <w:rFonts w:ascii="Angsana New" w:hAnsi="Angsana New"/>
                <w:sz w:val="30"/>
                <w:szCs w:val="30"/>
              </w:rPr>
              <w:t>303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DEDFA" w14:textId="55149A10" w:rsidR="00737643" w:rsidRPr="0080285C" w:rsidRDefault="0046416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A3669" w14:textId="27F936B8" w:rsidR="00737643" w:rsidRPr="0080285C" w:rsidRDefault="003E798D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</w:t>
            </w:r>
            <w:r w:rsidR="00E759E6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23BB" w:rsidRPr="00A65910" w14:paraId="4AF5AC75" w14:textId="77777777" w:rsidTr="00737643">
        <w:tc>
          <w:tcPr>
            <w:tcW w:w="5211" w:type="dxa"/>
            <w:vAlign w:val="bottom"/>
          </w:tcPr>
          <w:p w14:paraId="6530F2B8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 xml:space="preserve">งวดสามเดือนสิ้นสุดวันที่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6C7682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F17BE" w:rsidRPr="00A65910" w14:paraId="74F3AC9C" w14:textId="77777777" w:rsidTr="00737643">
        <w:tc>
          <w:tcPr>
            <w:tcW w:w="5211" w:type="dxa"/>
            <w:vAlign w:val="bottom"/>
          </w:tcPr>
          <w:p w14:paraId="4DE5E516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25C01" w14:textId="489BDBB2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181,683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05221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CBB8591" w14:textId="1E4805FF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124,420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FF3C0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636F221" w14:textId="4C1AC24E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306,103</w:t>
            </w:r>
          </w:p>
        </w:tc>
      </w:tr>
      <w:tr w:rsidR="001F17BE" w:rsidRPr="00A65910" w14:paraId="3CE8B129" w14:textId="77777777" w:rsidTr="00737643">
        <w:tc>
          <w:tcPr>
            <w:tcW w:w="5211" w:type="dxa"/>
            <w:vAlign w:val="bottom"/>
          </w:tcPr>
          <w:p w14:paraId="4331C798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2F3D9" w14:textId="399D0CCB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F7593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1BFAC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2FC47" w14:textId="59009525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34,05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524FB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8E51" w14:textId="06669EA3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1,549</w:t>
            </w:r>
          </w:p>
        </w:tc>
      </w:tr>
      <w:tr w:rsidR="001F17BE" w:rsidRPr="00A65910" w14:paraId="13777C66" w14:textId="77777777" w:rsidTr="00737643">
        <w:tc>
          <w:tcPr>
            <w:tcW w:w="5211" w:type="dxa"/>
            <w:vAlign w:val="bottom"/>
          </w:tcPr>
          <w:p w14:paraId="45E155C6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6BA3" w14:textId="29E07FCD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259,181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23CD4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9185" w14:textId="249391DF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158,47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F6293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7148" w14:textId="4C4FECE8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7,652</w:t>
            </w:r>
          </w:p>
        </w:tc>
      </w:tr>
      <w:tr w:rsidR="001F17BE" w:rsidRPr="00A65910" w14:paraId="63E4334E" w14:textId="77777777" w:rsidTr="00737643">
        <w:tc>
          <w:tcPr>
            <w:tcW w:w="5211" w:type="dxa"/>
            <w:vAlign w:val="bottom"/>
          </w:tcPr>
          <w:p w14:paraId="69EC1318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68D8" w14:textId="3140526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266,841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3FA3E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D2DA" w14:textId="0BA61642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19,918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C9CC2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94B7" w14:textId="7DB09779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86,759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17BE" w:rsidRPr="00A65910" w14:paraId="0E7C5162" w14:textId="77777777" w:rsidTr="00737643">
        <w:tc>
          <w:tcPr>
            <w:tcW w:w="5211" w:type="dxa"/>
            <w:vAlign w:val="bottom"/>
          </w:tcPr>
          <w:p w14:paraId="449116DF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73332" w14:textId="7AAFF151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(7,6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3B1E6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C88E4" w14:textId="4AC9B413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38,553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C5F7A" w14:textId="77777777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7C48D" w14:textId="370E1C49" w:rsidR="001F17BE" w:rsidRPr="00A65910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30,893</w:t>
            </w:r>
          </w:p>
        </w:tc>
      </w:tr>
      <w:tr w:rsidR="00633D84" w:rsidRPr="00A65910" w14:paraId="3D3890F4" w14:textId="77777777" w:rsidTr="00C023BB">
        <w:tc>
          <w:tcPr>
            <w:tcW w:w="5211" w:type="dxa"/>
            <w:vAlign w:val="bottom"/>
          </w:tcPr>
          <w:p w14:paraId="524ACF54" w14:textId="77777777" w:rsidR="00633D84" w:rsidRPr="00A65910" w:rsidRDefault="00633D84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00A23C" w14:textId="77777777" w:rsidR="00633D84" w:rsidRPr="00A65910" w:rsidRDefault="00633D84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025C8DAD" w14:textId="77777777" w:rsidR="00633D84" w:rsidRPr="00A65910" w:rsidRDefault="00633D84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3B3C9F7" w14:textId="77777777" w:rsidR="00633D84" w:rsidRPr="00A65910" w:rsidRDefault="00633D84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357D157" w14:textId="77777777" w:rsidR="00633D84" w:rsidRPr="00A65910" w:rsidRDefault="00633D84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B06C176" w14:textId="77777777" w:rsidR="00633D84" w:rsidRPr="00A65910" w:rsidRDefault="00633D84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023BB" w:rsidRPr="00A65910" w14:paraId="7A42848D" w14:textId="77777777" w:rsidTr="00C023BB">
        <w:tc>
          <w:tcPr>
            <w:tcW w:w="5211" w:type="dxa"/>
            <w:vAlign w:val="bottom"/>
          </w:tcPr>
          <w:p w14:paraId="3E1DA640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 w:rsidR="001754C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เก้าเดือน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76" w:type="dxa"/>
            <w:vAlign w:val="bottom"/>
          </w:tcPr>
          <w:p w14:paraId="127FB547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85A17F8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3566141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DDE47C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2935C23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3BB" w:rsidRPr="00A65910" w14:paraId="7E1964DD" w14:textId="77777777" w:rsidTr="00C023BB">
        <w:tc>
          <w:tcPr>
            <w:tcW w:w="5211" w:type="dxa"/>
            <w:vAlign w:val="bottom"/>
          </w:tcPr>
          <w:p w14:paraId="64E40D42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1BDD7685" w14:textId="340BE12E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04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,744</w:t>
            </w:r>
          </w:p>
        </w:tc>
        <w:tc>
          <w:tcPr>
            <w:tcW w:w="236" w:type="dxa"/>
            <w:vAlign w:val="bottom"/>
          </w:tcPr>
          <w:p w14:paraId="1A18821E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9447C69" w14:textId="454157DB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269,926</w:t>
            </w:r>
          </w:p>
        </w:tc>
        <w:tc>
          <w:tcPr>
            <w:tcW w:w="236" w:type="dxa"/>
            <w:vAlign w:val="bottom"/>
          </w:tcPr>
          <w:p w14:paraId="136594E0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3B0D08DA" w14:textId="48BE9CA5" w:rsidR="00C023BB" w:rsidRPr="0080285C" w:rsidRDefault="00F67250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573,670</w:t>
            </w:r>
          </w:p>
        </w:tc>
      </w:tr>
      <w:tr w:rsidR="00C023BB" w:rsidRPr="00A65910" w14:paraId="52E5886E" w14:textId="77777777" w:rsidTr="003E34C8">
        <w:tc>
          <w:tcPr>
            <w:tcW w:w="5211" w:type="dxa"/>
            <w:vAlign w:val="bottom"/>
          </w:tcPr>
          <w:p w14:paraId="2F3F720A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3006B7EF" w14:textId="5C1D0C56" w:rsidR="00C023BB" w:rsidRPr="0080285C" w:rsidRDefault="003B1017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77,0</w:t>
            </w:r>
            <w:r w:rsidR="00E759E6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  <w:vAlign w:val="bottom"/>
          </w:tcPr>
          <w:p w14:paraId="0CCB1E8C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75FA8B7" w14:textId="76D44AF7" w:rsidR="00C023BB" w:rsidRPr="0080285C" w:rsidRDefault="00464165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D855BC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155E04A9" w14:textId="1CCB0785" w:rsidR="00C023BB" w:rsidRPr="0080285C" w:rsidRDefault="003B1017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</w:t>
            </w:r>
            <w:r w:rsidR="00E759E6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C023BB" w:rsidRPr="00A65910" w14:paraId="304355EF" w14:textId="77777777" w:rsidTr="003E34C8">
        <w:tc>
          <w:tcPr>
            <w:tcW w:w="5211" w:type="dxa"/>
            <w:vAlign w:val="bottom"/>
          </w:tcPr>
          <w:p w14:paraId="4AAFD746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E2872C" w14:textId="10F1023E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222,760</w:t>
            </w:r>
          </w:p>
        </w:tc>
        <w:tc>
          <w:tcPr>
            <w:tcW w:w="236" w:type="dxa"/>
            <w:vAlign w:val="bottom"/>
          </w:tcPr>
          <w:p w14:paraId="4B688EA8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5359D8C" w14:textId="4F35E4FD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109,724</w:t>
            </w:r>
          </w:p>
        </w:tc>
        <w:tc>
          <w:tcPr>
            <w:tcW w:w="236" w:type="dxa"/>
            <w:vAlign w:val="bottom"/>
          </w:tcPr>
          <w:p w14:paraId="74E9C784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79813FB" w14:textId="329B3E04" w:rsidR="00C023BB" w:rsidRPr="0080285C" w:rsidRDefault="00F67250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332,484</w:t>
            </w:r>
          </w:p>
        </w:tc>
      </w:tr>
      <w:tr w:rsidR="00C023BB" w:rsidRPr="00A65910" w14:paraId="67DDCA33" w14:textId="77777777" w:rsidTr="003E34C8">
        <w:tc>
          <w:tcPr>
            <w:tcW w:w="5211" w:type="dxa"/>
            <w:vAlign w:val="bottom"/>
          </w:tcPr>
          <w:p w14:paraId="22446BD2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E92165" w14:textId="380014E5" w:rsidR="00C023BB" w:rsidRPr="0080285C" w:rsidRDefault="003E798D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603,5</w:t>
            </w:r>
            <w:r w:rsidR="00E759E6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36" w:type="dxa"/>
            <w:vAlign w:val="bottom"/>
          </w:tcPr>
          <w:p w14:paraId="4BB2EBD1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A0D9FBF" w14:textId="2B8BE3E2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379,650</w:t>
            </w:r>
          </w:p>
        </w:tc>
        <w:tc>
          <w:tcPr>
            <w:tcW w:w="236" w:type="dxa"/>
            <w:vAlign w:val="bottom"/>
          </w:tcPr>
          <w:p w14:paraId="67B62EA9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3290626" w14:textId="5FFC694B" w:rsidR="00C023BB" w:rsidRPr="0080285C" w:rsidRDefault="003E798D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983,2</w:t>
            </w:r>
            <w:r w:rsidR="00E759E6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C023BB" w:rsidRPr="00A65910" w14:paraId="15E39775" w14:textId="77777777" w:rsidTr="003E34C8">
        <w:tc>
          <w:tcPr>
            <w:tcW w:w="5211" w:type="dxa"/>
            <w:vAlign w:val="bottom"/>
          </w:tcPr>
          <w:p w14:paraId="42A30408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DE8A44" w14:textId="2E1A7690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(711,799)</w:t>
            </w:r>
          </w:p>
        </w:tc>
        <w:tc>
          <w:tcPr>
            <w:tcW w:w="236" w:type="dxa"/>
            <w:vAlign w:val="bottom"/>
          </w:tcPr>
          <w:p w14:paraId="2E6B00A3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A042DF4" w14:textId="30410529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(297,089)</w:t>
            </w:r>
          </w:p>
        </w:tc>
        <w:tc>
          <w:tcPr>
            <w:tcW w:w="236" w:type="dxa"/>
            <w:vAlign w:val="bottom"/>
          </w:tcPr>
          <w:p w14:paraId="6D63D815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A6593CB" w14:textId="11C1F4CD" w:rsidR="00C023BB" w:rsidRPr="0080285C" w:rsidRDefault="00F67250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(1,008,888)</w:t>
            </w:r>
          </w:p>
        </w:tc>
      </w:tr>
      <w:tr w:rsidR="00C023BB" w:rsidRPr="00A65910" w14:paraId="099B2379" w14:textId="77777777" w:rsidTr="003E34C8">
        <w:tc>
          <w:tcPr>
            <w:tcW w:w="5211" w:type="dxa"/>
            <w:vAlign w:val="bottom"/>
          </w:tcPr>
          <w:p w14:paraId="57362CA2" w14:textId="7777777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023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023B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B277B" w14:textId="03345669" w:rsidR="00C023BB" w:rsidRPr="0080285C" w:rsidRDefault="003E798D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(108,2</w:t>
            </w:r>
            <w:r w:rsidR="00E759E6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8067159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7511A" w14:textId="3D205C73" w:rsidR="00C023BB" w:rsidRPr="0080285C" w:rsidRDefault="00464165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82,561</w:t>
            </w:r>
          </w:p>
        </w:tc>
        <w:tc>
          <w:tcPr>
            <w:tcW w:w="236" w:type="dxa"/>
            <w:vAlign w:val="bottom"/>
          </w:tcPr>
          <w:p w14:paraId="772F3041" w14:textId="77777777" w:rsidR="00C023BB" w:rsidRPr="0080285C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B1756" w14:textId="3C123258" w:rsidR="00C023BB" w:rsidRPr="0080285C" w:rsidRDefault="003E798D" w:rsidP="003D2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(25,6</w:t>
            </w:r>
            <w:r w:rsidR="00E759E6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23BB" w:rsidRPr="00A65910" w14:paraId="672CB854" w14:textId="77777777" w:rsidTr="003E34C8">
        <w:tc>
          <w:tcPr>
            <w:tcW w:w="5211" w:type="dxa"/>
            <w:vAlign w:val="bottom"/>
          </w:tcPr>
          <w:p w14:paraId="1FAC9BA5" w14:textId="77777777" w:rsidR="00C023BB" w:rsidRPr="00C023BB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BDBD5B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BA3BAD4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53434AE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79E664D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72C769A4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023BB" w:rsidRPr="00A65910" w14:paraId="425AA060" w14:textId="77777777" w:rsidTr="00C023BB">
        <w:tc>
          <w:tcPr>
            <w:tcW w:w="5211" w:type="dxa"/>
            <w:vAlign w:val="bottom"/>
          </w:tcPr>
          <w:p w14:paraId="39A8632E" w14:textId="77777777" w:rsidR="00C023BB" w:rsidRPr="00C023BB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 w:rsidR="001754C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เก้าเดือน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6C7682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6" w:type="dxa"/>
            <w:vAlign w:val="bottom"/>
          </w:tcPr>
          <w:p w14:paraId="0BF1AE6F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BDA02E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2B6E5F7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DA12C17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B2555D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F17BE" w:rsidRPr="00A65910" w14:paraId="79E467FF" w14:textId="77777777" w:rsidTr="003E34C8">
        <w:tc>
          <w:tcPr>
            <w:tcW w:w="5211" w:type="dxa"/>
            <w:vAlign w:val="bottom"/>
          </w:tcPr>
          <w:p w14:paraId="29C74E1B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5E0C235F" w14:textId="25855ED2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588,546</w:t>
            </w:r>
          </w:p>
        </w:tc>
        <w:tc>
          <w:tcPr>
            <w:tcW w:w="236" w:type="dxa"/>
            <w:vAlign w:val="bottom"/>
          </w:tcPr>
          <w:p w14:paraId="12B5CAE2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334EBA2" w14:textId="0893621A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342,152</w:t>
            </w:r>
          </w:p>
        </w:tc>
        <w:tc>
          <w:tcPr>
            <w:tcW w:w="236" w:type="dxa"/>
            <w:vAlign w:val="bottom"/>
          </w:tcPr>
          <w:p w14:paraId="00409426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488037AB" w14:textId="192741AF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930,698</w:t>
            </w:r>
          </w:p>
        </w:tc>
      </w:tr>
      <w:tr w:rsidR="001F17BE" w:rsidRPr="00A65910" w14:paraId="19243487" w14:textId="77777777" w:rsidTr="003E34C8">
        <w:tc>
          <w:tcPr>
            <w:tcW w:w="5211" w:type="dxa"/>
            <w:vAlign w:val="bottom"/>
          </w:tcPr>
          <w:p w14:paraId="4A7697CC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AA582F" w14:textId="120F9FEF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236" w:type="dxa"/>
            <w:vAlign w:val="bottom"/>
          </w:tcPr>
          <w:p w14:paraId="1C05CC35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577CB85" w14:textId="7C7740A1" w:rsidR="001F17BE" w:rsidRPr="006C768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98,27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FC784FB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4457EF5" w14:textId="05F75229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323,827</w:t>
            </w:r>
          </w:p>
        </w:tc>
      </w:tr>
      <w:tr w:rsidR="001F17BE" w:rsidRPr="00A65910" w14:paraId="5AAC9658" w14:textId="77777777" w:rsidTr="003E34C8">
        <w:tc>
          <w:tcPr>
            <w:tcW w:w="5211" w:type="dxa"/>
            <w:vAlign w:val="bottom"/>
          </w:tcPr>
          <w:p w14:paraId="1CFFE960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8C28C" w14:textId="7C179122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4,101</w:t>
            </w:r>
          </w:p>
        </w:tc>
        <w:tc>
          <w:tcPr>
            <w:tcW w:w="236" w:type="dxa"/>
            <w:vAlign w:val="bottom"/>
          </w:tcPr>
          <w:p w14:paraId="053C30F5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712ECE0A" w14:textId="2F27C5EE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440,42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2BA347D3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2073C99" w14:textId="23E1099D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1,25</w:t>
            </w:r>
            <w:r>
              <w:rPr>
                <w:rFonts w:ascii="Angsana New" w:hAnsi="Angsana New"/>
                <w:sz w:val="30"/>
                <w:szCs w:val="30"/>
              </w:rPr>
              <w:t>4,525</w:t>
            </w:r>
          </w:p>
        </w:tc>
      </w:tr>
      <w:tr w:rsidR="001F17BE" w:rsidRPr="00A65910" w14:paraId="7EB1BD7A" w14:textId="77777777" w:rsidTr="003E34C8">
        <w:tc>
          <w:tcPr>
            <w:tcW w:w="5211" w:type="dxa"/>
            <w:vAlign w:val="bottom"/>
          </w:tcPr>
          <w:p w14:paraId="2A1082DD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792A68" w14:textId="0B3A90D3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(81</w:t>
            </w:r>
            <w:r>
              <w:rPr>
                <w:rFonts w:ascii="Angsana New" w:hAnsi="Angsana New"/>
                <w:sz w:val="30"/>
                <w:szCs w:val="30"/>
              </w:rPr>
              <w:t>7,327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15CB49F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C89ED42" w14:textId="60D29863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39,522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25FF158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BA7F48" w14:textId="0A2CEE7A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(1,1</w:t>
            </w:r>
            <w:r>
              <w:rPr>
                <w:rFonts w:ascii="Angsana New" w:hAnsi="Angsana New"/>
                <w:sz w:val="30"/>
                <w:szCs w:val="30"/>
              </w:rPr>
              <w:t>56,849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17BE" w:rsidRPr="00A65910" w14:paraId="7D0DC1FF" w14:textId="77777777" w:rsidTr="003E34C8">
        <w:tc>
          <w:tcPr>
            <w:tcW w:w="5211" w:type="dxa"/>
            <w:vAlign w:val="bottom"/>
          </w:tcPr>
          <w:p w14:paraId="03BEE6BD" w14:textId="18BD882E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F2D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2DA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6860D" w14:textId="78C56FFF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7593A">
              <w:rPr>
                <w:rFonts w:ascii="Angsana New" w:hAnsi="Angsana New"/>
                <w:sz w:val="30"/>
                <w:szCs w:val="30"/>
              </w:rPr>
              <w:t>(3,22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759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8716CB4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3EFEA" w14:textId="496673E3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100,902</w:t>
            </w:r>
          </w:p>
        </w:tc>
        <w:tc>
          <w:tcPr>
            <w:tcW w:w="236" w:type="dxa"/>
            <w:vAlign w:val="bottom"/>
          </w:tcPr>
          <w:p w14:paraId="4EF7922A" w14:textId="77777777" w:rsidR="001F17BE" w:rsidRPr="00C023BB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2AE8" w14:textId="7A7894D1" w:rsidR="001F17BE" w:rsidRPr="007F3328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97,676</w:t>
            </w:r>
          </w:p>
        </w:tc>
      </w:tr>
      <w:tr w:rsidR="00C023BB" w:rsidRPr="00A65910" w14:paraId="12B83645" w14:textId="77777777" w:rsidTr="003E34C8">
        <w:tc>
          <w:tcPr>
            <w:tcW w:w="5211" w:type="dxa"/>
            <w:vAlign w:val="bottom"/>
          </w:tcPr>
          <w:p w14:paraId="13D84AED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BBF202A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E41E2B2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0A28ED1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74DE50E" w14:textId="77777777" w:rsidR="00C023BB" w:rsidRPr="00C023BB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625930F6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C319A82" w14:textId="77777777" w:rsidR="00C023BB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6016063" w14:textId="77777777" w:rsidR="00C023BB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DDBBD23" w14:textId="77777777" w:rsidR="00C023BB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1F3B544" w14:textId="77777777" w:rsidR="00C023BB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D7DCB77" w14:textId="77777777" w:rsidR="00C023BB" w:rsidRPr="00A65910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A65910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0E5EFB">
        <w:tc>
          <w:tcPr>
            <w:tcW w:w="5353" w:type="dxa"/>
            <w:shd w:val="clear" w:color="auto" w:fill="auto"/>
            <w:vAlign w:val="bottom"/>
          </w:tcPr>
          <w:p w14:paraId="07D44E21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61F05" w:rsidRPr="00C023BB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0E5EFB">
        <w:tc>
          <w:tcPr>
            <w:tcW w:w="5353" w:type="dxa"/>
            <w:shd w:val="clear" w:color="auto" w:fill="auto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A81AB0" w14:textId="119DBBFE" w:rsidR="0007466F" w:rsidRPr="0080285C" w:rsidRDefault="0046416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A7A28">
              <w:rPr>
                <w:rFonts w:ascii="Angsana New" w:hAnsi="Angsana New"/>
                <w:sz w:val="30"/>
                <w:szCs w:val="30"/>
              </w:rPr>
              <w:t>701,0</w:t>
            </w:r>
            <w:r w:rsidR="00E759E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7E789D6" w14:textId="78752818" w:rsidR="0007466F" w:rsidRPr="0080285C" w:rsidRDefault="0046416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1,209,925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715F5F" w14:textId="52A9DEF7" w:rsidR="0007466F" w:rsidRPr="0080285C" w:rsidRDefault="005A7A28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5,910,94</w:t>
            </w:r>
            <w:r w:rsidR="00E759E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7466F" w:rsidRPr="00A65910" w14:paraId="58D45424" w14:textId="77777777" w:rsidTr="000E5EFB">
        <w:tc>
          <w:tcPr>
            <w:tcW w:w="5353" w:type="dxa"/>
            <w:shd w:val="clear" w:color="auto" w:fill="auto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5612A0A" w14:textId="7A86AE40" w:rsidR="0007466F" w:rsidRPr="0080285C" w:rsidRDefault="0046416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241,792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84DCB5F" w14:textId="15BE9A5A" w:rsidR="0007466F" w:rsidRPr="0080285C" w:rsidRDefault="0046416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296,990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6BFCF6" w14:textId="04C94A79" w:rsidR="0007466F" w:rsidRPr="0080285C" w:rsidRDefault="00F67250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538,782</w:t>
            </w:r>
          </w:p>
        </w:tc>
      </w:tr>
      <w:tr w:rsidR="004340AE" w:rsidRPr="00A65910" w14:paraId="7F6DB45F" w14:textId="77777777" w:rsidTr="000E5EFB">
        <w:tc>
          <w:tcPr>
            <w:tcW w:w="5353" w:type="dxa"/>
            <w:shd w:val="clear" w:color="auto" w:fill="auto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0E5EFB">
        <w:tc>
          <w:tcPr>
            <w:tcW w:w="5353" w:type="dxa"/>
            <w:shd w:val="clear" w:color="auto" w:fill="auto"/>
            <w:vAlign w:val="bottom"/>
          </w:tcPr>
          <w:p w14:paraId="2EAD9F11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0AE" w:rsidRPr="00A65910" w14:paraId="354777B9" w14:textId="77777777" w:rsidTr="000E5EFB">
        <w:tc>
          <w:tcPr>
            <w:tcW w:w="5353" w:type="dxa"/>
            <w:shd w:val="clear" w:color="auto" w:fill="auto"/>
            <w:vAlign w:val="bottom"/>
          </w:tcPr>
          <w:p w14:paraId="7502B943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48A2CE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4,931,417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E8C985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487D0F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1,473,299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968E2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CA41B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6,404,716</w:t>
            </w:r>
          </w:p>
        </w:tc>
      </w:tr>
      <w:tr w:rsidR="004340AE" w:rsidRPr="00A65910" w14:paraId="270E238F" w14:textId="77777777" w:rsidTr="000E5EFB">
        <w:tc>
          <w:tcPr>
            <w:tcW w:w="5353" w:type="dxa"/>
            <w:shd w:val="clear" w:color="auto" w:fill="auto"/>
            <w:vAlign w:val="bottom"/>
          </w:tcPr>
          <w:p w14:paraId="11C8CC2D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F4D974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277,578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EB0D908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82CCC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538,275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F65245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BEFD7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815,853</w:t>
            </w:r>
          </w:p>
        </w:tc>
      </w:tr>
    </w:tbl>
    <w:p w14:paraId="6476E550" w14:textId="77777777" w:rsidR="004340AE" w:rsidRPr="00C023BB" w:rsidRDefault="004340AE" w:rsidP="00282BC9">
      <w:pPr>
        <w:jc w:val="thaiDistribute"/>
        <w:rPr>
          <w:rFonts w:ascii="Angsana New" w:hAnsi="Angsana New"/>
          <w:sz w:val="30"/>
          <w:szCs w:val="30"/>
        </w:rPr>
      </w:pPr>
    </w:p>
    <w:p w14:paraId="40480907" w14:textId="77777777" w:rsidR="00282BC9" w:rsidRPr="00C023BB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8F18A7" w14:textId="77777777" w:rsidR="00282BC9" w:rsidRDefault="00282BC9" w:rsidP="0019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C023BB" w:rsidRPr="00AD56E9" w14:paraId="121D51D3" w14:textId="77777777">
        <w:tc>
          <w:tcPr>
            <w:tcW w:w="3510" w:type="dxa"/>
            <w:vAlign w:val="bottom"/>
          </w:tcPr>
          <w:p w14:paraId="5AB1809B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69F8E27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23BB" w:rsidRPr="00AD56E9" w14:paraId="2309539A" w14:textId="77777777">
        <w:tc>
          <w:tcPr>
            <w:tcW w:w="3510" w:type="dxa"/>
            <w:vAlign w:val="bottom"/>
          </w:tcPr>
          <w:p w14:paraId="09D8D576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1C01F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2B43E34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31BAB" w14:textId="77777777" w:rsidR="00C023BB" w:rsidRPr="00AD56E9" w:rsidRDefault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1754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C023BB" w:rsidRPr="00AD56E9" w14:paraId="51F6704D" w14:textId="77777777">
        <w:tc>
          <w:tcPr>
            <w:tcW w:w="3510" w:type="dxa"/>
            <w:vAlign w:val="bottom"/>
          </w:tcPr>
          <w:p w14:paraId="37D904AD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53080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5725533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B4FEE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4764576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39E33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1AE8FEAB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7EAE6D" w14:textId="77777777" w:rsidR="00C023BB" w:rsidRPr="00AD56E9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C023BB" w:rsidRPr="00604AF6" w14:paraId="5BD03A46" w14:textId="77777777">
        <w:tc>
          <w:tcPr>
            <w:tcW w:w="3510" w:type="dxa"/>
            <w:vAlign w:val="bottom"/>
          </w:tcPr>
          <w:p w14:paraId="763F189B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D9FDBF4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8C62457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6CEB74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191B6C6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1DD0DF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E30075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9575AD" w14:textId="77777777" w:rsidR="00C023BB" w:rsidRPr="00604AF6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17BE" w:rsidRPr="00CD16CD" w14:paraId="162422E0" w14:textId="77777777">
        <w:tc>
          <w:tcPr>
            <w:tcW w:w="3510" w:type="dxa"/>
            <w:vAlign w:val="bottom"/>
          </w:tcPr>
          <w:p w14:paraId="5E5873C2" w14:textId="77777777" w:rsidR="001F17BE" w:rsidRPr="00AD56E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275" w:type="dxa"/>
          </w:tcPr>
          <w:p w14:paraId="025DBBA3" w14:textId="1BBBD019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66,547</w:t>
            </w:r>
          </w:p>
        </w:tc>
        <w:tc>
          <w:tcPr>
            <w:tcW w:w="284" w:type="dxa"/>
          </w:tcPr>
          <w:p w14:paraId="60F40DBE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0DC00E57" w14:textId="2419CCA7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107,726</w:t>
            </w:r>
          </w:p>
        </w:tc>
        <w:tc>
          <w:tcPr>
            <w:tcW w:w="284" w:type="dxa"/>
          </w:tcPr>
          <w:p w14:paraId="1BF2E1B2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92515" w14:textId="6E30FA91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A0720A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43DA8E" w14:textId="3C8F1ECC" w:rsidR="001F17BE" w:rsidRPr="00B42C93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297,662</w:t>
            </w:r>
          </w:p>
        </w:tc>
      </w:tr>
      <w:tr w:rsidR="001F17BE" w:rsidRPr="00CD16CD" w14:paraId="37754336" w14:textId="77777777">
        <w:tc>
          <w:tcPr>
            <w:tcW w:w="3510" w:type="dxa"/>
            <w:vAlign w:val="bottom"/>
          </w:tcPr>
          <w:p w14:paraId="035AA214" w14:textId="77777777" w:rsidR="001F17BE" w:rsidRPr="00AD56E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087D4E" w14:textId="59F08173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12,157</w:t>
            </w:r>
          </w:p>
        </w:tc>
        <w:tc>
          <w:tcPr>
            <w:tcW w:w="284" w:type="dxa"/>
          </w:tcPr>
          <w:p w14:paraId="2BBC0157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8C1E93" w14:textId="0CCCF1B9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16,694</w:t>
            </w:r>
          </w:p>
        </w:tc>
        <w:tc>
          <w:tcPr>
            <w:tcW w:w="284" w:type="dxa"/>
          </w:tcPr>
          <w:p w14:paraId="287DE18B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4259CE" w14:textId="1755E3AA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7BF22E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0686FD" w14:textId="599D5AF0" w:rsidR="001F17BE" w:rsidRPr="00B42C93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44,490</w:t>
            </w:r>
          </w:p>
        </w:tc>
      </w:tr>
      <w:tr w:rsidR="001F17BE" w:rsidRPr="00CD16CD" w14:paraId="79F85840" w14:textId="77777777">
        <w:tc>
          <w:tcPr>
            <w:tcW w:w="3510" w:type="dxa"/>
            <w:vAlign w:val="bottom"/>
          </w:tcPr>
          <w:p w14:paraId="28A038C0" w14:textId="77777777" w:rsidR="001F17BE" w:rsidRPr="00AD56E9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5ADF14C" w14:textId="1FECDA77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78,704</w:t>
            </w:r>
          </w:p>
        </w:tc>
        <w:tc>
          <w:tcPr>
            <w:tcW w:w="284" w:type="dxa"/>
          </w:tcPr>
          <w:p w14:paraId="1D0EB865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4AE9E" w14:textId="2D61EB86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124,420</w:t>
            </w:r>
          </w:p>
        </w:tc>
        <w:tc>
          <w:tcPr>
            <w:tcW w:w="284" w:type="dxa"/>
          </w:tcPr>
          <w:p w14:paraId="0C6BB885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286FB" w14:textId="571DC3E5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511BA8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D904" w14:textId="04B6996F" w:rsidR="001F17BE" w:rsidRPr="00B42C93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CC">
              <w:rPr>
                <w:rFonts w:ascii="Angsana New" w:hAnsi="Angsana New"/>
                <w:sz w:val="30"/>
                <w:szCs w:val="30"/>
              </w:rPr>
              <w:t>342,152</w:t>
            </w:r>
          </w:p>
        </w:tc>
      </w:tr>
    </w:tbl>
    <w:p w14:paraId="475E7B5F" w14:textId="77777777" w:rsidR="001771E5" w:rsidRPr="00A65910" w:rsidRDefault="001771E5" w:rsidP="00A43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EAFC98D" w14:textId="77CFF606" w:rsidR="004340AE" w:rsidRPr="00A65910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007237">
        <w:rPr>
          <w:rFonts w:ascii="Angsana New" w:hAnsi="Angsana New"/>
          <w:sz w:val="30"/>
          <w:szCs w:val="30"/>
          <w:cs/>
        </w:rPr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007237">
        <w:rPr>
          <w:rFonts w:ascii="Angsana New" w:hAnsi="Angsana New" w:hint="cs"/>
          <w:sz w:val="30"/>
          <w:szCs w:val="30"/>
          <w:cs/>
        </w:rPr>
        <w:t>ตาม</w:t>
      </w:r>
      <w:r w:rsidRPr="0000723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007237">
        <w:rPr>
          <w:rFonts w:ascii="Angsana New" w:hAnsi="Angsana New"/>
          <w:sz w:val="30"/>
          <w:szCs w:val="30"/>
        </w:rPr>
        <w:t xml:space="preserve"> 256</w:t>
      </w:r>
      <w:r w:rsidR="00161F05" w:rsidRPr="00007237">
        <w:rPr>
          <w:rFonts w:ascii="Angsana New" w:hAnsi="Angsana New" w:hint="cs"/>
          <w:sz w:val="30"/>
          <w:szCs w:val="30"/>
        </w:rPr>
        <w:t>7</w:t>
      </w:r>
      <w:r w:rsidRPr="00007237">
        <w:rPr>
          <w:rFonts w:ascii="Angsana New" w:hAnsi="Angsana New"/>
          <w:sz w:val="30"/>
          <w:szCs w:val="30"/>
        </w:rPr>
        <w:t xml:space="preserve"> </w:t>
      </w:r>
      <w:r w:rsidRPr="00007237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 w:rsidRPr="00007237">
        <w:rPr>
          <w:rFonts w:ascii="Angsana New" w:hAnsi="Angsana New" w:hint="cs"/>
          <w:sz w:val="30"/>
          <w:szCs w:val="30"/>
          <w:cs/>
        </w:rPr>
        <w:t xml:space="preserve">และลาว </w:t>
      </w:r>
      <w:r w:rsidRPr="00007237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</w:t>
      </w:r>
      <w:r w:rsidRPr="00222A6B">
        <w:rPr>
          <w:rFonts w:ascii="Angsana New" w:hAnsi="Angsana New"/>
          <w:sz w:val="30"/>
          <w:szCs w:val="30"/>
          <w:cs/>
        </w:rPr>
        <w:t>ประมาณ</w:t>
      </w:r>
      <w:r w:rsidR="0007466F" w:rsidRPr="00222A6B">
        <w:rPr>
          <w:rFonts w:ascii="Angsana New" w:hAnsi="Angsana New"/>
          <w:sz w:val="30"/>
          <w:szCs w:val="30"/>
        </w:rPr>
        <w:t xml:space="preserve"> </w:t>
      </w:r>
      <w:r w:rsidR="00464165">
        <w:rPr>
          <w:rFonts w:ascii="Angsana New" w:hAnsi="Angsana New"/>
          <w:sz w:val="30"/>
          <w:szCs w:val="30"/>
        </w:rPr>
        <w:t>18.3</w:t>
      </w:r>
      <w:r w:rsidR="0007466F" w:rsidRPr="00222A6B">
        <w:rPr>
          <w:rFonts w:ascii="Angsana New" w:hAnsi="Angsana New"/>
          <w:sz w:val="30"/>
          <w:szCs w:val="30"/>
        </w:rPr>
        <w:t xml:space="preserve"> </w:t>
      </w:r>
      <w:r w:rsidRPr="00222A6B">
        <w:rPr>
          <w:rFonts w:ascii="Angsana New" w:hAnsi="Angsana New"/>
          <w:sz w:val="30"/>
          <w:szCs w:val="30"/>
          <w:cs/>
        </w:rPr>
        <w:t>ล้านบาท</w:t>
      </w:r>
      <w:r w:rsidRPr="00222A6B">
        <w:rPr>
          <w:rFonts w:ascii="Angsana New" w:hAnsi="Angsana New"/>
          <w:sz w:val="30"/>
          <w:szCs w:val="30"/>
        </w:rPr>
        <w:t xml:space="preserve"> </w:t>
      </w:r>
      <w:r w:rsidRPr="00222A6B">
        <w:rPr>
          <w:rFonts w:ascii="Angsana New" w:hAnsi="Angsana New" w:hint="cs"/>
          <w:sz w:val="30"/>
          <w:szCs w:val="30"/>
          <w:cs/>
        </w:rPr>
        <w:t>และ</w:t>
      </w:r>
      <w:r w:rsidR="0007466F" w:rsidRPr="00222A6B">
        <w:rPr>
          <w:rFonts w:ascii="Angsana New" w:hAnsi="Angsana New"/>
          <w:sz w:val="30"/>
          <w:szCs w:val="30"/>
        </w:rPr>
        <w:t xml:space="preserve"> </w:t>
      </w:r>
      <w:r w:rsidR="00464165">
        <w:rPr>
          <w:rFonts w:ascii="Angsana New" w:hAnsi="Angsana New"/>
          <w:sz w:val="30"/>
          <w:szCs w:val="30"/>
        </w:rPr>
        <w:t>0.5</w:t>
      </w:r>
      <w:r w:rsidR="0007466F" w:rsidRPr="00222A6B">
        <w:rPr>
          <w:rFonts w:ascii="Angsana New" w:hAnsi="Angsana New"/>
          <w:sz w:val="30"/>
          <w:szCs w:val="30"/>
        </w:rPr>
        <w:t xml:space="preserve"> </w:t>
      </w:r>
      <w:r w:rsidRPr="00222A6B">
        <w:rPr>
          <w:rFonts w:ascii="Angsana New" w:hAnsi="Angsana New" w:hint="cs"/>
          <w:sz w:val="30"/>
          <w:szCs w:val="30"/>
          <w:cs/>
        </w:rPr>
        <w:t>ล้าน</w:t>
      </w:r>
      <w:r w:rsidRPr="00222A6B">
        <w:rPr>
          <w:rFonts w:ascii="Angsana New" w:hAnsi="Angsana New"/>
          <w:sz w:val="30"/>
          <w:szCs w:val="30"/>
          <w:cs/>
        </w:rPr>
        <w:t>บาท</w:t>
      </w:r>
      <w:r w:rsidRPr="00222A6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007237">
        <w:rPr>
          <w:rFonts w:ascii="Angsana New" w:hAnsi="Angsana New"/>
          <w:sz w:val="30"/>
          <w:szCs w:val="30"/>
          <w:cs/>
        </w:rPr>
        <w:t>ตามลำดับ</w:t>
      </w:r>
      <w:r w:rsidRPr="00007237">
        <w:rPr>
          <w:rFonts w:ascii="Angsana New" w:hAnsi="Angsana New"/>
          <w:color w:val="FFFFFF"/>
          <w:sz w:val="30"/>
          <w:szCs w:val="30"/>
        </w:rPr>
        <w:t>-</w:t>
      </w:r>
      <w:r w:rsidRPr="00007237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 w:rsidRPr="00007237">
        <w:rPr>
          <w:rFonts w:ascii="Angsana New" w:hAnsi="Angsana New"/>
          <w:sz w:val="30"/>
          <w:szCs w:val="30"/>
        </w:rPr>
        <w:t xml:space="preserve"> </w:t>
      </w:r>
      <w:r w:rsidRPr="0000723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="00007237" w:rsidRPr="00007237">
        <w:rPr>
          <w:rFonts w:ascii="Angsana New" w:hAnsi="Angsana New"/>
          <w:sz w:val="30"/>
          <w:szCs w:val="30"/>
        </w:rPr>
        <w:t xml:space="preserve"> 256</w:t>
      </w:r>
      <w:r w:rsidR="00007237" w:rsidRPr="00007237">
        <w:rPr>
          <w:rFonts w:ascii="Angsana New" w:hAnsi="Angsana New" w:hint="cs"/>
          <w:sz w:val="30"/>
          <w:szCs w:val="30"/>
        </w:rPr>
        <w:t>7</w:t>
      </w:r>
      <w:r w:rsidRPr="00007237">
        <w:rPr>
          <w:rFonts w:ascii="Angsana New" w:hAnsi="Angsana New"/>
          <w:sz w:val="30"/>
          <w:szCs w:val="30"/>
        </w:rPr>
        <w:t xml:space="preserve"> (</w:t>
      </w:r>
      <w:r w:rsidRPr="0000723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07237">
        <w:rPr>
          <w:rFonts w:ascii="Angsana New" w:hAnsi="Angsana New"/>
          <w:sz w:val="30"/>
          <w:szCs w:val="30"/>
        </w:rPr>
        <w:t xml:space="preserve">31 </w:t>
      </w:r>
      <w:r w:rsidRPr="00007237">
        <w:rPr>
          <w:rFonts w:ascii="Angsana New" w:hAnsi="Angsana New"/>
          <w:sz w:val="30"/>
          <w:szCs w:val="30"/>
          <w:cs/>
        </w:rPr>
        <w:t>ธันวาคม</w:t>
      </w:r>
      <w:r w:rsidRPr="00007237">
        <w:rPr>
          <w:rFonts w:ascii="Angsana New" w:hAnsi="Angsana New"/>
          <w:sz w:val="30"/>
          <w:szCs w:val="30"/>
        </w:rPr>
        <w:t xml:space="preserve"> 256</w:t>
      </w:r>
      <w:r w:rsidR="00161F05" w:rsidRPr="00007237">
        <w:rPr>
          <w:rFonts w:ascii="Angsana New" w:hAnsi="Angsana New" w:hint="cs"/>
          <w:sz w:val="30"/>
          <w:szCs w:val="30"/>
        </w:rPr>
        <w:t>6</w:t>
      </w:r>
      <w:r w:rsidRPr="00007237">
        <w:rPr>
          <w:rFonts w:ascii="Angsana New" w:hAnsi="Angsana New"/>
          <w:sz w:val="30"/>
          <w:szCs w:val="30"/>
        </w:rPr>
        <w:t xml:space="preserve">: </w:t>
      </w:r>
      <w:r w:rsidR="00161F05" w:rsidRPr="00007237">
        <w:rPr>
          <w:rFonts w:ascii="Angsana New" w:hAnsi="Angsana New" w:hint="cs"/>
          <w:sz w:val="30"/>
          <w:szCs w:val="30"/>
        </w:rPr>
        <w:t>21</w:t>
      </w:r>
      <w:r w:rsidRPr="00007237">
        <w:rPr>
          <w:rFonts w:ascii="Angsana New" w:hAnsi="Angsana New" w:hint="cs"/>
          <w:sz w:val="30"/>
          <w:szCs w:val="30"/>
          <w:cs/>
        </w:rPr>
        <w:t>.</w:t>
      </w:r>
      <w:r w:rsidR="00161F05" w:rsidRPr="00007237">
        <w:rPr>
          <w:rFonts w:ascii="Angsana New" w:hAnsi="Angsana New" w:hint="cs"/>
          <w:sz w:val="30"/>
          <w:szCs w:val="30"/>
        </w:rPr>
        <w:t>7</w:t>
      </w:r>
      <w:r w:rsidRPr="00007237">
        <w:rPr>
          <w:rFonts w:ascii="Angsana New" w:hAnsi="Angsana New"/>
          <w:sz w:val="30"/>
          <w:szCs w:val="30"/>
        </w:rPr>
        <w:t xml:space="preserve"> </w:t>
      </w:r>
      <w:r w:rsidRPr="00007237">
        <w:rPr>
          <w:rFonts w:ascii="Angsana New" w:hAnsi="Angsana New"/>
          <w:sz w:val="30"/>
          <w:szCs w:val="30"/>
          <w:cs/>
        </w:rPr>
        <w:t>ล้านบาท</w:t>
      </w:r>
      <w:r w:rsidRPr="0000723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07237">
        <w:rPr>
          <w:rFonts w:ascii="Angsana New" w:hAnsi="Angsana New"/>
          <w:sz w:val="30"/>
          <w:szCs w:val="30"/>
        </w:rPr>
        <w:t xml:space="preserve"> </w:t>
      </w:r>
      <w:r w:rsidR="00161F05" w:rsidRPr="00007237">
        <w:rPr>
          <w:rFonts w:ascii="Angsana New" w:hAnsi="Angsana New" w:hint="cs"/>
          <w:sz w:val="30"/>
          <w:szCs w:val="30"/>
        </w:rPr>
        <w:t>0</w:t>
      </w:r>
      <w:r w:rsidRPr="00007237">
        <w:rPr>
          <w:rFonts w:ascii="Angsana New" w:hAnsi="Angsana New" w:hint="cs"/>
          <w:sz w:val="30"/>
          <w:szCs w:val="30"/>
          <w:cs/>
        </w:rPr>
        <w:t>.</w:t>
      </w:r>
      <w:r w:rsidR="00161F05" w:rsidRPr="00007237">
        <w:rPr>
          <w:rFonts w:ascii="Angsana New" w:hAnsi="Angsana New" w:hint="cs"/>
          <w:sz w:val="30"/>
          <w:szCs w:val="30"/>
        </w:rPr>
        <w:t>7</w:t>
      </w:r>
      <w:r w:rsidRPr="00007237">
        <w:rPr>
          <w:rFonts w:ascii="Angsana New" w:hAnsi="Angsana New"/>
          <w:sz w:val="30"/>
          <w:szCs w:val="30"/>
        </w:rPr>
        <w:t xml:space="preserve"> </w:t>
      </w:r>
      <w:r w:rsidRPr="0000723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07237">
        <w:rPr>
          <w:rFonts w:ascii="Angsana New" w:hAnsi="Angsana New"/>
          <w:sz w:val="30"/>
          <w:szCs w:val="30"/>
          <w:cs/>
        </w:rPr>
        <w:t>ตามลำดับ</w:t>
      </w:r>
      <w:r w:rsidRPr="00007237">
        <w:rPr>
          <w:rFonts w:ascii="Angsana New" w:hAnsi="Angsana New" w:hint="cs"/>
          <w:sz w:val="30"/>
          <w:szCs w:val="30"/>
          <w:cs/>
        </w:rPr>
        <w:t>)</w:t>
      </w:r>
    </w:p>
    <w:p w14:paraId="08D3D821" w14:textId="77777777" w:rsidR="004340AE" w:rsidRPr="00A65910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2171C6A" w14:textId="77777777" w:rsidR="004340AE" w:rsidRPr="00A65910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65910"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Pr="00007237">
        <w:rPr>
          <w:rFonts w:ascii="Angsana New" w:hAnsi="Angsana New"/>
          <w:sz w:val="30"/>
          <w:szCs w:val="30"/>
          <w:cs/>
        </w:rPr>
        <w:lastRenderedPageBreak/>
        <w:t>รายได้อื่น ๆ จำแนกตามเขตภูมิศาสตร์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0BA9F1B7" w14:textId="77777777" w:rsidR="004340AE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007237" w:rsidRPr="00AD56E9" w14:paraId="17A276B0" w14:textId="77777777">
        <w:tc>
          <w:tcPr>
            <w:tcW w:w="3510" w:type="dxa"/>
            <w:vAlign w:val="bottom"/>
          </w:tcPr>
          <w:p w14:paraId="11AABFD7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5E8E6416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7237" w:rsidRPr="00AD56E9" w14:paraId="133E3121" w14:textId="77777777">
        <w:tc>
          <w:tcPr>
            <w:tcW w:w="3510" w:type="dxa"/>
            <w:vAlign w:val="bottom"/>
          </w:tcPr>
          <w:p w14:paraId="4EAFF77B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616B4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91DC3F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B2318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1754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007237" w:rsidRPr="00AD56E9" w14:paraId="49CF074C" w14:textId="77777777">
        <w:tc>
          <w:tcPr>
            <w:tcW w:w="3510" w:type="dxa"/>
            <w:vAlign w:val="bottom"/>
          </w:tcPr>
          <w:p w14:paraId="53EF778F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A881C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8D467E0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1BDB6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2F7D7F0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16D0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688BF084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96F8AE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07237" w:rsidRPr="00604AF6" w14:paraId="2B8DC40C" w14:textId="77777777">
        <w:tc>
          <w:tcPr>
            <w:tcW w:w="3510" w:type="dxa"/>
            <w:vAlign w:val="bottom"/>
          </w:tcPr>
          <w:p w14:paraId="2657D184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0D85CE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BD2E2F0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58E661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18B053B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549B25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D0DE3E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EAB77B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7237" w:rsidRPr="00CD16CD" w14:paraId="07F4A32D" w14:textId="77777777">
        <w:tc>
          <w:tcPr>
            <w:tcW w:w="3510" w:type="dxa"/>
            <w:vAlign w:val="bottom"/>
          </w:tcPr>
          <w:p w14:paraId="78A6DC71" w14:textId="77777777" w:rsidR="00007237" w:rsidRPr="00450DF0" w:rsidRDefault="00007237" w:rsidP="0040039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1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5" w:type="dxa"/>
          </w:tcPr>
          <w:p w14:paraId="3463E452" w14:textId="66215883" w:rsidR="00007237" w:rsidRPr="0080285C" w:rsidRDefault="00464165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33,184</w:t>
            </w:r>
          </w:p>
        </w:tc>
        <w:tc>
          <w:tcPr>
            <w:tcW w:w="284" w:type="dxa"/>
          </w:tcPr>
          <w:p w14:paraId="773AEEA2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2AE1BCAE" w14:textId="42415C01" w:rsidR="00007237" w:rsidRPr="005759E2" w:rsidRDefault="001F17BE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64,762</w:t>
            </w:r>
          </w:p>
        </w:tc>
        <w:tc>
          <w:tcPr>
            <w:tcW w:w="284" w:type="dxa"/>
          </w:tcPr>
          <w:p w14:paraId="3110348E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BD0127" w14:textId="177972E1" w:rsidR="00007237" w:rsidRPr="0080285C" w:rsidRDefault="00464165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E21FA4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4B4B0" w14:textId="0C24E656" w:rsidR="00007237" w:rsidRPr="00DB3296" w:rsidRDefault="001F17BE" w:rsidP="00007237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188,026</w:t>
            </w:r>
          </w:p>
        </w:tc>
      </w:tr>
      <w:tr w:rsidR="00007237" w:rsidRPr="00CD16CD" w14:paraId="3E2272F7" w14:textId="77777777">
        <w:tc>
          <w:tcPr>
            <w:tcW w:w="3510" w:type="dxa"/>
            <w:vAlign w:val="bottom"/>
          </w:tcPr>
          <w:p w14:paraId="4F24A3A7" w14:textId="77777777" w:rsidR="00007237" w:rsidRPr="00450DF0" w:rsidRDefault="00007237" w:rsidP="0040039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1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5" w:type="dxa"/>
            <w:vAlign w:val="bottom"/>
          </w:tcPr>
          <w:p w14:paraId="4BA7213F" w14:textId="77777777" w:rsidR="00007237" w:rsidRPr="0080285C" w:rsidRDefault="00E87FC2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5B35716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0C1BB" w14:textId="77777777" w:rsidR="00007237" w:rsidRPr="00DB329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FB4FB7F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12BCC" w14:textId="77777777" w:rsidR="00007237" w:rsidRPr="0080285C" w:rsidRDefault="00E87FC2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9A2A44" w14:textId="77777777" w:rsidR="00007237" w:rsidRPr="00CD16CD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467E5" w14:textId="77777777" w:rsidR="00007237" w:rsidRPr="00DB329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A13F1A" w14:textId="77777777" w:rsidR="00007237" w:rsidRPr="00007237" w:rsidRDefault="00007237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6FEAC54" w14:textId="77777777" w:rsidR="004340AE" w:rsidRPr="00007237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07237">
        <w:rPr>
          <w:rFonts w:ascii="Angsana New" w:hAnsi="Angsana New" w:hint="cs"/>
          <w:sz w:val="30"/>
          <w:szCs w:val="30"/>
          <w:cs/>
        </w:rPr>
        <w:t>รายได้อื่น ๆ 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007237">
        <w:rPr>
          <w:rFonts w:ascii="Angsana New" w:hAnsi="Angsana New"/>
          <w:sz w:val="30"/>
          <w:szCs w:val="30"/>
          <w:cs/>
        </w:rPr>
        <w:t>ตัดรายการ</w:t>
      </w:r>
      <w:r w:rsidRPr="00007237">
        <w:rPr>
          <w:rFonts w:ascii="Angsana New" w:hAnsi="Angsana New" w:hint="cs"/>
          <w:sz w:val="30"/>
          <w:szCs w:val="30"/>
          <w:cs/>
        </w:rPr>
        <w:t>เพื่อจัด</w:t>
      </w:r>
      <w:r w:rsidRPr="00007237">
        <w:rPr>
          <w:rFonts w:ascii="Angsana New" w:hAnsi="Angsana New"/>
          <w:sz w:val="30"/>
          <w:szCs w:val="30"/>
          <w:cs/>
        </w:rPr>
        <w:t>ทำ</w:t>
      </w:r>
      <w:r w:rsidRPr="00007237">
        <w:rPr>
          <w:rFonts w:ascii="Angsana New" w:hAnsi="Angsana New" w:hint="cs"/>
          <w:sz w:val="30"/>
          <w:szCs w:val="30"/>
          <w:cs/>
        </w:rPr>
        <w:t>งบการเงิน</w:t>
      </w:r>
      <w:r w:rsidRPr="00007237">
        <w:rPr>
          <w:rFonts w:ascii="Angsana New" w:hAnsi="Angsana New"/>
          <w:sz w:val="30"/>
          <w:szCs w:val="30"/>
          <w:cs/>
        </w:rPr>
        <w:t>รวม</w:t>
      </w:r>
      <w:r w:rsidRPr="0000723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325CADD" w14:textId="77777777" w:rsidR="004340AE" w:rsidRDefault="004340AE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007237" w:rsidRPr="00AD56E9" w14:paraId="2752E6BE" w14:textId="77777777">
        <w:tc>
          <w:tcPr>
            <w:tcW w:w="3510" w:type="dxa"/>
            <w:vAlign w:val="bottom"/>
          </w:tcPr>
          <w:p w14:paraId="2BE44A8A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00C6A32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7237" w:rsidRPr="00AD56E9" w14:paraId="255FC965" w14:textId="77777777">
        <w:tc>
          <w:tcPr>
            <w:tcW w:w="3510" w:type="dxa"/>
            <w:vAlign w:val="bottom"/>
          </w:tcPr>
          <w:p w14:paraId="326AD420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A5F1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E2F1FB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A0572" w14:textId="77777777" w:rsidR="00007237" w:rsidRPr="00AD56E9" w:rsidRDefault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1754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007237" w:rsidRPr="00AD56E9" w14:paraId="51F3F5A7" w14:textId="77777777">
        <w:tc>
          <w:tcPr>
            <w:tcW w:w="3510" w:type="dxa"/>
            <w:vAlign w:val="bottom"/>
          </w:tcPr>
          <w:p w14:paraId="66BDFF81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F392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32FFD9B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0DC9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61A8FD7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D114E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345DD440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A458EB" w14:textId="77777777" w:rsidR="00007237" w:rsidRPr="00AD56E9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07237" w:rsidRPr="00604AF6" w14:paraId="5C796BF6" w14:textId="77777777">
        <w:tc>
          <w:tcPr>
            <w:tcW w:w="3510" w:type="dxa"/>
            <w:vAlign w:val="bottom"/>
          </w:tcPr>
          <w:p w14:paraId="1723F00C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BCB0CF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9D7D4BB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08FA7A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B7DED6B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9E635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D14BE8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59D627" w14:textId="77777777" w:rsidR="00007237" w:rsidRPr="00604AF6" w:rsidRDefault="00007237" w:rsidP="0000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17BE" w:rsidRPr="00CD16CD" w14:paraId="33F099DE" w14:textId="77777777">
        <w:tc>
          <w:tcPr>
            <w:tcW w:w="3510" w:type="dxa"/>
            <w:vAlign w:val="bottom"/>
          </w:tcPr>
          <w:p w14:paraId="392F9562" w14:textId="77777777" w:rsidR="001F17BE" w:rsidRPr="00450DF0" w:rsidRDefault="001F17BE" w:rsidP="001F17B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1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</w:tcPr>
          <w:p w14:paraId="7182A258" w14:textId="1B85F7C1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  <w:tc>
          <w:tcPr>
            <w:tcW w:w="284" w:type="dxa"/>
          </w:tcPr>
          <w:p w14:paraId="3B9B10B1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46DC208E" w14:textId="4BA0552A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9,307</w:t>
            </w:r>
          </w:p>
        </w:tc>
        <w:tc>
          <w:tcPr>
            <w:tcW w:w="284" w:type="dxa"/>
          </w:tcPr>
          <w:p w14:paraId="05D9C1A7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E6E3E3" w14:textId="5A19B79B" w:rsidR="001F17BE" w:rsidRPr="0080285C" w:rsidRDefault="00464165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C12220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471B57" w14:textId="592C7E40" w:rsidR="001F17BE" w:rsidRPr="00AD24BF" w:rsidRDefault="001F17BE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27,045</w:t>
            </w:r>
          </w:p>
        </w:tc>
      </w:tr>
      <w:tr w:rsidR="001F17BE" w:rsidRPr="00CD16CD" w14:paraId="65612A67" w14:textId="77777777">
        <w:tc>
          <w:tcPr>
            <w:tcW w:w="3510" w:type="dxa"/>
            <w:vAlign w:val="bottom"/>
          </w:tcPr>
          <w:p w14:paraId="304BBB82" w14:textId="77777777" w:rsidR="001F17BE" w:rsidRPr="00450DF0" w:rsidRDefault="001F17BE" w:rsidP="001F17B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1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65263E" w14:textId="6FEB11F5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284" w:type="dxa"/>
          </w:tcPr>
          <w:p w14:paraId="17790552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CDEABE" w14:textId="60F011A2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  <w:tc>
          <w:tcPr>
            <w:tcW w:w="284" w:type="dxa"/>
          </w:tcPr>
          <w:p w14:paraId="2EB3273C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4E2B8" w14:textId="17656057" w:rsidR="001F17BE" w:rsidRPr="0080285C" w:rsidRDefault="00464165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AA6FFB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6C06E" w14:textId="1AF44A1E" w:rsidR="001F17BE" w:rsidRPr="00AD24BF" w:rsidRDefault="001F17BE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11,912</w:t>
            </w:r>
          </w:p>
        </w:tc>
      </w:tr>
      <w:tr w:rsidR="001F17BE" w:rsidRPr="00CD16CD" w14:paraId="4A6FA8CA" w14:textId="77777777">
        <w:tc>
          <w:tcPr>
            <w:tcW w:w="3510" w:type="dxa"/>
            <w:vAlign w:val="bottom"/>
          </w:tcPr>
          <w:p w14:paraId="5BA4A794" w14:textId="77777777" w:rsidR="001F17BE" w:rsidRPr="00450DF0" w:rsidRDefault="001F17BE" w:rsidP="001F17B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1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6BDC3C3" w14:textId="0D0F26B7" w:rsidR="001F17BE" w:rsidRPr="0080285C" w:rsidRDefault="00464165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12,539</w:t>
            </w:r>
          </w:p>
        </w:tc>
        <w:tc>
          <w:tcPr>
            <w:tcW w:w="284" w:type="dxa"/>
          </w:tcPr>
          <w:p w14:paraId="490BF85D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3F088" w14:textId="74E16AD6" w:rsidR="001F17BE" w:rsidRPr="005759E2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13,768</w:t>
            </w:r>
          </w:p>
        </w:tc>
        <w:tc>
          <w:tcPr>
            <w:tcW w:w="284" w:type="dxa"/>
          </w:tcPr>
          <w:p w14:paraId="286F8F10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023D0" w14:textId="7F99E78B" w:rsidR="001F17BE" w:rsidRPr="0080285C" w:rsidRDefault="00464165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ADBF1" w14:textId="77777777" w:rsidR="001F17BE" w:rsidRPr="00CD16CD" w:rsidRDefault="001F17BE" w:rsidP="001F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4B6A5" w14:textId="28CC302D" w:rsidR="001F17BE" w:rsidRPr="00AD24BF" w:rsidRDefault="001F17BE" w:rsidP="001F17BE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31F">
              <w:rPr>
                <w:rFonts w:ascii="Angsana New" w:hAnsi="Angsana New"/>
                <w:sz w:val="30"/>
                <w:szCs w:val="30"/>
              </w:rPr>
              <w:t>38,957</w:t>
            </w:r>
          </w:p>
        </w:tc>
      </w:tr>
    </w:tbl>
    <w:p w14:paraId="38AB26D9" w14:textId="77777777" w:rsidR="001150DF" w:rsidRPr="00DB3F62" w:rsidRDefault="004340AE" w:rsidP="00115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1150DF"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มูลค่ายุติธรรม</w:t>
      </w:r>
    </w:p>
    <w:p w14:paraId="18FE2807" w14:textId="77777777" w:rsidR="001150DF" w:rsidRPr="00DB3F62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69525C2C" w14:textId="77777777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1754C5">
        <w:rPr>
          <w:rFonts w:ascii="Angsana New" w:hAnsi="Angsana New" w:hint="cs"/>
          <w:szCs w:val="30"/>
        </w:rPr>
        <w:t xml:space="preserve">30 </w:t>
      </w:r>
      <w:r w:rsidR="001754C5">
        <w:rPr>
          <w:rFonts w:ascii="Angsana New" w:hAnsi="Angsana New" w:hint="cs"/>
          <w:szCs w:val="30"/>
          <w:cs/>
        </w:rPr>
        <w:t>กันยายน</w:t>
      </w:r>
      <w:r w:rsidRPr="00DB3F62">
        <w:rPr>
          <w:rFonts w:ascii="Angsana New" w:hAnsi="Angsana New" w:hint="cs"/>
          <w:szCs w:val="30"/>
          <w:cs/>
        </w:rPr>
        <w:t xml:space="preserve"> </w:t>
      </w:r>
      <w:r w:rsidR="00161F05" w:rsidRPr="00DB3F62">
        <w:rPr>
          <w:rFonts w:ascii="Angsana New" w:hAnsi="Angsana New" w:hint="cs"/>
          <w:szCs w:val="30"/>
        </w:rPr>
        <w:t>256</w:t>
      </w:r>
      <w:r w:rsidR="00161F05" w:rsidRPr="00DB3F62">
        <w:rPr>
          <w:rFonts w:ascii="Angsana New" w:hAnsi="Angsana New"/>
          <w:szCs w:val="30"/>
        </w:rPr>
        <w:t>7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3230C9" w:rsidRPr="00DB3F62">
        <w:rPr>
          <w:rFonts w:ascii="Angsana New" w:hAnsi="Angsana New"/>
          <w:szCs w:val="30"/>
        </w:rPr>
        <w:t>2566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17A6F6B4" w14:textId="77777777" w:rsidR="001150DF" w:rsidRPr="00A65910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649"/>
        <w:gridCol w:w="264"/>
        <w:gridCol w:w="1306"/>
        <w:gridCol w:w="264"/>
        <w:gridCol w:w="1437"/>
        <w:gridCol w:w="264"/>
        <w:gridCol w:w="3280"/>
      </w:tblGrid>
      <w:tr w:rsidR="001150DF" w:rsidRPr="00A65910" w14:paraId="142EA556" w14:textId="77777777" w:rsidTr="005E7434">
        <w:tc>
          <w:tcPr>
            <w:tcW w:w="2649" w:type="dxa"/>
            <w:shd w:val="clear" w:color="auto" w:fill="auto"/>
          </w:tcPr>
          <w:p w14:paraId="7B530E62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C5BD23E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07" w:type="dxa"/>
            <w:gridSpan w:val="3"/>
            <w:shd w:val="clear" w:color="auto" w:fill="auto"/>
          </w:tcPr>
          <w:p w14:paraId="299D6C1E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17497B5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790D742C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1150DF" w:rsidRPr="00A65910" w14:paraId="0F4DFFA4" w14:textId="77777777" w:rsidTr="005E7434">
        <w:tc>
          <w:tcPr>
            <w:tcW w:w="2649" w:type="dxa"/>
            <w:shd w:val="clear" w:color="auto" w:fill="auto"/>
          </w:tcPr>
          <w:p w14:paraId="5C8996B4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56755A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4DAE7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DB3F62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DB3F62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64" w:type="dxa"/>
          </w:tcPr>
          <w:p w14:paraId="272B4AC0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2DF65B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1150DF" w:rsidRPr="00A65910" w14:paraId="508A228E" w14:textId="77777777" w:rsidTr="005E7434">
        <w:tc>
          <w:tcPr>
            <w:tcW w:w="2649" w:type="dxa"/>
            <w:tcBorders>
              <w:bottom w:val="single" w:sz="4" w:space="0" w:color="auto"/>
            </w:tcBorders>
            <w:shd w:val="clear" w:color="auto" w:fill="auto"/>
          </w:tcPr>
          <w:p w14:paraId="3E54E81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5A59301E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E6B6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</w:t>
            </w:r>
            <w:r w:rsidR="00161F05" w:rsidRPr="00DB3F62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207A989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2689" w14:textId="77777777" w:rsidR="001150DF" w:rsidRPr="00DB3F62" w:rsidRDefault="003230C9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2566</w:t>
            </w:r>
          </w:p>
        </w:tc>
        <w:tc>
          <w:tcPr>
            <w:tcW w:w="264" w:type="dxa"/>
          </w:tcPr>
          <w:p w14:paraId="36FC2066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</w:tcPr>
          <w:p w14:paraId="0173BF9A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0D960915" w14:textId="77777777" w:rsidTr="005E7434">
        <w:tc>
          <w:tcPr>
            <w:tcW w:w="2649" w:type="dxa"/>
            <w:shd w:val="clear" w:color="auto" w:fill="auto"/>
          </w:tcPr>
          <w:p w14:paraId="5E5C707C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B54349E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87356A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BCF5865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6C7F08D5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082D40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80" w:type="dxa"/>
            <w:tcBorders>
              <w:top w:val="single" w:sz="4" w:space="0" w:color="auto"/>
            </w:tcBorders>
            <w:shd w:val="clear" w:color="auto" w:fill="auto"/>
          </w:tcPr>
          <w:p w14:paraId="160D0C1A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7643" w:rsidRPr="00A65910" w14:paraId="5A4B3BD4" w14:textId="77777777" w:rsidTr="005E7434">
        <w:tc>
          <w:tcPr>
            <w:tcW w:w="2649" w:type="dxa"/>
            <w:shd w:val="clear" w:color="auto" w:fill="auto"/>
          </w:tcPr>
          <w:p w14:paraId="4FE7109E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6E755AC2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2727AAC1" w14:textId="6449D8C9" w:rsidR="00737643" w:rsidRPr="0080285C" w:rsidRDefault="00464165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1,980.1</w:t>
            </w:r>
          </w:p>
        </w:tc>
        <w:tc>
          <w:tcPr>
            <w:tcW w:w="264" w:type="dxa"/>
            <w:shd w:val="clear" w:color="auto" w:fill="auto"/>
          </w:tcPr>
          <w:p w14:paraId="37CE85B5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8EC3132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3,244.4</w:t>
            </w:r>
          </w:p>
        </w:tc>
        <w:tc>
          <w:tcPr>
            <w:tcW w:w="264" w:type="dxa"/>
          </w:tcPr>
          <w:p w14:paraId="682806BB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62971D48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737643" w:rsidRPr="00A65910" w14:paraId="061644F9" w14:textId="77777777" w:rsidTr="005E7434">
        <w:tc>
          <w:tcPr>
            <w:tcW w:w="2649" w:type="dxa"/>
            <w:shd w:val="clear" w:color="auto" w:fill="auto"/>
          </w:tcPr>
          <w:p w14:paraId="13432AB5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64" w:type="dxa"/>
            <w:shd w:val="clear" w:color="auto" w:fill="auto"/>
          </w:tcPr>
          <w:p w14:paraId="12CA0A71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BFF5CBA" w14:textId="7A8DFDF0" w:rsidR="00737643" w:rsidRPr="0080285C" w:rsidRDefault="00464165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76.0</w:t>
            </w:r>
          </w:p>
        </w:tc>
        <w:tc>
          <w:tcPr>
            <w:tcW w:w="264" w:type="dxa"/>
            <w:shd w:val="clear" w:color="auto" w:fill="auto"/>
          </w:tcPr>
          <w:p w14:paraId="3E9536F1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7D69A0A0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99.5</w:t>
            </w:r>
          </w:p>
        </w:tc>
        <w:tc>
          <w:tcPr>
            <w:tcW w:w="264" w:type="dxa"/>
          </w:tcPr>
          <w:p w14:paraId="58441B9A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7E3B7FD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737643" w:rsidRPr="00A65910" w14:paraId="7DD8BC64" w14:textId="77777777" w:rsidTr="005E7434">
        <w:tc>
          <w:tcPr>
            <w:tcW w:w="2649" w:type="dxa"/>
            <w:shd w:val="clear" w:color="auto" w:fill="auto"/>
          </w:tcPr>
          <w:p w14:paraId="1F60B2B1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64" w:type="dxa"/>
            <w:shd w:val="clear" w:color="auto" w:fill="auto"/>
          </w:tcPr>
          <w:p w14:paraId="5BB3E68C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1FA0762F" w14:textId="77777777" w:rsidR="00737643" w:rsidRPr="0080285C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9E29D12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35B0BDFD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87575D0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2D35A3C6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DB3F62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737643" w:rsidRPr="00A65910" w14:paraId="37C73A64" w14:textId="77777777" w:rsidTr="005E7434">
        <w:tc>
          <w:tcPr>
            <w:tcW w:w="2649" w:type="dxa"/>
            <w:shd w:val="clear" w:color="auto" w:fill="auto"/>
          </w:tcPr>
          <w:p w14:paraId="7EC043E2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DB3F62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64" w:type="dxa"/>
            <w:shd w:val="clear" w:color="auto" w:fill="auto"/>
          </w:tcPr>
          <w:p w14:paraId="30F9232C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0C72261" w14:textId="29A832D1" w:rsidR="00737643" w:rsidRPr="0080285C" w:rsidRDefault="00464165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4.2</w:t>
            </w:r>
          </w:p>
        </w:tc>
        <w:tc>
          <w:tcPr>
            <w:tcW w:w="264" w:type="dxa"/>
            <w:shd w:val="clear" w:color="auto" w:fill="auto"/>
          </w:tcPr>
          <w:p w14:paraId="527EC372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641CCEF1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6.1</w:t>
            </w:r>
          </w:p>
        </w:tc>
        <w:tc>
          <w:tcPr>
            <w:tcW w:w="264" w:type="dxa"/>
          </w:tcPr>
          <w:p w14:paraId="403BEE49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56312E3A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737643" w:rsidRPr="00A65910" w14:paraId="20A10641" w14:textId="77777777" w:rsidTr="005E7434">
        <w:tc>
          <w:tcPr>
            <w:tcW w:w="2649" w:type="dxa"/>
            <w:shd w:val="clear" w:color="auto" w:fill="auto"/>
          </w:tcPr>
          <w:p w14:paraId="7117E791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3D1B8C54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4E346A8" w14:textId="52424DFE" w:rsidR="00737643" w:rsidRPr="0080285C" w:rsidRDefault="00464165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25.5</w:t>
            </w:r>
          </w:p>
        </w:tc>
        <w:tc>
          <w:tcPr>
            <w:tcW w:w="264" w:type="dxa"/>
            <w:shd w:val="clear" w:color="auto" w:fill="auto"/>
          </w:tcPr>
          <w:p w14:paraId="7E1A9A8E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5DA83FA2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29.8</w:t>
            </w:r>
          </w:p>
        </w:tc>
        <w:tc>
          <w:tcPr>
            <w:tcW w:w="264" w:type="dxa"/>
          </w:tcPr>
          <w:p w14:paraId="1A9E020B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3AC131D2" w14:textId="77777777" w:rsidR="00737643" w:rsidRPr="00A65910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1150DF" w:rsidRPr="00A65910" w14:paraId="1EA22B4D" w14:textId="77777777" w:rsidTr="005E7434">
        <w:tc>
          <w:tcPr>
            <w:tcW w:w="2649" w:type="dxa"/>
            <w:shd w:val="clear" w:color="auto" w:fill="auto"/>
          </w:tcPr>
          <w:p w14:paraId="5C79B198" w14:textId="77777777" w:rsidR="00874CE0" w:rsidRPr="00874CE0" w:rsidRDefault="00874CE0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874CE0">
              <w:rPr>
                <w:rFonts w:ascii="Angsana New" w:hAnsi="Angsana New" w:hint="cs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64" w:type="dxa"/>
            <w:shd w:val="clear" w:color="auto" w:fill="auto"/>
          </w:tcPr>
          <w:p w14:paraId="439F0715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46DF9BED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0B6DB12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A313D9F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E15AF31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0EEA7A5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874CE0" w:rsidRPr="00A65910" w14:paraId="6787ED0C" w14:textId="77777777" w:rsidTr="00DC005A">
        <w:tc>
          <w:tcPr>
            <w:tcW w:w="2649" w:type="dxa"/>
            <w:shd w:val="clear" w:color="auto" w:fill="auto"/>
          </w:tcPr>
          <w:p w14:paraId="4E63F1F4" w14:textId="77777777" w:rsidR="00874CE0" w:rsidRPr="00874CE0" w:rsidRDefault="00874CE0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874CE0">
              <w:rPr>
                <w:rFonts w:ascii="Angsana New" w:hAnsi="Angsana New" w:hint="cs"/>
                <w:szCs w:val="30"/>
                <w:cs/>
              </w:rPr>
              <w:t xml:space="preserve">   ไม่หมุนเวียนอื่น </w:t>
            </w:r>
            <w:r w:rsidRPr="00874CE0">
              <w:rPr>
                <w:rFonts w:ascii="Angsana New" w:hAnsi="Angsana New"/>
                <w:szCs w:val="30"/>
              </w:rPr>
              <w:t>-</w:t>
            </w:r>
            <w:r w:rsidRPr="00874CE0">
              <w:rPr>
                <w:rFonts w:ascii="Angsana New" w:hAnsi="Angsana New" w:hint="cs"/>
                <w:szCs w:val="30"/>
                <w:cs/>
              </w:rPr>
              <w:t xml:space="preserve"> หุ้นกู้</w:t>
            </w:r>
          </w:p>
        </w:tc>
        <w:tc>
          <w:tcPr>
            <w:tcW w:w="264" w:type="dxa"/>
            <w:shd w:val="clear" w:color="auto" w:fill="auto"/>
          </w:tcPr>
          <w:p w14:paraId="6B45F455" w14:textId="77777777" w:rsidR="00874CE0" w:rsidRPr="00A65910" w:rsidRDefault="00874CE0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75BB40C9" w14:textId="5BDD8B16" w:rsidR="00874CE0" w:rsidRPr="00A65910" w:rsidRDefault="002C2F07" w:rsidP="00A533C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2C2F07">
              <w:rPr>
                <w:rFonts w:ascii="Angsana New" w:hAnsi="Angsana New"/>
                <w:szCs w:val="30"/>
              </w:rPr>
              <w:t>5</w:t>
            </w:r>
            <w:r w:rsidR="00922A58">
              <w:rPr>
                <w:rFonts w:ascii="Angsana New" w:hAnsi="Angsana New"/>
                <w:szCs w:val="30"/>
              </w:rPr>
              <w:t>0.2</w:t>
            </w:r>
          </w:p>
        </w:tc>
        <w:tc>
          <w:tcPr>
            <w:tcW w:w="264" w:type="dxa"/>
            <w:shd w:val="clear" w:color="auto" w:fill="auto"/>
          </w:tcPr>
          <w:p w14:paraId="2BB14C0B" w14:textId="77777777" w:rsidR="00874CE0" w:rsidRPr="00A65910" w:rsidRDefault="00874CE0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4BBF0090" w14:textId="77777777" w:rsidR="00874CE0" w:rsidRPr="00A65910" w:rsidRDefault="00874CE0" w:rsidP="00874CE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874CE0">
              <w:rPr>
                <w:rFonts w:ascii="Angsana New" w:hAnsi="Angsana New"/>
                <w:szCs w:val="30"/>
              </w:rPr>
              <w:t xml:space="preserve">  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874CE0">
              <w:rPr>
                <w:rFonts w:ascii="Angsana New" w:hAnsi="Angsana New"/>
                <w:szCs w:val="30"/>
              </w:rPr>
              <w:t xml:space="preserve"> -</w:t>
            </w:r>
          </w:p>
        </w:tc>
        <w:tc>
          <w:tcPr>
            <w:tcW w:w="264" w:type="dxa"/>
          </w:tcPr>
          <w:p w14:paraId="7985617C" w14:textId="77777777" w:rsidR="00874CE0" w:rsidRPr="00A65910" w:rsidRDefault="00874CE0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0CF9D5B3" w14:textId="77777777" w:rsidR="00874CE0" w:rsidRPr="00A65910" w:rsidRDefault="00874CE0" w:rsidP="00874CE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874CE0" w:rsidRPr="00A65910" w14:paraId="5B8BA197" w14:textId="77777777" w:rsidTr="005E7434">
        <w:tc>
          <w:tcPr>
            <w:tcW w:w="2649" w:type="dxa"/>
            <w:shd w:val="clear" w:color="auto" w:fill="auto"/>
          </w:tcPr>
          <w:p w14:paraId="649DC7F7" w14:textId="77777777" w:rsidR="00874CE0" w:rsidRPr="00874CE0" w:rsidRDefault="00874CE0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40D2A12" w14:textId="77777777" w:rsidR="00874CE0" w:rsidRPr="00A65910" w:rsidRDefault="00874CE0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5813B820" w14:textId="77777777" w:rsidR="00874CE0" w:rsidRPr="00A65910" w:rsidRDefault="00874CE0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078B7753" w14:textId="77777777" w:rsidR="00874CE0" w:rsidRPr="00A65910" w:rsidRDefault="00874CE0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C6D5A83" w14:textId="77777777" w:rsidR="00874CE0" w:rsidRPr="00874CE0" w:rsidRDefault="00874CE0" w:rsidP="00874CE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A35FF46" w14:textId="77777777" w:rsidR="00874CE0" w:rsidRPr="00A65910" w:rsidRDefault="00874CE0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648EF64C" w14:textId="77777777" w:rsidR="00874CE0" w:rsidRPr="00DB3F62" w:rsidRDefault="00874CE0" w:rsidP="00874CE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1150DF" w:rsidRPr="00A65910" w14:paraId="5E273324" w14:textId="77777777" w:rsidTr="005E7434">
        <w:tc>
          <w:tcPr>
            <w:tcW w:w="2649" w:type="dxa"/>
            <w:shd w:val="clear" w:color="auto" w:fill="auto"/>
          </w:tcPr>
          <w:p w14:paraId="16C311D9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4906C33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007" w:type="dxa"/>
            <w:gridSpan w:val="3"/>
            <w:shd w:val="clear" w:color="auto" w:fill="auto"/>
          </w:tcPr>
          <w:p w14:paraId="4393CD79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183E78D8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2FAEC0CD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1150DF" w:rsidRPr="00A65910" w14:paraId="5262D1F4" w14:textId="77777777" w:rsidTr="005E7434">
        <w:tc>
          <w:tcPr>
            <w:tcW w:w="2649" w:type="dxa"/>
            <w:shd w:val="clear" w:color="auto" w:fill="auto"/>
          </w:tcPr>
          <w:p w14:paraId="20E1CE89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1BD2B2C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2E02D0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7D2EB881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04692FFE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1150DF" w:rsidRPr="00A65910" w14:paraId="74EC601C" w14:textId="77777777" w:rsidTr="005E7434">
        <w:tc>
          <w:tcPr>
            <w:tcW w:w="2649" w:type="dxa"/>
            <w:tcBorders>
              <w:bottom w:val="single" w:sz="4" w:space="0" w:color="auto"/>
            </w:tcBorders>
            <w:shd w:val="clear" w:color="auto" w:fill="auto"/>
          </w:tcPr>
          <w:p w14:paraId="341D5DB3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65A0709F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605F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</w:t>
            </w:r>
            <w:r w:rsidR="00161F05" w:rsidRPr="00DB3F62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373709D5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0ABE" w14:textId="77777777" w:rsidR="001150DF" w:rsidRPr="00DB3F62" w:rsidRDefault="003230C9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2566</w:t>
            </w:r>
          </w:p>
        </w:tc>
        <w:tc>
          <w:tcPr>
            <w:tcW w:w="264" w:type="dxa"/>
          </w:tcPr>
          <w:p w14:paraId="5285F71C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</w:tcPr>
          <w:p w14:paraId="7865D013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26A50A7C" w14:textId="77777777" w:rsidTr="005E7434">
        <w:tc>
          <w:tcPr>
            <w:tcW w:w="2649" w:type="dxa"/>
            <w:shd w:val="clear" w:color="auto" w:fill="auto"/>
          </w:tcPr>
          <w:p w14:paraId="2B301213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E323F23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8AD128F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2ADC0B4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1EC6A18B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530176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80" w:type="dxa"/>
            <w:tcBorders>
              <w:top w:val="single" w:sz="4" w:space="0" w:color="auto"/>
            </w:tcBorders>
            <w:shd w:val="clear" w:color="auto" w:fill="auto"/>
          </w:tcPr>
          <w:p w14:paraId="60FEB650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737643" w:rsidRPr="00A65910" w14:paraId="703D3779" w14:textId="77777777" w:rsidTr="005E7434">
        <w:tc>
          <w:tcPr>
            <w:tcW w:w="2649" w:type="dxa"/>
            <w:shd w:val="clear" w:color="auto" w:fill="auto"/>
          </w:tcPr>
          <w:p w14:paraId="248FEE59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40B781C2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5AF9B682" w14:textId="25DBBADC" w:rsidR="00737643" w:rsidRPr="0080285C" w:rsidRDefault="00464165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974.4</w:t>
            </w:r>
          </w:p>
        </w:tc>
        <w:tc>
          <w:tcPr>
            <w:tcW w:w="264" w:type="dxa"/>
            <w:shd w:val="clear" w:color="auto" w:fill="auto"/>
          </w:tcPr>
          <w:p w14:paraId="38DB7A8F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56F997EA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1,954.7</w:t>
            </w:r>
          </w:p>
        </w:tc>
        <w:tc>
          <w:tcPr>
            <w:tcW w:w="264" w:type="dxa"/>
          </w:tcPr>
          <w:p w14:paraId="4045CF4A" w14:textId="77777777" w:rsidR="00737643" w:rsidRPr="00DB3F62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512E1735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007B56" w:rsidRPr="00A65910" w14:paraId="1C5CD533" w14:textId="77777777">
        <w:tc>
          <w:tcPr>
            <w:tcW w:w="2649" w:type="dxa"/>
            <w:shd w:val="clear" w:color="auto" w:fill="auto"/>
          </w:tcPr>
          <w:p w14:paraId="77861A62" w14:textId="77777777" w:rsidR="00007B56" w:rsidRPr="00DB3F62" w:rsidRDefault="00007B56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6EAF2480" w14:textId="77777777" w:rsidR="00007B56" w:rsidRPr="00A65910" w:rsidRDefault="00007B56" w:rsidP="00007B5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501828ED" w14:textId="7777DA2B" w:rsidR="00007B56" w:rsidRPr="0080285C" w:rsidRDefault="00464165" w:rsidP="00E87FC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25.5</w:t>
            </w:r>
          </w:p>
        </w:tc>
        <w:tc>
          <w:tcPr>
            <w:tcW w:w="264" w:type="dxa"/>
            <w:shd w:val="clear" w:color="auto" w:fill="auto"/>
          </w:tcPr>
          <w:p w14:paraId="49E6F1A0" w14:textId="77777777" w:rsidR="00007B56" w:rsidRPr="00A65910" w:rsidRDefault="00007B56" w:rsidP="00007B5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3BD065AF" w14:textId="77777777" w:rsidR="00007B56" w:rsidRPr="00DB3F62" w:rsidRDefault="00007B56" w:rsidP="00007B5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29.8</w:t>
            </w:r>
          </w:p>
        </w:tc>
        <w:tc>
          <w:tcPr>
            <w:tcW w:w="264" w:type="dxa"/>
          </w:tcPr>
          <w:p w14:paraId="44D9CD41" w14:textId="77777777" w:rsidR="00007B56" w:rsidRPr="00DB3F62" w:rsidRDefault="00007B56" w:rsidP="00007B5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72A418EB" w14:textId="77777777" w:rsidR="00007B56" w:rsidRPr="00DB3F62" w:rsidRDefault="00007B56" w:rsidP="00007B5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737643" w:rsidRPr="00A65910" w14:paraId="111042F8" w14:textId="77777777" w:rsidTr="005E7434">
        <w:tc>
          <w:tcPr>
            <w:tcW w:w="2649" w:type="dxa"/>
            <w:shd w:val="clear" w:color="auto" w:fill="auto"/>
          </w:tcPr>
          <w:p w14:paraId="306BD9AC" w14:textId="77777777" w:rsidR="00737643" w:rsidRPr="00A65910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48A74A6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3EA9E3FD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169C3907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2448C67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ACAEA24" w14:textId="77777777" w:rsidR="00737643" w:rsidRPr="00DB3F62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75852CB0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DB3F62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1150DF" w:rsidRPr="00A65910" w14:paraId="2CBEE7BC" w14:textId="77777777" w:rsidTr="005E7434">
        <w:tc>
          <w:tcPr>
            <w:tcW w:w="2649" w:type="dxa"/>
            <w:shd w:val="clear" w:color="auto" w:fill="auto"/>
          </w:tcPr>
          <w:p w14:paraId="37E5CE47" w14:textId="77777777" w:rsidR="001150DF" w:rsidRPr="00A65910" w:rsidRDefault="001150DF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6275DC0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2F444E11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6A73A84E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720CB923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6D2756C5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1938A281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874CE0" w:rsidRPr="00A65910" w14:paraId="10FCFA5E" w14:textId="77777777" w:rsidTr="005E7434">
        <w:tc>
          <w:tcPr>
            <w:tcW w:w="2649" w:type="dxa"/>
            <w:shd w:val="clear" w:color="auto" w:fill="auto"/>
          </w:tcPr>
          <w:p w14:paraId="32CCEBF8" w14:textId="77777777" w:rsidR="00874CE0" w:rsidRPr="00A65910" w:rsidRDefault="00874CE0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874CE0">
              <w:rPr>
                <w:rFonts w:ascii="Angsana New" w:hAnsi="Angsana New" w:hint="cs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64" w:type="dxa"/>
            <w:shd w:val="clear" w:color="auto" w:fill="auto"/>
          </w:tcPr>
          <w:p w14:paraId="7A85464F" w14:textId="77777777" w:rsidR="00874CE0" w:rsidRPr="00A65910" w:rsidRDefault="00874CE0" w:rsidP="00874CE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5E72DE6" w14:textId="77777777" w:rsidR="00874CE0" w:rsidRPr="00A65910" w:rsidRDefault="00874CE0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70D8AB4A" w14:textId="77777777" w:rsidR="00874CE0" w:rsidRPr="00A65910" w:rsidRDefault="00874CE0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433034D0" w14:textId="77777777" w:rsidR="00874CE0" w:rsidRPr="00DB3F62" w:rsidRDefault="00874CE0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2B66DE04" w14:textId="77777777" w:rsidR="00874CE0" w:rsidRPr="00DB3F62" w:rsidRDefault="00874CE0" w:rsidP="00874CE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245FF9C0" w14:textId="77777777" w:rsidR="00874CE0" w:rsidRPr="00DB3F62" w:rsidRDefault="00874CE0" w:rsidP="00874CE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874CE0" w:rsidRPr="00A65910" w14:paraId="4C5D425A" w14:textId="77777777" w:rsidTr="00DC005A">
        <w:tc>
          <w:tcPr>
            <w:tcW w:w="2649" w:type="dxa"/>
            <w:shd w:val="clear" w:color="auto" w:fill="auto"/>
          </w:tcPr>
          <w:p w14:paraId="541DA3CA" w14:textId="77777777" w:rsidR="00874CE0" w:rsidRPr="00A65910" w:rsidRDefault="00874CE0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874CE0">
              <w:rPr>
                <w:rFonts w:ascii="Angsana New" w:hAnsi="Angsana New" w:hint="cs"/>
                <w:szCs w:val="30"/>
                <w:cs/>
              </w:rPr>
              <w:t xml:space="preserve">   ไม่หมุนเวียนอื่น </w:t>
            </w:r>
            <w:r w:rsidRPr="00874CE0">
              <w:rPr>
                <w:rFonts w:ascii="Angsana New" w:hAnsi="Angsana New"/>
                <w:szCs w:val="30"/>
              </w:rPr>
              <w:t>-</w:t>
            </w:r>
            <w:r w:rsidRPr="00874CE0">
              <w:rPr>
                <w:rFonts w:ascii="Angsana New" w:hAnsi="Angsana New" w:hint="cs"/>
                <w:szCs w:val="30"/>
                <w:cs/>
              </w:rPr>
              <w:t xml:space="preserve"> หุ้นกู้</w:t>
            </w:r>
          </w:p>
        </w:tc>
        <w:tc>
          <w:tcPr>
            <w:tcW w:w="264" w:type="dxa"/>
            <w:shd w:val="clear" w:color="auto" w:fill="auto"/>
          </w:tcPr>
          <w:p w14:paraId="10216CB4" w14:textId="77777777" w:rsidR="00874CE0" w:rsidRPr="00A65910" w:rsidRDefault="00874CE0" w:rsidP="00874CE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D53F394" w14:textId="2B3CFBA9" w:rsidR="00874CE0" w:rsidRPr="00A65910" w:rsidRDefault="002C2F07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2C2F07">
              <w:rPr>
                <w:rFonts w:ascii="Angsana New" w:hAnsi="Angsana New"/>
                <w:szCs w:val="30"/>
              </w:rPr>
              <w:t>5</w:t>
            </w:r>
            <w:r w:rsidR="00922A58">
              <w:rPr>
                <w:rFonts w:ascii="Angsana New" w:hAnsi="Angsana New"/>
                <w:szCs w:val="30"/>
              </w:rPr>
              <w:t>0.2</w:t>
            </w:r>
          </w:p>
        </w:tc>
        <w:tc>
          <w:tcPr>
            <w:tcW w:w="264" w:type="dxa"/>
            <w:shd w:val="clear" w:color="auto" w:fill="auto"/>
          </w:tcPr>
          <w:p w14:paraId="48B46BD4" w14:textId="77777777" w:rsidR="00874CE0" w:rsidRPr="00A65910" w:rsidRDefault="00874CE0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4C996F9E" w14:textId="77777777" w:rsidR="00874CE0" w:rsidRPr="00DB3F62" w:rsidRDefault="00874CE0" w:rsidP="00874CE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874CE0">
              <w:rPr>
                <w:rFonts w:ascii="Angsana New" w:hAnsi="Angsana New"/>
                <w:szCs w:val="30"/>
              </w:rPr>
              <w:t xml:space="preserve"> 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874CE0">
              <w:rPr>
                <w:rFonts w:ascii="Angsana New" w:hAnsi="Angsana New"/>
                <w:szCs w:val="30"/>
              </w:rPr>
              <w:t xml:space="preserve">  -</w:t>
            </w:r>
          </w:p>
        </w:tc>
        <w:tc>
          <w:tcPr>
            <w:tcW w:w="264" w:type="dxa"/>
          </w:tcPr>
          <w:p w14:paraId="355BE4CE" w14:textId="77777777" w:rsidR="00874CE0" w:rsidRPr="00DB3F62" w:rsidRDefault="00874CE0" w:rsidP="00874CE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21657599" w14:textId="77777777" w:rsidR="00874CE0" w:rsidRPr="00DB3F62" w:rsidRDefault="00874CE0" w:rsidP="00874CE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30C75362" w14:textId="77777777" w:rsidR="001150DF" w:rsidRPr="00A65910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p w14:paraId="69D6A486" w14:textId="77777777" w:rsidR="001150DF" w:rsidRPr="00A65910" w:rsidRDefault="001150DF" w:rsidP="00A43E3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14:paraId="6A72A548" w14:textId="77777777" w:rsidR="009C0E9D" w:rsidRPr="00DB3F62" w:rsidRDefault="001150DF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9C0E9D"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ภาระผูกพัน</w:t>
      </w:r>
      <w:r w:rsidR="009C0E9D"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72382A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F42591" w14:textId="77777777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DB3F62">
        <w:rPr>
          <w:rFonts w:ascii="Angsana New" w:hAnsi="Angsana New"/>
          <w:sz w:val="30"/>
          <w:szCs w:val="30"/>
          <w:cs/>
        </w:rPr>
        <w:t xml:space="preserve"> </w:t>
      </w:r>
      <w:r w:rsidRPr="00DB3F62">
        <w:rPr>
          <w:rFonts w:ascii="Angsana New" w:hAnsi="Angsana New"/>
          <w:sz w:val="30"/>
          <w:szCs w:val="30"/>
        </w:rPr>
        <w:t>256</w:t>
      </w:r>
      <w:r w:rsidR="004340AE" w:rsidRPr="00DB3F62">
        <w:rPr>
          <w:rFonts w:ascii="Angsana New" w:hAnsi="Angsana New"/>
          <w:sz w:val="30"/>
          <w:szCs w:val="30"/>
        </w:rPr>
        <w:t>7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7469D8" w:rsidRDefault="009C0E9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5B4B7FDC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color w:val="000000"/>
                <w:szCs w:val="30"/>
                <w:cs/>
              </w:rPr>
              <w:t>ล้านบา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56B7AFF4" w:rsidR="007A3FB4" w:rsidRPr="007A3FB4" w:rsidRDefault="00F6725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10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10618F5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09BC5027" w:rsidR="007A3FB4" w:rsidRPr="007A3FB4" w:rsidRDefault="00F6725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4C50C60B" w:rsidR="007A3FB4" w:rsidRPr="007A3FB4" w:rsidRDefault="00F6725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</w:t>
            </w:r>
            <w:r w:rsidR="00264204"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3766AD1C" w14:textId="77777777" w:rsidR="007A3FB4" w:rsidRPr="00085C04" w:rsidRDefault="007A3FB4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171BEBF" w14:textId="77777777" w:rsidR="00DE5249" w:rsidRPr="00DE5249" w:rsidRDefault="00DE5249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73AF7F5F" w14:textId="77777777" w:rsidR="00DE5249" w:rsidRDefault="00DE5249" w:rsidP="00DE52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EB6657C" w14:textId="39D094DB" w:rsidR="00DE5249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344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การบางรายการในงบกำไรขาดทุนเบ็ดเสร็จสำหรับงวดสามเดือน</w:t>
      </w:r>
      <w:r w:rsidR="00024E23">
        <w:rPr>
          <w:rFonts w:ascii="Angsana New" w:hAnsi="Angsana New" w:hint="cs"/>
          <w:sz w:val="30"/>
          <w:szCs w:val="30"/>
          <w:cs/>
        </w:rPr>
        <w:t>และ</w:t>
      </w:r>
      <w:r w:rsidR="001754C5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30</w:t>
      </w:r>
      <w:r w:rsidR="00024E23" w:rsidRPr="00C04216">
        <w:rPr>
          <w:rFonts w:ascii="Angsana New" w:hAnsi="Angsana New"/>
          <w:color w:val="FFFFFF"/>
          <w:sz w:val="30"/>
          <w:szCs w:val="30"/>
        </w:rPr>
        <w:t>-</w:t>
      </w:r>
      <w:r w:rsidR="008E0206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2566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024E23">
        <w:rPr>
          <w:rFonts w:ascii="Angsana New" w:hAnsi="Angsana New"/>
          <w:sz w:val="30"/>
          <w:szCs w:val="30"/>
        </w:rPr>
        <w:t xml:space="preserve">    </w:t>
      </w:r>
      <w:r w:rsidRPr="008E0206">
        <w:rPr>
          <w:rFonts w:ascii="Angsana New" w:hAnsi="Angsana New" w:hint="cs"/>
          <w:spacing w:val="-2"/>
          <w:sz w:val="30"/>
          <w:szCs w:val="30"/>
          <w:cs/>
        </w:rPr>
        <w:t>มีการจัดประเภทรายการใหม่เพื่อให้สอดคล้องกับการนำเสนองบกำไรขาดทุนเบ็ดเสร็จสำหรับงวดสามเดือน</w:t>
      </w:r>
      <w:r w:rsidR="00641865" w:rsidRPr="008E020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754C5" w:rsidRPr="008E0206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B31115">
        <w:rPr>
          <w:rFonts w:ascii="Angsana New" w:hAnsi="Angsana New"/>
          <w:color w:val="FFFFFF"/>
          <w:sz w:val="30"/>
          <w:szCs w:val="30"/>
        </w:rPr>
        <w:t>-</w:t>
      </w:r>
      <w:r w:rsidR="001754C5">
        <w:rPr>
          <w:rFonts w:ascii="Angsana New" w:hAnsi="Angsana New"/>
          <w:sz w:val="30"/>
          <w:szCs w:val="30"/>
        </w:rPr>
        <w:t xml:space="preserve">30 </w:t>
      </w:r>
      <w:r w:rsidR="001754C5">
        <w:rPr>
          <w:rFonts w:ascii="Angsana New" w:hAnsi="Angsana New"/>
          <w:sz w:val="30"/>
          <w:szCs w:val="30"/>
          <w:cs/>
        </w:rPr>
        <w:t>กันยายน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2567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6601732" w14:textId="77777777" w:rsidR="00DE5249" w:rsidRPr="00477449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DE5249" w:rsidRPr="00A179EB" w14:paraId="1C7BDB84" w14:textId="77777777" w:rsidTr="001C1D78">
        <w:trPr>
          <w:trHeight w:val="369"/>
        </w:trPr>
        <w:tc>
          <w:tcPr>
            <w:tcW w:w="4808" w:type="dxa"/>
          </w:tcPr>
          <w:p w14:paraId="4F66A823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304D31C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E5249" w:rsidRPr="00A179EB" w14:paraId="4C24D36F" w14:textId="77777777" w:rsidTr="001C1D78">
        <w:trPr>
          <w:trHeight w:val="369"/>
        </w:trPr>
        <w:tc>
          <w:tcPr>
            <w:tcW w:w="4808" w:type="dxa"/>
          </w:tcPr>
          <w:p w14:paraId="56A1153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CB7DD0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6837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30F7D0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3C198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0AB7143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DE5249" w:rsidRPr="00A179EB" w14:paraId="5233FA64" w14:textId="77777777" w:rsidTr="001C1D78">
        <w:trPr>
          <w:trHeight w:val="285"/>
        </w:trPr>
        <w:tc>
          <w:tcPr>
            <w:tcW w:w="4808" w:type="dxa"/>
          </w:tcPr>
          <w:p w14:paraId="3BD016B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04B4DD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049B4D3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4EE030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49F731C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B3CAFE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DE5249" w:rsidRPr="00641865" w14:paraId="1D7A0637" w14:textId="77777777" w:rsidTr="001C1D78">
        <w:trPr>
          <w:trHeight w:val="211"/>
        </w:trPr>
        <w:tc>
          <w:tcPr>
            <w:tcW w:w="4808" w:type="dxa"/>
          </w:tcPr>
          <w:p w14:paraId="2F19BC40" w14:textId="77777777" w:rsidR="00DE5249" w:rsidRPr="00641865" w:rsidRDefault="00641865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สาม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24E23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383" w:type="dxa"/>
          </w:tcPr>
          <w:p w14:paraId="0957A8A3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02ED3056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606412C8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7A315DB1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8" w:type="dxa"/>
          </w:tcPr>
          <w:p w14:paraId="52E45ABE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E5249" w:rsidRPr="00A179EB" w14:paraId="0DADDD87" w14:textId="77777777" w:rsidTr="001C1D78">
        <w:trPr>
          <w:trHeight w:val="369"/>
        </w:trPr>
        <w:tc>
          <w:tcPr>
            <w:tcW w:w="4808" w:type="dxa"/>
          </w:tcPr>
          <w:p w14:paraId="6D4D21A0" w14:textId="77777777" w:rsidR="00DE5249" w:rsidRPr="00741731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1383" w:type="dxa"/>
          </w:tcPr>
          <w:p w14:paraId="430FF96D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09FA4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5936A4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1DFC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E43E4C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A179EB" w14:paraId="6BC3EB3B" w14:textId="77777777" w:rsidTr="001C1D78">
        <w:trPr>
          <w:trHeight w:val="369"/>
        </w:trPr>
        <w:tc>
          <w:tcPr>
            <w:tcW w:w="4808" w:type="dxa"/>
          </w:tcPr>
          <w:p w14:paraId="62182F20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54D4C979" w14:textId="77777777" w:rsidR="00DE5249" w:rsidRPr="00A179EB" w:rsidRDefault="000623D6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96,771</w:t>
            </w:r>
          </w:p>
        </w:tc>
        <w:tc>
          <w:tcPr>
            <w:tcW w:w="236" w:type="dxa"/>
          </w:tcPr>
          <w:p w14:paraId="0242018D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942227D" w14:textId="77777777" w:rsidR="00DE5249" w:rsidRPr="00A179EB" w:rsidRDefault="004F3967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(6,962)</w:t>
            </w:r>
          </w:p>
        </w:tc>
        <w:tc>
          <w:tcPr>
            <w:tcW w:w="236" w:type="dxa"/>
          </w:tcPr>
          <w:p w14:paraId="3931EBF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B35D89D" w14:textId="77777777" w:rsidR="00DE5249" w:rsidRPr="00A179EB" w:rsidRDefault="004F3967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89,809</w:t>
            </w:r>
          </w:p>
        </w:tc>
      </w:tr>
      <w:tr w:rsidR="00DE5249" w:rsidRPr="00A179EB" w14:paraId="0F54D8DA" w14:textId="77777777" w:rsidTr="001C1D78">
        <w:trPr>
          <w:trHeight w:val="369"/>
        </w:trPr>
        <w:tc>
          <w:tcPr>
            <w:tcW w:w="4808" w:type="dxa"/>
          </w:tcPr>
          <w:p w14:paraId="56241B5C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423A8C09" w14:textId="77777777" w:rsidR="00DE5249" w:rsidRPr="00A179EB" w:rsidRDefault="00477449" w:rsidP="0047744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B1B1986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9AF04DE" w14:textId="77777777" w:rsidR="00DE5249" w:rsidRPr="00A179EB" w:rsidRDefault="000623D6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6,962</w:t>
            </w:r>
          </w:p>
        </w:tc>
        <w:tc>
          <w:tcPr>
            <w:tcW w:w="236" w:type="dxa"/>
          </w:tcPr>
          <w:p w14:paraId="0A5A94A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005F355" w14:textId="77777777" w:rsidR="00DE5249" w:rsidRPr="00A179EB" w:rsidRDefault="000623D6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6,962</w:t>
            </w:r>
          </w:p>
        </w:tc>
      </w:tr>
      <w:tr w:rsidR="00DE5249" w:rsidRPr="00B067D0" w14:paraId="6DE6F139" w14:textId="77777777" w:rsidTr="001C1D78">
        <w:trPr>
          <w:trHeight w:val="369"/>
        </w:trPr>
        <w:tc>
          <w:tcPr>
            <w:tcW w:w="4808" w:type="dxa"/>
          </w:tcPr>
          <w:p w14:paraId="450FD5EC" w14:textId="77777777" w:rsidR="00DE5249" w:rsidRPr="00B067D0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8E9774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54F303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DFBAAEE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95B94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F9B24FE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BF6075" w14:paraId="7C124FD2" w14:textId="77777777" w:rsidTr="001C1D78">
        <w:trPr>
          <w:trHeight w:val="369"/>
        </w:trPr>
        <w:tc>
          <w:tcPr>
            <w:tcW w:w="4808" w:type="dxa"/>
          </w:tcPr>
          <w:p w14:paraId="4FC10673" w14:textId="77777777" w:rsidR="00DE5249" w:rsidRPr="00BF6075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F607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383" w:type="dxa"/>
          </w:tcPr>
          <w:p w14:paraId="3B21559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DB709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CC38FB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6C2E5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23AFD41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A179EB" w14:paraId="08C162BD" w14:textId="77777777" w:rsidTr="001C1D78">
        <w:trPr>
          <w:trHeight w:val="369"/>
        </w:trPr>
        <w:tc>
          <w:tcPr>
            <w:tcW w:w="4808" w:type="dxa"/>
          </w:tcPr>
          <w:p w14:paraId="658D27BE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733A98FC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72,264</w:t>
            </w:r>
          </w:p>
        </w:tc>
        <w:tc>
          <w:tcPr>
            <w:tcW w:w="236" w:type="dxa"/>
          </w:tcPr>
          <w:p w14:paraId="2A0BEA25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62244D1" w14:textId="77777777" w:rsidR="00DE5249" w:rsidRPr="00A179EB" w:rsidRDefault="004F3967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(8,798)</w:t>
            </w:r>
          </w:p>
        </w:tc>
        <w:tc>
          <w:tcPr>
            <w:tcW w:w="236" w:type="dxa"/>
          </w:tcPr>
          <w:p w14:paraId="0BB6C252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D4986B2" w14:textId="77777777" w:rsidR="00DE5249" w:rsidRPr="00A179EB" w:rsidRDefault="004F3967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63,466</w:t>
            </w:r>
          </w:p>
        </w:tc>
      </w:tr>
      <w:tr w:rsidR="00DE5249" w:rsidRPr="00A179EB" w14:paraId="1086BF49" w14:textId="77777777" w:rsidTr="001C1D78">
        <w:trPr>
          <w:trHeight w:val="369"/>
        </w:trPr>
        <w:tc>
          <w:tcPr>
            <w:tcW w:w="4808" w:type="dxa"/>
          </w:tcPr>
          <w:p w14:paraId="7DF59ABD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523E39B3" w14:textId="77777777" w:rsidR="00DE5249" w:rsidRPr="00A179EB" w:rsidRDefault="00477449" w:rsidP="0047744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38385761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47CE56D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8,798</w:t>
            </w:r>
          </w:p>
        </w:tc>
        <w:tc>
          <w:tcPr>
            <w:tcW w:w="236" w:type="dxa"/>
          </w:tcPr>
          <w:p w14:paraId="267A617D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FFAB88D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8,798</w:t>
            </w:r>
          </w:p>
        </w:tc>
      </w:tr>
    </w:tbl>
    <w:p w14:paraId="1C6500A1" w14:textId="77777777" w:rsidR="00DE5249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4B388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DE5249" w:rsidRPr="00A179EB" w14:paraId="7173F558" w14:textId="77777777" w:rsidTr="001C1D78">
        <w:trPr>
          <w:trHeight w:val="369"/>
        </w:trPr>
        <w:tc>
          <w:tcPr>
            <w:tcW w:w="4808" w:type="dxa"/>
          </w:tcPr>
          <w:p w14:paraId="69D5E14D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4D31256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E5249" w:rsidRPr="00A179EB" w14:paraId="5325989B" w14:textId="77777777" w:rsidTr="001C1D78">
        <w:trPr>
          <w:trHeight w:val="369"/>
        </w:trPr>
        <w:tc>
          <w:tcPr>
            <w:tcW w:w="4808" w:type="dxa"/>
          </w:tcPr>
          <w:p w14:paraId="08981B8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E647C2E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FCD9C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23ADAA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E2A676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018D164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DE5249" w:rsidRPr="00A179EB" w14:paraId="39AF5995" w14:textId="77777777" w:rsidTr="001C1D78">
        <w:trPr>
          <w:trHeight w:val="285"/>
        </w:trPr>
        <w:tc>
          <w:tcPr>
            <w:tcW w:w="4808" w:type="dxa"/>
          </w:tcPr>
          <w:p w14:paraId="645C63C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76BA46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078DD8BC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7C0605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5A3BC9DB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2BBCCD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DE5249" w:rsidRPr="00641865" w14:paraId="1A45DFC0" w14:textId="77777777" w:rsidTr="001C1D78">
        <w:trPr>
          <w:trHeight w:val="211"/>
        </w:trPr>
        <w:tc>
          <w:tcPr>
            <w:tcW w:w="4808" w:type="dxa"/>
          </w:tcPr>
          <w:p w14:paraId="170C896A" w14:textId="77777777" w:rsidR="00DE5249" w:rsidRPr="00641865" w:rsidRDefault="00641865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4186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งวด</w:t>
            </w:r>
            <w:r w:rsidR="001754C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เก้าเดือน</w:t>
            </w:r>
            <w:r w:rsidRPr="0064186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 w:rsidR="001754C5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 xml:space="preserve">30 </w:t>
            </w:r>
            <w:r w:rsidR="001754C5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กันยายน</w:t>
            </w:r>
            <w:r w:rsidRPr="0064186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Pr="00641865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024E23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1383" w:type="dxa"/>
          </w:tcPr>
          <w:p w14:paraId="57006AA4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6080C31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3DC87BE2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F455CE6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8" w:type="dxa"/>
          </w:tcPr>
          <w:p w14:paraId="3309CE8E" w14:textId="77777777" w:rsidR="00DE5249" w:rsidRPr="00641865" w:rsidRDefault="00DE5249" w:rsidP="0064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E5249" w:rsidRPr="00A179EB" w14:paraId="0B75128A" w14:textId="77777777" w:rsidTr="001C1D78">
        <w:trPr>
          <w:trHeight w:val="369"/>
        </w:trPr>
        <w:tc>
          <w:tcPr>
            <w:tcW w:w="4808" w:type="dxa"/>
          </w:tcPr>
          <w:p w14:paraId="05A58B24" w14:textId="77777777" w:rsidR="00DE5249" w:rsidRPr="00741731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1383" w:type="dxa"/>
          </w:tcPr>
          <w:p w14:paraId="3AD7950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C38A7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796511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17A8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FB770F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A179EB" w14:paraId="49B9B4A5" w14:textId="77777777" w:rsidTr="001C1D78">
        <w:trPr>
          <w:trHeight w:val="369"/>
        </w:trPr>
        <w:tc>
          <w:tcPr>
            <w:tcW w:w="4808" w:type="dxa"/>
          </w:tcPr>
          <w:p w14:paraId="25550011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48F04E0A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296,561</w:t>
            </w:r>
          </w:p>
        </w:tc>
        <w:tc>
          <w:tcPr>
            <w:tcW w:w="236" w:type="dxa"/>
          </w:tcPr>
          <w:p w14:paraId="45EEA282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EDD3D00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(19,189)</w:t>
            </w:r>
          </w:p>
        </w:tc>
        <w:tc>
          <w:tcPr>
            <w:tcW w:w="236" w:type="dxa"/>
          </w:tcPr>
          <w:p w14:paraId="387A18CB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F15FDE3" w14:textId="77777777" w:rsidR="00DE5249" w:rsidRPr="00A179EB" w:rsidRDefault="004F3967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277,372</w:t>
            </w:r>
          </w:p>
        </w:tc>
      </w:tr>
      <w:tr w:rsidR="00DE5249" w:rsidRPr="00A179EB" w14:paraId="5D7246D2" w14:textId="77777777" w:rsidTr="001C1D78">
        <w:trPr>
          <w:trHeight w:val="369"/>
        </w:trPr>
        <w:tc>
          <w:tcPr>
            <w:tcW w:w="4808" w:type="dxa"/>
          </w:tcPr>
          <w:p w14:paraId="74540D35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578BA057" w14:textId="77777777" w:rsidR="00DE5249" w:rsidRPr="00A179EB" w:rsidRDefault="00477449" w:rsidP="0047744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2930DA3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E7EEC7E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19,189</w:t>
            </w:r>
          </w:p>
        </w:tc>
        <w:tc>
          <w:tcPr>
            <w:tcW w:w="236" w:type="dxa"/>
          </w:tcPr>
          <w:p w14:paraId="6643AC83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3DF87A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19,189</w:t>
            </w:r>
          </w:p>
        </w:tc>
      </w:tr>
      <w:tr w:rsidR="00DE5249" w:rsidRPr="00B067D0" w14:paraId="771DA1B7" w14:textId="77777777" w:rsidTr="001C1D78">
        <w:trPr>
          <w:trHeight w:val="369"/>
        </w:trPr>
        <w:tc>
          <w:tcPr>
            <w:tcW w:w="4808" w:type="dxa"/>
          </w:tcPr>
          <w:p w14:paraId="0413D2B7" w14:textId="77777777" w:rsidR="00DE5249" w:rsidRPr="00B067D0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7876397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0458AA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1CA7687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321426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F3BE06E" w14:textId="77777777" w:rsidR="00DE5249" w:rsidRPr="00B067D0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BF6075" w14:paraId="08F6790D" w14:textId="77777777" w:rsidTr="001C1D78">
        <w:trPr>
          <w:trHeight w:val="369"/>
        </w:trPr>
        <w:tc>
          <w:tcPr>
            <w:tcW w:w="4808" w:type="dxa"/>
          </w:tcPr>
          <w:p w14:paraId="46D1EDCE" w14:textId="77777777" w:rsidR="00DE5249" w:rsidRPr="00BF6075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F607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383" w:type="dxa"/>
          </w:tcPr>
          <w:p w14:paraId="7E9CC94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2BA01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806931B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62503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106B264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249" w:rsidRPr="00A179EB" w14:paraId="52A678FA" w14:textId="77777777" w:rsidTr="001C1D78">
        <w:trPr>
          <w:trHeight w:val="369"/>
        </w:trPr>
        <w:tc>
          <w:tcPr>
            <w:tcW w:w="4808" w:type="dxa"/>
          </w:tcPr>
          <w:p w14:paraId="728EAF93" w14:textId="77777777" w:rsidR="00DE5249" w:rsidRPr="00A179EB" w:rsidRDefault="00DE52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66F2A205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226,263</w:t>
            </w:r>
          </w:p>
        </w:tc>
        <w:tc>
          <w:tcPr>
            <w:tcW w:w="236" w:type="dxa"/>
          </w:tcPr>
          <w:p w14:paraId="053E9155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C5A127D" w14:textId="77777777" w:rsidR="00DE52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(26,445)</w:t>
            </w:r>
          </w:p>
        </w:tc>
        <w:tc>
          <w:tcPr>
            <w:tcW w:w="236" w:type="dxa"/>
          </w:tcPr>
          <w:p w14:paraId="3684307C" w14:textId="77777777" w:rsidR="00DE5249" w:rsidRPr="00A179EB" w:rsidRDefault="00DE52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844CE2E" w14:textId="77777777" w:rsidR="00DE5249" w:rsidRPr="00A179EB" w:rsidRDefault="004F3967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199,818</w:t>
            </w:r>
          </w:p>
        </w:tc>
      </w:tr>
      <w:tr w:rsidR="00477449" w:rsidRPr="00A179EB" w14:paraId="7E694C44" w14:textId="77777777" w:rsidTr="001C1D78">
        <w:trPr>
          <w:trHeight w:val="369"/>
        </w:trPr>
        <w:tc>
          <w:tcPr>
            <w:tcW w:w="4808" w:type="dxa"/>
          </w:tcPr>
          <w:p w14:paraId="577BE67C" w14:textId="77777777" w:rsidR="00477449" w:rsidRDefault="00477449" w:rsidP="0074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474610D1" w14:textId="77777777" w:rsidR="00477449" w:rsidRDefault="00477449" w:rsidP="0047744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FFFFBC" w14:textId="77777777" w:rsidR="00477449" w:rsidRPr="00A179EB" w:rsidRDefault="004774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902B906" w14:textId="77777777" w:rsidR="00477449" w:rsidRPr="00A179EB" w:rsidRDefault="000623D6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26,445</w:t>
            </w:r>
          </w:p>
        </w:tc>
        <w:tc>
          <w:tcPr>
            <w:tcW w:w="236" w:type="dxa"/>
          </w:tcPr>
          <w:p w14:paraId="6880D9F8" w14:textId="77777777" w:rsidR="00477449" w:rsidRPr="00A179EB" w:rsidRDefault="00477449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236E12D" w14:textId="5214C0FA" w:rsidR="00477449" w:rsidRPr="00A179EB" w:rsidRDefault="0035217A" w:rsidP="00D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26,445</w:t>
            </w:r>
          </w:p>
        </w:tc>
      </w:tr>
    </w:tbl>
    <w:p w14:paraId="289FD380" w14:textId="77777777" w:rsidR="00DE5249" w:rsidRPr="00477449" w:rsidRDefault="00DE5249" w:rsidP="004774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</w:p>
    <w:p w14:paraId="1681A6A6" w14:textId="77777777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77777777" w:rsidR="00A61106" w:rsidRPr="00B219E1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5C04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>
        <w:rPr>
          <w:rFonts w:ascii="Angsana New" w:hAnsi="Angsana New" w:hint="cs"/>
          <w:spacing w:val="-6"/>
          <w:sz w:val="30"/>
          <w:szCs w:val="30"/>
          <w:cs/>
        </w:rPr>
        <w:t>ให้ออก</w:t>
      </w:r>
      <w:r w:rsidRPr="00085C04">
        <w:rPr>
          <w:rFonts w:ascii="Angsana New" w:hAnsi="Angsana New"/>
          <w:spacing w:val="-6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085C04">
        <w:rPr>
          <w:rFonts w:ascii="Angsana New" w:hAnsi="Angsana New"/>
          <w:spacing w:val="-6"/>
          <w:sz w:val="30"/>
          <w:szCs w:val="30"/>
        </w:rPr>
        <w:t>1</w:t>
      </w:r>
      <w:r w:rsidR="00A63CC8">
        <w:rPr>
          <w:rFonts w:ascii="Angsana New" w:hAnsi="Angsana New"/>
          <w:spacing w:val="-6"/>
          <w:sz w:val="30"/>
          <w:szCs w:val="30"/>
        </w:rPr>
        <w:t xml:space="preserve">2 </w:t>
      </w:r>
      <w:r w:rsidR="00A63CC8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="00A63CC8">
        <w:rPr>
          <w:rFonts w:ascii="Angsana New" w:hAnsi="Angsana New"/>
          <w:spacing w:val="-6"/>
          <w:sz w:val="30"/>
          <w:szCs w:val="30"/>
        </w:rPr>
        <w:t>2</w:t>
      </w:r>
      <w:r w:rsidR="00161F05" w:rsidRPr="00085C04">
        <w:rPr>
          <w:rFonts w:ascii="Angsana New" w:hAnsi="Angsana New" w:hint="cs"/>
          <w:spacing w:val="-6"/>
          <w:sz w:val="30"/>
          <w:szCs w:val="30"/>
        </w:rPr>
        <w:t>567</w:t>
      </w:r>
    </w:p>
    <w:sectPr w:rsidR="00A61106" w:rsidRPr="00B219E1" w:rsidSect="001120E4">
      <w:footerReference w:type="default" r:id="rId14"/>
      <w:footerReference w:type="first" r:id="rId15"/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77DF3" w14:textId="77777777" w:rsidR="004F6C8A" w:rsidRDefault="004F6C8A">
      <w:r>
        <w:separator/>
      </w:r>
    </w:p>
  </w:endnote>
  <w:endnote w:type="continuationSeparator" w:id="0">
    <w:p w14:paraId="5B8A0D86" w14:textId="77777777" w:rsidR="004F6C8A" w:rsidRDefault="004F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03100" w14:textId="77777777" w:rsidR="004F6C8A" w:rsidRDefault="004F6C8A">
      <w:r>
        <w:separator/>
      </w:r>
    </w:p>
  </w:footnote>
  <w:footnote w:type="continuationSeparator" w:id="0">
    <w:p w14:paraId="18DA7E2C" w14:textId="77777777" w:rsidR="004F6C8A" w:rsidRDefault="004F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7C906F42" w14:textId="77777777" w:rsidR="00E56E37" w:rsidRDefault="00E56E37" w:rsidP="00ED5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1754C5">
      <w:rPr>
        <w:rFonts w:ascii="Angsana New" w:hAnsi="Angsana New"/>
        <w:b/>
        <w:bCs/>
        <w:sz w:val="32"/>
        <w:szCs w:val="32"/>
      </w:rPr>
      <w:t xml:space="preserve">30 </w:t>
    </w:r>
    <w:r w:rsidR="001754C5">
      <w:rPr>
        <w:rFonts w:ascii="Angsana New" w:hAnsi="Angsana New"/>
        <w:b/>
        <w:bCs/>
        <w:sz w:val="32"/>
        <w:szCs w:val="32"/>
        <w:cs/>
      </w:rPr>
      <w:t>กันยายน</w:t>
    </w:r>
    <w:r w:rsidR="003230C9">
      <w:rPr>
        <w:rFonts w:ascii="Angsana New" w:hAnsi="Angsana New"/>
        <w:b/>
        <w:bCs/>
        <w:sz w:val="32"/>
        <w:szCs w:val="32"/>
        <w:cs/>
      </w:rPr>
      <w:t xml:space="preserve"> </w:t>
    </w:r>
    <w:r w:rsidR="003230C9">
      <w:rPr>
        <w:rFonts w:ascii="Angsana New" w:hAnsi="Angsana New"/>
        <w:b/>
        <w:bCs/>
        <w:sz w:val="32"/>
        <w:szCs w:val="32"/>
      </w:rPr>
      <w:t xml:space="preserve">2567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4C0938E7" w14:textId="77777777" w:rsidR="00E56E37" w:rsidRDefault="00002E8F" w:rsidP="00ED5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2566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77777777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1DFDDF32" w14:textId="77777777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1754C5">
      <w:rPr>
        <w:rFonts w:ascii="Angsana New" w:hAnsi="Angsana New"/>
        <w:b/>
        <w:bCs/>
        <w:sz w:val="32"/>
        <w:szCs w:val="32"/>
      </w:rPr>
      <w:t xml:space="preserve">30 </w:t>
    </w:r>
    <w:r w:rsidR="001754C5">
      <w:rPr>
        <w:rFonts w:ascii="Angsana New" w:hAnsi="Angsana New"/>
        <w:b/>
        <w:bCs/>
        <w:sz w:val="32"/>
        <w:szCs w:val="32"/>
        <w:cs/>
      </w:rPr>
      <w:t>กันยายน</w:t>
    </w:r>
    <w:r w:rsidR="003230C9">
      <w:rPr>
        <w:rFonts w:ascii="Angsana New" w:hAnsi="Angsana New"/>
        <w:b/>
        <w:bCs/>
        <w:sz w:val="32"/>
        <w:szCs w:val="32"/>
        <w:cs/>
      </w:rPr>
      <w:t xml:space="preserve"> </w:t>
    </w:r>
    <w:r w:rsidR="003230C9">
      <w:rPr>
        <w:rFonts w:ascii="Angsana New" w:hAnsi="Angsana New"/>
        <w:b/>
        <w:bCs/>
        <w:sz w:val="32"/>
        <w:szCs w:val="32"/>
      </w:rPr>
      <w:t xml:space="preserve">2567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77777777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2566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3D1D6" w14:textId="77777777" w:rsidR="00F42B72" w:rsidRDefault="00F42B72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7C55D0C9" w14:textId="77777777" w:rsidR="00F42B72" w:rsidRPr="00F42B72" w:rsidRDefault="00F42B72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0337AB41" w14:textId="77777777" w:rsidR="00F42B72" w:rsidRDefault="00F42B72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1754C5">
      <w:rPr>
        <w:rFonts w:ascii="Angsana New" w:hAnsi="Angsana New"/>
        <w:b/>
        <w:bCs/>
        <w:sz w:val="32"/>
        <w:szCs w:val="32"/>
      </w:rPr>
      <w:t xml:space="preserve">30 </w:t>
    </w:r>
    <w:r w:rsidR="001754C5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2566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09B19663" w14:textId="77777777" w:rsidR="00F42B72" w:rsidRDefault="00F42B72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CE3092A" w14:textId="77777777" w:rsidR="00F42B72" w:rsidRPr="00581DCA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CE37FBE" w14:textId="77777777" w:rsidR="00F42B72" w:rsidRPr="00BD7E5E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8"/>
  </w:num>
  <w:num w:numId="13">
    <w:abstractNumId w:val="43"/>
  </w:num>
  <w:num w:numId="14">
    <w:abstractNumId w:val="25"/>
  </w:num>
  <w:num w:numId="15">
    <w:abstractNumId w:val="30"/>
  </w:num>
  <w:num w:numId="16">
    <w:abstractNumId w:val="11"/>
  </w:num>
  <w:num w:numId="17">
    <w:abstractNumId w:val="19"/>
  </w:num>
  <w:num w:numId="18">
    <w:abstractNumId w:val="20"/>
  </w:num>
  <w:num w:numId="19">
    <w:abstractNumId w:val="46"/>
  </w:num>
  <w:num w:numId="20">
    <w:abstractNumId w:val="44"/>
  </w:num>
  <w:num w:numId="21">
    <w:abstractNumId w:val="16"/>
  </w:num>
  <w:num w:numId="22">
    <w:abstractNumId w:val="45"/>
  </w:num>
  <w:num w:numId="23">
    <w:abstractNumId w:val="12"/>
  </w:num>
  <w:num w:numId="24">
    <w:abstractNumId w:val="38"/>
  </w:num>
  <w:num w:numId="25">
    <w:abstractNumId w:val="29"/>
  </w:num>
  <w:num w:numId="26">
    <w:abstractNumId w:val="23"/>
  </w:num>
  <w:num w:numId="27">
    <w:abstractNumId w:val="33"/>
  </w:num>
  <w:num w:numId="28">
    <w:abstractNumId w:val="47"/>
  </w:num>
  <w:num w:numId="29">
    <w:abstractNumId w:val="24"/>
  </w:num>
  <w:num w:numId="30">
    <w:abstractNumId w:val="27"/>
  </w:num>
  <w:num w:numId="31">
    <w:abstractNumId w:val="13"/>
  </w:num>
  <w:num w:numId="32">
    <w:abstractNumId w:val="34"/>
  </w:num>
  <w:num w:numId="33">
    <w:abstractNumId w:val="37"/>
  </w:num>
  <w:num w:numId="34">
    <w:abstractNumId w:val="14"/>
  </w:num>
  <w:num w:numId="35">
    <w:abstractNumId w:val="31"/>
  </w:num>
  <w:num w:numId="36">
    <w:abstractNumId w:val="41"/>
  </w:num>
  <w:num w:numId="37">
    <w:abstractNumId w:val="35"/>
  </w:num>
  <w:num w:numId="38">
    <w:abstractNumId w:val="21"/>
  </w:num>
  <w:num w:numId="39">
    <w:abstractNumId w:val="42"/>
  </w:num>
  <w:num w:numId="40">
    <w:abstractNumId w:val="48"/>
  </w:num>
  <w:num w:numId="41">
    <w:abstractNumId w:val="15"/>
  </w:num>
  <w:num w:numId="42">
    <w:abstractNumId w:val="10"/>
  </w:num>
  <w:num w:numId="43">
    <w:abstractNumId w:val="36"/>
  </w:num>
  <w:num w:numId="44">
    <w:abstractNumId w:val="32"/>
  </w:num>
  <w:num w:numId="45">
    <w:abstractNumId w:val="40"/>
  </w:num>
  <w:num w:numId="46">
    <w:abstractNumId w:val="22"/>
  </w:num>
  <w:num w:numId="47">
    <w:abstractNumId w:val="26"/>
  </w:num>
  <w:num w:numId="48">
    <w:abstractNumId w:val="17"/>
  </w:num>
  <w:num w:numId="49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3F4"/>
    <w:rsid w:val="000149AC"/>
    <w:rsid w:val="00014BDD"/>
    <w:rsid w:val="00014CD0"/>
    <w:rsid w:val="000150AB"/>
    <w:rsid w:val="000150DB"/>
    <w:rsid w:val="00015C50"/>
    <w:rsid w:val="0001612B"/>
    <w:rsid w:val="000162D2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55D"/>
    <w:rsid w:val="0002184A"/>
    <w:rsid w:val="0002190D"/>
    <w:rsid w:val="00021AEF"/>
    <w:rsid w:val="00021D7D"/>
    <w:rsid w:val="00021F69"/>
    <w:rsid w:val="0002283A"/>
    <w:rsid w:val="00022BC1"/>
    <w:rsid w:val="00022CD1"/>
    <w:rsid w:val="00022D9D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51CF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5471"/>
    <w:rsid w:val="00035D82"/>
    <w:rsid w:val="00035DD8"/>
    <w:rsid w:val="00035E54"/>
    <w:rsid w:val="00036184"/>
    <w:rsid w:val="00036485"/>
    <w:rsid w:val="000364B0"/>
    <w:rsid w:val="00036B8F"/>
    <w:rsid w:val="0003706F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ABE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AD"/>
    <w:rsid w:val="00063153"/>
    <w:rsid w:val="0006352D"/>
    <w:rsid w:val="00063863"/>
    <w:rsid w:val="00063A07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D6"/>
    <w:rsid w:val="0007094F"/>
    <w:rsid w:val="00071174"/>
    <w:rsid w:val="00071B95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AD8"/>
    <w:rsid w:val="00085C04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20D"/>
    <w:rsid w:val="000C5402"/>
    <w:rsid w:val="000C57A9"/>
    <w:rsid w:val="000C58D2"/>
    <w:rsid w:val="000C5A24"/>
    <w:rsid w:val="000C5AAA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F6E"/>
    <w:rsid w:val="000E4A33"/>
    <w:rsid w:val="000E4D34"/>
    <w:rsid w:val="000E5452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F0B"/>
    <w:rsid w:val="00101084"/>
    <w:rsid w:val="001011DA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A44"/>
    <w:rsid w:val="00103BCD"/>
    <w:rsid w:val="001041C7"/>
    <w:rsid w:val="00104854"/>
    <w:rsid w:val="00104A09"/>
    <w:rsid w:val="00104D55"/>
    <w:rsid w:val="00104D9F"/>
    <w:rsid w:val="001053FB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481"/>
    <w:rsid w:val="00124B6C"/>
    <w:rsid w:val="00124DD4"/>
    <w:rsid w:val="00124F65"/>
    <w:rsid w:val="00124FFC"/>
    <w:rsid w:val="001252F0"/>
    <w:rsid w:val="0012559C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1F05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6EB"/>
    <w:rsid w:val="001657A5"/>
    <w:rsid w:val="00165AF1"/>
    <w:rsid w:val="00165C45"/>
    <w:rsid w:val="00165FE0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9C3"/>
    <w:rsid w:val="00181D6B"/>
    <w:rsid w:val="00182400"/>
    <w:rsid w:val="001829F4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86"/>
    <w:rsid w:val="001A6BA3"/>
    <w:rsid w:val="001A6BC7"/>
    <w:rsid w:val="001A6CFF"/>
    <w:rsid w:val="001A6FC1"/>
    <w:rsid w:val="001A7001"/>
    <w:rsid w:val="001A70E5"/>
    <w:rsid w:val="001A70FB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D5C"/>
    <w:rsid w:val="001B6095"/>
    <w:rsid w:val="001B6284"/>
    <w:rsid w:val="001B62CB"/>
    <w:rsid w:val="001B6791"/>
    <w:rsid w:val="001B67A6"/>
    <w:rsid w:val="001B6DED"/>
    <w:rsid w:val="001B7154"/>
    <w:rsid w:val="001B7747"/>
    <w:rsid w:val="001B79CD"/>
    <w:rsid w:val="001B7F7B"/>
    <w:rsid w:val="001C062A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FDE"/>
    <w:rsid w:val="001D00E2"/>
    <w:rsid w:val="001D02DF"/>
    <w:rsid w:val="001D11C7"/>
    <w:rsid w:val="001D1426"/>
    <w:rsid w:val="001D280C"/>
    <w:rsid w:val="001D2C51"/>
    <w:rsid w:val="001D2C61"/>
    <w:rsid w:val="001D37B4"/>
    <w:rsid w:val="001D382E"/>
    <w:rsid w:val="001D3B52"/>
    <w:rsid w:val="001D3C1A"/>
    <w:rsid w:val="001D4BE5"/>
    <w:rsid w:val="001D4DF5"/>
    <w:rsid w:val="001D503E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F00B1"/>
    <w:rsid w:val="001F0204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D7"/>
    <w:rsid w:val="001F4844"/>
    <w:rsid w:val="001F4C08"/>
    <w:rsid w:val="001F515E"/>
    <w:rsid w:val="001F5699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4125"/>
    <w:rsid w:val="00204496"/>
    <w:rsid w:val="00204927"/>
    <w:rsid w:val="00205272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14D1"/>
    <w:rsid w:val="00211694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E09"/>
    <w:rsid w:val="00214E7B"/>
    <w:rsid w:val="00215747"/>
    <w:rsid w:val="002159D0"/>
    <w:rsid w:val="00215E2D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6357"/>
    <w:rsid w:val="00226863"/>
    <w:rsid w:val="00226B5E"/>
    <w:rsid w:val="00226EC3"/>
    <w:rsid w:val="0022745C"/>
    <w:rsid w:val="002304C7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89F"/>
    <w:rsid w:val="002339B0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F21"/>
    <w:rsid w:val="00241FD5"/>
    <w:rsid w:val="002421DE"/>
    <w:rsid w:val="002422A0"/>
    <w:rsid w:val="002425B4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DFB"/>
    <w:rsid w:val="00247F8D"/>
    <w:rsid w:val="002501A5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41A"/>
    <w:rsid w:val="00252435"/>
    <w:rsid w:val="002525BA"/>
    <w:rsid w:val="00252A18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62B9"/>
    <w:rsid w:val="00286714"/>
    <w:rsid w:val="00286A7E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235B"/>
    <w:rsid w:val="002D261C"/>
    <w:rsid w:val="002D28A3"/>
    <w:rsid w:val="002D2BD9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EB"/>
    <w:rsid w:val="002E2A24"/>
    <w:rsid w:val="002E2BD8"/>
    <w:rsid w:val="002E2EEF"/>
    <w:rsid w:val="002E3025"/>
    <w:rsid w:val="002E3044"/>
    <w:rsid w:val="002E31FE"/>
    <w:rsid w:val="002E37FC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F72"/>
    <w:rsid w:val="002F41C3"/>
    <w:rsid w:val="002F430A"/>
    <w:rsid w:val="002F4697"/>
    <w:rsid w:val="002F4966"/>
    <w:rsid w:val="002F49F5"/>
    <w:rsid w:val="002F4A12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875"/>
    <w:rsid w:val="00300B41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F73"/>
    <w:rsid w:val="00332138"/>
    <w:rsid w:val="00332406"/>
    <w:rsid w:val="0033296B"/>
    <w:rsid w:val="003330CA"/>
    <w:rsid w:val="0033318B"/>
    <w:rsid w:val="00333864"/>
    <w:rsid w:val="00333D74"/>
    <w:rsid w:val="003342E2"/>
    <w:rsid w:val="0033432E"/>
    <w:rsid w:val="00334376"/>
    <w:rsid w:val="0033448D"/>
    <w:rsid w:val="003344DF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C59"/>
    <w:rsid w:val="00342F7F"/>
    <w:rsid w:val="00342FCF"/>
    <w:rsid w:val="00343343"/>
    <w:rsid w:val="003439B5"/>
    <w:rsid w:val="00343D31"/>
    <w:rsid w:val="00343FC1"/>
    <w:rsid w:val="0034468E"/>
    <w:rsid w:val="00344DA9"/>
    <w:rsid w:val="00344E31"/>
    <w:rsid w:val="00345012"/>
    <w:rsid w:val="00345113"/>
    <w:rsid w:val="00345182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675"/>
    <w:rsid w:val="003627F0"/>
    <w:rsid w:val="00362AE1"/>
    <w:rsid w:val="00363689"/>
    <w:rsid w:val="00363828"/>
    <w:rsid w:val="00363F6E"/>
    <w:rsid w:val="003644BE"/>
    <w:rsid w:val="003645AA"/>
    <w:rsid w:val="00364855"/>
    <w:rsid w:val="0036504B"/>
    <w:rsid w:val="003657FA"/>
    <w:rsid w:val="00365972"/>
    <w:rsid w:val="00365CE9"/>
    <w:rsid w:val="00366076"/>
    <w:rsid w:val="00366CA5"/>
    <w:rsid w:val="00366FCC"/>
    <w:rsid w:val="00367488"/>
    <w:rsid w:val="00367EBC"/>
    <w:rsid w:val="00367EFE"/>
    <w:rsid w:val="00370908"/>
    <w:rsid w:val="00370996"/>
    <w:rsid w:val="00370B73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8B5"/>
    <w:rsid w:val="003838D4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D43"/>
    <w:rsid w:val="0039202C"/>
    <w:rsid w:val="00392131"/>
    <w:rsid w:val="00392155"/>
    <w:rsid w:val="00392910"/>
    <w:rsid w:val="003929B8"/>
    <w:rsid w:val="00392D36"/>
    <w:rsid w:val="00393AD7"/>
    <w:rsid w:val="00393F8C"/>
    <w:rsid w:val="003949FA"/>
    <w:rsid w:val="00394B13"/>
    <w:rsid w:val="00395122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3A5"/>
    <w:rsid w:val="003B43FC"/>
    <w:rsid w:val="003B4896"/>
    <w:rsid w:val="003B49D6"/>
    <w:rsid w:val="003B500E"/>
    <w:rsid w:val="003B50FF"/>
    <w:rsid w:val="003B5EFA"/>
    <w:rsid w:val="003B5F64"/>
    <w:rsid w:val="003B6562"/>
    <w:rsid w:val="003B67A6"/>
    <w:rsid w:val="003B6A0A"/>
    <w:rsid w:val="003B6A3F"/>
    <w:rsid w:val="003B6DA1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4099"/>
    <w:rsid w:val="003C4323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935"/>
    <w:rsid w:val="003D7BDE"/>
    <w:rsid w:val="003D7C7B"/>
    <w:rsid w:val="003D7EAF"/>
    <w:rsid w:val="003E07FF"/>
    <w:rsid w:val="003E0828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D17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5A8"/>
    <w:rsid w:val="003F0893"/>
    <w:rsid w:val="003F0CC5"/>
    <w:rsid w:val="003F10AA"/>
    <w:rsid w:val="003F11BD"/>
    <w:rsid w:val="003F16F4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634B"/>
    <w:rsid w:val="00416484"/>
    <w:rsid w:val="004164F0"/>
    <w:rsid w:val="0041690C"/>
    <w:rsid w:val="00416ED6"/>
    <w:rsid w:val="00416EE6"/>
    <w:rsid w:val="0041730A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95C"/>
    <w:rsid w:val="0043196F"/>
    <w:rsid w:val="004319F4"/>
    <w:rsid w:val="00431C35"/>
    <w:rsid w:val="00431FDF"/>
    <w:rsid w:val="0043212C"/>
    <w:rsid w:val="00432320"/>
    <w:rsid w:val="00432555"/>
    <w:rsid w:val="004326DD"/>
    <w:rsid w:val="00432810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4064"/>
    <w:rsid w:val="00464165"/>
    <w:rsid w:val="004641EA"/>
    <w:rsid w:val="0046477C"/>
    <w:rsid w:val="004647E7"/>
    <w:rsid w:val="00464C4D"/>
    <w:rsid w:val="00465200"/>
    <w:rsid w:val="004654F4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1339"/>
    <w:rsid w:val="004714CD"/>
    <w:rsid w:val="00471C6C"/>
    <w:rsid w:val="0047210B"/>
    <w:rsid w:val="00472B14"/>
    <w:rsid w:val="00472B4A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477"/>
    <w:rsid w:val="004818D6"/>
    <w:rsid w:val="00481B58"/>
    <w:rsid w:val="00481C1F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CF0"/>
    <w:rsid w:val="004B7D4B"/>
    <w:rsid w:val="004C0063"/>
    <w:rsid w:val="004C0222"/>
    <w:rsid w:val="004C067D"/>
    <w:rsid w:val="004C0A9A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F13"/>
    <w:rsid w:val="004F4307"/>
    <w:rsid w:val="004F437E"/>
    <w:rsid w:val="004F4ED5"/>
    <w:rsid w:val="004F5623"/>
    <w:rsid w:val="004F56B5"/>
    <w:rsid w:val="004F5771"/>
    <w:rsid w:val="004F595F"/>
    <w:rsid w:val="004F5962"/>
    <w:rsid w:val="004F5DD0"/>
    <w:rsid w:val="004F6127"/>
    <w:rsid w:val="004F65F3"/>
    <w:rsid w:val="004F6C8A"/>
    <w:rsid w:val="004F7475"/>
    <w:rsid w:val="004F756A"/>
    <w:rsid w:val="004F7743"/>
    <w:rsid w:val="004F7D21"/>
    <w:rsid w:val="004F7D2A"/>
    <w:rsid w:val="004F7E7E"/>
    <w:rsid w:val="00500034"/>
    <w:rsid w:val="00500115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77E"/>
    <w:rsid w:val="00515921"/>
    <w:rsid w:val="0051593A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C5"/>
    <w:rsid w:val="005206F4"/>
    <w:rsid w:val="00520951"/>
    <w:rsid w:val="0052099E"/>
    <w:rsid w:val="00520CEE"/>
    <w:rsid w:val="00520E63"/>
    <w:rsid w:val="00521318"/>
    <w:rsid w:val="005213D5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84"/>
    <w:rsid w:val="005238C8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524"/>
    <w:rsid w:val="0052787E"/>
    <w:rsid w:val="005278DC"/>
    <w:rsid w:val="00530052"/>
    <w:rsid w:val="00530A18"/>
    <w:rsid w:val="00530D74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11B"/>
    <w:rsid w:val="00536AA7"/>
    <w:rsid w:val="00536B19"/>
    <w:rsid w:val="00536B37"/>
    <w:rsid w:val="005373EF"/>
    <w:rsid w:val="00537831"/>
    <w:rsid w:val="00540A9C"/>
    <w:rsid w:val="00540BF2"/>
    <w:rsid w:val="00540E87"/>
    <w:rsid w:val="00540F20"/>
    <w:rsid w:val="00540F65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D86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DA4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9E2"/>
    <w:rsid w:val="00575E5C"/>
    <w:rsid w:val="00576159"/>
    <w:rsid w:val="00576360"/>
    <w:rsid w:val="005765B4"/>
    <w:rsid w:val="0057717A"/>
    <w:rsid w:val="00577204"/>
    <w:rsid w:val="005772D7"/>
    <w:rsid w:val="005776DB"/>
    <w:rsid w:val="005777AA"/>
    <w:rsid w:val="00577825"/>
    <w:rsid w:val="00580099"/>
    <w:rsid w:val="005804A1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48D"/>
    <w:rsid w:val="005A6D47"/>
    <w:rsid w:val="005A7024"/>
    <w:rsid w:val="005A749F"/>
    <w:rsid w:val="005A74CB"/>
    <w:rsid w:val="005A76B8"/>
    <w:rsid w:val="005A7A28"/>
    <w:rsid w:val="005A7AEF"/>
    <w:rsid w:val="005A7D07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7D1"/>
    <w:rsid w:val="005C6C58"/>
    <w:rsid w:val="005C6C8D"/>
    <w:rsid w:val="005C6D2D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923"/>
    <w:rsid w:val="005F0E74"/>
    <w:rsid w:val="005F0E95"/>
    <w:rsid w:val="005F12F9"/>
    <w:rsid w:val="005F1361"/>
    <w:rsid w:val="005F1465"/>
    <w:rsid w:val="005F1559"/>
    <w:rsid w:val="005F1974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B81"/>
    <w:rsid w:val="00602BE5"/>
    <w:rsid w:val="00603297"/>
    <w:rsid w:val="00603A58"/>
    <w:rsid w:val="00603B92"/>
    <w:rsid w:val="00603C89"/>
    <w:rsid w:val="00603E67"/>
    <w:rsid w:val="0060430E"/>
    <w:rsid w:val="0060475F"/>
    <w:rsid w:val="00604802"/>
    <w:rsid w:val="00604AF6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1117"/>
    <w:rsid w:val="00621624"/>
    <w:rsid w:val="00621717"/>
    <w:rsid w:val="006217C6"/>
    <w:rsid w:val="0062190E"/>
    <w:rsid w:val="00621F5A"/>
    <w:rsid w:val="00622A52"/>
    <w:rsid w:val="00622B46"/>
    <w:rsid w:val="00622BE2"/>
    <w:rsid w:val="00622C9F"/>
    <w:rsid w:val="0062305A"/>
    <w:rsid w:val="00623436"/>
    <w:rsid w:val="00623A79"/>
    <w:rsid w:val="00623E79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AE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41F"/>
    <w:rsid w:val="0067047D"/>
    <w:rsid w:val="0067119A"/>
    <w:rsid w:val="0067125D"/>
    <w:rsid w:val="006712D0"/>
    <w:rsid w:val="00671462"/>
    <w:rsid w:val="00671560"/>
    <w:rsid w:val="00671A1F"/>
    <w:rsid w:val="00671E52"/>
    <w:rsid w:val="00671E62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7F1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470"/>
    <w:rsid w:val="00686081"/>
    <w:rsid w:val="00686325"/>
    <w:rsid w:val="006868A3"/>
    <w:rsid w:val="00686EB4"/>
    <w:rsid w:val="006873D4"/>
    <w:rsid w:val="00687767"/>
    <w:rsid w:val="006878F3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21A"/>
    <w:rsid w:val="006C7682"/>
    <w:rsid w:val="006C77A0"/>
    <w:rsid w:val="006C7A40"/>
    <w:rsid w:val="006C7E55"/>
    <w:rsid w:val="006D02E9"/>
    <w:rsid w:val="006D0A5D"/>
    <w:rsid w:val="006D0A89"/>
    <w:rsid w:val="006D0B1A"/>
    <w:rsid w:val="006D0BA7"/>
    <w:rsid w:val="006D0F86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D0"/>
    <w:rsid w:val="006F14C1"/>
    <w:rsid w:val="006F168C"/>
    <w:rsid w:val="006F16A9"/>
    <w:rsid w:val="006F1960"/>
    <w:rsid w:val="006F1EC8"/>
    <w:rsid w:val="006F20F7"/>
    <w:rsid w:val="006F241F"/>
    <w:rsid w:val="006F296F"/>
    <w:rsid w:val="006F3232"/>
    <w:rsid w:val="006F3340"/>
    <w:rsid w:val="006F33C1"/>
    <w:rsid w:val="006F3531"/>
    <w:rsid w:val="006F3585"/>
    <w:rsid w:val="006F3741"/>
    <w:rsid w:val="006F3FF0"/>
    <w:rsid w:val="006F40FB"/>
    <w:rsid w:val="006F41AE"/>
    <w:rsid w:val="006F42E2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70DD"/>
    <w:rsid w:val="006F7DA0"/>
    <w:rsid w:val="007003BF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313"/>
    <w:rsid w:val="00705799"/>
    <w:rsid w:val="00705A4C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4A4"/>
    <w:rsid w:val="007115DA"/>
    <w:rsid w:val="0071163B"/>
    <w:rsid w:val="00711FD7"/>
    <w:rsid w:val="00712382"/>
    <w:rsid w:val="0071307F"/>
    <w:rsid w:val="0071316F"/>
    <w:rsid w:val="00713ACD"/>
    <w:rsid w:val="00713E01"/>
    <w:rsid w:val="00713E19"/>
    <w:rsid w:val="0071412F"/>
    <w:rsid w:val="007146C2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2AA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989"/>
    <w:rsid w:val="007216F1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587"/>
    <w:rsid w:val="00735666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B0"/>
    <w:rsid w:val="007409AB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C73"/>
    <w:rsid w:val="00744DCF"/>
    <w:rsid w:val="00744ECF"/>
    <w:rsid w:val="007453A1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517F"/>
    <w:rsid w:val="00765834"/>
    <w:rsid w:val="00766221"/>
    <w:rsid w:val="0076642F"/>
    <w:rsid w:val="00766975"/>
    <w:rsid w:val="00766CCD"/>
    <w:rsid w:val="00767BC1"/>
    <w:rsid w:val="00767DC0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B60"/>
    <w:rsid w:val="00791D40"/>
    <w:rsid w:val="0079236D"/>
    <w:rsid w:val="007929F3"/>
    <w:rsid w:val="00793065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A02A2"/>
    <w:rsid w:val="007A0372"/>
    <w:rsid w:val="007A03EA"/>
    <w:rsid w:val="007A087F"/>
    <w:rsid w:val="007A09C8"/>
    <w:rsid w:val="007A0DD2"/>
    <w:rsid w:val="007A0E57"/>
    <w:rsid w:val="007A12A2"/>
    <w:rsid w:val="007A1FF7"/>
    <w:rsid w:val="007A2315"/>
    <w:rsid w:val="007A23C6"/>
    <w:rsid w:val="007A2E7B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F0"/>
    <w:rsid w:val="007A6856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509D"/>
    <w:rsid w:val="007B53D8"/>
    <w:rsid w:val="007B59C7"/>
    <w:rsid w:val="007B5BBF"/>
    <w:rsid w:val="007B5E13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924"/>
    <w:rsid w:val="007C4B42"/>
    <w:rsid w:val="007C50FF"/>
    <w:rsid w:val="007C51C5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329"/>
    <w:rsid w:val="007E435C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DD2"/>
    <w:rsid w:val="00800122"/>
    <w:rsid w:val="00800311"/>
    <w:rsid w:val="00800B66"/>
    <w:rsid w:val="00800C41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EE"/>
    <w:rsid w:val="00822AD3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DE4"/>
    <w:rsid w:val="00842332"/>
    <w:rsid w:val="00842448"/>
    <w:rsid w:val="00842898"/>
    <w:rsid w:val="00842B63"/>
    <w:rsid w:val="00842FF6"/>
    <w:rsid w:val="0084342E"/>
    <w:rsid w:val="00843616"/>
    <w:rsid w:val="0084380C"/>
    <w:rsid w:val="008438C5"/>
    <w:rsid w:val="00843DE9"/>
    <w:rsid w:val="00844059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7FD"/>
    <w:rsid w:val="00846DE4"/>
    <w:rsid w:val="008478B0"/>
    <w:rsid w:val="00847ADB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70F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D40"/>
    <w:rsid w:val="00871236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BD8"/>
    <w:rsid w:val="008A0FFC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E8D"/>
    <w:rsid w:val="008B70B2"/>
    <w:rsid w:val="008B70DC"/>
    <w:rsid w:val="008B7402"/>
    <w:rsid w:val="008B786A"/>
    <w:rsid w:val="008B7BC1"/>
    <w:rsid w:val="008C056F"/>
    <w:rsid w:val="008C0920"/>
    <w:rsid w:val="008C0ADC"/>
    <w:rsid w:val="008C0D66"/>
    <w:rsid w:val="008C0DDF"/>
    <w:rsid w:val="008C1419"/>
    <w:rsid w:val="008C167D"/>
    <w:rsid w:val="008C17E7"/>
    <w:rsid w:val="008C1968"/>
    <w:rsid w:val="008C21E2"/>
    <w:rsid w:val="008C250B"/>
    <w:rsid w:val="008C26B9"/>
    <w:rsid w:val="008C2FBE"/>
    <w:rsid w:val="008C320D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77C"/>
    <w:rsid w:val="008E7BE0"/>
    <w:rsid w:val="008E7CE0"/>
    <w:rsid w:val="008E7D8C"/>
    <w:rsid w:val="008E7FAB"/>
    <w:rsid w:val="008F0085"/>
    <w:rsid w:val="008F0218"/>
    <w:rsid w:val="008F0967"/>
    <w:rsid w:val="008F0CF0"/>
    <w:rsid w:val="008F1035"/>
    <w:rsid w:val="008F1CC4"/>
    <w:rsid w:val="008F2215"/>
    <w:rsid w:val="008F223F"/>
    <w:rsid w:val="008F22DE"/>
    <w:rsid w:val="008F34E2"/>
    <w:rsid w:val="008F3923"/>
    <w:rsid w:val="008F3E36"/>
    <w:rsid w:val="008F45F3"/>
    <w:rsid w:val="008F46F0"/>
    <w:rsid w:val="008F4B89"/>
    <w:rsid w:val="008F4BF8"/>
    <w:rsid w:val="008F4F8E"/>
    <w:rsid w:val="008F4FFB"/>
    <w:rsid w:val="008F56FB"/>
    <w:rsid w:val="008F5BC1"/>
    <w:rsid w:val="008F5EA8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726"/>
    <w:rsid w:val="00904AAC"/>
    <w:rsid w:val="009052B8"/>
    <w:rsid w:val="0090642C"/>
    <w:rsid w:val="0090651F"/>
    <w:rsid w:val="00906682"/>
    <w:rsid w:val="00906757"/>
    <w:rsid w:val="00906BEA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707F"/>
    <w:rsid w:val="00917702"/>
    <w:rsid w:val="00917DBC"/>
    <w:rsid w:val="00920370"/>
    <w:rsid w:val="00920725"/>
    <w:rsid w:val="00920B06"/>
    <w:rsid w:val="00920DD1"/>
    <w:rsid w:val="0092118A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317A"/>
    <w:rsid w:val="0092376A"/>
    <w:rsid w:val="00923872"/>
    <w:rsid w:val="009247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A6A"/>
    <w:rsid w:val="00931C35"/>
    <w:rsid w:val="00931E73"/>
    <w:rsid w:val="0093202C"/>
    <w:rsid w:val="0093210D"/>
    <w:rsid w:val="00932721"/>
    <w:rsid w:val="00932BC2"/>
    <w:rsid w:val="00932BDF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B1B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A03"/>
    <w:rsid w:val="00937A08"/>
    <w:rsid w:val="00937CA0"/>
    <w:rsid w:val="00937CDD"/>
    <w:rsid w:val="00937D3D"/>
    <w:rsid w:val="00937FAB"/>
    <w:rsid w:val="00937FD4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5C"/>
    <w:rsid w:val="00941663"/>
    <w:rsid w:val="0094239E"/>
    <w:rsid w:val="00942F10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610"/>
    <w:rsid w:val="0097369C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84B"/>
    <w:rsid w:val="00991DA6"/>
    <w:rsid w:val="00991E3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FD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3B7"/>
    <w:rsid w:val="009A6449"/>
    <w:rsid w:val="009A6464"/>
    <w:rsid w:val="009A7071"/>
    <w:rsid w:val="009A757E"/>
    <w:rsid w:val="009A765D"/>
    <w:rsid w:val="009A79ED"/>
    <w:rsid w:val="009A7B1D"/>
    <w:rsid w:val="009A7DD5"/>
    <w:rsid w:val="009A7FBC"/>
    <w:rsid w:val="009B058D"/>
    <w:rsid w:val="009B0621"/>
    <w:rsid w:val="009B073C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EA"/>
    <w:rsid w:val="009B4508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60A"/>
    <w:rsid w:val="009D5697"/>
    <w:rsid w:val="009D6400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3048"/>
    <w:rsid w:val="009E35CD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ABC"/>
    <w:rsid w:val="00A04C63"/>
    <w:rsid w:val="00A04D00"/>
    <w:rsid w:val="00A054DC"/>
    <w:rsid w:val="00A05611"/>
    <w:rsid w:val="00A05705"/>
    <w:rsid w:val="00A05C82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BCC"/>
    <w:rsid w:val="00A10D72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C94"/>
    <w:rsid w:val="00A26D95"/>
    <w:rsid w:val="00A26FE7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D16"/>
    <w:rsid w:val="00A3604C"/>
    <w:rsid w:val="00A364A4"/>
    <w:rsid w:val="00A3673C"/>
    <w:rsid w:val="00A36864"/>
    <w:rsid w:val="00A36882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FB1"/>
    <w:rsid w:val="00A43021"/>
    <w:rsid w:val="00A43645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EEF"/>
    <w:rsid w:val="00A507D4"/>
    <w:rsid w:val="00A51699"/>
    <w:rsid w:val="00A51748"/>
    <w:rsid w:val="00A521F6"/>
    <w:rsid w:val="00A522F7"/>
    <w:rsid w:val="00A52665"/>
    <w:rsid w:val="00A52779"/>
    <w:rsid w:val="00A52873"/>
    <w:rsid w:val="00A52B34"/>
    <w:rsid w:val="00A52C70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E6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6F6"/>
    <w:rsid w:val="00A608D0"/>
    <w:rsid w:val="00A60A1A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739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3DAD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D93"/>
    <w:rsid w:val="00AB2F20"/>
    <w:rsid w:val="00AB32D6"/>
    <w:rsid w:val="00AB3CB5"/>
    <w:rsid w:val="00AB446B"/>
    <w:rsid w:val="00AB47C4"/>
    <w:rsid w:val="00AB488C"/>
    <w:rsid w:val="00AB48C9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26"/>
    <w:rsid w:val="00AD1152"/>
    <w:rsid w:val="00AD1812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6138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607"/>
    <w:rsid w:val="00AF6770"/>
    <w:rsid w:val="00AF678A"/>
    <w:rsid w:val="00AF6F11"/>
    <w:rsid w:val="00AF6FD9"/>
    <w:rsid w:val="00AF78C3"/>
    <w:rsid w:val="00AF7C3B"/>
    <w:rsid w:val="00AF7CF3"/>
    <w:rsid w:val="00B00018"/>
    <w:rsid w:val="00B0020F"/>
    <w:rsid w:val="00B0029F"/>
    <w:rsid w:val="00B0049A"/>
    <w:rsid w:val="00B004E5"/>
    <w:rsid w:val="00B005A0"/>
    <w:rsid w:val="00B00CFE"/>
    <w:rsid w:val="00B00D03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C6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40FD"/>
    <w:rsid w:val="00B34D1F"/>
    <w:rsid w:val="00B34D97"/>
    <w:rsid w:val="00B34F0A"/>
    <w:rsid w:val="00B35047"/>
    <w:rsid w:val="00B359F1"/>
    <w:rsid w:val="00B35C7C"/>
    <w:rsid w:val="00B3602E"/>
    <w:rsid w:val="00B36A8D"/>
    <w:rsid w:val="00B36B8C"/>
    <w:rsid w:val="00B37066"/>
    <w:rsid w:val="00B371F0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C93"/>
    <w:rsid w:val="00B42C9B"/>
    <w:rsid w:val="00B4348B"/>
    <w:rsid w:val="00B4486E"/>
    <w:rsid w:val="00B44C43"/>
    <w:rsid w:val="00B450F5"/>
    <w:rsid w:val="00B460B4"/>
    <w:rsid w:val="00B469D9"/>
    <w:rsid w:val="00B46BE2"/>
    <w:rsid w:val="00B475C6"/>
    <w:rsid w:val="00B4773A"/>
    <w:rsid w:val="00B50702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D7A"/>
    <w:rsid w:val="00B53199"/>
    <w:rsid w:val="00B532F7"/>
    <w:rsid w:val="00B538A9"/>
    <w:rsid w:val="00B5455F"/>
    <w:rsid w:val="00B5456F"/>
    <w:rsid w:val="00B54AF5"/>
    <w:rsid w:val="00B54CC0"/>
    <w:rsid w:val="00B54D38"/>
    <w:rsid w:val="00B55002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5BB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5FF"/>
    <w:rsid w:val="00BC6870"/>
    <w:rsid w:val="00BC6A79"/>
    <w:rsid w:val="00BC6E89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1E4B"/>
    <w:rsid w:val="00C02100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F91"/>
    <w:rsid w:val="00C201A7"/>
    <w:rsid w:val="00C201C1"/>
    <w:rsid w:val="00C20A1B"/>
    <w:rsid w:val="00C20A67"/>
    <w:rsid w:val="00C20CBC"/>
    <w:rsid w:val="00C20CE1"/>
    <w:rsid w:val="00C2150F"/>
    <w:rsid w:val="00C21615"/>
    <w:rsid w:val="00C2188B"/>
    <w:rsid w:val="00C21F19"/>
    <w:rsid w:val="00C21FAF"/>
    <w:rsid w:val="00C22012"/>
    <w:rsid w:val="00C222D2"/>
    <w:rsid w:val="00C224FD"/>
    <w:rsid w:val="00C225B0"/>
    <w:rsid w:val="00C22858"/>
    <w:rsid w:val="00C22CD8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AA1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AC"/>
    <w:rsid w:val="00C52824"/>
    <w:rsid w:val="00C529F0"/>
    <w:rsid w:val="00C52A11"/>
    <w:rsid w:val="00C52A25"/>
    <w:rsid w:val="00C52A63"/>
    <w:rsid w:val="00C52BD6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E7"/>
    <w:rsid w:val="00C54D55"/>
    <w:rsid w:val="00C54EA2"/>
    <w:rsid w:val="00C55677"/>
    <w:rsid w:val="00C55890"/>
    <w:rsid w:val="00C55E9C"/>
    <w:rsid w:val="00C5635D"/>
    <w:rsid w:val="00C57D2A"/>
    <w:rsid w:val="00C607A1"/>
    <w:rsid w:val="00C60922"/>
    <w:rsid w:val="00C60A68"/>
    <w:rsid w:val="00C61183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E48"/>
    <w:rsid w:val="00C640DA"/>
    <w:rsid w:val="00C6492D"/>
    <w:rsid w:val="00C6499A"/>
    <w:rsid w:val="00C64B81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D39"/>
    <w:rsid w:val="00C76DB1"/>
    <w:rsid w:val="00C77284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1D7"/>
    <w:rsid w:val="00C86550"/>
    <w:rsid w:val="00C86923"/>
    <w:rsid w:val="00C86B5E"/>
    <w:rsid w:val="00C86E49"/>
    <w:rsid w:val="00C877C2"/>
    <w:rsid w:val="00C8787D"/>
    <w:rsid w:val="00C902D5"/>
    <w:rsid w:val="00C9042B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EBA"/>
    <w:rsid w:val="00CA1F6F"/>
    <w:rsid w:val="00CA2246"/>
    <w:rsid w:val="00CA27B9"/>
    <w:rsid w:val="00CA284C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575"/>
    <w:rsid w:val="00CB1BE6"/>
    <w:rsid w:val="00CB278D"/>
    <w:rsid w:val="00CB2C76"/>
    <w:rsid w:val="00CB38C8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D7C"/>
    <w:rsid w:val="00CC2090"/>
    <w:rsid w:val="00CC250E"/>
    <w:rsid w:val="00CC2620"/>
    <w:rsid w:val="00CC2695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7B9"/>
    <w:rsid w:val="00CC7A8D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2DE"/>
    <w:rsid w:val="00D125C6"/>
    <w:rsid w:val="00D12663"/>
    <w:rsid w:val="00D12B3E"/>
    <w:rsid w:val="00D13913"/>
    <w:rsid w:val="00D13C01"/>
    <w:rsid w:val="00D13D38"/>
    <w:rsid w:val="00D144D1"/>
    <w:rsid w:val="00D146E2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36B9"/>
    <w:rsid w:val="00D73B53"/>
    <w:rsid w:val="00D73E2E"/>
    <w:rsid w:val="00D740F2"/>
    <w:rsid w:val="00D74702"/>
    <w:rsid w:val="00D74753"/>
    <w:rsid w:val="00D74807"/>
    <w:rsid w:val="00D748B6"/>
    <w:rsid w:val="00D74FBC"/>
    <w:rsid w:val="00D752D3"/>
    <w:rsid w:val="00D753BF"/>
    <w:rsid w:val="00D75628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5E3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3325"/>
    <w:rsid w:val="00D83395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1124"/>
    <w:rsid w:val="00DB118A"/>
    <w:rsid w:val="00DB11C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80"/>
    <w:rsid w:val="00DC097F"/>
    <w:rsid w:val="00DC0B8D"/>
    <w:rsid w:val="00DC0E77"/>
    <w:rsid w:val="00DC11F6"/>
    <w:rsid w:val="00DC19DA"/>
    <w:rsid w:val="00DC1AC5"/>
    <w:rsid w:val="00DC1B8F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31F"/>
    <w:rsid w:val="00DD34F1"/>
    <w:rsid w:val="00DD36ED"/>
    <w:rsid w:val="00DD377A"/>
    <w:rsid w:val="00DD3903"/>
    <w:rsid w:val="00DD3DE2"/>
    <w:rsid w:val="00DD3EA3"/>
    <w:rsid w:val="00DD43E4"/>
    <w:rsid w:val="00DD4A89"/>
    <w:rsid w:val="00DD4D68"/>
    <w:rsid w:val="00DD4ED7"/>
    <w:rsid w:val="00DD50F0"/>
    <w:rsid w:val="00DD5151"/>
    <w:rsid w:val="00DD52EA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94A"/>
    <w:rsid w:val="00DE2DBF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5249"/>
    <w:rsid w:val="00DE5532"/>
    <w:rsid w:val="00DE57E6"/>
    <w:rsid w:val="00DE58B2"/>
    <w:rsid w:val="00DE58C4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C7"/>
    <w:rsid w:val="00E03B2D"/>
    <w:rsid w:val="00E03BE9"/>
    <w:rsid w:val="00E03C0B"/>
    <w:rsid w:val="00E04245"/>
    <w:rsid w:val="00E042CD"/>
    <w:rsid w:val="00E043D4"/>
    <w:rsid w:val="00E046F5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641"/>
    <w:rsid w:val="00E436EE"/>
    <w:rsid w:val="00E44030"/>
    <w:rsid w:val="00E44149"/>
    <w:rsid w:val="00E44183"/>
    <w:rsid w:val="00E44559"/>
    <w:rsid w:val="00E44834"/>
    <w:rsid w:val="00E44C98"/>
    <w:rsid w:val="00E44D1C"/>
    <w:rsid w:val="00E44D37"/>
    <w:rsid w:val="00E44E5A"/>
    <w:rsid w:val="00E4586F"/>
    <w:rsid w:val="00E45A9B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26"/>
    <w:rsid w:val="00E57D35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5A"/>
    <w:rsid w:val="00E72827"/>
    <w:rsid w:val="00E72FF3"/>
    <w:rsid w:val="00E730E8"/>
    <w:rsid w:val="00E731E8"/>
    <w:rsid w:val="00E73788"/>
    <w:rsid w:val="00E73A6D"/>
    <w:rsid w:val="00E7471A"/>
    <w:rsid w:val="00E74C9A"/>
    <w:rsid w:val="00E754F3"/>
    <w:rsid w:val="00E759E6"/>
    <w:rsid w:val="00E75C77"/>
    <w:rsid w:val="00E76218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2CD"/>
    <w:rsid w:val="00E802EE"/>
    <w:rsid w:val="00E804E8"/>
    <w:rsid w:val="00E809E1"/>
    <w:rsid w:val="00E80E45"/>
    <w:rsid w:val="00E80FD8"/>
    <w:rsid w:val="00E81305"/>
    <w:rsid w:val="00E814EE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591"/>
    <w:rsid w:val="00E93725"/>
    <w:rsid w:val="00E93806"/>
    <w:rsid w:val="00E93C6D"/>
    <w:rsid w:val="00E93F27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20DB"/>
    <w:rsid w:val="00EB22C7"/>
    <w:rsid w:val="00EB2B70"/>
    <w:rsid w:val="00EB2C23"/>
    <w:rsid w:val="00EB2E39"/>
    <w:rsid w:val="00EB2F4C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506"/>
    <w:rsid w:val="00EC28D3"/>
    <w:rsid w:val="00EC28D5"/>
    <w:rsid w:val="00EC2A4B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70C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C92"/>
    <w:rsid w:val="00ED1D2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B1A"/>
    <w:rsid w:val="00EF7F41"/>
    <w:rsid w:val="00EF7FB0"/>
    <w:rsid w:val="00F008F6"/>
    <w:rsid w:val="00F00A1A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99F"/>
    <w:rsid w:val="00F059B5"/>
    <w:rsid w:val="00F06611"/>
    <w:rsid w:val="00F06867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97D"/>
    <w:rsid w:val="00F17EDB"/>
    <w:rsid w:val="00F20198"/>
    <w:rsid w:val="00F20B06"/>
    <w:rsid w:val="00F20B8D"/>
    <w:rsid w:val="00F21763"/>
    <w:rsid w:val="00F217DA"/>
    <w:rsid w:val="00F21D89"/>
    <w:rsid w:val="00F21FB8"/>
    <w:rsid w:val="00F2281F"/>
    <w:rsid w:val="00F228FF"/>
    <w:rsid w:val="00F2295E"/>
    <w:rsid w:val="00F23294"/>
    <w:rsid w:val="00F232F0"/>
    <w:rsid w:val="00F23406"/>
    <w:rsid w:val="00F23986"/>
    <w:rsid w:val="00F23A52"/>
    <w:rsid w:val="00F23BBE"/>
    <w:rsid w:val="00F23CD4"/>
    <w:rsid w:val="00F23FF9"/>
    <w:rsid w:val="00F2447D"/>
    <w:rsid w:val="00F247F8"/>
    <w:rsid w:val="00F24836"/>
    <w:rsid w:val="00F24A7A"/>
    <w:rsid w:val="00F255CF"/>
    <w:rsid w:val="00F2590A"/>
    <w:rsid w:val="00F25EE8"/>
    <w:rsid w:val="00F26495"/>
    <w:rsid w:val="00F26BE2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6DC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760B"/>
    <w:rsid w:val="00F47652"/>
    <w:rsid w:val="00F4788A"/>
    <w:rsid w:val="00F4795D"/>
    <w:rsid w:val="00F4796E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67FD"/>
    <w:rsid w:val="00F96AEF"/>
    <w:rsid w:val="00F96C98"/>
    <w:rsid w:val="00F96EE9"/>
    <w:rsid w:val="00F97325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89"/>
    <w:rsid w:val="00FB482D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40B4"/>
    <w:rsid w:val="00FC4326"/>
    <w:rsid w:val="00FC485A"/>
    <w:rsid w:val="00FC4A8F"/>
    <w:rsid w:val="00FC4B2F"/>
    <w:rsid w:val="00FC4BA9"/>
    <w:rsid w:val="00FC4C35"/>
    <w:rsid w:val="00FC4EC0"/>
    <w:rsid w:val="00FC5867"/>
    <w:rsid w:val="00FC5A6A"/>
    <w:rsid w:val="00FC5BF4"/>
    <w:rsid w:val="00FC5F8D"/>
    <w:rsid w:val="00FC6163"/>
    <w:rsid w:val="00FC62FB"/>
    <w:rsid w:val="00FC6613"/>
    <w:rsid w:val="00FC6954"/>
    <w:rsid w:val="00FC6A39"/>
    <w:rsid w:val="00FC6D7E"/>
    <w:rsid w:val="00FC72EC"/>
    <w:rsid w:val="00FC79F0"/>
    <w:rsid w:val="00FC7CAB"/>
    <w:rsid w:val="00FC7EE7"/>
    <w:rsid w:val="00FD06FE"/>
    <w:rsid w:val="00FD080D"/>
    <w:rsid w:val="00FD0843"/>
    <w:rsid w:val="00FD0A77"/>
    <w:rsid w:val="00FD123A"/>
    <w:rsid w:val="00FD13AE"/>
    <w:rsid w:val="00FD179D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3C7"/>
    <w:rsid w:val="00FE07B1"/>
    <w:rsid w:val="00FE0A63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73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5C0E0-0E83-4272-8F2C-4CA81EBC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29</Pages>
  <Words>4518</Words>
  <Characters>25753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30211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Wimonrat Janmai (TK)</cp:lastModifiedBy>
  <cp:revision>2</cp:revision>
  <cp:lastPrinted>2024-11-07T05:08:00Z</cp:lastPrinted>
  <dcterms:created xsi:type="dcterms:W3CDTF">2024-11-12T09:58:00Z</dcterms:created>
  <dcterms:modified xsi:type="dcterms:W3CDTF">2024-11-12T09:58:00Z</dcterms:modified>
</cp:coreProperties>
</file>