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C762D" w14:textId="77777777" w:rsidR="00BF2E4D" w:rsidRPr="00C74D97" w:rsidRDefault="00BF2E4D" w:rsidP="00BF2E4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bookmarkStart w:id="0" w:name="_GoBack"/>
      <w:bookmarkEnd w:id="0"/>
      <w:r w:rsidRPr="00C74D97">
        <w:rPr>
          <w:rFonts w:cs="Times New Roman"/>
          <w:b/>
          <w:bCs/>
          <w:caps/>
          <w:sz w:val="22"/>
          <w:szCs w:val="22"/>
        </w:rPr>
        <w:t xml:space="preserve">BASIS </w:t>
      </w:r>
      <w:r w:rsidR="00BF7FC5" w:rsidRPr="00C74D97">
        <w:rPr>
          <w:rFonts w:cs="Times New Roman"/>
          <w:b/>
          <w:bCs/>
          <w:caps/>
          <w:sz w:val="22"/>
          <w:szCs w:val="22"/>
        </w:rPr>
        <w:t xml:space="preserve">FOR PREPARATION </w:t>
      </w:r>
      <w:r w:rsidRPr="00C74D97">
        <w:rPr>
          <w:rFonts w:cs="Times New Roman"/>
          <w:b/>
          <w:bCs/>
          <w:caps/>
          <w:sz w:val="22"/>
          <w:szCs w:val="22"/>
        </w:rPr>
        <w:t xml:space="preserve">OF </w:t>
      </w:r>
      <w:r w:rsidR="00BF7FC5" w:rsidRPr="00C74D97">
        <w:rPr>
          <w:rFonts w:cs="Times New Roman"/>
          <w:b/>
          <w:bCs/>
          <w:caps/>
          <w:sz w:val="22"/>
          <w:szCs w:val="22"/>
        </w:rPr>
        <w:t xml:space="preserve">INTERIM </w:t>
      </w:r>
      <w:r w:rsidRPr="00C74D97">
        <w:rPr>
          <w:rFonts w:cs="Times New Roman"/>
          <w:b/>
          <w:bCs/>
          <w:caps/>
          <w:sz w:val="22"/>
          <w:szCs w:val="22"/>
        </w:rPr>
        <w:t xml:space="preserve">FINANCIAL </w:t>
      </w:r>
      <w:r w:rsidR="00BF7FC5" w:rsidRPr="00C74D97">
        <w:rPr>
          <w:rFonts w:cs="Times New Roman"/>
          <w:b/>
          <w:bCs/>
          <w:caps/>
          <w:sz w:val="22"/>
          <w:szCs w:val="22"/>
        </w:rPr>
        <w:t>INFORMATION</w:t>
      </w:r>
      <w:r w:rsidRPr="00C74D97">
        <w:rPr>
          <w:rFonts w:cs="Times New Roman"/>
          <w:b/>
          <w:bCs/>
          <w:caps/>
          <w:sz w:val="22"/>
          <w:szCs w:val="22"/>
        </w:rPr>
        <w:t xml:space="preserve"> </w:t>
      </w:r>
    </w:p>
    <w:p w14:paraId="4CEE88B2" w14:textId="77777777" w:rsidR="00BF2E4D" w:rsidRPr="00C74D97" w:rsidRDefault="00BF2E4D" w:rsidP="00F52413">
      <w:pPr>
        <w:pStyle w:val="BodyText"/>
        <w:tabs>
          <w:tab w:val="clear" w:pos="454"/>
          <w:tab w:val="clear" w:pos="680"/>
          <w:tab w:val="left" w:pos="0"/>
        </w:tabs>
        <w:spacing w:after="0"/>
        <w:jc w:val="thaiDistribute"/>
        <w:rPr>
          <w:rFonts w:cs="Cordia New"/>
          <w:sz w:val="22"/>
          <w:szCs w:val="22"/>
        </w:rPr>
      </w:pPr>
    </w:p>
    <w:p w14:paraId="75FEE12A" w14:textId="77777777" w:rsidR="00BF7FC5" w:rsidRPr="00C74D97"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C74D97">
        <w:rPr>
          <w:rFonts w:cs="Times New Roman"/>
          <w:sz w:val="22"/>
          <w:szCs w:val="22"/>
        </w:rPr>
        <w:t>The interim financial information is prepared on a condensed basis in accordance with Thai Accounting Standard No. 34 “Interim Financial Reporting” including related interpretations and guidelines promulgated by the Federation of Accounting Professions, and applicable rules and regulations of the Securities and Exchange Commission.</w:t>
      </w:r>
    </w:p>
    <w:p w14:paraId="4E10F38E" w14:textId="77777777" w:rsidR="00BF7FC5" w:rsidRPr="00C74D97"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7B5C6C9E" w14:textId="77777777" w:rsidR="00BF7FC5" w:rsidRPr="00C74D97"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C74D97">
        <w:rPr>
          <w:rFonts w:cs="Times New Roman"/>
          <w:sz w:val="22"/>
          <w:szCs w:val="22"/>
        </w:rPr>
        <w:t xml:space="preserve">The interim financial information is prepared as updated information to the financial statements for the year ended December 31, </w:t>
      </w:r>
      <w:r w:rsidR="007936F7" w:rsidRPr="00C74D97">
        <w:rPr>
          <w:rFonts w:cs="Times New Roman"/>
          <w:sz w:val="22"/>
          <w:szCs w:val="22"/>
        </w:rPr>
        <w:t>2023</w:t>
      </w:r>
      <w:r w:rsidRPr="00C74D9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7936F7" w:rsidRPr="00C74D97">
        <w:rPr>
          <w:rFonts w:cs="Times New Roman"/>
          <w:sz w:val="22"/>
          <w:szCs w:val="22"/>
        </w:rPr>
        <w:t>2023</w:t>
      </w:r>
      <w:r w:rsidRPr="00C74D97">
        <w:rPr>
          <w:rFonts w:cs="Times New Roman"/>
          <w:sz w:val="22"/>
          <w:szCs w:val="22"/>
        </w:rPr>
        <w:t>.</w:t>
      </w:r>
    </w:p>
    <w:p w14:paraId="23BFE808" w14:textId="77777777" w:rsidR="00BF7FC5" w:rsidRPr="00C74D97" w:rsidRDefault="00BF7FC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14352D7C" w14:textId="77777777" w:rsidR="00894DFA" w:rsidRPr="00C74D97" w:rsidRDefault="00894DFA"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thaiDistribute"/>
        <w:rPr>
          <w:rFonts w:cs="Cordia New"/>
          <w:sz w:val="22"/>
          <w:szCs w:val="22"/>
        </w:rPr>
      </w:pPr>
      <w:r w:rsidRPr="00C74D97">
        <w:rPr>
          <w:rFonts w:cs="Times New Roman"/>
          <w:sz w:val="22"/>
          <w:szCs w:val="22"/>
        </w:rPr>
        <w:t xml:space="preserve">TFAC revised several TAS, TFRS and accounting guidance which become effective for the accounting period starting on or after January 1, 2024 and issued the new TFRS 17 “Insurance Contracts” to supersede TFRS 4 that will become effective for the accounting period starting on or after January 1, 2025. The aforesaid revised or new TAS, TFRS and accounting guidance did not have material effect to the financial statements of the </w:t>
      </w:r>
      <w:r w:rsidRPr="00C74D97">
        <w:rPr>
          <w:sz w:val="22"/>
          <w:szCs w:val="28"/>
        </w:rPr>
        <w:t>Group</w:t>
      </w:r>
      <w:r w:rsidRPr="00C74D97">
        <w:rPr>
          <w:rFonts w:cs="Times New Roman"/>
          <w:sz w:val="22"/>
          <w:szCs w:val="22"/>
        </w:rPr>
        <w:t>.</w:t>
      </w:r>
    </w:p>
    <w:p w14:paraId="571EB8D3" w14:textId="77777777" w:rsidR="00620625" w:rsidRPr="00C74D97" w:rsidRDefault="00620625"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50A55B21" w14:textId="77777777" w:rsidR="00485620" w:rsidRPr="00C74D97" w:rsidRDefault="00485620" w:rsidP="00F52413">
      <w:pPr>
        <w:pStyle w:val="BodyText2"/>
        <w:spacing w:line="240" w:lineRule="atLeast"/>
        <w:ind w:right="-23"/>
        <w:jc w:val="thaiDistribute"/>
        <w:rPr>
          <w:rFonts w:cs="Times New Roman"/>
          <w:sz w:val="22"/>
          <w:szCs w:val="22"/>
          <w:lang w:val="en-US" w:eastAsia="en-US"/>
        </w:rPr>
      </w:pPr>
      <w:r w:rsidRPr="00C74D97">
        <w:rPr>
          <w:rFonts w:cs="Times New Roman"/>
          <w:sz w:val="22"/>
          <w:szCs w:val="22"/>
          <w:lang w:val="en-US" w:eastAsia="en-US"/>
        </w:rPr>
        <w:t xml:space="preserve">For the convenience of the reader, an English translation of interim financial information has been prepared from the statutory Thai language financial information which is issued for domestic reporting purposes. </w:t>
      </w:r>
    </w:p>
    <w:p w14:paraId="72A5F114" w14:textId="77777777" w:rsidR="00BF2E4D" w:rsidRPr="00C1604E" w:rsidRDefault="00BF2E4D" w:rsidP="00F52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highlight w:val="yellow"/>
        </w:rPr>
      </w:pPr>
    </w:p>
    <w:p w14:paraId="631E8247" w14:textId="5E72AA2E" w:rsidR="00BF2E4D" w:rsidRPr="00C74D97" w:rsidRDefault="00BF2E4D" w:rsidP="00F52413">
      <w:pPr>
        <w:tabs>
          <w:tab w:val="left" w:pos="540"/>
        </w:tabs>
        <w:jc w:val="thaiDistribute"/>
        <w:rPr>
          <w:rFonts w:cs="Times New Roman"/>
          <w:sz w:val="22"/>
          <w:szCs w:val="22"/>
        </w:rPr>
      </w:pPr>
      <w:r w:rsidRPr="00C74D97">
        <w:rPr>
          <w:rFonts w:cs="Times New Roman"/>
          <w:sz w:val="22"/>
          <w:szCs w:val="22"/>
        </w:rPr>
        <w:t xml:space="preserve">The consolidated financial statements </w:t>
      </w:r>
      <w:r w:rsidR="00C74D97" w:rsidRPr="00C74D97">
        <w:rPr>
          <w:rFonts w:cs="Times New Roman"/>
          <w:sz w:val="22"/>
          <w:szCs w:val="22"/>
        </w:rPr>
        <w:t xml:space="preserve">for the three-month and </w:t>
      </w:r>
      <w:r w:rsidR="00042087">
        <w:rPr>
          <w:rFonts w:cs="Times New Roman"/>
          <w:sz w:val="22"/>
          <w:szCs w:val="22"/>
        </w:rPr>
        <w:t>nine-month</w:t>
      </w:r>
      <w:r w:rsidR="001B65FA" w:rsidRPr="00C74D97">
        <w:rPr>
          <w:rFonts w:cs="Times New Roman"/>
          <w:sz w:val="22"/>
          <w:szCs w:val="22"/>
        </w:rPr>
        <w:t xml:space="preserve"> </w:t>
      </w:r>
      <w:r w:rsidRPr="00C74D97">
        <w:rPr>
          <w:rFonts w:cs="Times New Roman"/>
          <w:sz w:val="22"/>
          <w:szCs w:val="22"/>
        </w:rPr>
        <w:t xml:space="preserve">periods ended </w:t>
      </w:r>
      <w:r w:rsidR="00042087">
        <w:rPr>
          <w:rFonts w:cs="Times New Roman"/>
          <w:sz w:val="22"/>
          <w:szCs w:val="22"/>
        </w:rPr>
        <w:t>September 30</w:t>
      </w:r>
      <w:r w:rsidR="00885966">
        <w:rPr>
          <w:rFonts w:cs="Times New Roman"/>
          <w:sz w:val="22"/>
          <w:szCs w:val="22"/>
        </w:rPr>
        <w:t>,</w:t>
      </w:r>
      <w:r w:rsidRPr="00C74D97">
        <w:rPr>
          <w:rFonts w:cs="Times New Roman"/>
          <w:sz w:val="22"/>
          <w:szCs w:val="22"/>
        </w:rPr>
        <w:t xml:space="preserve"> </w:t>
      </w:r>
      <w:r w:rsidR="007936F7" w:rsidRPr="00C74D97">
        <w:rPr>
          <w:rFonts w:cs="Times New Roman"/>
          <w:sz w:val="22"/>
          <w:szCs w:val="22"/>
        </w:rPr>
        <w:t>2024</w:t>
      </w:r>
      <w:r w:rsidRPr="00C74D97">
        <w:rPr>
          <w:rFonts w:cs="Times New Roman"/>
          <w:sz w:val="22"/>
          <w:szCs w:val="22"/>
        </w:rPr>
        <w:t xml:space="preserve"> and </w:t>
      </w:r>
      <w:r w:rsidR="007936F7" w:rsidRPr="00C74D97">
        <w:rPr>
          <w:rFonts w:cs="Times New Roman"/>
          <w:sz w:val="22"/>
          <w:szCs w:val="22"/>
        </w:rPr>
        <w:t>2023</w:t>
      </w:r>
      <w:r w:rsidRPr="00C74D97">
        <w:rPr>
          <w:rFonts w:cs="Times New Roman"/>
          <w:sz w:val="22"/>
          <w:szCs w:val="22"/>
        </w:rPr>
        <w:t xml:space="preserve"> and the consolidated financial statements for the year ended December 31, </w:t>
      </w:r>
      <w:r w:rsidR="007936F7" w:rsidRPr="00C74D97">
        <w:rPr>
          <w:rFonts w:cs="Times New Roman"/>
          <w:sz w:val="22"/>
          <w:szCs w:val="22"/>
        </w:rPr>
        <w:t>2023</w:t>
      </w:r>
      <w:r w:rsidRPr="00C74D97">
        <w:rPr>
          <w:rFonts w:cs="Times New Roman"/>
          <w:sz w:val="22"/>
          <w:szCs w:val="22"/>
        </w:rPr>
        <w:t xml:space="preserve">, which are a component of this interim financial information, include the accounts of the </w:t>
      </w:r>
      <w:r w:rsidR="00E034E4" w:rsidRPr="00C74D97">
        <w:rPr>
          <w:rFonts w:cs="Times New Roman"/>
          <w:sz w:val="22"/>
          <w:szCs w:val="22"/>
        </w:rPr>
        <w:t xml:space="preserve">Company and its subsidiaries </w:t>
      </w:r>
      <w:r w:rsidRPr="00C74D97">
        <w:rPr>
          <w:rFonts w:cs="Times New Roman"/>
          <w:sz w:val="22"/>
          <w:szCs w:val="22"/>
        </w:rPr>
        <w:t>which the Company has the controlling power or direct and indirect holdings on those subsidiaries as follows:</w:t>
      </w:r>
    </w:p>
    <w:p w14:paraId="2478BAEE" w14:textId="77777777" w:rsidR="00BF2E4D" w:rsidRPr="00C1604E" w:rsidRDefault="00BF2E4D"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p>
    <w:tbl>
      <w:tblPr>
        <w:tblW w:w="10206" w:type="dxa"/>
        <w:tblLayout w:type="fixed"/>
        <w:tblLook w:val="04A0" w:firstRow="1" w:lastRow="0" w:firstColumn="1" w:lastColumn="0" w:noHBand="0" w:noVBand="1"/>
      </w:tblPr>
      <w:tblGrid>
        <w:gridCol w:w="1985"/>
        <w:gridCol w:w="236"/>
        <w:gridCol w:w="2310"/>
        <w:gridCol w:w="236"/>
        <w:gridCol w:w="1187"/>
        <w:gridCol w:w="236"/>
        <w:gridCol w:w="1187"/>
        <w:gridCol w:w="236"/>
        <w:gridCol w:w="1176"/>
        <w:gridCol w:w="244"/>
        <w:gridCol w:w="1173"/>
      </w:tblGrid>
      <w:tr w:rsidR="00B754B6" w:rsidRPr="00C1604E" w14:paraId="5E307069" w14:textId="77777777" w:rsidTr="00042087">
        <w:trPr>
          <w:tblHeader/>
        </w:trPr>
        <w:tc>
          <w:tcPr>
            <w:tcW w:w="1985" w:type="dxa"/>
          </w:tcPr>
          <w:p w14:paraId="46A80DD5"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8278842"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0" w:type="dxa"/>
          </w:tcPr>
          <w:p w14:paraId="5FA32AAF"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1A96C32"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2BA86DDE" w14:textId="77777777" w:rsidR="00B754B6" w:rsidRPr="00C74D97" w:rsidRDefault="00B754B6"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p>
        </w:tc>
        <w:tc>
          <w:tcPr>
            <w:tcW w:w="236" w:type="dxa"/>
          </w:tcPr>
          <w:p w14:paraId="778B9DDC"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593" w:type="dxa"/>
            <w:gridSpan w:val="3"/>
            <w:vAlign w:val="bottom"/>
          </w:tcPr>
          <w:p w14:paraId="4233F450" w14:textId="77777777" w:rsidR="00B754B6" w:rsidRPr="00C74D97" w:rsidRDefault="00B754B6"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 xml:space="preserve">Percentage of </w:t>
            </w:r>
            <w:r w:rsidR="007004A2" w:rsidRPr="00C74D97">
              <w:rPr>
                <w:rFonts w:cs="Times New Roman"/>
                <w:sz w:val="20"/>
                <w:szCs w:val="20"/>
              </w:rPr>
              <w:t>d</w:t>
            </w:r>
            <w:r w:rsidRPr="00C74D97">
              <w:rPr>
                <w:rFonts w:cs="Times New Roman"/>
                <w:sz w:val="20"/>
                <w:szCs w:val="20"/>
              </w:rPr>
              <w:t>irect and</w:t>
            </w:r>
          </w:p>
        </w:tc>
      </w:tr>
      <w:tr w:rsidR="00E034E4" w:rsidRPr="00C1604E" w14:paraId="6C3F69A7" w14:textId="77777777" w:rsidTr="00042087">
        <w:trPr>
          <w:tblHeader/>
        </w:trPr>
        <w:tc>
          <w:tcPr>
            <w:tcW w:w="1985" w:type="dxa"/>
          </w:tcPr>
          <w:p w14:paraId="035553B3"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B78AE8C"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0" w:type="dxa"/>
          </w:tcPr>
          <w:p w14:paraId="5FCD3DBA"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5FC5E5B4"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460A2220" w14:textId="77777777" w:rsidR="00E034E4" w:rsidRPr="00C74D97" w:rsidRDefault="00E034E4" w:rsidP="00B4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Paid-up share capital</w:t>
            </w:r>
          </w:p>
        </w:tc>
        <w:tc>
          <w:tcPr>
            <w:tcW w:w="236" w:type="dxa"/>
          </w:tcPr>
          <w:p w14:paraId="0DCC0982"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593" w:type="dxa"/>
            <w:gridSpan w:val="3"/>
            <w:vAlign w:val="bottom"/>
          </w:tcPr>
          <w:p w14:paraId="67957892" w14:textId="77777777" w:rsidR="00E034E4" w:rsidRPr="00C74D97" w:rsidRDefault="00E034E4"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indirect holdings of the</w:t>
            </w:r>
          </w:p>
        </w:tc>
      </w:tr>
      <w:tr w:rsidR="00B754B6" w:rsidRPr="00C1604E" w14:paraId="637F1EC6" w14:textId="77777777" w:rsidTr="00042087">
        <w:trPr>
          <w:tblHeader/>
        </w:trPr>
        <w:tc>
          <w:tcPr>
            <w:tcW w:w="1985" w:type="dxa"/>
          </w:tcPr>
          <w:p w14:paraId="57C52C18"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42397B72"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0" w:type="dxa"/>
          </w:tcPr>
          <w:p w14:paraId="32419F61"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A8C1359"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tcBorders>
              <w:bottom w:val="single" w:sz="4" w:space="0" w:color="auto"/>
            </w:tcBorders>
            <w:vAlign w:val="bottom"/>
          </w:tcPr>
          <w:p w14:paraId="0ACEFF46"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(In Thousand Baht)</w:t>
            </w:r>
          </w:p>
        </w:tc>
        <w:tc>
          <w:tcPr>
            <w:tcW w:w="236" w:type="dxa"/>
          </w:tcPr>
          <w:p w14:paraId="4223CDE9"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593" w:type="dxa"/>
            <w:gridSpan w:val="3"/>
            <w:tcBorders>
              <w:bottom w:val="single" w:sz="4" w:space="0" w:color="auto"/>
            </w:tcBorders>
            <w:vAlign w:val="bottom"/>
          </w:tcPr>
          <w:p w14:paraId="729F474C" w14:textId="77777777" w:rsidR="00B754B6" w:rsidRPr="00C74D97" w:rsidRDefault="00E034E4"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Company</w:t>
            </w:r>
            <w:r w:rsidR="00B754B6" w:rsidRPr="00C74D97">
              <w:rPr>
                <w:rFonts w:cs="Times New Roman"/>
                <w:sz w:val="20"/>
                <w:szCs w:val="20"/>
              </w:rPr>
              <w:t xml:space="preserve"> (%)</w:t>
            </w:r>
          </w:p>
        </w:tc>
      </w:tr>
      <w:tr w:rsidR="00B754B6" w:rsidRPr="00C1604E" w14:paraId="36EEC75F" w14:textId="77777777" w:rsidTr="00042087">
        <w:trPr>
          <w:tblHeader/>
        </w:trPr>
        <w:tc>
          <w:tcPr>
            <w:tcW w:w="1985" w:type="dxa"/>
          </w:tcPr>
          <w:p w14:paraId="1ECC8EFD"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8963975"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0" w:type="dxa"/>
          </w:tcPr>
          <w:p w14:paraId="2627042A"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41D77DC0"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top w:val="single" w:sz="4" w:space="0" w:color="auto"/>
            </w:tcBorders>
            <w:vAlign w:val="bottom"/>
          </w:tcPr>
          <w:p w14:paraId="02FFF4F6" w14:textId="5B9A055E" w:rsidR="00B754B6" w:rsidRPr="00042087" w:rsidRDefault="0004208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042087">
              <w:rPr>
                <w:rFonts w:cs="Times New Roman"/>
                <w:sz w:val="20"/>
                <w:szCs w:val="20"/>
              </w:rPr>
              <w:t>September 30</w:t>
            </w:r>
            <w:r w:rsidR="00C74D97" w:rsidRPr="00042087">
              <w:rPr>
                <w:rFonts w:cs="Times New Roman"/>
                <w:sz w:val="20"/>
                <w:szCs w:val="20"/>
              </w:rPr>
              <w:t>,</w:t>
            </w:r>
          </w:p>
        </w:tc>
        <w:tc>
          <w:tcPr>
            <w:tcW w:w="236" w:type="dxa"/>
            <w:tcBorders>
              <w:top w:val="single" w:sz="4" w:space="0" w:color="auto"/>
            </w:tcBorders>
            <w:vAlign w:val="bottom"/>
          </w:tcPr>
          <w:p w14:paraId="30653C69"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top w:val="single" w:sz="4" w:space="0" w:color="auto"/>
            </w:tcBorders>
            <w:vAlign w:val="center"/>
          </w:tcPr>
          <w:p w14:paraId="36CB6715"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c>
          <w:tcPr>
            <w:tcW w:w="236" w:type="dxa"/>
          </w:tcPr>
          <w:p w14:paraId="343E606E"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top w:val="single" w:sz="4" w:space="0" w:color="auto"/>
            </w:tcBorders>
            <w:vAlign w:val="bottom"/>
          </w:tcPr>
          <w:p w14:paraId="58062098" w14:textId="52DD5B82" w:rsidR="00B754B6" w:rsidRPr="00042087" w:rsidRDefault="0004208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042087">
              <w:rPr>
                <w:rFonts w:cs="Times New Roman"/>
                <w:sz w:val="20"/>
                <w:szCs w:val="20"/>
              </w:rPr>
              <w:t>September 30</w:t>
            </w:r>
            <w:r w:rsidR="00C74D97" w:rsidRPr="00042087">
              <w:rPr>
                <w:rFonts w:cs="Times New Roman"/>
                <w:sz w:val="20"/>
                <w:szCs w:val="20"/>
              </w:rPr>
              <w:t>,</w:t>
            </w:r>
          </w:p>
        </w:tc>
        <w:tc>
          <w:tcPr>
            <w:tcW w:w="244" w:type="dxa"/>
            <w:tcBorders>
              <w:top w:val="single" w:sz="4" w:space="0" w:color="auto"/>
            </w:tcBorders>
            <w:vAlign w:val="bottom"/>
          </w:tcPr>
          <w:p w14:paraId="7E1D4FBE"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72" w:type="dxa"/>
            <w:tcBorders>
              <w:top w:val="single" w:sz="4" w:space="0" w:color="auto"/>
            </w:tcBorders>
            <w:vAlign w:val="center"/>
          </w:tcPr>
          <w:p w14:paraId="458914C6"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r>
      <w:tr w:rsidR="00B754B6" w:rsidRPr="00C1604E" w14:paraId="41DAA90B" w14:textId="77777777" w:rsidTr="00042087">
        <w:trPr>
          <w:tblHeader/>
        </w:trPr>
        <w:tc>
          <w:tcPr>
            <w:tcW w:w="1985" w:type="dxa"/>
            <w:tcBorders>
              <w:bottom w:val="single" w:sz="4" w:space="0" w:color="auto"/>
            </w:tcBorders>
            <w:vAlign w:val="bottom"/>
          </w:tcPr>
          <w:p w14:paraId="01636061" w14:textId="77777777" w:rsidR="00B754B6" w:rsidRPr="00C74D97" w:rsidRDefault="00B754B6" w:rsidP="00E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center"/>
              <w:rPr>
                <w:rFonts w:cs="Times New Roman"/>
                <w:sz w:val="20"/>
                <w:szCs w:val="20"/>
              </w:rPr>
            </w:pPr>
            <w:r w:rsidRPr="00C74D97">
              <w:rPr>
                <w:rFonts w:cs="Times New Roman"/>
                <w:sz w:val="20"/>
                <w:szCs w:val="20"/>
              </w:rPr>
              <w:t xml:space="preserve">Name of </w:t>
            </w:r>
            <w:r w:rsidR="0047118A" w:rsidRPr="00C74D97">
              <w:rPr>
                <w:rFonts w:cs="Times New Roman"/>
                <w:sz w:val="20"/>
                <w:szCs w:val="20"/>
              </w:rPr>
              <w:t>c</w:t>
            </w:r>
            <w:r w:rsidRPr="00C74D97">
              <w:rPr>
                <w:rFonts w:cs="Times New Roman"/>
                <w:sz w:val="20"/>
                <w:szCs w:val="20"/>
              </w:rPr>
              <w:t>ompanies</w:t>
            </w:r>
          </w:p>
        </w:tc>
        <w:tc>
          <w:tcPr>
            <w:tcW w:w="236" w:type="dxa"/>
            <w:vAlign w:val="bottom"/>
          </w:tcPr>
          <w:p w14:paraId="5C752D0C" w14:textId="77777777" w:rsidR="00B754B6" w:rsidRPr="00C74D97" w:rsidRDefault="00B754B6" w:rsidP="008E33E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20"/>
                <w:szCs w:val="20"/>
              </w:rPr>
            </w:pPr>
          </w:p>
        </w:tc>
        <w:tc>
          <w:tcPr>
            <w:tcW w:w="2310" w:type="dxa"/>
            <w:tcBorders>
              <w:bottom w:val="single" w:sz="4" w:space="0" w:color="auto"/>
            </w:tcBorders>
            <w:vAlign w:val="bottom"/>
          </w:tcPr>
          <w:p w14:paraId="164E0DF7" w14:textId="77777777" w:rsidR="00B754B6" w:rsidRPr="00C74D97" w:rsidRDefault="00B754B6" w:rsidP="00471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0"/>
                <w:szCs w:val="20"/>
              </w:rPr>
            </w:pPr>
            <w:r w:rsidRPr="00C74D97">
              <w:rPr>
                <w:rFonts w:cs="Times New Roman"/>
                <w:sz w:val="20"/>
                <w:szCs w:val="20"/>
              </w:rPr>
              <w:t xml:space="preserve">Type of </w:t>
            </w:r>
            <w:r w:rsidR="0047118A" w:rsidRPr="00C74D97">
              <w:rPr>
                <w:rFonts w:cs="Times New Roman"/>
                <w:sz w:val="20"/>
                <w:szCs w:val="20"/>
              </w:rPr>
              <w:t>b</w:t>
            </w:r>
            <w:r w:rsidRPr="00C74D97">
              <w:rPr>
                <w:rFonts w:cs="Times New Roman"/>
                <w:sz w:val="20"/>
                <w:szCs w:val="20"/>
              </w:rPr>
              <w:t>usiness</w:t>
            </w:r>
          </w:p>
        </w:tc>
        <w:tc>
          <w:tcPr>
            <w:tcW w:w="236" w:type="dxa"/>
          </w:tcPr>
          <w:p w14:paraId="4B7A6B30"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bottom w:val="single" w:sz="4" w:space="0" w:color="auto"/>
            </w:tcBorders>
            <w:vAlign w:val="bottom"/>
          </w:tcPr>
          <w:p w14:paraId="326EDB97" w14:textId="77777777" w:rsidR="00B754B6" w:rsidRPr="00C74D97" w:rsidRDefault="007936F7" w:rsidP="008E33E5">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2024</w:t>
            </w:r>
          </w:p>
        </w:tc>
        <w:tc>
          <w:tcPr>
            <w:tcW w:w="236" w:type="dxa"/>
            <w:vAlign w:val="bottom"/>
          </w:tcPr>
          <w:p w14:paraId="61EB10D0"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bottom w:val="single" w:sz="4" w:space="0" w:color="auto"/>
            </w:tcBorders>
            <w:vAlign w:val="bottom"/>
          </w:tcPr>
          <w:p w14:paraId="11F0D70E" w14:textId="77777777" w:rsidR="00B754B6" w:rsidRPr="00C74D97" w:rsidRDefault="007936F7" w:rsidP="008E33E5">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2023</w:t>
            </w:r>
          </w:p>
        </w:tc>
        <w:tc>
          <w:tcPr>
            <w:tcW w:w="236" w:type="dxa"/>
          </w:tcPr>
          <w:p w14:paraId="5F76DF3E"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bottom w:val="single" w:sz="4" w:space="0" w:color="auto"/>
            </w:tcBorders>
            <w:vAlign w:val="bottom"/>
          </w:tcPr>
          <w:p w14:paraId="6E5F3F56" w14:textId="77777777" w:rsidR="00B754B6" w:rsidRPr="00C74D97" w:rsidRDefault="007936F7" w:rsidP="008E33E5">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2024</w:t>
            </w:r>
          </w:p>
        </w:tc>
        <w:tc>
          <w:tcPr>
            <w:tcW w:w="244" w:type="dxa"/>
            <w:vAlign w:val="bottom"/>
          </w:tcPr>
          <w:p w14:paraId="570DC312"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72" w:type="dxa"/>
            <w:tcBorders>
              <w:bottom w:val="single" w:sz="4" w:space="0" w:color="auto"/>
            </w:tcBorders>
            <w:vAlign w:val="bottom"/>
          </w:tcPr>
          <w:p w14:paraId="46017B0E" w14:textId="77777777" w:rsidR="00B754B6" w:rsidRPr="00C74D97" w:rsidRDefault="007936F7" w:rsidP="008E33E5">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2023</w:t>
            </w:r>
          </w:p>
        </w:tc>
      </w:tr>
      <w:tr w:rsidR="00B754B6" w:rsidRPr="00C1604E" w14:paraId="1EF885AC" w14:textId="77777777" w:rsidTr="00042087">
        <w:trPr>
          <w:tblHeader/>
        </w:trPr>
        <w:tc>
          <w:tcPr>
            <w:tcW w:w="1985" w:type="dxa"/>
            <w:tcBorders>
              <w:top w:val="single" w:sz="4" w:space="0" w:color="auto"/>
            </w:tcBorders>
          </w:tcPr>
          <w:p w14:paraId="7C93E67B"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50FDF491"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10" w:type="dxa"/>
            <w:tcBorders>
              <w:top w:val="single" w:sz="4" w:space="0" w:color="auto"/>
            </w:tcBorders>
          </w:tcPr>
          <w:p w14:paraId="399C507E"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3CC8C83E"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7" w:type="dxa"/>
            <w:tcBorders>
              <w:top w:val="single" w:sz="4" w:space="0" w:color="auto"/>
            </w:tcBorders>
            <w:vAlign w:val="bottom"/>
          </w:tcPr>
          <w:p w14:paraId="7DB6BD86" w14:textId="77777777" w:rsidR="00B754B6" w:rsidRPr="00C1604E" w:rsidRDefault="00B754B6" w:rsidP="00E034E4">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36" w:type="dxa"/>
            <w:vAlign w:val="bottom"/>
          </w:tcPr>
          <w:p w14:paraId="6691B710" w14:textId="77777777" w:rsidR="00B754B6" w:rsidRPr="00C1604E" w:rsidRDefault="00B754B6" w:rsidP="00E034E4">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7" w:type="dxa"/>
            <w:tcBorders>
              <w:top w:val="single" w:sz="4" w:space="0" w:color="auto"/>
            </w:tcBorders>
            <w:vAlign w:val="bottom"/>
          </w:tcPr>
          <w:p w14:paraId="7F28C48A" w14:textId="77777777" w:rsidR="00B754B6" w:rsidRPr="00C1604E" w:rsidRDefault="00B754B6" w:rsidP="00E034E4">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c>
          <w:tcPr>
            <w:tcW w:w="236" w:type="dxa"/>
          </w:tcPr>
          <w:p w14:paraId="5A08D944"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76" w:type="dxa"/>
            <w:tcBorders>
              <w:top w:val="single" w:sz="4" w:space="0" w:color="auto"/>
            </w:tcBorders>
            <w:vAlign w:val="bottom"/>
          </w:tcPr>
          <w:p w14:paraId="2083FEB7" w14:textId="77777777" w:rsidR="00B754B6" w:rsidRPr="00C1604E" w:rsidRDefault="00B754B6" w:rsidP="00E034E4">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44" w:type="dxa"/>
            <w:vAlign w:val="bottom"/>
          </w:tcPr>
          <w:p w14:paraId="02CF735F" w14:textId="77777777" w:rsidR="00B754B6" w:rsidRPr="00C1604E" w:rsidRDefault="00B754B6" w:rsidP="00E034E4">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72" w:type="dxa"/>
            <w:tcBorders>
              <w:top w:val="single" w:sz="4" w:space="0" w:color="auto"/>
            </w:tcBorders>
            <w:vAlign w:val="bottom"/>
          </w:tcPr>
          <w:p w14:paraId="6B89C286" w14:textId="77777777" w:rsidR="00B754B6" w:rsidRPr="00C1604E" w:rsidRDefault="00B754B6" w:rsidP="00E034E4">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r>
      <w:tr w:rsidR="009D2E6B" w:rsidRPr="00C1604E" w14:paraId="06052DB5" w14:textId="77777777" w:rsidTr="00042087">
        <w:tc>
          <w:tcPr>
            <w:tcW w:w="1985" w:type="dxa"/>
          </w:tcPr>
          <w:p w14:paraId="3F2CCCC2" w14:textId="77777777" w:rsidR="009D2E6B" w:rsidRPr="00C74D97" w:rsidRDefault="009D2E6B"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 V. A. Co., Ltd.</w:t>
            </w:r>
          </w:p>
        </w:tc>
        <w:tc>
          <w:tcPr>
            <w:tcW w:w="236" w:type="dxa"/>
          </w:tcPr>
          <w:p w14:paraId="34B80DF0"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0" w:type="dxa"/>
          </w:tcPr>
          <w:p w14:paraId="13FB7367" w14:textId="77777777" w:rsidR="009D2E6B" w:rsidRPr="00C74D97" w:rsidRDefault="009D2E6B" w:rsidP="008E33E5">
            <w:pPr>
              <w:spacing w:line="300" w:lineRule="exact"/>
              <w:ind w:right="-249"/>
              <w:rPr>
                <w:rFonts w:cs="Times New Roman"/>
                <w:sz w:val="20"/>
                <w:szCs w:val="20"/>
              </w:rPr>
            </w:pPr>
            <w:r w:rsidRPr="00C74D97">
              <w:rPr>
                <w:rFonts w:cs="Times New Roman"/>
                <w:sz w:val="20"/>
                <w:szCs w:val="20"/>
              </w:rPr>
              <w:t xml:space="preserve">Hire-purchase motorcycle business and related </w:t>
            </w:r>
          </w:p>
          <w:p w14:paraId="3086E746" w14:textId="77777777" w:rsidR="009D2E6B" w:rsidRPr="00C74D97" w:rsidRDefault="009D2E6B" w:rsidP="008E33E5">
            <w:pPr>
              <w:spacing w:line="300" w:lineRule="exact"/>
              <w:ind w:right="-249"/>
              <w:rPr>
                <w:rFonts w:cs="Times New Roman"/>
                <w:sz w:val="20"/>
                <w:szCs w:val="20"/>
              </w:rPr>
            </w:pPr>
            <w:r w:rsidRPr="00C74D97">
              <w:rPr>
                <w:rFonts w:cs="Times New Roman"/>
                <w:sz w:val="20"/>
                <w:szCs w:val="20"/>
              </w:rPr>
              <w:t xml:space="preserve">services including vehicle </w:t>
            </w:r>
          </w:p>
          <w:p w14:paraId="42632C64"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modification services</w:t>
            </w:r>
          </w:p>
        </w:tc>
        <w:tc>
          <w:tcPr>
            <w:tcW w:w="236" w:type="dxa"/>
          </w:tcPr>
          <w:p w14:paraId="71AAC880" w14:textId="77777777" w:rsidR="009D2E6B" w:rsidRPr="00C1604E"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FDABDFA" w14:textId="77777777" w:rsidR="009D2E6B" w:rsidRPr="00885966"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r w:rsidRPr="00885966">
              <w:rPr>
                <w:rFonts w:cs="Times New Roman"/>
                <w:sz w:val="20"/>
                <w:szCs w:val="20"/>
              </w:rPr>
              <w:t>50,000</w:t>
            </w:r>
          </w:p>
        </w:tc>
        <w:tc>
          <w:tcPr>
            <w:tcW w:w="236" w:type="dxa"/>
          </w:tcPr>
          <w:p w14:paraId="45B6F3D1"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87" w:type="dxa"/>
          </w:tcPr>
          <w:p w14:paraId="16B46428"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r w:rsidRPr="00C74D97">
              <w:rPr>
                <w:rFonts w:cs="Times New Roman"/>
                <w:sz w:val="20"/>
                <w:szCs w:val="20"/>
              </w:rPr>
              <w:t>50,000</w:t>
            </w:r>
          </w:p>
        </w:tc>
        <w:tc>
          <w:tcPr>
            <w:tcW w:w="236" w:type="dxa"/>
          </w:tcPr>
          <w:p w14:paraId="21731418"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76" w:type="dxa"/>
          </w:tcPr>
          <w:p w14:paraId="56D6B416" w14:textId="77777777" w:rsidR="009D2E6B" w:rsidRPr="00885966" w:rsidRDefault="009D2E6B" w:rsidP="008E33E5">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05C781E5" w14:textId="77777777" w:rsidR="009D2E6B" w:rsidRPr="00C1604E" w:rsidRDefault="009D2E6B" w:rsidP="008E33E5">
            <w:pPr>
              <w:tabs>
                <w:tab w:val="clear" w:pos="680"/>
                <w:tab w:val="clear" w:pos="907"/>
              </w:tabs>
              <w:ind w:right="-108"/>
              <w:jc w:val="right"/>
              <w:rPr>
                <w:rFonts w:cs="Times New Roman"/>
                <w:sz w:val="20"/>
                <w:szCs w:val="20"/>
                <w:highlight w:val="yellow"/>
              </w:rPr>
            </w:pPr>
          </w:p>
        </w:tc>
        <w:tc>
          <w:tcPr>
            <w:tcW w:w="1172" w:type="dxa"/>
          </w:tcPr>
          <w:p w14:paraId="51CECFC2" w14:textId="77777777" w:rsidR="009D2E6B" w:rsidRPr="00C74D97" w:rsidRDefault="009D2E6B" w:rsidP="008E33E5">
            <w:pPr>
              <w:tabs>
                <w:tab w:val="clear" w:pos="680"/>
                <w:tab w:val="clear" w:pos="907"/>
              </w:tabs>
              <w:ind w:right="-108"/>
              <w:jc w:val="center"/>
              <w:rPr>
                <w:rFonts w:cs="Times New Roman"/>
                <w:sz w:val="20"/>
                <w:szCs w:val="20"/>
              </w:rPr>
            </w:pPr>
            <w:r w:rsidRPr="00C74D97">
              <w:rPr>
                <w:rFonts w:cs="Times New Roman"/>
                <w:sz w:val="20"/>
                <w:szCs w:val="20"/>
              </w:rPr>
              <w:t>99.99</w:t>
            </w:r>
          </w:p>
        </w:tc>
      </w:tr>
      <w:tr w:rsidR="009D2E6B" w:rsidRPr="00C1604E" w14:paraId="6D8140F1" w14:textId="77777777" w:rsidTr="00042087">
        <w:tc>
          <w:tcPr>
            <w:tcW w:w="1985" w:type="dxa"/>
          </w:tcPr>
          <w:p w14:paraId="0FB71F45" w14:textId="77777777" w:rsidR="009D2E6B" w:rsidRPr="00C74D97" w:rsidRDefault="009D2E6B"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Chayapak Co., Ltd.</w:t>
            </w:r>
          </w:p>
        </w:tc>
        <w:tc>
          <w:tcPr>
            <w:tcW w:w="236" w:type="dxa"/>
          </w:tcPr>
          <w:p w14:paraId="7F375B7A"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0" w:type="dxa"/>
          </w:tcPr>
          <w:p w14:paraId="09BD471E"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automobile</w:t>
            </w:r>
            <w:r w:rsidRPr="00C74D97">
              <w:rPr>
                <w:rFonts w:cs="Times New Roman"/>
                <w:sz w:val="20"/>
                <w:szCs w:val="20"/>
                <w:cs/>
              </w:rPr>
              <w:t xml:space="preserve"> </w:t>
            </w:r>
            <w:r w:rsidRPr="00C74D97">
              <w:rPr>
                <w:rFonts w:cs="Times New Roman"/>
                <w:sz w:val="20"/>
                <w:szCs w:val="20"/>
              </w:rPr>
              <w:t>and motorcycle business</w:t>
            </w:r>
          </w:p>
        </w:tc>
        <w:tc>
          <w:tcPr>
            <w:tcW w:w="236" w:type="dxa"/>
          </w:tcPr>
          <w:p w14:paraId="3D5DFDAD" w14:textId="77777777" w:rsidR="009D2E6B" w:rsidRPr="00C1604E"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9D99D07" w14:textId="77777777" w:rsidR="009D2E6B" w:rsidRPr="00885966"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r w:rsidRPr="00885966">
              <w:rPr>
                <w:rFonts w:cs="Times New Roman"/>
                <w:sz w:val="20"/>
                <w:szCs w:val="20"/>
              </w:rPr>
              <w:t>40,000</w:t>
            </w:r>
          </w:p>
        </w:tc>
        <w:tc>
          <w:tcPr>
            <w:tcW w:w="236" w:type="dxa"/>
          </w:tcPr>
          <w:p w14:paraId="0C6A04D1"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87" w:type="dxa"/>
          </w:tcPr>
          <w:p w14:paraId="5A476F49"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r w:rsidRPr="00C74D97">
              <w:rPr>
                <w:rFonts w:cs="Times New Roman"/>
                <w:sz w:val="20"/>
                <w:szCs w:val="20"/>
              </w:rPr>
              <w:t>40,000</w:t>
            </w:r>
          </w:p>
        </w:tc>
        <w:tc>
          <w:tcPr>
            <w:tcW w:w="236" w:type="dxa"/>
          </w:tcPr>
          <w:p w14:paraId="0185278E"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76" w:type="dxa"/>
          </w:tcPr>
          <w:p w14:paraId="6C4B1281" w14:textId="77777777" w:rsidR="009D2E6B" w:rsidRPr="00885966" w:rsidRDefault="009D2E6B" w:rsidP="008E33E5">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1711C73E" w14:textId="77777777" w:rsidR="009D2E6B" w:rsidRPr="00C1604E" w:rsidRDefault="009D2E6B" w:rsidP="008E33E5">
            <w:pPr>
              <w:tabs>
                <w:tab w:val="clear" w:pos="680"/>
                <w:tab w:val="clear" w:pos="907"/>
              </w:tabs>
              <w:ind w:right="-108"/>
              <w:jc w:val="right"/>
              <w:rPr>
                <w:rFonts w:cs="Times New Roman"/>
                <w:sz w:val="20"/>
                <w:szCs w:val="20"/>
                <w:highlight w:val="yellow"/>
              </w:rPr>
            </w:pPr>
          </w:p>
        </w:tc>
        <w:tc>
          <w:tcPr>
            <w:tcW w:w="1172" w:type="dxa"/>
          </w:tcPr>
          <w:p w14:paraId="20155597" w14:textId="77777777" w:rsidR="009D2E6B" w:rsidRPr="00C74D97" w:rsidRDefault="009D2E6B" w:rsidP="008E33E5">
            <w:pPr>
              <w:tabs>
                <w:tab w:val="clear" w:pos="680"/>
                <w:tab w:val="clear" w:pos="907"/>
              </w:tabs>
              <w:ind w:right="-108"/>
              <w:jc w:val="center"/>
              <w:rPr>
                <w:rFonts w:cs="Times New Roman"/>
                <w:sz w:val="20"/>
                <w:szCs w:val="20"/>
              </w:rPr>
            </w:pPr>
            <w:r w:rsidRPr="00C74D97">
              <w:rPr>
                <w:rFonts w:cs="Times New Roman"/>
                <w:sz w:val="20"/>
                <w:szCs w:val="20"/>
              </w:rPr>
              <w:t>99.99</w:t>
            </w:r>
          </w:p>
        </w:tc>
      </w:tr>
    </w:tbl>
    <w:p w14:paraId="12A55B82" w14:textId="77777777" w:rsidR="00094C2C" w:rsidRPr="00C1604E" w:rsidRDefault="00094C2C"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highlight w:val="yellow"/>
        </w:rPr>
        <w:sectPr w:rsidR="00094C2C" w:rsidRPr="00C1604E" w:rsidSect="0060126C">
          <w:headerReference w:type="default" r:id="rId8"/>
          <w:footerReference w:type="default" r:id="rId9"/>
          <w:headerReference w:type="first" r:id="rId10"/>
          <w:footerReference w:type="first" r:id="rId11"/>
          <w:pgSz w:w="11909" w:h="16834" w:code="9"/>
          <w:pgMar w:top="1440" w:right="1151" w:bottom="805" w:left="1440" w:header="992" w:footer="340" w:gutter="0"/>
          <w:pgNumType w:start="16"/>
          <w:cols w:space="720"/>
          <w:titlePg/>
          <w:docGrid w:linePitch="408"/>
        </w:sectPr>
      </w:pPr>
    </w:p>
    <w:tbl>
      <w:tblPr>
        <w:tblW w:w="10209" w:type="dxa"/>
        <w:tblLayout w:type="fixed"/>
        <w:tblLook w:val="04A0" w:firstRow="1" w:lastRow="0" w:firstColumn="1" w:lastColumn="0" w:noHBand="0" w:noVBand="1"/>
      </w:tblPr>
      <w:tblGrid>
        <w:gridCol w:w="1983"/>
        <w:gridCol w:w="236"/>
        <w:gridCol w:w="2309"/>
        <w:gridCol w:w="236"/>
        <w:gridCol w:w="1187"/>
        <w:gridCol w:w="236"/>
        <w:gridCol w:w="1187"/>
        <w:gridCol w:w="236"/>
        <w:gridCol w:w="1180"/>
        <w:gridCol w:w="244"/>
        <w:gridCol w:w="1175"/>
      </w:tblGrid>
      <w:tr w:rsidR="007936F7" w:rsidRPr="00C1604E" w14:paraId="166B51CB" w14:textId="77777777" w:rsidTr="007E79FE">
        <w:trPr>
          <w:tblHeader/>
        </w:trPr>
        <w:tc>
          <w:tcPr>
            <w:tcW w:w="1983" w:type="dxa"/>
          </w:tcPr>
          <w:p w14:paraId="6CB44ABD"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5BA41D8F"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420EDC2D"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4F219366"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56207CDB"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p>
        </w:tc>
        <w:tc>
          <w:tcPr>
            <w:tcW w:w="236" w:type="dxa"/>
          </w:tcPr>
          <w:p w14:paraId="3762BE5E"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599" w:type="dxa"/>
            <w:gridSpan w:val="3"/>
            <w:vAlign w:val="bottom"/>
          </w:tcPr>
          <w:p w14:paraId="622DE9B3"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Percentage of direct and</w:t>
            </w:r>
          </w:p>
        </w:tc>
      </w:tr>
      <w:tr w:rsidR="007936F7" w:rsidRPr="00C1604E" w14:paraId="5B064BA6" w14:textId="77777777" w:rsidTr="007E79FE">
        <w:trPr>
          <w:tblHeader/>
        </w:trPr>
        <w:tc>
          <w:tcPr>
            <w:tcW w:w="1983" w:type="dxa"/>
          </w:tcPr>
          <w:p w14:paraId="2E2DA373"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7E4504A"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7CE8F4BB"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0019F93"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295384C6"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Paid-up share capital</w:t>
            </w:r>
          </w:p>
        </w:tc>
        <w:tc>
          <w:tcPr>
            <w:tcW w:w="236" w:type="dxa"/>
          </w:tcPr>
          <w:p w14:paraId="04196684"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599" w:type="dxa"/>
            <w:gridSpan w:val="3"/>
            <w:vAlign w:val="bottom"/>
          </w:tcPr>
          <w:p w14:paraId="5D7E8D79"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indirect holdings of the</w:t>
            </w:r>
          </w:p>
        </w:tc>
      </w:tr>
      <w:tr w:rsidR="007936F7" w:rsidRPr="00C1604E" w14:paraId="6D5E4AF2" w14:textId="77777777" w:rsidTr="007E79FE">
        <w:trPr>
          <w:tblHeader/>
        </w:trPr>
        <w:tc>
          <w:tcPr>
            <w:tcW w:w="1983" w:type="dxa"/>
          </w:tcPr>
          <w:p w14:paraId="1B910057"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4C6C5B3"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789B316D"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4C414C9"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tcBorders>
              <w:bottom w:val="single" w:sz="4" w:space="0" w:color="auto"/>
            </w:tcBorders>
            <w:vAlign w:val="bottom"/>
          </w:tcPr>
          <w:p w14:paraId="215E5C55"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(In Thousand Baht)</w:t>
            </w:r>
          </w:p>
        </w:tc>
        <w:tc>
          <w:tcPr>
            <w:tcW w:w="236" w:type="dxa"/>
          </w:tcPr>
          <w:p w14:paraId="3C08DF5A"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599" w:type="dxa"/>
            <w:gridSpan w:val="3"/>
            <w:tcBorders>
              <w:bottom w:val="single" w:sz="4" w:space="0" w:color="auto"/>
            </w:tcBorders>
            <w:vAlign w:val="bottom"/>
          </w:tcPr>
          <w:p w14:paraId="3B6D5B8F"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Company (%)</w:t>
            </w:r>
          </w:p>
        </w:tc>
      </w:tr>
      <w:tr w:rsidR="007936F7" w:rsidRPr="00C1604E" w14:paraId="6091A124" w14:textId="77777777" w:rsidTr="007E79FE">
        <w:trPr>
          <w:tblHeader/>
        </w:trPr>
        <w:tc>
          <w:tcPr>
            <w:tcW w:w="1983" w:type="dxa"/>
          </w:tcPr>
          <w:p w14:paraId="556E297D"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E3A78BF"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24373D83"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63F8375"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top w:val="single" w:sz="4" w:space="0" w:color="auto"/>
            </w:tcBorders>
            <w:vAlign w:val="bottom"/>
          </w:tcPr>
          <w:p w14:paraId="7DA31A88" w14:textId="09144BC3" w:rsidR="007936F7" w:rsidRPr="00042087" w:rsidRDefault="0004208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042087">
              <w:rPr>
                <w:rFonts w:cs="Times New Roman"/>
                <w:sz w:val="20"/>
                <w:szCs w:val="20"/>
              </w:rPr>
              <w:t>September 30</w:t>
            </w:r>
            <w:r w:rsidR="00C74D97" w:rsidRPr="00042087">
              <w:rPr>
                <w:rFonts w:cs="Times New Roman"/>
                <w:sz w:val="20"/>
                <w:szCs w:val="20"/>
              </w:rPr>
              <w:t>,</w:t>
            </w:r>
          </w:p>
        </w:tc>
        <w:tc>
          <w:tcPr>
            <w:tcW w:w="236" w:type="dxa"/>
            <w:tcBorders>
              <w:top w:val="single" w:sz="4" w:space="0" w:color="auto"/>
            </w:tcBorders>
            <w:vAlign w:val="bottom"/>
          </w:tcPr>
          <w:p w14:paraId="753DDD7F" w14:textId="77777777" w:rsidR="007936F7" w:rsidRPr="00C74D97" w:rsidRDefault="007936F7">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top w:val="single" w:sz="4" w:space="0" w:color="auto"/>
            </w:tcBorders>
            <w:vAlign w:val="center"/>
          </w:tcPr>
          <w:p w14:paraId="61674859"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c>
          <w:tcPr>
            <w:tcW w:w="236" w:type="dxa"/>
          </w:tcPr>
          <w:p w14:paraId="524F57DF"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0" w:type="dxa"/>
            <w:tcBorders>
              <w:top w:val="single" w:sz="4" w:space="0" w:color="auto"/>
            </w:tcBorders>
            <w:vAlign w:val="bottom"/>
          </w:tcPr>
          <w:p w14:paraId="48EAE22C" w14:textId="462A9742" w:rsidR="007936F7" w:rsidRPr="00042087" w:rsidRDefault="0004208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042087">
              <w:rPr>
                <w:rFonts w:cs="Times New Roman"/>
                <w:sz w:val="20"/>
                <w:szCs w:val="20"/>
              </w:rPr>
              <w:t>September 30</w:t>
            </w:r>
            <w:r w:rsidR="00C74D97" w:rsidRPr="00042087">
              <w:rPr>
                <w:rFonts w:cs="Times New Roman"/>
                <w:sz w:val="20"/>
                <w:szCs w:val="20"/>
              </w:rPr>
              <w:t>,</w:t>
            </w:r>
          </w:p>
        </w:tc>
        <w:tc>
          <w:tcPr>
            <w:tcW w:w="244" w:type="dxa"/>
            <w:tcBorders>
              <w:top w:val="single" w:sz="4" w:space="0" w:color="auto"/>
            </w:tcBorders>
            <w:vAlign w:val="bottom"/>
          </w:tcPr>
          <w:p w14:paraId="75F39BDB" w14:textId="77777777" w:rsidR="007936F7" w:rsidRPr="00C74D97" w:rsidRDefault="007936F7">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75" w:type="dxa"/>
            <w:tcBorders>
              <w:top w:val="single" w:sz="4" w:space="0" w:color="auto"/>
            </w:tcBorders>
            <w:vAlign w:val="center"/>
          </w:tcPr>
          <w:p w14:paraId="1DAF13A7"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r>
      <w:tr w:rsidR="007936F7" w:rsidRPr="00C1604E" w14:paraId="5C36802C" w14:textId="77777777" w:rsidTr="007E79FE">
        <w:trPr>
          <w:tblHeader/>
        </w:trPr>
        <w:tc>
          <w:tcPr>
            <w:tcW w:w="1983" w:type="dxa"/>
            <w:tcBorders>
              <w:bottom w:val="single" w:sz="4" w:space="0" w:color="auto"/>
            </w:tcBorders>
            <w:vAlign w:val="bottom"/>
          </w:tcPr>
          <w:p w14:paraId="4DDFDA1D" w14:textId="77777777" w:rsidR="007936F7" w:rsidRPr="00C74D97" w:rsidRDefault="007936F7" w:rsidP="00E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center"/>
              <w:rPr>
                <w:rFonts w:cs="Times New Roman"/>
                <w:sz w:val="20"/>
                <w:szCs w:val="20"/>
              </w:rPr>
            </w:pPr>
            <w:r w:rsidRPr="00C74D97">
              <w:rPr>
                <w:rFonts w:cs="Times New Roman"/>
                <w:sz w:val="20"/>
                <w:szCs w:val="20"/>
              </w:rPr>
              <w:t>Name of companies</w:t>
            </w:r>
          </w:p>
        </w:tc>
        <w:tc>
          <w:tcPr>
            <w:tcW w:w="236" w:type="dxa"/>
            <w:vAlign w:val="bottom"/>
          </w:tcPr>
          <w:p w14:paraId="1FBF63ED" w14:textId="77777777" w:rsidR="007936F7" w:rsidRPr="00C74D97" w:rsidRDefault="007936F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20"/>
                <w:szCs w:val="20"/>
              </w:rPr>
            </w:pPr>
          </w:p>
        </w:tc>
        <w:tc>
          <w:tcPr>
            <w:tcW w:w="2309" w:type="dxa"/>
            <w:tcBorders>
              <w:bottom w:val="single" w:sz="4" w:space="0" w:color="auto"/>
            </w:tcBorders>
            <w:vAlign w:val="bottom"/>
          </w:tcPr>
          <w:p w14:paraId="0C694954"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0"/>
                <w:szCs w:val="20"/>
              </w:rPr>
            </w:pPr>
            <w:r w:rsidRPr="00C74D97">
              <w:rPr>
                <w:rFonts w:cs="Times New Roman"/>
                <w:sz w:val="20"/>
                <w:szCs w:val="20"/>
              </w:rPr>
              <w:t>Type of business</w:t>
            </w:r>
          </w:p>
        </w:tc>
        <w:tc>
          <w:tcPr>
            <w:tcW w:w="236" w:type="dxa"/>
          </w:tcPr>
          <w:p w14:paraId="3E2EC0E8"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bottom w:val="single" w:sz="4" w:space="0" w:color="auto"/>
            </w:tcBorders>
            <w:vAlign w:val="bottom"/>
          </w:tcPr>
          <w:p w14:paraId="22AB5043" w14:textId="77777777" w:rsidR="007936F7" w:rsidRPr="00C74D97" w:rsidRDefault="007936F7">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2024</w:t>
            </w:r>
          </w:p>
        </w:tc>
        <w:tc>
          <w:tcPr>
            <w:tcW w:w="236" w:type="dxa"/>
            <w:vAlign w:val="bottom"/>
          </w:tcPr>
          <w:p w14:paraId="2132D4DC" w14:textId="77777777" w:rsidR="007936F7" w:rsidRPr="00C74D97" w:rsidRDefault="007936F7">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bottom w:val="single" w:sz="4" w:space="0" w:color="auto"/>
            </w:tcBorders>
            <w:vAlign w:val="bottom"/>
          </w:tcPr>
          <w:p w14:paraId="361CD071" w14:textId="77777777" w:rsidR="007936F7" w:rsidRPr="00C74D97" w:rsidRDefault="007936F7">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2023</w:t>
            </w:r>
          </w:p>
        </w:tc>
        <w:tc>
          <w:tcPr>
            <w:tcW w:w="236" w:type="dxa"/>
          </w:tcPr>
          <w:p w14:paraId="0A7554B3"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0" w:type="dxa"/>
            <w:tcBorders>
              <w:bottom w:val="single" w:sz="4" w:space="0" w:color="auto"/>
            </w:tcBorders>
            <w:vAlign w:val="bottom"/>
          </w:tcPr>
          <w:p w14:paraId="523EFBBE" w14:textId="77777777" w:rsidR="007936F7" w:rsidRPr="00C74D97" w:rsidRDefault="007936F7">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2024</w:t>
            </w:r>
          </w:p>
        </w:tc>
        <w:tc>
          <w:tcPr>
            <w:tcW w:w="244" w:type="dxa"/>
            <w:vAlign w:val="bottom"/>
          </w:tcPr>
          <w:p w14:paraId="554C8203" w14:textId="77777777" w:rsidR="007936F7" w:rsidRPr="00C74D97" w:rsidRDefault="007936F7">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75" w:type="dxa"/>
            <w:tcBorders>
              <w:bottom w:val="single" w:sz="4" w:space="0" w:color="auto"/>
            </w:tcBorders>
            <w:vAlign w:val="bottom"/>
          </w:tcPr>
          <w:p w14:paraId="73248CB2" w14:textId="77777777" w:rsidR="007936F7" w:rsidRPr="00C74D97" w:rsidRDefault="007936F7">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2023</w:t>
            </w:r>
          </w:p>
        </w:tc>
      </w:tr>
      <w:tr w:rsidR="007936F7" w:rsidRPr="00C1604E" w14:paraId="2F83B924" w14:textId="77777777" w:rsidTr="007E79FE">
        <w:trPr>
          <w:tblHeader/>
        </w:trPr>
        <w:tc>
          <w:tcPr>
            <w:tcW w:w="1983" w:type="dxa"/>
            <w:tcBorders>
              <w:top w:val="single" w:sz="4" w:space="0" w:color="auto"/>
            </w:tcBorders>
          </w:tcPr>
          <w:p w14:paraId="31E00D66"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rPr>
            </w:pPr>
          </w:p>
        </w:tc>
        <w:tc>
          <w:tcPr>
            <w:tcW w:w="236" w:type="dxa"/>
          </w:tcPr>
          <w:p w14:paraId="7B6ECDBB"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rPr>
            </w:pPr>
          </w:p>
        </w:tc>
        <w:tc>
          <w:tcPr>
            <w:tcW w:w="2309" w:type="dxa"/>
            <w:tcBorders>
              <w:top w:val="single" w:sz="4" w:space="0" w:color="auto"/>
            </w:tcBorders>
          </w:tcPr>
          <w:p w14:paraId="64D76A4E"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rPr>
            </w:pPr>
          </w:p>
        </w:tc>
        <w:tc>
          <w:tcPr>
            <w:tcW w:w="236" w:type="dxa"/>
          </w:tcPr>
          <w:p w14:paraId="3716176A"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7" w:type="dxa"/>
            <w:tcBorders>
              <w:top w:val="single" w:sz="4" w:space="0" w:color="auto"/>
            </w:tcBorders>
            <w:vAlign w:val="bottom"/>
          </w:tcPr>
          <w:p w14:paraId="658D189E" w14:textId="77777777" w:rsidR="007936F7" w:rsidRPr="00C1604E" w:rsidRDefault="007936F7">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36" w:type="dxa"/>
            <w:vAlign w:val="bottom"/>
          </w:tcPr>
          <w:p w14:paraId="70F660CD" w14:textId="77777777" w:rsidR="007936F7" w:rsidRPr="00C1604E" w:rsidRDefault="007936F7">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7" w:type="dxa"/>
            <w:tcBorders>
              <w:top w:val="single" w:sz="4" w:space="0" w:color="auto"/>
            </w:tcBorders>
            <w:vAlign w:val="bottom"/>
          </w:tcPr>
          <w:p w14:paraId="36EC9EE5" w14:textId="77777777" w:rsidR="007936F7" w:rsidRPr="00C1604E" w:rsidRDefault="007936F7">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c>
          <w:tcPr>
            <w:tcW w:w="236" w:type="dxa"/>
          </w:tcPr>
          <w:p w14:paraId="2E988BF0"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0" w:type="dxa"/>
            <w:tcBorders>
              <w:top w:val="single" w:sz="4" w:space="0" w:color="auto"/>
            </w:tcBorders>
            <w:vAlign w:val="bottom"/>
          </w:tcPr>
          <w:p w14:paraId="2D3D3A60" w14:textId="77777777" w:rsidR="007936F7" w:rsidRPr="00C1604E" w:rsidRDefault="007936F7">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44" w:type="dxa"/>
            <w:vAlign w:val="bottom"/>
          </w:tcPr>
          <w:p w14:paraId="20F53398" w14:textId="77777777" w:rsidR="007936F7" w:rsidRPr="00C1604E" w:rsidRDefault="007936F7">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75" w:type="dxa"/>
            <w:tcBorders>
              <w:top w:val="single" w:sz="4" w:space="0" w:color="auto"/>
            </w:tcBorders>
            <w:vAlign w:val="bottom"/>
          </w:tcPr>
          <w:p w14:paraId="79C902F7" w14:textId="77777777" w:rsidR="007936F7" w:rsidRPr="00C1604E" w:rsidRDefault="007936F7">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r>
      <w:tr w:rsidR="007936F7" w:rsidRPr="00C1604E" w14:paraId="6CBFFA8C" w14:textId="77777777" w:rsidTr="007E79FE">
        <w:tc>
          <w:tcPr>
            <w:tcW w:w="1983" w:type="dxa"/>
          </w:tcPr>
          <w:p w14:paraId="6B6253D8"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C74D97">
              <w:rPr>
                <w:rFonts w:cs="Times New Roman"/>
                <w:sz w:val="20"/>
                <w:szCs w:val="20"/>
              </w:rPr>
              <w:t>TK Ngern Tan Jai</w:t>
            </w:r>
          </w:p>
        </w:tc>
        <w:tc>
          <w:tcPr>
            <w:tcW w:w="236" w:type="dxa"/>
          </w:tcPr>
          <w:p w14:paraId="36378765"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0"/>
                <w:szCs w:val="20"/>
              </w:rPr>
            </w:pPr>
          </w:p>
        </w:tc>
        <w:tc>
          <w:tcPr>
            <w:tcW w:w="2309" w:type="dxa"/>
          </w:tcPr>
          <w:p w14:paraId="0B520656"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pacing w:val="-2"/>
                <w:sz w:val="20"/>
                <w:szCs w:val="20"/>
              </w:rPr>
            </w:pPr>
            <w:r w:rsidRPr="00C74D97">
              <w:rPr>
                <w:rFonts w:cs="Times New Roman"/>
                <w:spacing w:val="-2"/>
                <w:sz w:val="20"/>
                <w:szCs w:val="20"/>
              </w:rPr>
              <w:t>Nano finance and personal</w:t>
            </w:r>
          </w:p>
        </w:tc>
        <w:tc>
          <w:tcPr>
            <w:tcW w:w="236" w:type="dxa"/>
          </w:tcPr>
          <w:p w14:paraId="64C9C025"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ADD4068" w14:textId="77777777" w:rsidR="007936F7" w:rsidRPr="00885966" w:rsidRDefault="007936F7" w:rsidP="0005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60" w:lineRule="atLeast"/>
              <w:ind w:right="44"/>
              <w:rPr>
                <w:rFonts w:cs="Times New Roman"/>
                <w:sz w:val="20"/>
                <w:szCs w:val="20"/>
              </w:rPr>
            </w:pPr>
            <w:r w:rsidRPr="00885966">
              <w:rPr>
                <w:rFonts w:cs="Times New Roman"/>
                <w:sz w:val="20"/>
                <w:szCs w:val="20"/>
              </w:rPr>
              <w:t>50,000</w:t>
            </w:r>
          </w:p>
        </w:tc>
        <w:tc>
          <w:tcPr>
            <w:tcW w:w="236" w:type="dxa"/>
          </w:tcPr>
          <w:p w14:paraId="04FC9E04"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60" w:lineRule="atLeast"/>
              <w:ind w:right="44"/>
              <w:rPr>
                <w:rFonts w:cs="Times New Roman"/>
                <w:sz w:val="20"/>
                <w:szCs w:val="20"/>
              </w:rPr>
            </w:pPr>
          </w:p>
        </w:tc>
        <w:tc>
          <w:tcPr>
            <w:tcW w:w="1187" w:type="dxa"/>
          </w:tcPr>
          <w:p w14:paraId="6A46B6D3" w14:textId="77777777" w:rsidR="007936F7" w:rsidRPr="00885966" w:rsidRDefault="007936F7" w:rsidP="0005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60" w:lineRule="atLeast"/>
              <w:ind w:right="44"/>
              <w:rPr>
                <w:rFonts w:cs="Times New Roman"/>
                <w:sz w:val="20"/>
                <w:szCs w:val="20"/>
              </w:rPr>
            </w:pPr>
            <w:r w:rsidRPr="00885966">
              <w:rPr>
                <w:rFonts w:cs="Times New Roman"/>
                <w:sz w:val="20"/>
                <w:szCs w:val="20"/>
              </w:rPr>
              <w:t>50,000</w:t>
            </w:r>
          </w:p>
        </w:tc>
        <w:tc>
          <w:tcPr>
            <w:tcW w:w="236" w:type="dxa"/>
          </w:tcPr>
          <w:p w14:paraId="35E09F69"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0" w:type="dxa"/>
            <w:vAlign w:val="center"/>
          </w:tcPr>
          <w:p w14:paraId="0550420F" w14:textId="77777777" w:rsidR="007936F7" w:rsidRPr="00885966" w:rsidRDefault="007936F7">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7302F4CA"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both"/>
              <w:rPr>
                <w:rFonts w:cs="Times New Roman"/>
                <w:sz w:val="20"/>
                <w:szCs w:val="20"/>
                <w:highlight w:val="yellow"/>
              </w:rPr>
            </w:pPr>
          </w:p>
        </w:tc>
        <w:tc>
          <w:tcPr>
            <w:tcW w:w="1175" w:type="dxa"/>
            <w:vAlign w:val="center"/>
          </w:tcPr>
          <w:p w14:paraId="5375E430" w14:textId="77777777" w:rsidR="007936F7" w:rsidRPr="00C74D97" w:rsidRDefault="007936F7">
            <w:pPr>
              <w:tabs>
                <w:tab w:val="clear" w:pos="680"/>
                <w:tab w:val="clear" w:pos="907"/>
              </w:tabs>
              <w:ind w:right="-108"/>
              <w:jc w:val="center"/>
              <w:rPr>
                <w:rFonts w:cs="Times New Roman"/>
                <w:sz w:val="20"/>
                <w:szCs w:val="20"/>
              </w:rPr>
            </w:pPr>
            <w:r w:rsidRPr="00C74D97">
              <w:rPr>
                <w:rFonts w:cs="Times New Roman"/>
                <w:sz w:val="20"/>
                <w:szCs w:val="20"/>
              </w:rPr>
              <w:t>99.99</w:t>
            </w:r>
          </w:p>
        </w:tc>
      </w:tr>
      <w:tr w:rsidR="007936F7" w:rsidRPr="00C1604E" w14:paraId="7B648820" w14:textId="77777777" w:rsidTr="007E79FE">
        <w:tc>
          <w:tcPr>
            <w:tcW w:w="1983" w:type="dxa"/>
          </w:tcPr>
          <w:p w14:paraId="1BFBC965"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Co., Ltd.</w:t>
            </w:r>
          </w:p>
        </w:tc>
        <w:tc>
          <w:tcPr>
            <w:tcW w:w="236" w:type="dxa"/>
          </w:tcPr>
          <w:p w14:paraId="2569D6F9"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6868D988"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loan businesses</w:t>
            </w:r>
          </w:p>
        </w:tc>
        <w:tc>
          <w:tcPr>
            <w:tcW w:w="236" w:type="dxa"/>
          </w:tcPr>
          <w:p w14:paraId="196E36C3"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4379016"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60" w:lineRule="atLeast"/>
              <w:jc w:val="both"/>
              <w:rPr>
                <w:rFonts w:cs="Times New Roman"/>
                <w:sz w:val="20"/>
                <w:szCs w:val="20"/>
              </w:rPr>
            </w:pPr>
          </w:p>
        </w:tc>
        <w:tc>
          <w:tcPr>
            <w:tcW w:w="236" w:type="dxa"/>
          </w:tcPr>
          <w:p w14:paraId="529F6D24"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Pr>
          <w:p w14:paraId="492ACD0D"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60" w:lineRule="atLeast"/>
              <w:jc w:val="both"/>
              <w:rPr>
                <w:rFonts w:cs="Times New Roman"/>
                <w:sz w:val="20"/>
                <w:szCs w:val="20"/>
              </w:rPr>
            </w:pPr>
          </w:p>
        </w:tc>
        <w:tc>
          <w:tcPr>
            <w:tcW w:w="236" w:type="dxa"/>
          </w:tcPr>
          <w:p w14:paraId="0A0956CC"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0" w:type="dxa"/>
          </w:tcPr>
          <w:p w14:paraId="2353993E"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44" w:type="dxa"/>
          </w:tcPr>
          <w:p w14:paraId="592A9DCA"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75" w:type="dxa"/>
          </w:tcPr>
          <w:p w14:paraId="52F4260C"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r>
      <w:tr w:rsidR="007936F7" w:rsidRPr="00C1604E" w14:paraId="2F27E2CF" w14:textId="77777777" w:rsidTr="007E79FE">
        <w:tc>
          <w:tcPr>
            <w:tcW w:w="1983" w:type="dxa"/>
          </w:tcPr>
          <w:p w14:paraId="5AC737CC"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Broker Co., Ltd.</w:t>
            </w:r>
          </w:p>
        </w:tc>
        <w:tc>
          <w:tcPr>
            <w:tcW w:w="236" w:type="dxa"/>
          </w:tcPr>
          <w:p w14:paraId="27B476D6"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513FAE88"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Non-life insurance broker business</w:t>
            </w:r>
          </w:p>
        </w:tc>
        <w:tc>
          <w:tcPr>
            <w:tcW w:w="236" w:type="dxa"/>
          </w:tcPr>
          <w:p w14:paraId="1317797E"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69C8156" w14:textId="77777777" w:rsidR="007936F7" w:rsidRPr="00885966" w:rsidRDefault="007936F7" w:rsidP="0005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60" w:lineRule="atLeast"/>
              <w:ind w:right="44"/>
              <w:rPr>
                <w:rFonts w:cs="Times New Roman"/>
                <w:sz w:val="20"/>
                <w:szCs w:val="20"/>
              </w:rPr>
            </w:pPr>
            <w:r w:rsidRPr="00885966">
              <w:rPr>
                <w:rFonts w:cs="Times New Roman"/>
                <w:sz w:val="20"/>
                <w:szCs w:val="20"/>
              </w:rPr>
              <w:t>3,000</w:t>
            </w:r>
          </w:p>
        </w:tc>
        <w:tc>
          <w:tcPr>
            <w:tcW w:w="236" w:type="dxa"/>
          </w:tcPr>
          <w:p w14:paraId="3D1A7A50"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60" w:lineRule="atLeast"/>
              <w:ind w:right="44"/>
              <w:rPr>
                <w:rFonts w:cs="Times New Roman"/>
                <w:sz w:val="20"/>
                <w:szCs w:val="20"/>
              </w:rPr>
            </w:pPr>
          </w:p>
        </w:tc>
        <w:tc>
          <w:tcPr>
            <w:tcW w:w="1187" w:type="dxa"/>
          </w:tcPr>
          <w:p w14:paraId="3BD32023"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60" w:lineRule="atLeast"/>
              <w:ind w:right="44"/>
              <w:rPr>
                <w:rFonts w:cs="Times New Roman"/>
                <w:sz w:val="20"/>
                <w:szCs w:val="20"/>
              </w:rPr>
            </w:pPr>
            <w:r w:rsidRPr="00885966">
              <w:rPr>
                <w:rFonts w:cs="Times New Roman"/>
                <w:sz w:val="20"/>
                <w:szCs w:val="20"/>
              </w:rPr>
              <w:t>3,000</w:t>
            </w:r>
          </w:p>
        </w:tc>
        <w:tc>
          <w:tcPr>
            <w:tcW w:w="236" w:type="dxa"/>
          </w:tcPr>
          <w:p w14:paraId="2D84A6B9" w14:textId="77777777" w:rsidR="007936F7" w:rsidRPr="00885966" w:rsidRDefault="007936F7">
            <w:pPr>
              <w:tabs>
                <w:tab w:val="clear" w:pos="680"/>
                <w:tab w:val="clear" w:pos="907"/>
              </w:tabs>
              <w:ind w:right="57"/>
              <w:jc w:val="right"/>
              <w:rPr>
                <w:rFonts w:cs="Times New Roman"/>
                <w:sz w:val="20"/>
                <w:szCs w:val="20"/>
              </w:rPr>
            </w:pPr>
          </w:p>
        </w:tc>
        <w:tc>
          <w:tcPr>
            <w:tcW w:w="1180" w:type="dxa"/>
          </w:tcPr>
          <w:p w14:paraId="54FCD009"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0"/>
                <w:szCs w:val="20"/>
              </w:rPr>
            </w:pPr>
            <w:r w:rsidRPr="00885966">
              <w:rPr>
                <w:rFonts w:cs="Times New Roman"/>
                <w:sz w:val="20"/>
                <w:szCs w:val="20"/>
              </w:rPr>
              <w:t>99.99</w:t>
            </w:r>
          </w:p>
        </w:tc>
        <w:tc>
          <w:tcPr>
            <w:tcW w:w="244" w:type="dxa"/>
          </w:tcPr>
          <w:p w14:paraId="01C5D864" w14:textId="77777777" w:rsidR="007936F7" w:rsidRPr="00C1604E" w:rsidRDefault="007936F7">
            <w:pPr>
              <w:tabs>
                <w:tab w:val="clear" w:pos="680"/>
                <w:tab w:val="clear" w:pos="907"/>
              </w:tabs>
              <w:ind w:right="57"/>
              <w:jc w:val="right"/>
              <w:rPr>
                <w:rFonts w:cs="Times New Roman"/>
                <w:sz w:val="20"/>
                <w:szCs w:val="20"/>
                <w:highlight w:val="yellow"/>
              </w:rPr>
            </w:pPr>
          </w:p>
        </w:tc>
        <w:tc>
          <w:tcPr>
            <w:tcW w:w="1175" w:type="dxa"/>
          </w:tcPr>
          <w:p w14:paraId="1E0B361E" w14:textId="77777777" w:rsidR="007936F7" w:rsidRPr="00C74D97" w:rsidRDefault="007936F7">
            <w:pPr>
              <w:tabs>
                <w:tab w:val="clear" w:pos="680"/>
                <w:tab w:val="clear" w:pos="907"/>
              </w:tabs>
              <w:ind w:right="-110"/>
              <w:jc w:val="center"/>
              <w:rPr>
                <w:rFonts w:cs="Times New Roman"/>
                <w:sz w:val="20"/>
                <w:szCs w:val="20"/>
              </w:rPr>
            </w:pPr>
            <w:r w:rsidRPr="00C74D97">
              <w:rPr>
                <w:rFonts w:cs="Times New Roman"/>
                <w:sz w:val="20"/>
                <w:szCs w:val="20"/>
              </w:rPr>
              <w:t>99.99</w:t>
            </w:r>
          </w:p>
        </w:tc>
      </w:tr>
      <w:tr w:rsidR="007936F7" w:rsidRPr="00C1604E" w14:paraId="28CB36BD" w14:textId="77777777" w:rsidTr="007E79FE">
        <w:tc>
          <w:tcPr>
            <w:tcW w:w="1983" w:type="dxa"/>
          </w:tcPr>
          <w:p w14:paraId="2834FBBD"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color w:val="000000"/>
                <w:sz w:val="20"/>
                <w:szCs w:val="20"/>
              </w:rPr>
              <w:t>Sabaidee Leasing</w:t>
            </w:r>
          </w:p>
        </w:tc>
        <w:tc>
          <w:tcPr>
            <w:tcW w:w="236" w:type="dxa"/>
          </w:tcPr>
          <w:p w14:paraId="13AA41A7"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05A55BCB"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33BF3019"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48A4EF25"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60" w:lineRule="atLeast"/>
              <w:ind w:right="44"/>
              <w:rPr>
                <w:rFonts w:cs="Times New Roman"/>
                <w:sz w:val="20"/>
                <w:szCs w:val="20"/>
                <w:highlight w:val="yellow"/>
              </w:rPr>
            </w:pPr>
            <w:r w:rsidRPr="00885966">
              <w:rPr>
                <w:rFonts w:cs="Times New Roman"/>
                <w:sz w:val="20"/>
                <w:szCs w:val="20"/>
              </w:rPr>
              <w:t>58,013*</w:t>
            </w:r>
          </w:p>
        </w:tc>
        <w:tc>
          <w:tcPr>
            <w:tcW w:w="236" w:type="dxa"/>
          </w:tcPr>
          <w:p w14:paraId="7A7743E4"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60" w:lineRule="atLeast"/>
              <w:ind w:right="44"/>
              <w:rPr>
                <w:rFonts w:cs="Times New Roman"/>
                <w:sz w:val="20"/>
                <w:szCs w:val="20"/>
                <w:highlight w:val="yellow"/>
              </w:rPr>
            </w:pPr>
          </w:p>
        </w:tc>
        <w:tc>
          <w:tcPr>
            <w:tcW w:w="1187" w:type="dxa"/>
          </w:tcPr>
          <w:p w14:paraId="4C747FC8"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60" w:lineRule="atLeast"/>
              <w:ind w:right="44"/>
              <w:rPr>
                <w:rFonts w:cs="Times New Roman"/>
                <w:sz w:val="20"/>
                <w:szCs w:val="20"/>
              </w:rPr>
            </w:pPr>
            <w:r w:rsidRPr="00C74D97">
              <w:rPr>
                <w:rFonts w:cs="Times New Roman"/>
                <w:sz w:val="20"/>
                <w:szCs w:val="20"/>
              </w:rPr>
              <w:t>58,013*</w:t>
            </w:r>
          </w:p>
        </w:tc>
        <w:tc>
          <w:tcPr>
            <w:tcW w:w="236" w:type="dxa"/>
          </w:tcPr>
          <w:p w14:paraId="2C570289"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0" w:type="dxa"/>
            <w:vAlign w:val="center"/>
          </w:tcPr>
          <w:p w14:paraId="2109044F" w14:textId="06BC831E" w:rsidR="007936F7" w:rsidRPr="00C1604E" w:rsidRDefault="0090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0"/>
                <w:szCs w:val="20"/>
                <w:highlight w:val="yellow"/>
              </w:rPr>
            </w:pPr>
            <w:r>
              <w:rPr>
                <w:rFonts w:cs="Times New Roman"/>
                <w:sz w:val="20"/>
                <w:szCs w:val="20"/>
              </w:rPr>
              <w:t>93.45</w:t>
            </w:r>
          </w:p>
        </w:tc>
        <w:tc>
          <w:tcPr>
            <w:tcW w:w="244" w:type="dxa"/>
          </w:tcPr>
          <w:p w14:paraId="71F70990"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75" w:type="dxa"/>
            <w:vAlign w:val="center"/>
          </w:tcPr>
          <w:p w14:paraId="2D36C25D" w14:textId="77777777" w:rsidR="007936F7" w:rsidRPr="00C74D97" w:rsidRDefault="007936F7">
            <w:pPr>
              <w:tabs>
                <w:tab w:val="clear" w:pos="680"/>
                <w:tab w:val="clear" w:pos="907"/>
              </w:tabs>
              <w:ind w:right="-110"/>
              <w:jc w:val="center"/>
              <w:rPr>
                <w:rFonts w:cs="Times New Roman"/>
                <w:sz w:val="20"/>
                <w:szCs w:val="20"/>
              </w:rPr>
            </w:pPr>
            <w:r w:rsidRPr="00C74D97">
              <w:rPr>
                <w:rFonts w:cs="Times New Roman"/>
                <w:sz w:val="20"/>
                <w:szCs w:val="20"/>
              </w:rPr>
              <w:t>86.89</w:t>
            </w:r>
          </w:p>
        </w:tc>
      </w:tr>
      <w:tr w:rsidR="007936F7" w:rsidRPr="00C1604E" w14:paraId="643EC198" w14:textId="77777777" w:rsidTr="007E79FE">
        <w:tc>
          <w:tcPr>
            <w:tcW w:w="1983" w:type="dxa"/>
          </w:tcPr>
          <w:p w14:paraId="16FFB90B"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C74D97">
              <w:rPr>
                <w:rFonts w:cs="Times New Roman"/>
                <w:color w:val="000000"/>
                <w:sz w:val="20"/>
                <w:szCs w:val="20"/>
              </w:rPr>
              <w:t>Co., Ltd. (Lao PDR)</w:t>
            </w:r>
          </w:p>
        </w:tc>
        <w:tc>
          <w:tcPr>
            <w:tcW w:w="236" w:type="dxa"/>
          </w:tcPr>
          <w:p w14:paraId="6B6AA04D"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7494AAD9"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066B30DC"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93E1C4C"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36" w:type="dxa"/>
          </w:tcPr>
          <w:p w14:paraId="3ED0682D"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C3954A5"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E713707"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0" w:type="dxa"/>
          </w:tcPr>
          <w:p w14:paraId="7858CF65"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both"/>
              <w:rPr>
                <w:rFonts w:cs="Times New Roman"/>
                <w:sz w:val="20"/>
                <w:szCs w:val="20"/>
                <w:highlight w:val="yellow"/>
              </w:rPr>
            </w:pPr>
          </w:p>
        </w:tc>
        <w:tc>
          <w:tcPr>
            <w:tcW w:w="244" w:type="dxa"/>
          </w:tcPr>
          <w:p w14:paraId="02195D51"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75" w:type="dxa"/>
          </w:tcPr>
          <w:p w14:paraId="221D9736" w14:textId="77777777" w:rsidR="007936F7" w:rsidRPr="00C74D97" w:rsidRDefault="007936F7">
            <w:pPr>
              <w:tabs>
                <w:tab w:val="clear" w:pos="680"/>
                <w:tab w:val="clear" w:pos="907"/>
              </w:tabs>
              <w:ind w:right="-110"/>
              <w:jc w:val="center"/>
              <w:rPr>
                <w:rFonts w:cs="Times New Roman"/>
                <w:sz w:val="20"/>
                <w:szCs w:val="20"/>
              </w:rPr>
            </w:pPr>
          </w:p>
        </w:tc>
      </w:tr>
      <w:tr w:rsidR="007936F7" w:rsidRPr="00C1604E" w14:paraId="2324EFB9" w14:textId="77777777" w:rsidTr="007E79FE">
        <w:tc>
          <w:tcPr>
            <w:tcW w:w="1983" w:type="dxa"/>
          </w:tcPr>
          <w:p w14:paraId="5695BFEE"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color w:val="000000"/>
                <w:sz w:val="20"/>
                <w:szCs w:val="20"/>
              </w:rPr>
              <w:t>Suosdey Finance PLC.</w:t>
            </w:r>
          </w:p>
        </w:tc>
        <w:tc>
          <w:tcPr>
            <w:tcW w:w="236" w:type="dxa"/>
          </w:tcPr>
          <w:p w14:paraId="49F0F3E3"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3BC930EB"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30667EF7"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7218A2B" w14:textId="77777777" w:rsidR="007936F7" w:rsidRPr="00885966" w:rsidRDefault="007936F7" w:rsidP="007E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60" w:lineRule="atLeast"/>
              <w:ind w:right="44"/>
              <w:rPr>
                <w:rFonts w:cs="Times New Roman"/>
                <w:sz w:val="20"/>
                <w:szCs w:val="20"/>
              </w:rPr>
            </w:pPr>
            <w:r w:rsidRPr="00885966">
              <w:rPr>
                <w:rFonts w:cs="Times New Roman"/>
                <w:sz w:val="20"/>
                <w:szCs w:val="20"/>
              </w:rPr>
              <w:t>132,209**</w:t>
            </w:r>
          </w:p>
        </w:tc>
        <w:tc>
          <w:tcPr>
            <w:tcW w:w="236" w:type="dxa"/>
          </w:tcPr>
          <w:p w14:paraId="0CBE758E"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60" w:lineRule="atLeast"/>
              <w:ind w:right="44"/>
              <w:rPr>
                <w:rFonts w:cs="Times New Roman"/>
                <w:sz w:val="20"/>
                <w:szCs w:val="20"/>
              </w:rPr>
            </w:pPr>
          </w:p>
        </w:tc>
        <w:tc>
          <w:tcPr>
            <w:tcW w:w="1187" w:type="dxa"/>
          </w:tcPr>
          <w:p w14:paraId="01B08B93" w14:textId="77777777" w:rsidR="007936F7" w:rsidRPr="00885966" w:rsidRDefault="007936F7" w:rsidP="007E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60" w:lineRule="atLeast"/>
              <w:ind w:right="44"/>
              <w:rPr>
                <w:rFonts w:cs="Times New Roman"/>
                <w:sz w:val="20"/>
                <w:szCs w:val="20"/>
              </w:rPr>
            </w:pPr>
            <w:r w:rsidRPr="00885966">
              <w:rPr>
                <w:rFonts w:cs="Times New Roman"/>
                <w:sz w:val="20"/>
                <w:szCs w:val="20"/>
              </w:rPr>
              <w:t>132,209**</w:t>
            </w:r>
          </w:p>
        </w:tc>
        <w:tc>
          <w:tcPr>
            <w:tcW w:w="236" w:type="dxa"/>
          </w:tcPr>
          <w:p w14:paraId="6CE748B6"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0" w:type="dxa"/>
            <w:vAlign w:val="center"/>
          </w:tcPr>
          <w:p w14:paraId="7FDD64CD"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0"/>
                <w:szCs w:val="20"/>
              </w:rPr>
            </w:pPr>
            <w:r w:rsidRPr="00885966">
              <w:rPr>
                <w:rFonts w:cs="Times New Roman"/>
                <w:sz w:val="20"/>
                <w:szCs w:val="20"/>
              </w:rPr>
              <w:t>99.95</w:t>
            </w:r>
          </w:p>
        </w:tc>
        <w:tc>
          <w:tcPr>
            <w:tcW w:w="244" w:type="dxa"/>
          </w:tcPr>
          <w:p w14:paraId="6B7118F6"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75" w:type="dxa"/>
            <w:vAlign w:val="center"/>
          </w:tcPr>
          <w:p w14:paraId="6CD78562" w14:textId="77777777" w:rsidR="007936F7" w:rsidRPr="00C74D97" w:rsidRDefault="007936F7">
            <w:pPr>
              <w:tabs>
                <w:tab w:val="clear" w:pos="680"/>
                <w:tab w:val="clear" w:pos="907"/>
              </w:tabs>
              <w:ind w:right="-110"/>
              <w:jc w:val="center"/>
              <w:rPr>
                <w:rFonts w:cs="Times New Roman"/>
                <w:sz w:val="20"/>
                <w:szCs w:val="20"/>
              </w:rPr>
            </w:pPr>
            <w:r w:rsidRPr="00C74D97">
              <w:rPr>
                <w:rFonts w:cs="Times New Roman"/>
                <w:sz w:val="20"/>
                <w:szCs w:val="20"/>
              </w:rPr>
              <w:t>99.95</w:t>
            </w:r>
          </w:p>
        </w:tc>
      </w:tr>
      <w:tr w:rsidR="007936F7" w:rsidRPr="00C1604E" w14:paraId="08CB9760" w14:textId="77777777" w:rsidTr="007E79FE">
        <w:tc>
          <w:tcPr>
            <w:tcW w:w="1983" w:type="dxa"/>
          </w:tcPr>
          <w:p w14:paraId="5B0D4E11"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C74D97">
              <w:rPr>
                <w:rFonts w:cs="Times New Roman"/>
                <w:color w:val="000000"/>
                <w:sz w:val="20"/>
                <w:szCs w:val="20"/>
              </w:rPr>
              <w:t>(Cambodia)</w:t>
            </w:r>
          </w:p>
        </w:tc>
        <w:tc>
          <w:tcPr>
            <w:tcW w:w="236" w:type="dxa"/>
          </w:tcPr>
          <w:p w14:paraId="2878D56B"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3EA02B49"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21A958F4"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8C63C6A"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68089C0D"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Pr>
          <w:p w14:paraId="2D578E24"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2F4D8BE"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0" w:type="dxa"/>
          </w:tcPr>
          <w:p w14:paraId="562BA672"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both"/>
              <w:rPr>
                <w:rFonts w:cs="Times New Roman"/>
                <w:sz w:val="20"/>
                <w:szCs w:val="20"/>
              </w:rPr>
            </w:pPr>
          </w:p>
        </w:tc>
        <w:tc>
          <w:tcPr>
            <w:tcW w:w="244" w:type="dxa"/>
          </w:tcPr>
          <w:p w14:paraId="639D50CF"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75" w:type="dxa"/>
          </w:tcPr>
          <w:p w14:paraId="2531F688" w14:textId="77777777" w:rsidR="007936F7" w:rsidRPr="00C74D97" w:rsidRDefault="007936F7">
            <w:pPr>
              <w:tabs>
                <w:tab w:val="clear" w:pos="680"/>
                <w:tab w:val="clear" w:pos="907"/>
              </w:tabs>
              <w:ind w:right="-110"/>
              <w:jc w:val="center"/>
              <w:rPr>
                <w:rFonts w:cs="Times New Roman"/>
                <w:sz w:val="20"/>
                <w:szCs w:val="20"/>
              </w:rPr>
            </w:pPr>
          </w:p>
        </w:tc>
      </w:tr>
      <w:tr w:rsidR="007936F7" w:rsidRPr="00C1604E" w14:paraId="3697B8C1" w14:textId="77777777" w:rsidTr="007E79FE">
        <w:tc>
          <w:tcPr>
            <w:tcW w:w="1983" w:type="dxa"/>
          </w:tcPr>
          <w:p w14:paraId="057AFACC"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color w:val="000000"/>
                <w:sz w:val="20"/>
                <w:szCs w:val="20"/>
              </w:rPr>
              <w:t>Mingalaba Thitikorn</w:t>
            </w:r>
          </w:p>
        </w:tc>
        <w:tc>
          <w:tcPr>
            <w:tcW w:w="236" w:type="dxa"/>
          </w:tcPr>
          <w:p w14:paraId="59F40B12"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02599CC4"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Microfinance business</w:t>
            </w:r>
          </w:p>
        </w:tc>
        <w:tc>
          <w:tcPr>
            <w:tcW w:w="236" w:type="dxa"/>
          </w:tcPr>
          <w:p w14:paraId="42DFBBE8"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1C388FAC" w14:textId="77777777" w:rsidR="007936F7" w:rsidRPr="00885966" w:rsidRDefault="007936F7" w:rsidP="007E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line="260" w:lineRule="atLeast"/>
              <w:ind w:right="31"/>
              <w:rPr>
                <w:rFonts w:cs="Times New Roman"/>
                <w:sz w:val="20"/>
                <w:szCs w:val="20"/>
              </w:rPr>
            </w:pPr>
            <w:r w:rsidRPr="00885966">
              <w:rPr>
                <w:rFonts w:cs="Times New Roman"/>
                <w:sz w:val="20"/>
                <w:szCs w:val="20"/>
              </w:rPr>
              <w:t>4,705***</w:t>
            </w:r>
          </w:p>
        </w:tc>
        <w:tc>
          <w:tcPr>
            <w:tcW w:w="236" w:type="dxa"/>
          </w:tcPr>
          <w:p w14:paraId="40EC828A"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line="260" w:lineRule="atLeast"/>
              <w:ind w:right="44"/>
              <w:rPr>
                <w:rFonts w:cs="Times New Roman"/>
                <w:sz w:val="20"/>
                <w:szCs w:val="20"/>
              </w:rPr>
            </w:pPr>
          </w:p>
        </w:tc>
        <w:tc>
          <w:tcPr>
            <w:tcW w:w="1187" w:type="dxa"/>
          </w:tcPr>
          <w:p w14:paraId="4C58C5CB" w14:textId="3EC82C29" w:rsidR="007936F7" w:rsidRPr="00885966" w:rsidRDefault="007E79FE" w:rsidP="007E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60" w:lineRule="atLeast"/>
              <w:ind w:right="-104"/>
              <w:rPr>
                <w:rFonts w:cs="Times New Roman"/>
                <w:sz w:val="20"/>
                <w:szCs w:val="20"/>
              </w:rPr>
            </w:pPr>
            <w:r>
              <w:rPr>
                <w:rFonts w:cstheme="minorBidi" w:hint="cs"/>
                <w:sz w:val="20"/>
                <w:szCs w:val="20"/>
                <w:cs/>
              </w:rPr>
              <w:t xml:space="preserve">    </w:t>
            </w:r>
            <w:r w:rsidR="007936F7" w:rsidRPr="00885966">
              <w:rPr>
                <w:rFonts w:cs="Times New Roman"/>
                <w:sz w:val="20"/>
                <w:szCs w:val="20"/>
              </w:rPr>
              <w:t>4,705***</w:t>
            </w:r>
          </w:p>
        </w:tc>
        <w:tc>
          <w:tcPr>
            <w:tcW w:w="236" w:type="dxa"/>
          </w:tcPr>
          <w:p w14:paraId="04A8D88A"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0" w:type="dxa"/>
            <w:vAlign w:val="center"/>
          </w:tcPr>
          <w:p w14:paraId="5C87C6CD" w14:textId="77777777" w:rsidR="007936F7" w:rsidRPr="00885966"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0"/>
                <w:szCs w:val="20"/>
              </w:rPr>
            </w:pPr>
            <w:r w:rsidRPr="00885966">
              <w:rPr>
                <w:rFonts w:cs="Times New Roman"/>
                <w:sz w:val="20"/>
                <w:szCs w:val="20"/>
              </w:rPr>
              <w:t>99.00</w:t>
            </w:r>
          </w:p>
        </w:tc>
        <w:tc>
          <w:tcPr>
            <w:tcW w:w="244" w:type="dxa"/>
          </w:tcPr>
          <w:p w14:paraId="5FE287CE"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75" w:type="dxa"/>
            <w:vAlign w:val="center"/>
          </w:tcPr>
          <w:p w14:paraId="1080C1CE" w14:textId="77777777" w:rsidR="007936F7" w:rsidRPr="00C74D97" w:rsidRDefault="007936F7">
            <w:pPr>
              <w:tabs>
                <w:tab w:val="clear" w:pos="680"/>
                <w:tab w:val="clear" w:pos="907"/>
              </w:tabs>
              <w:ind w:right="-110"/>
              <w:jc w:val="center"/>
              <w:rPr>
                <w:rFonts w:cs="Times New Roman"/>
                <w:sz w:val="20"/>
                <w:szCs w:val="20"/>
              </w:rPr>
            </w:pPr>
            <w:r w:rsidRPr="00C74D97">
              <w:rPr>
                <w:rFonts w:cs="Times New Roman"/>
                <w:sz w:val="20"/>
                <w:szCs w:val="20"/>
              </w:rPr>
              <w:t>99.00</w:t>
            </w:r>
          </w:p>
        </w:tc>
      </w:tr>
      <w:tr w:rsidR="007936F7" w:rsidRPr="00C1604E" w14:paraId="6038841B" w14:textId="77777777" w:rsidTr="007E79FE">
        <w:tc>
          <w:tcPr>
            <w:tcW w:w="1983" w:type="dxa"/>
          </w:tcPr>
          <w:p w14:paraId="75979170"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pacing w:val="-2"/>
                <w:sz w:val="20"/>
                <w:szCs w:val="20"/>
              </w:rPr>
            </w:pPr>
            <w:r w:rsidRPr="00C74D97">
              <w:rPr>
                <w:rFonts w:cs="Times New Roman"/>
                <w:sz w:val="20"/>
                <w:szCs w:val="20"/>
              </w:rPr>
              <w:t xml:space="preserve">   </w:t>
            </w:r>
            <w:r w:rsidRPr="00C74D97">
              <w:rPr>
                <w:rFonts w:cs="Times New Roman"/>
                <w:color w:val="000000"/>
                <w:spacing w:val="-2"/>
                <w:sz w:val="20"/>
                <w:szCs w:val="20"/>
              </w:rPr>
              <w:t xml:space="preserve">Microfinance </w:t>
            </w:r>
          </w:p>
        </w:tc>
        <w:tc>
          <w:tcPr>
            <w:tcW w:w="236" w:type="dxa"/>
          </w:tcPr>
          <w:p w14:paraId="52B360E9"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4699A1C9"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0EE07F61"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5835A2B"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36" w:type="dxa"/>
          </w:tcPr>
          <w:p w14:paraId="2B270AB9"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13D332A7"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84AE32C"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0" w:type="dxa"/>
          </w:tcPr>
          <w:p w14:paraId="5BF9D2CB"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8"/>
              </w:tabs>
              <w:spacing w:line="260" w:lineRule="atLeast"/>
              <w:jc w:val="both"/>
              <w:rPr>
                <w:rFonts w:cs="Times New Roman"/>
                <w:sz w:val="20"/>
                <w:szCs w:val="20"/>
                <w:highlight w:val="yellow"/>
              </w:rPr>
            </w:pPr>
          </w:p>
        </w:tc>
        <w:tc>
          <w:tcPr>
            <w:tcW w:w="244" w:type="dxa"/>
          </w:tcPr>
          <w:p w14:paraId="1A189E59"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75" w:type="dxa"/>
          </w:tcPr>
          <w:p w14:paraId="3D7F85B0"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r>
      <w:tr w:rsidR="007936F7" w:rsidRPr="00C1604E" w14:paraId="22DD1715" w14:textId="77777777" w:rsidTr="007E79FE">
        <w:tc>
          <w:tcPr>
            <w:tcW w:w="1983" w:type="dxa"/>
          </w:tcPr>
          <w:p w14:paraId="7330F179" w14:textId="77777777" w:rsidR="007936F7" w:rsidRPr="00C74D97"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Co., Ltd. </w:t>
            </w:r>
            <w:r w:rsidRPr="00C74D97">
              <w:rPr>
                <w:rFonts w:cs="Times New Roman"/>
                <w:color w:val="000000"/>
                <w:sz w:val="20"/>
                <w:szCs w:val="20"/>
              </w:rPr>
              <w:t>(</w:t>
            </w:r>
            <w:r w:rsidRPr="00C74D97">
              <w:rPr>
                <w:rFonts w:eastAsia="SimSun" w:cs="Times New Roman"/>
                <w:sz w:val="20"/>
                <w:szCs w:val="20"/>
                <w:lang w:eastAsia="zh-CN"/>
              </w:rPr>
              <w:t>Myanmar</w:t>
            </w:r>
            <w:r w:rsidRPr="00C74D97">
              <w:rPr>
                <w:rFonts w:cs="Times New Roman"/>
                <w:color w:val="000000"/>
                <w:sz w:val="20"/>
                <w:szCs w:val="20"/>
              </w:rPr>
              <w:t>)</w:t>
            </w:r>
          </w:p>
        </w:tc>
        <w:tc>
          <w:tcPr>
            <w:tcW w:w="236" w:type="dxa"/>
          </w:tcPr>
          <w:p w14:paraId="37AC9DDA"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09" w:type="dxa"/>
          </w:tcPr>
          <w:p w14:paraId="74308770"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04C8CC53"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265350B7"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36" w:type="dxa"/>
          </w:tcPr>
          <w:p w14:paraId="654C37AC"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800AE5B"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36" w:type="dxa"/>
          </w:tcPr>
          <w:p w14:paraId="0D2DAFFB"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0" w:type="dxa"/>
          </w:tcPr>
          <w:p w14:paraId="2CC4D846"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44" w:type="dxa"/>
          </w:tcPr>
          <w:p w14:paraId="16A9AFBA"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75" w:type="dxa"/>
          </w:tcPr>
          <w:p w14:paraId="06C73230" w14:textId="77777777" w:rsidR="007936F7" w:rsidRPr="00C74D97"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r>
      <w:tr w:rsidR="007936F7" w:rsidRPr="00C1604E" w14:paraId="7CE1F76E" w14:textId="77777777" w:rsidTr="007E79FE">
        <w:tc>
          <w:tcPr>
            <w:tcW w:w="1983" w:type="dxa"/>
          </w:tcPr>
          <w:p w14:paraId="16CB4A96"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36" w:type="dxa"/>
          </w:tcPr>
          <w:p w14:paraId="0FF91AB0"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309" w:type="dxa"/>
          </w:tcPr>
          <w:p w14:paraId="62817C45"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36" w:type="dxa"/>
          </w:tcPr>
          <w:p w14:paraId="1C8954F6"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B8D1870"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36" w:type="dxa"/>
          </w:tcPr>
          <w:p w14:paraId="4EEF6DEF"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2593D38"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36" w:type="dxa"/>
          </w:tcPr>
          <w:p w14:paraId="448E6D8D"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0" w:type="dxa"/>
          </w:tcPr>
          <w:p w14:paraId="270D9CC1"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244" w:type="dxa"/>
          </w:tcPr>
          <w:p w14:paraId="50436C7B"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75" w:type="dxa"/>
          </w:tcPr>
          <w:p w14:paraId="45A598C1" w14:textId="77777777" w:rsidR="007936F7" w:rsidRPr="00C1604E" w:rsidRDefault="007936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r>
      <w:tr w:rsidR="007936F7" w:rsidRPr="00C1604E" w14:paraId="7EE01909" w14:textId="77777777" w:rsidTr="00042087">
        <w:tc>
          <w:tcPr>
            <w:tcW w:w="10209" w:type="dxa"/>
            <w:gridSpan w:val="11"/>
          </w:tcPr>
          <w:p w14:paraId="03DE3691" w14:textId="77777777" w:rsidR="007936F7" w:rsidRPr="00C1604E" w:rsidRDefault="007936F7"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highlight w:val="yellow"/>
              </w:rPr>
            </w:pPr>
            <w:r w:rsidRPr="00885966">
              <w:rPr>
                <w:rFonts w:cs="Times New Roman"/>
                <w:sz w:val="22"/>
                <w:szCs w:val="22"/>
              </w:rPr>
              <w:t>*K</w:t>
            </w:r>
            <w:r w:rsidR="00C67457">
              <w:rPr>
                <w:rFonts w:cs="Times New Roman"/>
                <w:sz w:val="22"/>
                <w:szCs w:val="22"/>
              </w:rPr>
              <w:t>ip</w:t>
            </w:r>
            <w:r w:rsidRPr="00885966">
              <w:rPr>
                <w:rFonts w:cs="Times New Roman"/>
                <w:sz w:val="22"/>
                <w:szCs w:val="22"/>
              </w:rPr>
              <w:t xml:space="preserve"> 15,250 million</w:t>
            </w:r>
            <w:r w:rsidRPr="00885966">
              <w:rPr>
                <w:rFonts w:cs="Times New Roman"/>
                <w:sz w:val="22"/>
                <w:szCs w:val="22"/>
              </w:rPr>
              <w:tab/>
              <w:t>** USD 4 million</w:t>
            </w:r>
            <w:r w:rsidRPr="00885966">
              <w:rPr>
                <w:rFonts w:cs="Times New Roman"/>
                <w:sz w:val="22"/>
                <w:szCs w:val="22"/>
              </w:rPr>
              <w:tab/>
              <w:t>*** Kyat 200 million</w:t>
            </w:r>
          </w:p>
        </w:tc>
      </w:tr>
    </w:tbl>
    <w:p w14:paraId="762D6F98" w14:textId="77777777" w:rsidR="007936F7" w:rsidRPr="00C74D97" w:rsidRDefault="007936F7"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2"/>
        </w:rPr>
      </w:pPr>
    </w:p>
    <w:p w14:paraId="481F07D7" w14:textId="77777777" w:rsidR="00BF2E4D" w:rsidRPr="00C74D97" w:rsidRDefault="00BF2E4D" w:rsidP="00BF2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cs="Times New Roman"/>
          <w:sz w:val="22"/>
          <w:szCs w:val="22"/>
        </w:rPr>
      </w:pPr>
      <w:r w:rsidRPr="00C74D97">
        <w:rPr>
          <w:rFonts w:cs="Times New Roman"/>
          <w:sz w:val="22"/>
          <w:szCs w:val="22"/>
        </w:rPr>
        <w:t xml:space="preserve">Significant intercompany transactions between the </w:t>
      </w:r>
      <w:r w:rsidR="00E034E4" w:rsidRPr="00C74D97">
        <w:rPr>
          <w:rFonts w:cs="Times New Roman"/>
          <w:sz w:val="22"/>
          <w:szCs w:val="22"/>
        </w:rPr>
        <w:t>Company and its subsidiaries</w:t>
      </w:r>
      <w:r w:rsidRPr="00C74D97">
        <w:rPr>
          <w:rFonts w:cs="Times New Roman"/>
          <w:sz w:val="22"/>
          <w:szCs w:val="22"/>
        </w:rPr>
        <w:t xml:space="preserve"> were eliminated in the preparation of the consolidated financial statements.</w:t>
      </w:r>
    </w:p>
    <w:p w14:paraId="697C930D" w14:textId="77777777" w:rsidR="002C027A" w:rsidRPr="00D113AD" w:rsidRDefault="002C027A" w:rsidP="00923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6B2252A8" w14:textId="77777777" w:rsidR="00664BE2" w:rsidRPr="00D113AD" w:rsidRDefault="00A665A9" w:rsidP="00DE26F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cs="Times New Roman"/>
          <w:b/>
          <w:bCs/>
          <w:caps/>
          <w:sz w:val="22"/>
          <w:szCs w:val="22"/>
        </w:rPr>
      </w:pPr>
      <w:r w:rsidRPr="00D113AD">
        <w:rPr>
          <w:rFonts w:cs="Times New Roman"/>
          <w:b/>
          <w:bCs/>
          <w:caps/>
          <w:sz w:val="22"/>
          <w:szCs w:val="22"/>
        </w:rPr>
        <w:t xml:space="preserve">SUMMARY OF </w:t>
      </w:r>
      <w:r w:rsidR="00664BE2" w:rsidRPr="00D113AD">
        <w:rPr>
          <w:rFonts w:cs="Times New Roman"/>
          <w:b/>
          <w:bCs/>
          <w:caps/>
          <w:sz w:val="22"/>
          <w:szCs w:val="22"/>
        </w:rPr>
        <w:t>SIGNIFICANT ACCOUNTING POLICIES</w:t>
      </w:r>
    </w:p>
    <w:p w14:paraId="1EC9D751" w14:textId="77777777" w:rsidR="001C7AFC" w:rsidRPr="00D113AD" w:rsidRDefault="001C7AFC" w:rsidP="001C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405601A3" w14:textId="052B117A" w:rsidR="001C7AFC" w:rsidRPr="00D113AD" w:rsidRDefault="001C7AFC" w:rsidP="00990920">
      <w:pPr>
        <w:tabs>
          <w:tab w:val="left" w:pos="540"/>
        </w:tabs>
        <w:jc w:val="thaiDistribute"/>
        <w:rPr>
          <w:rFonts w:cs="Times New Roman"/>
          <w:sz w:val="22"/>
          <w:szCs w:val="22"/>
          <w:cs/>
        </w:rPr>
      </w:pPr>
      <w:r w:rsidRPr="00D113AD">
        <w:rPr>
          <w:rFonts w:cs="Times New Roman"/>
          <w:sz w:val="22"/>
          <w:szCs w:val="22"/>
        </w:rPr>
        <w:t xml:space="preserve">The Group applied significant accounting policies and methods of computation to the preparation of interim financial information for the </w:t>
      </w:r>
      <w:r w:rsidR="00D113AD" w:rsidRPr="00D113AD">
        <w:rPr>
          <w:rFonts w:cs="Times New Roman"/>
          <w:sz w:val="22"/>
          <w:szCs w:val="22"/>
        </w:rPr>
        <w:t xml:space="preserve">three-month and </w:t>
      </w:r>
      <w:r w:rsidR="00042087">
        <w:rPr>
          <w:rFonts w:cs="Times New Roman"/>
          <w:sz w:val="22"/>
          <w:szCs w:val="22"/>
        </w:rPr>
        <w:t>nine-month</w:t>
      </w:r>
      <w:r w:rsidR="00990920" w:rsidRPr="00D113AD">
        <w:rPr>
          <w:rFonts w:cs="Times New Roman"/>
          <w:sz w:val="22"/>
          <w:szCs w:val="22"/>
        </w:rPr>
        <w:t xml:space="preserve"> </w:t>
      </w:r>
      <w:r w:rsidRPr="00D113AD">
        <w:rPr>
          <w:rFonts w:cs="Times New Roman"/>
          <w:sz w:val="22"/>
          <w:szCs w:val="22"/>
        </w:rPr>
        <w:t xml:space="preserve">periods ended </w:t>
      </w:r>
      <w:r w:rsidR="00042087">
        <w:rPr>
          <w:rFonts w:cs="Times New Roman"/>
          <w:sz w:val="22"/>
          <w:szCs w:val="22"/>
        </w:rPr>
        <w:t>September 30</w:t>
      </w:r>
      <w:r w:rsidR="00502FEB" w:rsidRPr="00D113AD">
        <w:rPr>
          <w:rFonts w:cs="Times New Roman"/>
          <w:sz w:val="22"/>
          <w:szCs w:val="22"/>
        </w:rPr>
        <w:t>,</w:t>
      </w:r>
      <w:r w:rsidRPr="00D113AD">
        <w:rPr>
          <w:rFonts w:cs="Times New Roman"/>
          <w:sz w:val="22"/>
          <w:szCs w:val="22"/>
        </w:rPr>
        <w:t xml:space="preserve"> </w:t>
      </w:r>
      <w:r w:rsidR="007936F7" w:rsidRPr="00D113AD">
        <w:rPr>
          <w:rFonts w:cs="Times New Roman"/>
          <w:sz w:val="22"/>
          <w:szCs w:val="22"/>
        </w:rPr>
        <w:t>2024</w:t>
      </w:r>
      <w:r w:rsidRPr="00D113AD">
        <w:rPr>
          <w:rFonts w:cs="Times New Roman"/>
          <w:sz w:val="22"/>
          <w:szCs w:val="22"/>
        </w:rPr>
        <w:t xml:space="preserve"> and </w:t>
      </w:r>
      <w:r w:rsidR="007936F7" w:rsidRPr="00D113AD">
        <w:rPr>
          <w:rFonts w:cs="Times New Roman"/>
          <w:sz w:val="22"/>
          <w:szCs w:val="22"/>
        </w:rPr>
        <w:t>2023</w:t>
      </w:r>
      <w:r w:rsidRPr="00D113AD">
        <w:rPr>
          <w:rFonts w:cs="Times New Roman"/>
          <w:sz w:val="22"/>
          <w:szCs w:val="22"/>
        </w:rPr>
        <w:t xml:space="preserve"> which are similar to those applied to the preparation of financial statements for the year ended December 31, </w:t>
      </w:r>
      <w:r w:rsidR="007936F7" w:rsidRPr="00D113AD">
        <w:rPr>
          <w:rFonts w:cs="Times New Roman"/>
          <w:sz w:val="22"/>
          <w:szCs w:val="22"/>
        </w:rPr>
        <w:t>2023</w:t>
      </w:r>
      <w:r w:rsidRPr="00D113AD">
        <w:rPr>
          <w:rFonts w:cs="Times New Roman"/>
          <w:sz w:val="22"/>
          <w:szCs w:val="22"/>
        </w:rPr>
        <w:t xml:space="preserve"> </w:t>
      </w:r>
      <w:r w:rsidR="00502FEB" w:rsidRPr="00D113AD">
        <w:rPr>
          <w:rFonts w:cs="Times New Roman"/>
          <w:spacing w:val="-2"/>
          <w:sz w:val="22"/>
          <w:szCs w:val="22"/>
        </w:rPr>
        <w:t>except the matter relating to the adoption of revised</w:t>
      </w:r>
      <w:r w:rsidR="00502FEB" w:rsidRPr="00D113AD">
        <w:rPr>
          <w:rFonts w:cs="Times New Roman"/>
          <w:sz w:val="22"/>
          <w:szCs w:val="22"/>
        </w:rPr>
        <w:t xml:space="preserve"> TAS, TFRS and accounting guidance as discussed in Note 1 which had no any material effect.</w:t>
      </w:r>
    </w:p>
    <w:p w14:paraId="3E89A16F" w14:textId="77777777" w:rsidR="00C64E21" w:rsidRPr="00DF68A5" w:rsidRDefault="00C64E21" w:rsidP="00230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4102E349" w14:textId="77777777" w:rsidR="00EB3890" w:rsidRPr="00DF68A5" w:rsidRDefault="00EB3890" w:rsidP="0092199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F68A5">
        <w:rPr>
          <w:rFonts w:cs="Times New Roman"/>
          <w:b/>
          <w:bCs/>
          <w:caps/>
          <w:sz w:val="22"/>
          <w:szCs w:val="22"/>
        </w:rPr>
        <w:t>TRANSACTIONS WITH RELATED PARTIES</w:t>
      </w:r>
    </w:p>
    <w:p w14:paraId="26D637B2" w14:textId="77777777" w:rsidR="007F5AF0" w:rsidRPr="00DF68A5" w:rsidRDefault="007F5AF0" w:rsidP="00230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032368C8" w14:textId="64C7B2FF" w:rsidR="008A58E4" w:rsidRDefault="004F4850" w:rsidP="008A58E4">
      <w:pPr>
        <w:tabs>
          <w:tab w:val="left" w:pos="540"/>
        </w:tabs>
        <w:jc w:val="both"/>
        <w:rPr>
          <w:rFonts w:cs="Times New Roman"/>
          <w:sz w:val="22"/>
          <w:szCs w:val="22"/>
        </w:rPr>
      </w:pPr>
      <w:r w:rsidRPr="00DF68A5">
        <w:rPr>
          <w:rFonts w:cs="Times New Roman"/>
          <w:sz w:val="22"/>
          <w:szCs w:val="22"/>
        </w:rPr>
        <w:t xml:space="preserve">Significant transactions with related parties </w:t>
      </w:r>
      <w:r w:rsidR="008A58E4" w:rsidRPr="00DF68A5">
        <w:rPr>
          <w:rFonts w:cs="Times New Roman"/>
          <w:sz w:val="22"/>
          <w:szCs w:val="22"/>
        </w:rPr>
        <w:t xml:space="preserve">for the three-month </w:t>
      </w:r>
      <w:r w:rsidR="001D1638" w:rsidRPr="00DF68A5">
        <w:rPr>
          <w:rFonts w:cs="Times New Roman"/>
          <w:sz w:val="22"/>
          <w:szCs w:val="22"/>
        </w:rPr>
        <w:t xml:space="preserve">periods ended </w:t>
      </w:r>
      <w:r w:rsidR="00042087">
        <w:rPr>
          <w:rFonts w:cs="Times New Roman"/>
          <w:sz w:val="22"/>
          <w:szCs w:val="22"/>
        </w:rPr>
        <w:t>September 30</w:t>
      </w:r>
      <w:r w:rsidR="00D309CA" w:rsidRPr="00DF68A5">
        <w:rPr>
          <w:rFonts w:cs="Times New Roman"/>
          <w:sz w:val="22"/>
          <w:szCs w:val="22"/>
        </w:rPr>
        <w:t>,</w:t>
      </w:r>
      <w:r w:rsidR="008A58E4" w:rsidRPr="00DF68A5">
        <w:rPr>
          <w:rFonts w:cs="Times New Roman"/>
          <w:sz w:val="22"/>
          <w:szCs w:val="22"/>
        </w:rPr>
        <w:t xml:space="preserve"> </w:t>
      </w:r>
      <w:r w:rsidR="007936F7" w:rsidRPr="00DF68A5">
        <w:rPr>
          <w:rFonts w:cs="Times New Roman"/>
          <w:sz w:val="22"/>
          <w:szCs w:val="22"/>
        </w:rPr>
        <w:t>2024</w:t>
      </w:r>
      <w:r w:rsidR="008A58E4" w:rsidRPr="00DF68A5">
        <w:rPr>
          <w:rFonts w:cs="Times New Roman"/>
          <w:sz w:val="22"/>
          <w:szCs w:val="22"/>
        </w:rPr>
        <w:t xml:space="preserve"> and </w:t>
      </w:r>
      <w:r w:rsidR="007936F7" w:rsidRPr="00DF68A5">
        <w:rPr>
          <w:rFonts w:cs="Times New Roman"/>
          <w:sz w:val="22"/>
          <w:szCs w:val="22"/>
        </w:rPr>
        <w:t>2023</w:t>
      </w:r>
      <w:r w:rsidR="008A58E4" w:rsidRPr="00DF68A5">
        <w:rPr>
          <w:rFonts w:cs="Times New Roman"/>
          <w:sz w:val="22"/>
          <w:szCs w:val="22"/>
        </w:rPr>
        <w:t xml:space="preserve"> are as follows:</w:t>
      </w:r>
    </w:p>
    <w:p w14:paraId="00776E38" w14:textId="77777777" w:rsidR="00DF68A5" w:rsidRPr="00DF68A5" w:rsidRDefault="00DF68A5" w:rsidP="008A58E4">
      <w:pPr>
        <w:tabs>
          <w:tab w:val="left" w:pos="540"/>
        </w:tabs>
        <w:jc w:val="both"/>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DF68A5" w:rsidRPr="002B32CC" w14:paraId="7A288F0D" w14:textId="77777777" w:rsidTr="00B47049">
        <w:trPr>
          <w:tblHeader/>
        </w:trPr>
        <w:tc>
          <w:tcPr>
            <w:tcW w:w="4219" w:type="dxa"/>
          </w:tcPr>
          <w:p w14:paraId="00CBF83F" w14:textId="77777777" w:rsidR="00DF68A5" w:rsidRPr="002B32CC" w:rsidRDefault="00DF68A5" w:rsidP="00B47049">
            <w:pPr>
              <w:tabs>
                <w:tab w:val="left" w:pos="540"/>
              </w:tabs>
              <w:jc w:val="both"/>
              <w:rPr>
                <w:rFonts w:cs="Times New Roman"/>
                <w:sz w:val="22"/>
                <w:szCs w:val="22"/>
              </w:rPr>
            </w:pPr>
          </w:p>
        </w:tc>
        <w:tc>
          <w:tcPr>
            <w:tcW w:w="5387" w:type="dxa"/>
            <w:gridSpan w:val="7"/>
            <w:tcBorders>
              <w:bottom w:val="single" w:sz="4" w:space="0" w:color="auto"/>
            </w:tcBorders>
          </w:tcPr>
          <w:p w14:paraId="2BFF3F35" w14:textId="77777777" w:rsidR="00DF68A5" w:rsidRPr="00E14E86" w:rsidRDefault="00DF68A5" w:rsidP="00B47049">
            <w:pPr>
              <w:tabs>
                <w:tab w:val="left" w:pos="540"/>
              </w:tabs>
              <w:jc w:val="center"/>
              <w:rPr>
                <w:rFonts w:cs="Cordia New"/>
                <w:sz w:val="22"/>
                <w:szCs w:val="22"/>
              </w:rPr>
            </w:pPr>
            <w:r>
              <w:rPr>
                <w:rFonts w:cs="Times New Roman"/>
                <w:sz w:val="22"/>
                <w:szCs w:val="22"/>
              </w:rPr>
              <w:t>In Thousand Baht</w:t>
            </w:r>
          </w:p>
        </w:tc>
      </w:tr>
      <w:tr w:rsidR="00DF68A5" w:rsidRPr="002B32CC" w14:paraId="2062BF77" w14:textId="77777777" w:rsidTr="00B47049">
        <w:trPr>
          <w:tblHeader/>
        </w:trPr>
        <w:tc>
          <w:tcPr>
            <w:tcW w:w="4219" w:type="dxa"/>
          </w:tcPr>
          <w:p w14:paraId="0104DDFD" w14:textId="77777777" w:rsidR="00DF68A5" w:rsidRPr="002B32CC" w:rsidRDefault="00DF68A5" w:rsidP="00B47049">
            <w:pPr>
              <w:tabs>
                <w:tab w:val="left" w:pos="540"/>
              </w:tabs>
              <w:jc w:val="both"/>
              <w:rPr>
                <w:rFonts w:cs="Times New Roman"/>
                <w:sz w:val="22"/>
                <w:szCs w:val="22"/>
              </w:rPr>
            </w:pPr>
          </w:p>
        </w:tc>
        <w:tc>
          <w:tcPr>
            <w:tcW w:w="2551" w:type="dxa"/>
            <w:gridSpan w:val="3"/>
            <w:tcBorders>
              <w:top w:val="single" w:sz="4" w:space="0" w:color="auto"/>
            </w:tcBorders>
          </w:tcPr>
          <w:p w14:paraId="32C4D48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441B146B" w14:textId="77777777" w:rsidR="00DF68A5" w:rsidRPr="002B32CC" w:rsidRDefault="00DF68A5" w:rsidP="00B47049">
            <w:pPr>
              <w:tabs>
                <w:tab w:val="left" w:pos="540"/>
              </w:tabs>
              <w:jc w:val="center"/>
              <w:rPr>
                <w:rFonts w:cs="Times New Roman"/>
                <w:sz w:val="22"/>
                <w:szCs w:val="22"/>
              </w:rPr>
            </w:pPr>
          </w:p>
        </w:tc>
        <w:tc>
          <w:tcPr>
            <w:tcW w:w="2600" w:type="dxa"/>
            <w:gridSpan w:val="3"/>
            <w:tcBorders>
              <w:top w:val="single" w:sz="4" w:space="0" w:color="auto"/>
            </w:tcBorders>
          </w:tcPr>
          <w:p w14:paraId="5DEB2120"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Separate</w:t>
            </w:r>
          </w:p>
        </w:tc>
      </w:tr>
      <w:tr w:rsidR="00DF68A5" w:rsidRPr="002B32CC" w14:paraId="5E74E61D" w14:textId="77777777" w:rsidTr="00B47049">
        <w:trPr>
          <w:tblHeader/>
        </w:trPr>
        <w:tc>
          <w:tcPr>
            <w:tcW w:w="4219" w:type="dxa"/>
          </w:tcPr>
          <w:p w14:paraId="0757EEDB" w14:textId="77777777" w:rsidR="00DF68A5" w:rsidRPr="002B32CC" w:rsidRDefault="00DF68A5" w:rsidP="00B47049">
            <w:pPr>
              <w:tabs>
                <w:tab w:val="left" w:pos="540"/>
              </w:tabs>
              <w:jc w:val="both"/>
              <w:rPr>
                <w:rFonts w:cs="Times New Roman"/>
                <w:sz w:val="22"/>
                <w:szCs w:val="22"/>
              </w:rPr>
            </w:pPr>
          </w:p>
        </w:tc>
        <w:tc>
          <w:tcPr>
            <w:tcW w:w="2551" w:type="dxa"/>
            <w:gridSpan w:val="3"/>
            <w:tcBorders>
              <w:bottom w:val="single" w:sz="4" w:space="0" w:color="auto"/>
            </w:tcBorders>
          </w:tcPr>
          <w:p w14:paraId="53730AFE" w14:textId="77777777" w:rsidR="00DF68A5" w:rsidRPr="002B32CC" w:rsidRDefault="00DF68A5" w:rsidP="00B47049">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7F799E64" w14:textId="77777777" w:rsidR="00DF68A5" w:rsidRPr="002B32CC" w:rsidRDefault="00DF68A5" w:rsidP="00B47049">
            <w:pPr>
              <w:tabs>
                <w:tab w:val="left" w:pos="540"/>
              </w:tabs>
              <w:jc w:val="center"/>
              <w:rPr>
                <w:rFonts w:cs="Times New Roman"/>
                <w:sz w:val="22"/>
                <w:szCs w:val="22"/>
              </w:rPr>
            </w:pPr>
          </w:p>
        </w:tc>
        <w:tc>
          <w:tcPr>
            <w:tcW w:w="2600" w:type="dxa"/>
            <w:gridSpan w:val="3"/>
            <w:tcBorders>
              <w:bottom w:val="single" w:sz="4" w:space="0" w:color="auto"/>
            </w:tcBorders>
          </w:tcPr>
          <w:p w14:paraId="77BE66A6" w14:textId="77777777" w:rsidR="00DF68A5" w:rsidRPr="002B32CC" w:rsidRDefault="00DF68A5" w:rsidP="00B47049">
            <w:pPr>
              <w:tabs>
                <w:tab w:val="left" w:pos="540"/>
              </w:tabs>
              <w:jc w:val="center"/>
              <w:rPr>
                <w:rFonts w:cs="Times New Roman"/>
                <w:sz w:val="22"/>
                <w:szCs w:val="22"/>
                <w:cs/>
              </w:rPr>
            </w:pPr>
            <w:r w:rsidRPr="002B32CC">
              <w:rPr>
                <w:rFonts w:cs="Times New Roman"/>
                <w:sz w:val="22"/>
                <w:szCs w:val="22"/>
              </w:rPr>
              <w:t>financial statements</w:t>
            </w:r>
          </w:p>
        </w:tc>
      </w:tr>
      <w:tr w:rsidR="00DF68A5" w:rsidRPr="002B32CC" w14:paraId="361D6AB5" w14:textId="77777777" w:rsidTr="00B47049">
        <w:trPr>
          <w:tblHeader/>
        </w:trPr>
        <w:tc>
          <w:tcPr>
            <w:tcW w:w="4219" w:type="dxa"/>
          </w:tcPr>
          <w:p w14:paraId="45ACD175" w14:textId="77777777" w:rsidR="00DF68A5" w:rsidRPr="002B32CC" w:rsidRDefault="00DF68A5" w:rsidP="00DF68A5">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11EC5710" w14:textId="77777777" w:rsidR="00DF68A5" w:rsidRPr="002B32CC" w:rsidRDefault="00DF68A5" w:rsidP="00DF68A5">
            <w:pPr>
              <w:tabs>
                <w:tab w:val="left" w:pos="540"/>
              </w:tabs>
              <w:jc w:val="center"/>
              <w:rPr>
                <w:rFonts w:cs="Times New Roman"/>
                <w:sz w:val="22"/>
                <w:szCs w:val="22"/>
              </w:rPr>
            </w:pPr>
            <w:r w:rsidRPr="002B32CC">
              <w:rPr>
                <w:rFonts w:cs="Times New Roman"/>
                <w:sz w:val="22"/>
                <w:szCs w:val="22"/>
              </w:rPr>
              <w:t>202</w:t>
            </w:r>
            <w:r>
              <w:rPr>
                <w:rFonts w:cs="Times New Roman"/>
                <w:sz w:val="22"/>
                <w:szCs w:val="22"/>
              </w:rPr>
              <w:t>4</w:t>
            </w:r>
          </w:p>
        </w:tc>
        <w:tc>
          <w:tcPr>
            <w:tcW w:w="236" w:type="dxa"/>
            <w:tcBorders>
              <w:top w:val="single" w:sz="4" w:space="0" w:color="auto"/>
            </w:tcBorders>
          </w:tcPr>
          <w:p w14:paraId="32D4C752" w14:textId="77777777" w:rsidR="00DF68A5" w:rsidRPr="002B32CC" w:rsidRDefault="00DF68A5" w:rsidP="00DF68A5">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27EF6BB5" w14:textId="77777777" w:rsidR="00DF68A5" w:rsidRPr="002B32CC"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B32CC">
              <w:rPr>
                <w:rFonts w:cs="Times New Roman"/>
                <w:sz w:val="22"/>
                <w:szCs w:val="22"/>
              </w:rPr>
              <w:t>2023</w:t>
            </w:r>
          </w:p>
        </w:tc>
        <w:tc>
          <w:tcPr>
            <w:tcW w:w="236" w:type="dxa"/>
          </w:tcPr>
          <w:p w14:paraId="2703CD35" w14:textId="77777777" w:rsidR="00DF68A5" w:rsidRPr="002B32CC" w:rsidRDefault="00DF68A5" w:rsidP="00DF68A5">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57E4248C" w14:textId="77777777" w:rsidR="00DF68A5" w:rsidRPr="002B32CC"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B32CC">
              <w:rPr>
                <w:rFonts w:cs="Times New Roman"/>
                <w:sz w:val="22"/>
                <w:szCs w:val="22"/>
              </w:rPr>
              <w:t>202</w:t>
            </w:r>
            <w:r>
              <w:rPr>
                <w:rFonts w:cs="Times New Roman"/>
                <w:sz w:val="22"/>
                <w:szCs w:val="22"/>
              </w:rPr>
              <w:t>4</w:t>
            </w:r>
          </w:p>
        </w:tc>
        <w:tc>
          <w:tcPr>
            <w:tcW w:w="236" w:type="dxa"/>
            <w:tcBorders>
              <w:top w:val="single" w:sz="4" w:space="0" w:color="auto"/>
            </w:tcBorders>
          </w:tcPr>
          <w:p w14:paraId="665AF4D6" w14:textId="77777777" w:rsidR="00DF68A5" w:rsidRPr="002B32CC" w:rsidRDefault="00DF68A5" w:rsidP="00DF68A5">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4A6F97C0" w14:textId="77777777" w:rsidR="00DF68A5" w:rsidRPr="002B32CC"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B32CC">
              <w:rPr>
                <w:rFonts w:cs="Times New Roman"/>
                <w:sz w:val="22"/>
                <w:szCs w:val="22"/>
              </w:rPr>
              <w:t>202</w:t>
            </w:r>
            <w:r>
              <w:rPr>
                <w:rFonts w:cs="Times New Roman"/>
                <w:sz w:val="22"/>
                <w:szCs w:val="22"/>
              </w:rPr>
              <w:t>3</w:t>
            </w:r>
          </w:p>
        </w:tc>
      </w:tr>
      <w:tr w:rsidR="00DF68A5" w:rsidRPr="002B32CC" w14:paraId="44A2E3C4" w14:textId="77777777" w:rsidTr="00B47049">
        <w:tc>
          <w:tcPr>
            <w:tcW w:w="4219" w:type="dxa"/>
          </w:tcPr>
          <w:p w14:paraId="21935FF2" w14:textId="77777777" w:rsidR="00DF68A5" w:rsidRPr="002B32CC" w:rsidRDefault="00DF68A5" w:rsidP="00A001BD">
            <w:pPr>
              <w:tabs>
                <w:tab w:val="left" w:pos="540"/>
              </w:tabs>
              <w:ind w:left="-110"/>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2DD4979D" w14:textId="77777777" w:rsidR="00DF68A5" w:rsidRPr="002B32CC"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4FC92D90" w14:textId="77777777" w:rsidR="00DF68A5" w:rsidRPr="002B32CC" w:rsidRDefault="00DF68A5" w:rsidP="00B47049">
            <w:pPr>
              <w:tabs>
                <w:tab w:val="left" w:pos="540"/>
              </w:tabs>
              <w:jc w:val="both"/>
              <w:rPr>
                <w:rFonts w:cs="Times New Roman"/>
                <w:sz w:val="22"/>
                <w:szCs w:val="22"/>
              </w:rPr>
            </w:pPr>
          </w:p>
        </w:tc>
        <w:tc>
          <w:tcPr>
            <w:tcW w:w="1169" w:type="dxa"/>
            <w:tcBorders>
              <w:top w:val="single" w:sz="4" w:space="0" w:color="auto"/>
            </w:tcBorders>
          </w:tcPr>
          <w:p w14:paraId="73E5CABF" w14:textId="77777777" w:rsidR="00DF68A5" w:rsidRPr="002B32CC"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19FEEA2" w14:textId="77777777" w:rsidR="00DF68A5" w:rsidRPr="002B32CC" w:rsidRDefault="00DF68A5" w:rsidP="00B47049">
            <w:pPr>
              <w:tabs>
                <w:tab w:val="left" w:pos="540"/>
              </w:tabs>
              <w:jc w:val="both"/>
              <w:rPr>
                <w:rFonts w:cs="Times New Roman"/>
                <w:sz w:val="22"/>
                <w:szCs w:val="22"/>
              </w:rPr>
            </w:pPr>
          </w:p>
        </w:tc>
        <w:tc>
          <w:tcPr>
            <w:tcW w:w="1182" w:type="dxa"/>
            <w:tcBorders>
              <w:top w:val="single" w:sz="4" w:space="0" w:color="auto"/>
            </w:tcBorders>
          </w:tcPr>
          <w:p w14:paraId="7F929065" w14:textId="77777777" w:rsidR="00DF68A5" w:rsidRPr="002B32CC"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34BA60D6" w14:textId="77777777" w:rsidR="00DF68A5" w:rsidRPr="002B32CC" w:rsidRDefault="00DF68A5" w:rsidP="00B47049">
            <w:pPr>
              <w:tabs>
                <w:tab w:val="left" w:pos="540"/>
              </w:tabs>
              <w:jc w:val="both"/>
              <w:rPr>
                <w:rFonts w:cs="Times New Roman"/>
                <w:sz w:val="22"/>
                <w:szCs w:val="22"/>
              </w:rPr>
            </w:pPr>
          </w:p>
        </w:tc>
        <w:tc>
          <w:tcPr>
            <w:tcW w:w="1182" w:type="dxa"/>
            <w:tcBorders>
              <w:top w:val="single" w:sz="4" w:space="0" w:color="auto"/>
            </w:tcBorders>
          </w:tcPr>
          <w:p w14:paraId="6D21CC2E" w14:textId="77777777" w:rsidR="00DF68A5" w:rsidRPr="002B32CC"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DF68A5" w:rsidRPr="002B32CC" w14:paraId="018ACD99" w14:textId="77777777" w:rsidTr="00B47049">
        <w:tc>
          <w:tcPr>
            <w:tcW w:w="4219" w:type="dxa"/>
          </w:tcPr>
          <w:p w14:paraId="3808B523" w14:textId="77777777" w:rsidR="00DF68A5" w:rsidRPr="002B32CC" w:rsidRDefault="00DF68A5" w:rsidP="00A001BD">
            <w:pPr>
              <w:tabs>
                <w:tab w:val="left" w:pos="540"/>
              </w:tabs>
              <w:ind w:left="-110"/>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4119DEE0" w14:textId="77777777" w:rsidR="00DF68A5" w:rsidRPr="00461896"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18880514" w14:textId="77777777" w:rsidR="00DF68A5" w:rsidRPr="002B32CC" w:rsidRDefault="00DF68A5" w:rsidP="00DF68A5">
            <w:pPr>
              <w:tabs>
                <w:tab w:val="left" w:pos="540"/>
              </w:tabs>
              <w:jc w:val="both"/>
              <w:rPr>
                <w:rFonts w:cs="Times New Roman"/>
                <w:sz w:val="22"/>
                <w:szCs w:val="22"/>
              </w:rPr>
            </w:pPr>
          </w:p>
        </w:tc>
        <w:tc>
          <w:tcPr>
            <w:tcW w:w="1169" w:type="dxa"/>
            <w:tcBorders>
              <w:bottom w:val="double" w:sz="4" w:space="0" w:color="auto"/>
            </w:tcBorders>
          </w:tcPr>
          <w:p w14:paraId="3537919B" w14:textId="77777777" w:rsidR="00DF68A5" w:rsidRPr="002B32CC"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2FD9A9C5" w14:textId="77777777" w:rsidR="00DF68A5" w:rsidRPr="002B32CC" w:rsidRDefault="00DF68A5" w:rsidP="00DF68A5">
            <w:pPr>
              <w:tabs>
                <w:tab w:val="left" w:pos="540"/>
              </w:tabs>
              <w:jc w:val="both"/>
              <w:rPr>
                <w:rFonts w:cs="Times New Roman"/>
                <w:sz w:val="22"/>
                <w:szCs w:val="22"/>
              </w:rPr>
            </w:pPr>
          </w:p>
        </w:tc>
        <w:tc>
          <w:tcPr>
            <w:tcW w:w="1182" w:type="dxa"/>
            <w:tcBorders>
              <w:bottom w:val="double" w:sz="4" w:space="0" w:color="auto"/>
            </w:tcBorders>
            <w:vAlign w:val="bottom"/>
          </w:tcPr>
          <w:p w14:paraId="4C52C8D3" w14:textId="03C936FC" w:rsidR="00DF68A5" w:rsidRPr="00461896" w:rsidRDefault="004A3F99" w:rsidP="00DF68A5">
            <w:pPr>
              <w:tabs>
                <w:tab w:val="clear" w:pos="454"/>
                <w:tab w:val="clear" w:pos="680"/>
                <w:tab w:val="left" w:pos="0"/>
              </w:tabs>
              <w:ind w:right="170"/>
              <w:jc w:val="right"/>
              <w:rPr>
                <w:rFonts w:cs="Times New Roman"/>
                <w:sz w:val="22"/>
                <w:szCs w:val="22"/>
              </w:rPr>
            </w:pPr>
            <w:r>
              <w:rPr>
                <w:rFonts w:cs="Times New Roman"/>
                <w:sz w:val="22"/>
                <w:szCs w:val="22"/>
              </w:rPr>
              <w:t>8,320</w:t>
            </w:r>
          </w:p>
        </w:tc>
        <w:tc>
          <w:tcPr>
            <w:tcW w:w="236" w:type="dxa"/>
          </w:tcPr>
          <w:p w14:paraId="1EEF33D3" w14:textId="77777777" w:rsidR="00DF68A5" w:rsidRPr="002B32CC" w:rsidRDefault="00DF68A5" w:rsidP="00DF68A5">
            <w:pPr>
              <w:tabs>
                <w:tab w:val="left" w:pos="540"/>
              </w:tabs>
              <w:jc w:val="both"/>
              <w:rPr>
                <w:rFonts w:cs="Times New Roman"/>
                <w:sz w:val="22"/>
                <w:szCs w:val="22"/>
              </w:rPr>
            </w:pPr>
          </w:p>
        </w:tc>
        <w:tc>
          <w:tcPr>
            <w:tcW w:w="1182" w:type="dxa"/>
            <w:tcBorders>
              <w:bottom w:val="double" w:sz="4" w:space="0" w:color="auto"/>
            </w:tcBorders>
            <w:vAlign w:val="bottom"/>
          </w:tcPr>
          <w:p w14:paraId="59A3F214" w14:textId="129BDE88" w:rsidR="00DF68A5" w:rsidRPr="002B32CC" w:rsidRDefault="00A001BD"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9,307</w:t>
            </w:r>
          </w:p>
        </w:tc>
      </w:tr>
      <w:tr w:rsidR="00DF68A5" w:rsidRPr="002B32CC" w14:paraId="37BB4B0D" w14:textId="77777777" w:rsidTr="00B47049">
        <w:tc>
          <w:tcPr>
            <w:tcW w:w="4219" w:type="dxa"/>
          </w:tcPr>
          <w:p w14:paraId="44FE2260" w14:textId="77777777" w:rsidR="00DF68A5" w:rsidRPr="002B32CC" w:rsidRDefault="00DF68A5" w:rsidP="00A001BD">
            <w:pPr>
              <w:tabs>
                <w:tab w:val="left" w:pos="540"/>
              </w:tabs>
              <w:ind w:left="-110"/>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647994C4" w14:textId="77777777" w:rsidR="00DF68A5" w:rsidRPr="00461896"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274D0AFB" w14:textId="77777777" w:rsidR="00DF68A5" w:rsidRPr="002B32CC" w:rsidRDefault="00DF68A5" w:rsidP="00DF68A5">
            <w:pPr>
              <w:tabs>
                <w:tab w:val="left" w:pos="540"/>
              </w:tabs>
              <w:jc w:val="both"/>
              <w:rPr>
                <w:rFonts w:cs="Times New Roman"/>
                <w:sz w:val="22"/>
                <w:szCs w:val="22"/>
              </w:rPr>
            </w:pPr>
          </w:p>
        </w:tc>
        <w:tc>
          <w:tcPr>
            <w:tcW w:w="1169" w:type="dxa"/>
            <w:tcBorders>
              <w:bottom w:val="double" w:sz="4" w:space="0" w:color="auto"/>
            </w:tcBorders>
          </w:tcPr>
          <w:p w14:paraId="51AB089D" w14:textId="77777777" w:rsidR="00DF68A5" w:rsidRPr="002B32CC"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2976492D" w14:textId="77777777" w:rsidR="00DF68A5" w:rsidRPr="002B32CC" w:rsidRDefault="00DF68A5" w:rsidP="00DF68A5">
            <w:pPr>
              <w:tabs>
                <w:tab w:val="left" w:pos="540"/>
              </w:tabs>
              <w:jc w:val="both"/>
              <w:rPr>
                <w:rFonts w:cs="Times New Roman"/>
                <w:sz w:val="22"/>
                <w:szCs w:val="22"/>
              </w:rPr>
            </w:pPr>
          </w:p>
        </w:tc>
        <w:tc>
          <w:tcPr>
            <w:tcW w:w="1182" w:type="dxa"/>
            <w:tcBorders>
              <w:bottom w:val="double" w:sz="4" w:space="0" w:color="auto"/>
            </w:tcBorders>
            <w:vAlign w:val="bottom"/>
          </w:tcPr>
          <w:p w14:paraId="39E20A88" w14:textId="0797746D" w:rsidR="00DF68A5" w:rsidRPr="00461896" w:rsidRDefault="004A3F99" w:rsidP="00DF68A5">
            <w:pPr>
              <w:tabs>
                <w:tab w:val="clear" w:pos="454"/>
                <w:tab w:val="clear" w:pos="680"/>
                <w:tab w:val="left" w:pos="0"/>
              </w:tabs>
              <w:ind w:right="170"/>
              <w:jc w:val="right"/>
              <w:rPr>
                <w:rFonts w:cs="Times New Roman"/>
                <w:sz w:val="22"/>
                <w:szCs w:val="22"/>
              </w:rPr>
            </w:pPr>
            <w:r>
              <w:rPr>
                <w:rFonts w:cs="Times New Roman"/>
                <w:sz w:val="22"/>
                <w:szCs w:val="22"/>
              </w:rPr>
              <w:t>4,789</w:t>
            </w:r>
          </w:p>
        </w:tc>
        <w:tc>
          <w:tcPr>
            <w:tcW w:w="236" w:type="dxa"/>
          </w:tcPr>
          <w:p w14:paraId="2FBACC50" w14:textId="77777777" w:rsidR="00DF68A5" w:rsidRPr="002B32CC" w:rsidRDefault="00DF68A5" w:rsidP="00DF68A5">
            <w:pPr>
              <w:tabs>
                <w:tab w:val="left" w:pos="540"/>
              </w:tabs>
              <w:jc w:val="both"/>
              <w:rPr>
                <w:rFonts w:cs="Times New Roman"/>
                <w:sz w:val="22"/>
                <w:szCs w:val="22"/>
              </w:rPr>
            </w:pPr>
          </w:p>
        </w:tc>
        <w:tc>
          <w:tcPr>
            <w:tcW w:w="1182" w:type="dxa"/>
            <w:tcBorders>
              <w:bottom w:val="double" w:sz="4" w:space="0" w:color="auto"/>
            </w:tcBorders>
            <w:vAlign w:val="bottom"/>
          </w:tcPr>
          <w:p w14:paraId="2C3CE8CA" w14:textId="3578E5DB" w:rsidR="00DF68A5" w:rsidRPr="002B32CC" w:rsidRDefault="00A001BD"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5,010</w:t>
            </w:r>
          </w:p>
        </w:tc>
      </w:tr>
      <w:tr w:rsidR="00DF68A5" w:rsidRPr="002B32CC" w14:paraId="0A4840C2" w14:textId="77777777" w:rsidTr="00B47049">
        <w:tc>
          <w:tcPr>
            <w:tcW w:w="4219" w:type="dxa"/>
          </w:tcPr>
          <w:p w14:paraId="273AF802" w14:textId="77777777" w:rsidR="00DF68A5" w:rsidRPr="002B32CC" w:rsidRDefault="00DF68A5" w:rsidP="00A001BD">
            <w:pPr>
              <w:tabs>
                <w:tab w:val="left" w:pos="540"/>
              </w:tabs>
              <w:ind w:left="-110"/>
              <w:jc w:val="both"/>
              <w:rPr>
                <w:rFonts w:cs="Times New Roman"/>
                <w:sz w:val="22"/>
                <w:szCs w:val="22"/>
              </w:rPr>
            </w:pPr>
            <w:r w:rsidRPr="002B32CC">
              <w:rPr>
                <w:rFonts w:cs="Times New Roman"/>
                <w:sz w:val="22"/>
                <w:szCs w:val="22"/>
              </w:rPr>
              <w:t>Rental and services</w:t>
            </w:r>
          </w:p>
        </w:tc>
        <w:tc>
          <w:tcPr>
            <w:tcW w:w="1146" w:type="dxa"/>
            <w:tcBorders>
              <w:top w:val="double" w:sz="4" w:space="0" w:color="auto"/>
              <w:bottom w:val="double" w:sz="4" w:space="0" w:color="auto"/>
            </w:tcBorders>
          </w:tcPr>
          <w:p w14:paraId="1C4926BE" w14:textId="77777777" w:rsidR="00DF68A5" w:rsidRPr="00461896"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Pr>
          <w:p w14:paraId="3D5FFB79" w14:textId="77777777" w:rsidR="00DF68A5" w:rsidRPr="002B32CC" w:rsidRDefault="00DF68A5" w:rsidP="00DF68A5">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263F307E" w14:textId="77777777" w:rsidR="00DF68A5" w:rsidRPr="002B32CC"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61341BF3" w14:textId="77777777" w:rsidR="00DF68A5" w:rsidRPr="002B32CC" w:rsidRDefault="00DF68A5" w:rsidP="00DF68A5">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72132BD" w14:textId="1C4C8CAE" w:rsidR="00DF68A5" w:rsidRPr="00461896" w:rsidRDefault="004A3F99" w:rsidP="00DF68A5">
            <w:pPr>
              <w:tabs>
                <w:tab w:val="clear" w:pos="454"/>
                <w:tab w:val="clear" w:pos="680"/>
                <w:tab w:val="left" w:pos="0"/>
              </w:tabs>
              <w:ind w:right="170"/>
              <w:jc w:val="right"/>
              <w:rPr>
                <w:rFonts w:cs="Times New Roman"/>
                <w:sz w:val="22"/>
                <w:szCs w:val="22"/>
              </w:rPr>
            </w:pPr>
            <w:r>
              <w:rPr>
                <w:rFonts w:cs="Times New Roman"/>
                <w:sz w:val="22"/>
                <w:szCs w:val="22"/>
              </w:rPr>
              <w:t>216</w:t>
            </w:r>
          </w:p>
        </w:tc>
        <w:tc>
          <w:tcPr>
            <w:tcW w:w="236" w:type="dxa"/>
          </w:tcPr>
          <w:p w14:paraId="3FA440FF" w14:textId="77777777" w:rsidR="00DF68A5" w:rsidRPr="002B32CC" w:rsidRDefault="00DF68A5" w:rsidP="00DF68A5">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1B5E434A" w14:textId="690B878D" w:rsidR="00DF68A5" w:rsidRPr="002B32CC" w:rsidRDefault="00A001BD"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216</w:t>
            </w:r>
          </w:p>
        </w:tc>
      </w:tr>
      <w:tr w:rsidR="00DF68A5" w:rsidRPr="002B32CC" w14:paraId="27D8E9CC"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0E901E9" w14:textId="77777777" w:rsidR="00DF68A5" w:rsidRPr="002B32CC" w:rsidRDefault="00DF68A5" w:rsidP="00A001BD">
            <w:pPr>
              <w:tabs>
                <w:tab w:val="left" w:pos="540"/>
              </w:tabs>
              <w:ind w:left="-110"/>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55FAFA4C" w14:textId="77777777" w:rsidR="00DF68A5" w:rsidRPr="00461896"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61896">
              <w:rPr>
                <w:rFonts w:cs="Times New Roman"/>
                <w:sz w:val="22"/>
                <w:szCs w:val="22"/>
              </w:rPr>
              <w:t>-</w:t>
            </w:r>
          </w:p>
        </w:tc>
        <w:tc>
          <w:tcPr>
            <w:tcW w:w="236" w:type="dxa"/>
            <w:tcBorders>
              <w:top w:val="nil"/>
              <w:left w:val="nil"/>
              <w:bottom w:val="nil"/>
              <w:right w:val="nil"/>
            </w:tcBorders>
          </w:tcPr>
          <w:p w14:paraId="1861075C" w14:textId="77777777" w:rsidR="00DF68A5" w:rsidRPr="002B32CC" w:rsidRDefault="00DF68A5" w:rsidP="00DF68A5">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5D640E6A" w14:textId="77777777" w:rsidR="00DF68A5" w:rsidRPr="002B32CC"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6289E8F9" w14:textId="77777777" w:rsidR="00DF68A5" w:rsidRPr="002B32CC" w:rsidRDefault="00DF68A5" w:rsidP="00DF68A5">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FBB8AF2" w14:textId="38EE41F8" w:rsidR="00DF68A5" w:rsidRPr="00461896" w:rsidRDefault="004A3F99" w:rsidP="00DF68A5">
            <w:pPr>
              <w:tabs>
                <w:tab w:val="clear" w:pos="454"/>
                <w:tab w:val="clear" w:pos="680"/>
                <w:tab w:val="left" w:pos="0"/>
              </w:tabs>
              <w:ind w:right="170"/>
              <w:jc w:val="right"/>
              <w:rPr>
                <w:rFonts w:cs="Times New Roman"/>
                <w:sz w:val="22"/>
                <w:szCs w:val="22"/>
              </w:rPr>
            </w:pPr>
            <w:r>
              <w:rPr>
                <w:rFonts w:cs="Times New Roman"/>
                <w:sz w:val="22"/>
                <w:szCs w:val="22"/>
              </w:rPr>
              <w:t>2,938</w:t>
            </w:r>
          </w:p>
        </w:tc>
        <w:tc>
          <w:tcPr>
            <w:tcW w:w="236" w:type="dxa"/>
            <w:tcBorders>
              <w:top w:val="nil"/>
              <w:left w:val="nil"/>
              <w:bottom w:val="nil"/>
              <w:right w:val="nil"/>
            </w:tcBorders>
          </w:tcPr>
          <w:p w14:paraId="38CE54BC" w14:textId="77777777" w:rsidR="00DF68A5" w:rsidRPr="002B32CC" w:rsidRDefault="00DF68A5" w:rsidP="00DF68A5">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E957C93" w14:textId="7DE618BA" w:rsidR="00DF68A5" w:rsidRPr="002B32CC" w:rsidRDefault="00A001BD"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16,944</w:t>
            </w:r>
          </w:p>
        </w:tc>
      </w:tr>
      <w:tr w:rsidR="00DF68A5" w:rsidRPr="004F1E78" w14:paraId="5DB6305A" w14:textId="77777777" w:rsidTr="00B47049">
        <w:tc>
          <w:tcPr>
            <w:tcW w:w="4219" w:type="dxa"/>
          </w:tcPr>
          <w:p w14:paraId="17C2EC3F" w14:textId="77777777" w:rsidR="00DF68A5" w:rsidRDefault="00DF68A5" w:rsidP="00B47049">
            <w:pPr>
              <w:tabs>
                <w:tab w:val="left" w:pos="540"/>
              </w:tabs>
              <w:jc w:val="both"/>
              <w:rPr>
                <w:rFonts w:cs="Times New Roman"/>
                <w:b/>
                <w:bCs/>
                <w:sz w:val="22"/>
                <w:szCs w:val="22"/>
              </w:rPr>
            </w:pPr>
          </w:p>
          <w:p w14:paraId="63B06B53" w14:textId="77777777" w:rsidR="00F51BCB" w:rsidRDefault="00F51BCB" w:rsidP="00B47049">
            <w:pPr>
              <w:tabs>
                <w:tab w:val="left" w:pos="540"/>
              </w:tabs>
              <w:jc w:val="both"/>
              <w:rPr>
                <w:rFonts w:cs="Times New Roman"/>
                <w:b/>
                <w:bCs/>
                <w:sz w:val="22"/>
                <w:szCs w:val="22"/>
              </w:rPr>
            </w:pPr>
          </w:p>
          <w:p w14:paraId="09CAB7E5" w14:textId="77777777" w:rsidR="00F51BCB" w:rsidRPr="004B4009" w:rsidRDefault="00F51BCB" w:rsidP="00B47049">
            <w:pPr>
              <w:tabs>
                <w:tab w:val="left" w:pos="540"/>
              </w:tabs>
              <w:jc w:val="both"/>
              <w:rPr>
                <w:rFonts w:cs="Times New Roman"/>
                <w:b/>
                <w:bCs/>
                <w:sz w:val="22"/>
                <w:szCs w:val="22"/>
              </w:rPr>
            </w:pPr>
          </w:p>
        </w:tc>
        <w:tc>
          <w:tcPr>
            <w:tcW w:w="1146" w:type="dxa"/>
          </w:tcPr>
          <w:p w14:paraId="40FD7ADF" w14:textId="77777777" w:rsidR="00DF68A5" w:rsidRPr="004F1E78" w:rsidRDefault="00DF68A5" w:rsidP="00B47049">
            <w:pPr>
              <w:tabs>
                <w:tab w:val="left" w:pos="540"/>
              </w:tabs>
              <w:jc w:val="both"/>
              <w:rPr>
                <w:rFonts w:cs="Times New Roman"/>
                <w:sz w:val="22"/>
                <w:szCs w:val="22"/>
              </w:rPr>
            </w:pPr>
          </w:p>
        </w:tc>
        <w:tc>
          <w:tcPr>
            <w:tcW w:w="236" w:type="dxa"/>
          </w:tcPr>
          <w:p w14:paraId="575F9D12" w14:textId="77777777" w:rsidR="00DF68A5" w:rsidRPr="004F1E78" w:rsidRDefault="00DF68A5" w:rsidP="00B47049">
            <w:pPr>
              <w:tabs>
                <w:tab w:val="left" w:pos="540"/>
              </w:tabs>
              <w:jc w:val="both"/>
              <w:rPr>
                <w:rFonts w:cs="Times New Roman"/>
                <w:sz w:val="22"/>
                <w:szCs w:val="22"/>
              </w:rPr>
            </w:pPr>
          </w:p>
        </w:tc>
        <w:tc>
          <w:tcPr>
            <w:tcW w:w="1169" w:type="dxa"/>
          </w:tcPr>
          <w:p w14:paraId="0A199023" w14:textId="77777777" w:rsidR="00DF68A5" w:rsidRPr="004F1E78"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11BB44F7" w14:textId="77777777" w:rsidR="00DF68A5" w:rsidRPr="004F1E78" w:rsidRDefault="00DF68A5" w:rsidP="00B47049">
            <w:pPr>
              <w:tabs>
                <w:tab w:val="left" w:pos="540"/>
              </w:tabs>
              <w:jc w:val="both"/>
              <w:rPr>
                <w:rFonts w:cs="Times New Roman"/>
                <w:sz w:val="22"/>
                <w:szCs w:val="22"/>
              </w:rPr>
            </w:pPr>
          </w:p>
        </w:tc>
        <w:tc>
          <w:tcPr>
            <w:tcW w:w="1182" w:type="dxa"/>
          </w:tcPr>
          <w:p w14:paraId="58517EB0" w14:textId="77777777" w:rsidR="00DF68A5" w:rsidRPr="004F1E78"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4976004D" w14:textId="77777777" w:rsidR="00DF68A5" w:rsidRPr="004F1E78" w:rsidRDefault="00DF68A5" w:rsidP="00B47049">
            <w:pPr>
              <w:tabs>
                <w:tab w:val="left" w:pos="540"/>
              </w:tabs>
              <w:jc w:val="both"/>
              <w:rPr>
                <w:rFonts w:cs="Times New Roman"/>
                <w:sz w:val="22"/>
                <w:szCs w:val="22"/>
              </w:rPr>
            </w:pPr>
          </w:p>
        </w:tc>
        <w:tc>
          <w:tcPr>
            <w:tcW w:w="1182" w:type="dxa"/>
          </w:tcPr>
          <w:p w14:paraId="4EF6660F" w14:textId="77777777" w:rsidR="00DF68A5" w:rsidRPr="004F1E78"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450D95" w:rsidRPr="004F1E78" w14:paraId="2BF51956" w14:textId="77777777" w:rsidTr="00B47049">
        <w:tc>
          <w:tcPr>
            <w:tcW w:w="4219" w:type="dxa"/>
          </w:tcPr>
          <w:p w14:paraId="3169E3E8" w14:textId="77777777" w:rsidR="00450D95" w:rsidRPr="004B4009" w:rsidRDefault="00450D95" w:rsidP="00B47049">
            <w:pPr>
              <w:tabs>
                <w:tab w:val="left" w:pos="540"/>
              </w:tabs>
              <w:jc w:val="both"/>
              <w:rPr>
                <w:rFonts w:cs="Times New Roman"/>
                <w:b/>
                <w:bCs/>
                <w:sz w:val="22"/>
                <w:szCs w:val="22"/>
              </w:rPr>
            </w:pPr>
          </w:p>
        </w:tc>
        <w:tc>
          <w:tcPr>
            <w:tcW w:w="1146" w:type="dxa"/>
          </w:tcPr>
          <w:p w14:paraId="465914BF" w14:textId="77777777" w:rsidR="00450D95" w:rsidRPr="004F1E78" w:rsidRDefault="00450D95" w:rsidP="00B47049">
            <w:pPr>
              <w:tabs>
                <w:tab w:val="left" w:pos="540"/>
              </w:tabs>
              <w:jc w:val="both"/>
              <w:rPr>
                <w:rFonts w:cs="Times New Roman"/>
                <w:sz w:val="22"/>
                <w:szCs w:val="22"/>
              </w:rPr>
            </w:pPr>
          </w:p>
        </w:tc>
        <w:tc>
          <w:tcPr>
            <w:tcW w:w="236" w:type="dxa"/>
          </w:tcPr>
          <w:p w14:paraId="627DB894" w14:textId="77777777" w:rsidR="00450D95" w:rsidRPr="004F1E78" w:rsidRDefault="00450D95" w:rsidP="00B47049">
            <w:pPr>
              <w:tabs>
                <w:tab w:val="left" w:pos="540"/>
              </w:tabs>
              <w:jc w:val="both"/>
              <w:rPr>
                <w:rFonts w:cs="Times New Roman"/>
                <w:sz w:val="22"/>
                <w:szCs w:val="22"/>
              </w:rPr>
            </w:pPr>
          </w:p>
        </w:tc>
        <w:tc>
          <w:tcPr>
            <w:tcW w:w="1169" w:type="dxa"/>
          </w:tcPr>
          <w:p w14:paraId="0C1EF3C4" w14:textId="77777777" w:rsidR="00450D95" w:rsidRPr="004F1E78" w:rsidRDefault="00450D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1A7A4C32" w14:textId="77777777" w:rsidR="00450D95" w:rsidRPr="004F1E78" w:rsidRDefault="00450D95" w:rsidP="00B47049">
            <w:pPr>
              <w:tabs>
                <w:tab w:val="left" w:pos="540"/>
              </w:tabs>
              <w:jc w:val="both"/>
              <w:rPr>
                <w:rFonts w:cs="Times New Roman"/>
                <w:sz w:val="22"/>
                <w:szCs w:val="22"/>
              </w:rPr>
            </w:pPr>
          </w:p>
        </w:tc>
        <w:tc>
          <w:tcPr>
            <w:tcW w:w="1182" w:type="dxa"/>
          </w:tcPr>
          <w:p w14:paraId="60C9D129" w14:textId="77777777" w:rsidR="00450D95" w:rsidRPr="004F1E78" w:rsidRDefault="00450D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3969F82C" w14:textId="77777777" w:rsidR="00450D95" w:rsidRPr="004F1E78" w:rsidRDefault="00450D95" w:rsidP="00B47049">
            <w:pPr>
              <w:tabs>
                <w:tab w:val="left" w:pos="540"/>
              </w:tabs>
              <w:jc w:val="both"/>
              <w:rPr>
                <w:rFonts w:cs="Times New Roman"/>
                <w:sz w:val="22"/>
                <w:szCs w:val="22"/>
              </w:rPr>
            </w:pPr>
          </w:p>
        </w:tc>
        <w:tc>
          <w:tcPr>
            <w:tcW w:w="1182" w:type="dxa"/>
          </w:tcPr>
          <w:p w14:paraId="31628780" w14:textId="77777777" w:rsidR="00450D95" w:rsidRPr="004F1E78" w:rsidRDefault="00450D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450D95" w:rsidRPr="004F1E78" w14:paraId="1058244A" w14:textId="77777777" w:rsidTr="00B47049">
        <w:tc>
          <w:tcPr>
            <w:tcW w:w="4219" w:type="dxa"/>
          </w:tcPr>
          <w:p w14:paraId="74D9B7EE" w14:textId="77777777" w:rsidR="00450D95" w:rsidRPr="004B4009" w:rsidRDefault="00450D95" w:rsidP="00B47049">
            <w:pPr>
              <w:tabs>
                <w:tab w:val="left" w:pos="540"/>
              </w:tabs>
              <w:jc w:val="both"/>
              <w:rPr>
                <w:rFonts w:cs="Times New Roman"/>
                <w:b/>
                <w:bCs/>
                <w:sz w:val="22"/>
                <w:szCs w:val="22"/>
              </w:rPr>
            </w:pPr>
          </w:p>
        </w:tc>
        <w:tc>
          <w:tcPr>
            <w:tcW w:w="1146" w:type="dxa"/>
          </w:tcPr>
          <w:p w14:paraId="5F720E6F" w14:textId="77777777" w:rsidR="00450D95" w:rsidRPr="004F1E78" w:rsidRDefault="00450D95" w:rsidP="00B47049">
            <w:pPr>
              <w:tabs>
                <w:tab w:val="left" w:pos="540"/>
              </w:tabs>
              <w:jc w:val="both"/>
              <w:rPr>
                <w:rFonts w:cs="Times New Roman"/>
                <w:sz w:val="22"/>
                <w:szCs w:val="22"/>
              </w:rPr>
            </w:pPr>
          </w:p>
        </w:tc>
        <w:tc>
          <w:tcPr>
            <w:tcW w:w="236" w:type="dxa"/>
          </w:tcPr>
          <w:p w14:paraId="35A0A499" w14:textId="77777777" w:rsidR="00450D95" w:rsidRPr="004F1E78" w:rsidRDefault="00450D95" w:rsidP="00B47049">
            <w:pPr>
              <w:tabs>
                <w:tab w:val="left" w:pos="540"/>
              </w:tabs>
              <w:jc w:val="both"/>
              <w:rPr>
                <w:rFonts w:cs="Times New Roman"/>
                <w:sz w:val="22"/>
                <w:szCs w:val="22"/>
              </w:rPr>
            </w:pPr>
          </w:p>
        </w:tc>
        <w:tc>
          <w:tcPr>
            <w:tcW w:w="1169" w:type="dxa"/>
          </w:tcPr>
          <w:p w14:paraId="6ED7471D" w14:textId="77777777" w:rsidR="00450D95" w:rsidRPr="004F1E78" w:rsidRDefault="00450D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53D012F4" w14:textId="77777777" w:rsidR="00450D95" w:rsidRPr="004F1E78" w:rsidRDefault="00450D95" w:rsidP="00B47049">
            <w:pPr>
              <w:tabs>
                <w:tab w:val="left" w:pos="540"/>
              </w:tabs>
              <w:jc w:val="both"/>
              <w:rPr>
                <w:rFonts w:cs="Times New Roman"/>
                <w:sz w:val="22"/>
                <w:szCs w:val="22"/>
              </w:rPr>
            </w:pPr>
          </w:p>
        </w:tc>
        <w:tc>
          <w:tcPr>
            <w:tcW w:w="1182" w:type="dxa"/>
          </w:tcPr>
          <w:p w14:paraId="7073F860" w14:textId="77777777" w:rsidR="00450D95" w:rsidRPr="004F1E78" w:rsidRDefault="00450D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2C0C5DA2" w14:textId="77777777" w:rsidR="00450D95" w:rsidRPr="004F1E78" w:rsidRDefault="00450D95" w:rsidP="00B47049">
            <w:pPr>
              <w:tabs>
                <w:tab w:val="left" w:pos="540"/>
              </w:tabs>
              <w:jc w:val="both"/>
              <w:rPr>
                <w:rFonts w:cs="Times New Roman"/>
                <w:sz w:val="22"/>
                <w:szCs w:val="22"/>
              </w:rPr>
            </w:pPr>
          </w:p>
        </w:tc>
        <w:tc>
          <w:tcPr>
            <w:tcW w:w="1182" w:type="dxa"/>
          </w:tcPr>
          <w:p w14:paraId="7170D2E9" w14:textId="77777777" w:rsidR="00450D95" w:rsidRPr="004F1E78" w:rsidRDefault="00450D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450D95" w:rsidRPr="004F1E78" w14:paraId="7D9E4129" w14:textId="77777777" w:rsidTr="00B47049">
        <w:tc>
          <w:tcPr>
            <w:tcW w:w="4219" w:type="dxa"/>
          </w:tcPr>
          <w:p w14:paraId="2074F73D" w14:textId="77777777" w:rsidR="00450D95" w:rsidRPr="004B4009" w:rsidRDefault="00450D95" w:rsidP="00B47049">
            <w:pPr>
              <w:tabs>
                <w:tab w:val="left" w:pos="540"/>
              </w:tabs>
              <w:jc w:val="both"/>
              <w:rPr>
                <w:rFonts w:cs="Times New Roman"/>
                <w:b/>
                <w:bCs/>
                <w:sz w:val="22"/>
                <w:szCs w:val="22"/>
              </w:rPr>
            </w:pPr>
          </w:p>
        </w:tc>
        <w:tc>
          <w:tcPr>
            <w:tcW w:w="1146" w:type="dxa"/>
          </w:tcPr>
          <w:p w14:paraId="423D9628" w14:textId="77777777" w:rsidR="00450D95" w:rsidRPr="004F1E78" w:rsidRDefault="00450D95" w:rsidP="00B47049">
            <w:pPr>
              <w:tabs>
                <w:tab w:val="left" w:pos="540"/>
              </w:tabs>
              <w:jc w:val="both"/>
              <w:rPr>
                <w:rFonts w:cs="Times New Roman"/>
                <w:sz w:val="22"/>
                <w:szCs w:val="22"/>
              </w:rPr>
            </w:pPr>
          </w:p>
        </w:tc>
        <w:tc>
          <w:tcPr>
            <w:tcW w:w="236" w:type="dxa"/>
          </w:tcPr>
          <w:p w14:paraId="4FB662CF" w14:textId="77777777" w:rsidR="00450D95" w:rsidRPr="004F1E78" w:rsidRDefault="00450D95" w:rsidP="00B47049">
            <w:pPr>
              <w:tabs>
                <w:tab w:val="left" w:pos="540"/>
              </w:tabs>
              <w:jc w:val="both"/>
              <w:rPr>
                <w:rFonts w:cs="Times New Roman"/>
                <w:sz w:val="22"/>
                <w:szCs w:val="22"/>
              </w:rPr>
            </w:pPr>
          </w:p>
        </w:tc>
        <w:tc>
          <w:tcPr>
            <w:tcW w:w="1169" w:type="dxa"/>
          </w:tcPr>
          <w:p w14:paraId="22F976B8" w14:textId="77777777" w:rsidR="00450D95" w:rsidRPr="004F1E78" w:rsidRDefault="00450D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574C2A50" w14:textId="77777777" w:rsidR="00450D95" w:rsidRPr="004F1E78" w:rsidRDefault="00450D95" w:rsidP="00B47049">
            <w:pPr>
              <w:tabs>
                <w:tab w:val="left" w:pos="540"/>
              </w:tabs>
              <w:jc w:val="both"/>
              <w:rPr>
                <w:rFonts w:cs="Times New Roman"/>
                <w:sz w:val="22"/>
                <w:szCs w:val="22"/>
              </w:rPr>
            </w:pPr>
          </w:p>
        </w:tc>
        <w:tc>
          <w:tcPr>
            <w:tcW w:w="1182" w:type="dxa"/>
          </w:tcPr>
          <w:p w14:paraId="2000251E" w14:textId="77777777" w:rsidR="00450D95" w:rsidRPr="004F1E78" w:rsidRDefault="00450D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409CB283" w14:textId="77777777" w:rsidR="00450D95" w:rsidRPr="004F1E78" w:rsidRDefault="00450D95" w:rsidP="00B47049">
            <w:pPr>
              <w:tabs>
                <w:tab w:val="left" w:pos="540"/>
              </w:tabs>
              <w:jc w:val="both"/>
              <w:rPr>
                <w:rFonts w:cs="Times New Roman"/>
                <w:sz w:val="22"/>
                <w:szCs w:val="22"/>
              </w:rPr>
            </w:pPr>
          </w:p>
        </w:tc>
        <w:tc>
          <w:tcPr>
            <w:tcW w:w="1182" w:type="dxa"/>
          </w:tcPr>
          <w:p w14:paraId="5679116C" w14:textId="77777777" w:rsidR="00450D95" w:rsidRPr="004F1E78" w:rsidRDefault="00450D9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DF68A5" w:rsidRPr="00515545" w14:paraId="61C253E6" w14:textId="77777777" w:rsidTr="00B47049">
        <w:tc>
          <w:tcPr>
            <w:tcW w:w="4219" w:type="dxa"/>
          </w:tcPr>
          <w:p w14:paraId="3B36B56F" w14:textId="77777777" w:rsidR="00DF68A5" w:rsidRPr="00515545" w:rsidRDefault="00DF68A5" w:rsidP="00A001BD">
            <w:pPr>
              <w:tabs>
                <w:tab w:val="left" w:pos="540"/>
              </w:tabs>
              <w:ind w:left="-110"/>
              <w:jc w:val="both"/>
              <w:rPr>
                <w:rFonts w:cs="Times New Roman"/>
                <w:b/>
                <w:bCs/>
                <w:sz w:val="22"/>
                <w:szCs w:val="22"/>
              </w:rPr>
            </w:pPr>
            <w:r w:rsidRPr="00515545">
              <w:rPr>
                <w:rFonts w:cs="Times New Roman"/>
                <w:b/>
                <w:bCs/>
                <w:sz w:val="22"/>
                <w:szCs w:val="22"/>
              </w:rPr>
              <w:lastRenderedPageBreak/>
              <w:t>Related companies</w:t>
            </w:r>
          </w:p>
        </w:tc>
        <w:tc>
          <w:tcPr>
            <w:tcW w:w="1146" w:type="dxa"/>
          </w:tcPr>
          <w:p w14:paraId="3CDB40C3" w14:textId="77777777" w:rsidR="00DF68A5" w:rsidRPr="00515545" w:rsidRDefault="00DF68A5" w:rsidP="00B47049">
            <w:pPr>
              <w:tabs>
                <w:tab w:val="left" w:pos="540"/>
              </w:tabs>
              <w:jc w:val="both"/>
              <w:rPr>
                <w:rFonts w:cs="Times New Roman"/>
                <w:sz w:val="22"/>
                <w:szCs w:val="22"/>
              </w:rPr>
            </w:pPr>
          </w:p>
        </w:tc>
        <w:tc>
          <w:tcPr>
            <w:tcW w:w="236" w:type="dxa"/>
          </w:tcPr>
          <w:p w14:paraId="42503FB9" w14:textId="77777777" w:rsidR="00DF68A5" w:rsidRPr="00515545" w:rsidRDefault="00DF68A5" w:rsidP="00B47049">
            <w:pPr>
              <w:tabs>
                <w:tab w:val="left" w:pos="540"/>
              </w:tabs>
              <w:jc w:val="both"/>
              <w:rPr>
                <w:rFonts w:cs="Times New Roman"/>
                <w:sz w:val="22"/>
                <w:szCs w:val="22"/>
              </w:rPr>
            </w:pPr>
          </w:p>
        </w:tc>
        <w:tc>
          <w:tcPr>
            <w:tcW w:w="1169" w:type="dxa"/>
          </w:tcPr>
          <w:p w14:paraId="1BA96F9B"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4E2B4727" w14:textId="77777777" w:rsidR="00DF68A5" w:rsidRPr="00515545" w:rsidRDefault="00DF68A5" w:rsidP="00B47049">
            <w:pPr>
              <w:tabs>
                <w:tab w:val="left" w:pos="540"/>
              </w:tabs>
              <w:jc w:val="both"/>
              <w:rPr>
                <w:rFonts w:cs="Times New Roman"/>
                <w:sz w:val="22"/>
                <w:szCs w:val="22"/>
              </w:rPr>
            </w:pPr>
          </w:p>
        </w:tc>
        <w:tc>
          <w:tcPr>
            <w:tcW w:w="1182" w:type="dxa"/>
          </w:tcPr>
          <w:p w14:paraId="6D5585B2"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04F6F867" w14:textId="77777777" w:rsidR="00DF68A5" w:rsidRPr="00515545" w:rsidRDefault="00DF68A5" w:rsidP="00B47049">
            <w:pPr>
              <w:tabs>
                <w:tab w:val="left" w:pos="540"/>
              </w:tabs>
              <w:jc w:val="both"/>
              <w:rPr>
                <w:rFonts w:cs="Times New Roman"/>
                <w:sz w:val="22"/>
                <w:szCs w:val="22"/>
              </w:rPr>
            </w:pPr>
          </w:p>
        </w:tc>
        <w:tc>
          <w:tcPr>
            <w:tcW w:w="1182" w:type="dxa"/>
          </w:tcPr>
          <w:p w14:paraId="11A428EA" w14:textId="77777777" w:rsidR="00DF68A5" w:rsidRPr="00515545" w:rsidRDefault="00DF68A5"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DF68A5" w:rsidRPr="00515545" w14:paraId="67BB6070" w14:textId="77777777" w:rsidTr="00B47049">
        <w:tc>
          <w:tcPr>
            <w:tcW w:w="4219" w:type="dxa"/>
          </w:tcPr>
          <w:p w14:paraId="771995EA" w14:textId="77777777" w:rsidR="00DF68A5" w:rsidRPr="00515545" w:rsidRDefault="00DF68A5" w:rsidP="00A001BD">
            <w:pPr>
              <w:tabs>
                <w:tab w:val="left" w:pos="540"/>
              </w:tabs>
              <w:ind w:left="-110"/>
              <w:jc w:val="both"/>
              <w:rPr>
                <w:rFonts w:cs="Times New Roman"/>
                <w:sz w:val="22"/>
                <w:szCs w:val="22"/>
              </w:rPr>
            </w:pPr>
            <w:r w:rsidRPr="00515545">
              <w:rPr>
                <w:rFonts w:cs="Times New Roman"/>
                <w:sz w:val="22"/>
                <w:szCs w:val="22"/>
              </w:rPr>
              <w:t>Interest income on hire purchase</w:t>
            </w:r>
          </w:p>
        </w:tc>
        <w:tc>
          <w:tcPr>
            <w:tcW w:w="1146" w:type="dxa"/>
            <w:tcBorders>
              <w:bottom w:val="double" w:sz="4" w:space="0" w:color="auto"/>
            </w:tcBorders>
            <w:vAlign w:val="bottom"/>
          </w:tcPr>
          <w:p w14:paraId="2B991969" w14:textId="2765A31C" w:rsidR="00DF68A5" w:rsidRPr="00515545" w:rsidRDefault="004A3F99" w:rsidP="00DF68A5">
            <w:pPr>
              <w:tabs>
                <w:tab w:val="clear" w:pos="454"/>
                <w:tab w:val="clear" w:pos="680"/>
                <w:tab w:val="left" w:pos="0"/>
              </w:tabs>
              <w:ind w:right="170"/>
              <w:jc w:val="right"/>
              <w:rPr>
                <w:rFonts w:cs="Times New Roman"/>
                <w:sz w:val="22"/>
                <w:szCs w:val="22"/>
              </w:rPr>
            </w:pPr>
            <w:r>
              <w:rPr>
                <w:rFonts w:cs="Times New Roman"/>
                <w:sz w:val="22"/>
                <w:szCs w:val="22"/>
              </w:rPr>
              <w:t>7</w:t>
            </w:r>
          </w:p>
        </w:tc>
        <w:tc>
          <w:tcPr>
            <w:tcW w:w="236" w:type="dxa"/>
          </w:tcPr>
          <w:p w14:paraId="2B709E19" w14:textId="77777777" w:rsidR="00DF68A5" w:rsidRPr="00515545" w:rsidRDefault="00DF68A5" w:rsidP="00DF68A5">
            <w:pPr>
              <w:tabs>
                <w:tab w:val="left" w:pos="540"/>
              </w:tabs>
              <w:jc w:val="both"/>
              <w:rPr>
                <w:rFonts w:cs="Times New Roman"/>
                <w:sz w:val="22"/>
                <w:szCs w:val="22"/>
              </w:rPr>
            </w:pPr>
          </w:p>
        </w:tc>
        <w:tc>
          <w:tcPr>
            <w:tcW w:w="1169" w:type="dxa"/>
            <w:tcBorders>
              <w:bottom w:val="double" w:sz="4" w:space="0" w:color="auto"/>
            </w:tcBorders>
            <w:vAlign w:val="bottom"/>
          </w:tcPr>
          <w:p w14:paraId="1A6DED77" w14:textId="76054A92" w:rsidR="00DF68A5" w:rsidRPr="00515545" w:rsidRDefault="00A001BD"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15</w:t>
            </w:r>
          </w:p>
        </w:tc>
        <w:tc>
          <w:tcPr>
            <w:tcW w:w="236" w:type="dxa"/>
          </w:tcPr>
          <w:p w14:paraId="063BB38B" w14:textId="77777777" w:rsidR="00DF68A5" w:rsidRPr="00515545" w:rsidRDefault="00DF68A5" w:rsidP="00DF68A5">
            <w:pPr>
              <w:tabs>
                <w:tab w:val="left" w:pos="540"/>
              </w:tabs>
              <w:jc w:val="both"/>
              <w:rPr>
                <w:rFonts w:cs="Times New Roman"/>
                <w:sz w:val="22"/>
                <w:szCs w:val="22"/>
              </w:rPr>
            </w:pPr>
          </w:p>
        </w:tc>
        <w:tc>
          <w:tcPr>
            <w:tcW w:w="1182" w:type="dxa"/>
            <w:tcBorders>
              <w:bottom w:val="double" w:sz="4" w:space="0" w:color="auto"/>
            </w:tcBorders>
          </w:tcPr>
          <w:p w14:paraId="3B638FA6" w14:textId="77777777" w:rsidR="00DF68A5" w:rsidRPr="00515545"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758A96F6" w14:textId="77777777" w:rsidR="00DF68A5" w:rsidRPr="00515545" w:rsidRDefault="00DF68A5" w:rsidP="00DF68A5">
            <w:pPr>
              <w:tabs>
                <w:tab w:val="left" w:pos="540"/>
              </w:tabs>
              <w:jc w:val="both"/>
              <w:rPr>
                <w:rFonts w:cs="Times New Roman"/>
                <w:sz w:val="22"/>
                <w:szCs w:val="22"/>
              </w:rPr>
            </w:pPr>
          </w:p>
        </w:tc>
        <w:tc>
          <w:tcPr>
            <w:tcW w:w="1182" w:type="dxa"/>
            <w:tcBorders>
              <w:bottom w:val="double" w:sz="4" w:space="0" w:color="auto"/>
            </w:tcBorders>
          </w:tcPr>
          <w:p w14:paraId="60CE5C64" w14:textId="77777777" w:rsidR="00DF68A5" w:rsidRPr="00515545"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r>
      <w:tr w:rsidR="00DF68A5" w:rsidRPr="00515545" w14:paraId="4505EA05" w14:textId="77777777" w:rsidTr="00B47049">
        <w:tc>
          <w:tcPr>
            <w:tcW w:w="4219" w:type="dxa"/>
          </w:tcPr>
          <w:p w14:paraId="1A6F890C" w14:textId="77777777" w:rsidR="00DF68A5" w:rsidRPr="00515545" w:rsidRDefault="00DF68A5" w:rsidP="00A001BD">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43E95B77" w14:textId="39862E26" w:rsidR="00DF68A5" w:rsidRPr="00515545" w:rsidRDefault="004A3F99" w:rsidP="00DF68A5">
            <w:pPr>
              <w:tabs>
                <w:tab w:val="clear" w:pos="454"/>
                <w:tab w:val="clear" w:pos="680"/>
                <w:tab w:val="left" w:pos="0"/>
              </w:tabs>
              <w:ind w:right="170"/>
              <w:jc w:val="right"/>
              <w:rPr>
                <w:rFonts w:cs="Times New Roman"/>
                <w:sz w:val="22"/>
                <w:szCs w:val="22"/>
              </w:rPr>
            </w:pPr>
            <w:r>
              <w:rPr>
                <w:rFonts w:cs="Times New Roman"/>
                <w:sz w:val="22"/>
                <w:szCs w:val="22"/>
              </w:rPr>
              <w:t>108</w:t>
            </w:r>
          </w:p>
        </w:tc>
        <w:tc>
          <w:tcPr>
            <w:tcW w:w="236" w:type="dxa"/>
          </w:tcPr>
          <w:p w14:paraId="6A66B05B" w14:textId="77777777" w:rsidR="00DF68A5" w:rsidRPr="00515545" w:rsidRDefault="00DF68A5" w:rsidP="00DF68A5">
            <w:pPr>
              <w:tabs>
                <w:tab w:val="left" w:pos="540"/>
              </w:tabs>
              <w:jc w:val="both"/>
              <w:rPr>
                <w:rFonts w:cs="Times New Roman"/>
                <w:sz w:val="22"/>
                <w:szCs w:val="22"/>
              </w:rPr>
            </w:pPr>
          </w:p>
        </w:tc>
        <w:tc>
          <w:tcPr>
            <w:tcW w:w="1169" w:type="dxa"/>
            <w:tcBorders>
              <w:bottom w:val="double" w:sz="4" w:space="0" w:color="auto"/>
            </w:tcBorders>
            <w:vAlign w:val="bottom"/>
          </w:tcPr>
          <w:p w14:paraId="008881E2" w14:textId="067A5DEB" w:rsidR="00DF68A5" w:rsidRPr="00515545" w:rsidRDefault="00A001BD"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108</w:t>
            </w:r>
          </w:p>
        </w:tc>
        <w:tc>
          <w:tcPr>
            <w:tcW w:w="236" w:type="dxa"/>
          </w:tcPr>
          <w:p w14:paraId="0FEB6105" w14:textId="77777777" w:rsidR="00DF68A5" w:rsidRPr="00515545" w:rsidRDefault="00DF68A5" w:rsidP="00DF68A5">
            <w:pPr>
              <w:tabs>
                <w:tab w:val="left" w:pos="540"/>
              </w:tabs>
              <w:jc w:val="both"/>
              <w:rPr>
                <w:rFonts w:cs="Times New Roman"/>
                <w:sz w:val="22"/>
                <w:szCs w:val="22"/>
              </w:rPr>
            </w:pPr>
          </w:p>
        </w:tc>
        <w:tc>
          <w:tcPr>
            <w:tcW w:w="1182" w:type="dxa"/>
            <w:tcBorders>
              <w:bottom w:val="double" w:sz="4" w:space="0" w:color="auto"/>
            </w:tcBorders>
          </w:tcPr>
          <w:p w14:paraId="53F5ACD9" w14:textId="77777777" w:rsidR="00DF68A5" w:rsidRPr="00515545"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12F4D05F" w14:textId="77777777" w:rsidR="00DF68A5" w:rsidRPr="00515545" w:rsidRDefault="00DF68A5" w:rsidP="00DF68A5">
            <w:pPr>
              <w:tabs>
                <w:tab w:val="left" w:pos="540"/>
              </w:tabs>
              <w:jc w:val="both"/>
              <w:rPr>
                <w:rFonts w:cs="Times New Roman"/>
                <w:sz w:val="22"/>
                <w:szCs w:val="22"/>
              </w:rPr>
            </w:pPr>
          </w:p>
        </w:tc>
        <w:tc>
          <w:tcPr>
            <w:tcW w:w="1182" w:type="dxa"/>
            <w:tcBorders>
              <w:bottom w:val="double" w:sz="4" w:space="0" w:color="auto"/>
            </w:tcBorders>
          </w:tcPr>
          <w:p w14:paraId="54EA8BE6" w14:textId="77777777" w:rsidR="00DF68A5" w:rsidRPr="00515545" w:rsidRDefault="00DF68A5" w:rsidP="00DF6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r>
      <w:tr w:rsidR="003A2D43" w:rsidRPr="00515545" w14:paraId="3E344BB2" w14:textId="77777777" w:rsidTr="00AA7AB2">
        <w:tc>
          <w:tcPr>
            <w:tcW w:w="4219" w:type="dxa"/>
          </w:tcPr>
          <w:p w14:paraId="528588AD" w14:textId="6490D308" w:rsidR="003A2D43" w:rsidRPr="00515545" w:rsidRDefault="003A2D43" w:rsidP="003A2D43">
            <w:pPr>
              <w:tabs>
                <w:tab w:val="left" w:pos="540"/>
              </w:tabs>
              <w:ind w:left="-110"/>
              <w:jc w:val="both"/>
              <w:rPr>
                <w:rFonts w:cs="Times New Roman"/>
                <w:sz w:val="22"/>
                <w:szCs w:val="22"/>
              </w:rPr>
            </w:pPr>
            <w:r>
              <w:rPr>
                <w:rFonts w:cs="Times New Roman"/>
                <w:sz w:val="22"/>
                <w:szCs w:val="22"/>
              </w:rPr>
              <w:t>Receipt of rental deposit</w:t>
            </w:r>
          </w:p>
        </w:tc>
        <w:tc>
          <w:tcPr>
            <w:tcW w:w="1146" w:type="dxa"/>
            <w:tcBorders>
              <w:bottom w:val="double" w:sz="4" w:space="0" w:color="auto"/>
            </w:tcBorders>
            <w:vAlign w:val="bottom"/>
          </w:tcPr>
          <w:p w14:paraId="67D94251" w14:textId="22FCC4D5" w:rsidR="003A2D43"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1,197</w:t>
            </w:r>
          </w:p>
        </w:tc>
        <w:tc>
          <w:tcPr>
            <w:tcW w:w="236" w:type="dxa"/>
          </w:tcPr>
          <w:p w14:paraId="14D205BB" w14:textId="77777777" w:rsidR="003A2D43" w:rsidRPr="00515545" w:rsidRDefault="003A2D43" w:rsidP="003A2D43">
            <w:pPr>
              <w:tabs>
                <w:tab w:val="left" w:pos="540"/>
              </w:tabs>
              <w:jc w:val="both"/>
              <w:rPr>
                <w:rFonts w:cs="Times New Roman"/>
                <w:sz w:val="22"/>
                <w:szCs w:val="22"/>
              </w:rPr>
            </w:pPr>
          </w:p>
        </w:tc>
        <w:tc>
          <w:tcPr>
            <w:tcW w:w="1169" w:type="dxa"/>
            <w:tcBorders>
              <w:bottom w:val="double" w:sz="4" w:space="0" w:color="auto"/>
            </w:tcBorders>
            <w:vAlign w:val="bottom"/>
          </w:tcPr>
          <w:p w14:paraId="5832846A" w14:textId="5617DA92" w:rsidR="003A2D43" w:rsidRDefault="003A2D43" w:rsidP="009A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250EBA2A" w14:textId="77777777" w:rsidR="003A2D43" w:rsidRPr="00515545"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4108A710" w14:textId="6C28FFE8"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1,197</w:t>
            </w:r>
          </w:p>
        </w:tc>
        <w:tc>
          <w:tcPr>
            <w:tcW w:w="236" w:type="dxa"/>
          </w:tcPr>
          <w:p w14:paraId="03FDE76F" w14:textId="77777777" w:rsidR="003A2D43" w:rsidRPr="00515545"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3EA43FE7" w14:textId="7BEE648F"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3A2D43" w:rsidRPr="00515545" w14:paraId="7A6B38A7" w14:textId="77777777" w:rsidTr="00B47049">
        <w:tc>
          <w:tcPr>
            <w:tcW w:w="4219" w:type="dxa"/>
          </w:tcPr>
          <w:p w14:paraId="0EEF9823" w14:textId="77777777" w:rsidR="003A2D43" w:rsidRPr="00515545" w:rsidRDefault="003A2D43" w:rsidP="003A2D43">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18AC33C9" w14:textId="2FB379B1"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4,124</w:t>
            </w:r>
          </w:p>
        </w:tc>
        <w:tc>
          <w:tcPr>
            <w:tcW w:w="236" w:type="dxa"/>
          </w:tcPr>
          <w:p w14:paraId="214B5AEC" w14:textId="77777777" w:rsidR="003A2D43" w:rsidRPr="00515545" w:rsidRDefault="003A2D43" w:rsidP="003A2D43">
            <w:pPr>
              <w:tabs>
                <w:tab w:val="left" w:pos="540"/>
              </w:tabs>
              <w:jc w:val="both"/>
              <w:rPr>
                <w:rFonts w:cs="Times New Roman"/>
                <w:sz w:val="22"/>
                <w:szCs w:val="22"/>
              </w:rPr>
            </w:pPr>
          </w:p>
        </w:tc>
        <w:tc>
          <w:tcPr>
            <w:tcW w:w="1169" w:type="dxa"/>
            <w:tcBorders>
              <w:bottom w:val="double" w:sz="4" w:space="0" w:color="auto"/>
            </w:tcBorders>
            <w:vAlign w:val="bottom"/>
          </w:tcPr>
          <w:p w14:paraId="62EBCC59" w14:textId="578489CB"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4,636</w:t>
            </w:r>
          </w:p>
        </w:tc>
        <w:tc>
          <w:tcPr>
            <w:tcW w:w="236" w:type="dxa"/>
          </w:tcPr>
          <w:p w14:paraId="0B0B7084" w14:textId="77777777" w:rsidR="003A2D43" w:rsidRPr="00515545"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50E826EF" w14:textId="07E06618"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4,124</w:t>
            </w:r>
          </w:p>
        </w:tc>
        <w:tc>
          <w:tcPr>
            <w:tcW w:w="236" w:type="dxa"/>
          </w:tcPr>
          <w:p w14:paraId="752A7464" w14:textId="77777777" w:rsidR="003A2D43" w:rsidRPr="00515545"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78C00ACC" w14:textId="0834890B"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4,636</w:t>
            </w:r>
          </w:p>
        </w:tc>
      </w:tr>
      <w:tr w:rsidR="003A2D43" w:rsidRPr="00515545" w14:paraId="65440630"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E696B4E" w14:textId="77777777" w:rsidR="003A2D43" w:rsidRPr="00515545" w:rsidRDefault="003A2D43" w:rsidP="003A2D43">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2D468D4B" w14:textId="1C7DAE87"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339</w:t>
            </w:r>
          </w:p>
        </w:tc>
        <w:tc>
          <w:tcPr>
            <w:tcW w:w="236" w:type="dxa"/>
            <w:tcBorders>
              <w:top w:val="nil"/>
              <w:left w:val="nil"/>
              <w:bottom w:val="nil"/>
              <w:right w:val="nil"/>
            </w:tcBorders>
          </w:tcPr>
          <w:p w14:paraId="06A736C3"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7EC9960" w14:textId="4548E3F9"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566</w:t>
            </w:r>
          </w:p>
        </w:tc>
        <w:tc>
          <w:tcPr>
            <w:tcW w:w="236" w:type="dxa"/>
            <w:tcBorders>
              <w:top w:val="nil"/>
              <w:left w:val="nil"/>
              <w:bottom w:val="nil"/>
              <w:right w:val="nil"/>
            </w:tcBorders>
          </w:tcPr>
          <w:p w14:paraId="2AC4DD1B"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D63177E" w14:textId="3747D4EE"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339</w:t>
            </w:r>
          </w:p>
        </w:tc>
        <w:tc>
          <w:tcPr>
            <w:tcW w:w="236" w:type="dxa"/>
            <w:tcBorders>
              <w:top w:val="nil"/>
              <w:left w:val="nil"/>
              <w:bottom w:val="nil"/>
              <w:right w:val="nil"/>
            </w:tcBorders>
          </w:tcPr>
          <w:p w14:paraId="3D892FF0"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300EAFE" w14:textId="6B63B2F0"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566</w:t>
            </w:r>
          </w:p>
        </w:tc>
      </w:tr>
      <w:tr w:rsidR="003A2D43" w:rsidRPr="00515545" w14:paraId="61A3DCA2"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DAE3933" w14:textId="77777777" w:rsidR="003A2D43" w:rsidRPr="00515545" w:rsidRDefault="003A2D43" w:rsidP="003A2D43">
            <w:pPr>
              <w:tabs>
                <w:tab w:val="left" w:pos="540"/>
              </w:tabs>
              <w:ind w:left="-110"/>
              <w:jc w:val="both"/>
              <w:rPr>
                <w:sz w:val="22"/>
                <w:szCs w:val="22"/>
              </w:rPr>
            </w:pPr>
            <w:r w:rsidRPr="00515545">
              <w:rPr>
                <w:rFonts w:cs="Times New Roman"/>
                <w:sz w:val="22"/>
                <w:szCs w:val="22"/>
              </w:rPr>
              <w:t>Purchase of vehicles for hire-purchases</w:t>
            </w:r>
          </w:p>
        </w:tc>
        <w:tc>
          <w:tcPr>
            <w:tcW w:w="1146" w:type="dxa"/>
            <w:tcBorders>
              <w:top w:val="double" w:sz="4" w:space="0" w:color="auto"/>
              <w:left w:val="nil"/>
              <w:bottom w:val="double" w:sz="4" w:space="0" w:color="auto"/>
              <w:right w:val="nil"/>
            </w:tcBorders>
            <w:vAlign w:val="bottom"/>
          </w:tcPr>
          <w:p w14:paraId="1FD54A99" w14:textId="7644D851"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23,292</w:t>
            </w:r>
          </w:p>
        </w:tc>
        <w:tc>
          <w:tcPr>
            <w:tcW w:w="236" w:type="dxa"/>
            <w:tcBorders>
              <w:top w:val="nil"/>
              <w:left w:val="nil"/>
              <w:bottom w:val="nil"/>
              <w:right w:val="nil"/>
            </w:tcBorders>
          </w:tcPr>
          <w:p w14:paraId="549B86CE"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D8F61A7" w14:textId="13961475"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17,095</w:t>
            </w:r>
          </w:p>
        </w:tc>
        <w:tc>
          <w:tcPr>
            <w:tcW w:w="236" w:type="dxa"/>
            <w:tcBorders>
              <w:top w:val="nil"/>
              <w:left w:val="nil"/>
              <w:bottom w:val="nil"/>
              <w:right w:val="nil"/>
            </w:tcBorders>
          </w:tcPr>
          <w:p w14:paraId="30A23530"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9DF2D1B" w14:textId="59C080CE" w:rsidR="003A2D43" w:rsidRPr="00515545" w:rsidRDefault="003A2D43" w:rsidP="007E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61D24743"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B04C91A" w14:textId="2E4DAF28"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3A2D43" w:rsidRPr="00515545" w14:paraId="048E1AD5" w14:textId="77777777" w:rsidTr="00B47049">
        <w:tc>
          <w:tcPr>
            <w:tcW w:w="4219" w:type="dxa"/>
          </w:tcPr>
          <w:p w14:paraId="66542C29" w14:textId="77777777" w:rsidR="003A2D43" w:rsidRPr="00515545" w:rsidRDefault="003A2D43" w:rsidP="003A2D43">
            <w:pPr>
              <w:tabs>
                <w:tab w:val="left" w:pos="540"/>
              </w:tabs>
              <w:ind w:left="-110"/>
              <w:jc w:val="both"/>
              <w:rPr>
                <w:rFonts w:cs="Times New Roman"/>
                <w:sz w:val="22"/>
                <w:szCs w:val="22"/>
              </w:rPr>
            </w:pPr>
            <w:r w:rsidRPr="00515545">
              <w:rPr>
                <w:rFonts w:cs="Times New Roman"/>
                <w:sz w:val="22"/>
                <w:szCs w:val="22"/>
              </w:rPr>
              <w:t>Rental and services</w:t>
            </w:r>
          </w:p>
        </w:tc>
        <w:tc>
          <w:tcPr>
            <w:tcW w:w="1146" w:type="dxa"/>
            <w:tcBorders>
              <w:top w:val="double" w:sz="4" w:space="0" w:color="auto"/>
              <w:bottom w:val="double" w:sz="4" w:space="0" w:color="auto"/>
            </w:tcBorders>
            <w:vAlign w:val="bottom"/>
          </w:tcPr>
          <w:p w14:paraId="462EFDA8" w14:textId="66E4A9C0"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2,558</w:t>
            </w:r>
          </w:p>
        </w:tc>
        <w:tc>
          <w:tcPr>
            <w:tcW w:w="236" w:type="dxa"/>
          </w:tcPr>
          <w:p w14:paraId="13C5EAEE"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2AD25838" w14:textId="2A2CA9F3"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2,853</w:t>
            </w:r>
          </w:p>
        </w:tc>
        <w:tc>
          <w:tcPr>
            <w:tcW w:w="236" w:type="dxa"/>
          </w:tcPr>
          <w:p w14:paraId="628F392E"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B917593" w14:textId="1F013360"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2,558</w:t>
            </w:r>
          </w:p>
        </w:tc>
        <w:tc>
          <w:tcPr>
            <w:tcW w:w="236" w:type="dxa"/>
          </w:tcPr>
          <w:p w14:paraId="06585668"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5F78AA2" w14:textId="4C428CEE"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2,853</w:t>
            </w:r>
          </w:p>
        </w:tc>
      </w:tr>
      <w:tr w:rsidR="003A2D43" w:rsidRPr="00515545" w14:paraId="2C64E78E" w14:textId="77777777" w:rsidTr="00B47049">
        <w:tc>
          <w:tcPr>
            <w:tcW w:w="4219" w:type="dxa"/>
          </w:tcPr>
          <w:p w14:paraId="5AA816C6" w14:textId="77777777" w:rsidR="003A2D43" w:rsidRPr="00515545" w:rsidRDefault="003A2D43" w:rsidP="003A2D43">
            <w:pPr>
              <w:tabs>
                <w:tab w:val="left" w:pos="540"/>
              </w:tabs>
              <w:ind w:left="-110"/>
              <w:jc w:val="both"/>
              <w:rPr>
                <w:sz w:val="22"/>
                <w:szCs w:val="22"/>
              </w:rPr>
            </w:pPr>
            <w:r w:rsidRPr="00515545">
              <w:rPr>
                <w:rFonts w:cs="Times New Roman"/>
                <w:sz w:val="22"/>
                <w:szCs w:val="22"/>
              </w:rPr>
              <w:t>Management fee</w:t>
            </w:r>
          </w:p>
        </w:tc>
        <w:tc>
          <w:tcPr>
            <w:tcW w:w="1146" w:type="dxa"/>
            <w:tcBorders>
              <w:top w:val="double" w:sz="4" w:space="0" w:color="auto"/>
              <w:bottom w:val="double" w:sz="4" w:space="0" w:color="auto"/>
            </w:tcBorders>
            <w:vAlign w:val="bottom"/>
          </w:tcPr>
          <w:p w14:paraId="7D7E8903" w14:textId="2D6D7FBF"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1,750</w:t>
            </w:r>
          </w:p>
        </w:tc>
        <w:tc>
          <w:tcPr>
            <w:tcW w:w="236" w:type="dxa"/>
          </w:tcPr>
          <w:p w14:paraId="7A5B252F"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15AE67E6" w14:textId="28F489E1"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1,580</w:t>
            </w:r>
          </w:p>
        </w:tc>
        <w:tc>
          <w:tcPr>
            <w:tcW w:w="236" w:type="dxa"/>
          </w:tcPr>
          <w:p w14:paraId="5ED4A4B7"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1EBFE93C" w14:textId="30C08ABE"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1,322</w:t>
            </w:r>
          </w:p>
        </w:tc>
        <w:tc>
          <w:tcPr>
            <w:tcW w:w="236" w:type="dxa"/>
          </w:tcPr>
          <w:p w14:paraId="436353BA"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48FD17F" w14:textId="35F922B3"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1,270</w:t>
            </w:r>
          </w:p>
        </w:tc>
      </w:tr>
      <w:tr w:rsidR="003A2D43" w:rsidRPr="00515545" w14:paraId="78B8A80C"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613F413" w14:textId="77777777" w:rsidR="003A2D43" w:rsidRPr="00515545" w:rsidRDefault="003A2D43" w:rsidP="003A2D43">
            <w:pPr>
              <w:tabs>
                <w:tab w:val="left" w:pos="540"/>
              </w:tabs>
              <w:ind w:left="-110"/>
              <w:jc w:val="both"/>
              <w:rPr>
                <w:sz w:val="22"/>
                <w:szCs w:val="22"/>
              </w:rPr>
            </w:pPr>
            <w:r w:rsidRPr="00515545">
              <w:rPr>
                <w:rFonts w:cs="Times New Roman"/>
                <w:sz w:val="22"/>
                <w:szCs w:val="22"/>
              </w:rPr>
              <w:t>Utility expenses</w:t>
            </w:r>
          </w:p>
        </w:tc>
        <w:tc>
          <w:tcPr>
            <w:tcW w:w="1146" w:type="dxa"/>
            <w:tcBorders>
              <w:top w:val="nil"/>
              <w:left w:val="nil"/>
              <w:bottom w:val="double" w:sz="4" w:space="0" w:color="auto"/>
              <w:right w:val="nil"/>
            </w:tcBorders>
            <w:vAlign w:val="bottom"/>
          </w:tcPr>
          <w:p w14:paraId="36874D4D" w14:textId="71F07953"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639</w:t>
            </w:r>
          </w:p>
        </w:tc>
        <w:tc>
          <w:tcPr>
            <w:tcW w:w="236" w:type="dxa"/>
            <w:tcBorders>
              <w:top w:val="nil"/>
              <w:left w:val="nil"/>
              <w:bottom w:val="nil"/>
              <w:right w:val="nil"/>
            </w:tcBorders>
          </w:tcPr>
          <w:p w14:paraId="7FAD58FD"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83BCFD5" w14:textId="35D7BF7A"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772</w:t>
            </w:r>
          </w:p>
        </w:tc>
        <w:tc>
          <w:tcPr>
            <w:tcW w:w="236" w:type="dxa"/>
            <w:tcBorders>
              <w:top w:val="nil"/>
              <w:left w:val="nil"/>
              <w:bottom w:val="nil"/>
              <w:right w:val="nil"/>
            </w:tcBorders>
          </w:tcPr>
          <w:p w14:paraId="69A0E3D6"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C517131" w14:textId="55D88C69"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639</w:t>
            </w:r>
          </w:p>
        </w:tc>
        <w:tc>
          <w:tcPr>
            <w:tcW w:w="236" w:type="dxa"/>
            <w:tcBorders>
              <w:top w:val="nil"/>
              <w:left w:val="nil"/>
              <w:bottom w:val="nil"/>
              <w:right w:val="nil"/>
            </w:tcBorders>
          </w:tcPr>
          <w:p w14:paraId="3B704695"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D509D8A" w14:textId="6D2261B0"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772</w:t>
            </w:r>
          </w:p>
        </w:tc>
      </w:tr>
      <w:tr w:rsidR="003A2D43" w:rsidRPr="00515545" w14:paraId="5755529B"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F13CA4C" w14:textId="77777777" w:rsidR="003A2D43" w:rsidRPr="00515545" w:rsidRDefault="003A2D43" w:rsidP="003A2D43">
            <w:pPr>
              <w:tabs>
                <w:tab w:val="left" w:pos="540"/>
              </w:tabs>
              <w:ind w:left="-110"/>
              <w:jc w:val="both"/>
              <w:rPr>
                <w:sz w:val="22"/>
                <w:szCs w:val="22"/>
              </w:rPr>
            </w:pPr>
            <w:r w:rsidRPr="00515545">
              <w:rPr>
                <w:rFonts w:cs="Times New Roman"/>
                <w:sz w:val="22"/>
                <w:szCs w:val="22"/>
              </w:rPr>
              <w:t>Stationery expense</w:t>
            </w:r>
          </w:p>
        </w:tc>
        <w:tc>
          <w:tcPr>
            <w:tcW w:w="1146" w:type="dxa"/>
            <w:tcBorders>
              <w:top w:val="nil"/>
              <w:left w:val="nil"/>
              <w:bottom w:val="double" w:sz="4" w:space="0" w:color="auto"/>
              <w:right w:val="nil"/>
            </w:tcBorders>
            <w:vAlign w:val="bottom"/>
          </w:tcPr>
          <w:p w14:paraId="15449BDB" w14:textId="0BFCD7C3"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203</w:t>
            </w:r>
          </w:p>
        </w:tc>
        <w:tc>
          <w:tcPr>
            <w:tcW w:w="236" w:type="dxa"/>
            <w:tcBorders>
              <w:top w:val="nil"/>
              <w:left w:val="nil"/>
              <w:bottom w:val="nil"/>
              <w:right w:val="nil"/>
            </w:tcBorders>
          </w:tcPr>
          <w:p w14:paraId="041BD6A9"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B06CA6A" w14:textId="313F980E"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321</w:t>
            </w:r>
          </w:p>
        </w:tc>
        <w:tc>
          <w:tcPr>
            <w:tcW w:w="236" w:type="dxa"/>
            <w:tcBorders>
              <w:top w:val="nil"/>
              <w:left w:val="nil"/>
              <w:bottom w:val="nil"/>
              <w:right w:val="nil"/>
            </w:tcBorders>
          </w:tcPr>
          <w:p w14:paraId="0E90271E"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B395EDF" w14:textId="353EEDE6"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200</w:t>
            </w:r>
          </w:p>
        </w:tc>
        <w:tc>
          <w:tcPr>
            <w:tcW w:w="236" w:type="dxa"/>
            <w:tcBorders>
              <w:top w:val="nil"/>
              <w:left w:val="nil"/>
              <w:bottom w:val="nil"/>
              <w:right w:val="nil"/>
            </w:tcBorders>
          </w:tcPr>
          <w:p w14:paraId="72F97AF5"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7EF030F" w14:textId="2793C18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316</w:t>
            </w:r>
          </w:p>
        </w:tc>
      </w:tr>
      <w:tr w:rsidR="003A2D43" w:rsidRPr="00515545" w14:paraId="4E616AB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F4EDD52" w14:textId="77777777" w:rsidR="003A2D43" w:rsidRPr="00515545" w:rsidRDefault="003A2D43" w:rsidP="003A2D43">
            <w:pPr>
              <w:tabs>
                <w:tab w:val="left" w:pos="540"/>
              </w:tabs>
              <w:ind w:left="-110"/>
              <w:jc w:val="both"/>
              <w:rPr>
                <w:sz w:val="22"/>
                <w:szCs w:val="22"/>
              </w:rPr>
            </w:pPr>
            <w:r w:rsidRPr="00515545">
              <w:rPr>
                <w:rFonts w:cs="Times New Roman"/>
                <w:sz w:val="22"/>
                <w:szCs w:val="22"/>
              </w:rPr>
              <w:t>Other expenses</w:t>
            </w:r>
          </w:p>
        </w:tc>
        <w:tc>
          <w:tcPr>
            <w:tcW w:w="1146" w:type="dxa"/>
            <w:tcBorders>
              <w:top w:val="nil"/>
              <w:left w:val="nil"/>
              <w:bottom w:val="double" w:sz="4" w:space="0" w:color="auto"/>
              <w:right w:val="nil"/>
            </w:tcBorders>
            <w:vAlign w:val="bottom"/>
          </w:tcPr>
          <w:p w14:paraId="0F8D8AE7" w14:textId="25730C8E"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883</w:t>
            </w:r>
          </w:p>
        </w:tc>
        <w:tc>
          <w:tcPr>
            <w:tcW w:w="236" w:type="dxa"/>
            <w:tcBorders>
              <w:top w:val="nil"/>
              <w:left w:val="nil"/>
              <w:bottom w:val="nil"/>
              <w:right w:val="nil"/>
            </w:tcBorders>
          </w:tcPr>
          <w:p w14:paraId="441679FD"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D52AFFC" w14:textId="6235F666"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1,712</w:t>
            </w:r>
          </w:p>
        </w:tc>
        <w:tc>
          <w:tcPr>
            <w:tcW w:w="236" w:type="dxa"/>
            <w:tcBorders>
              <w:top w:val="nil"/>
              <w:left w:val="nil"/>
              <w:bottom w:val="nil"/>
              <w:right w:val="nil"/>
            </w:tcBorders>
          </w:tcPr>
          <w:p w14:paraId="58361E8D"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F3EF66B" w14:textId="0068F1AD"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459</w:t>
            </w:r>
          </w:p>
        </w:tc>
        <w:tc>
          <w:tcPr>
            <w:tcW w:w="236" w:type="dxa"/>
            <w:tcBorders>
              <w:top w:val="nil"/>
              <w:left w:val="nil"/>
              <w:bottom w:val="nil"/>
              <w:right w:val="nil"/>
            </w:tcBorders>
          </w:tcPr>
          <w:p w14:paraId="1D802FA1"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9AFF546" w14:textId="3703161F"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1,173</w:t>
            </w:r>
          </w:p>
        </w:tc>
      </w:tr>
      <w:tr w:rsidR="003A2D43" w:rsidRPr="00515545" w14:paraId="12B61F78"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A4740ED" w14:textId="77777777" w:rsidR="003A2D43" w:rsidRPr="00515545" w:rsidRDefault="003A2D43" w:rsidP="003A2D43">
            <w:pPr>
              <w:tabs>
                <w:tab w:val="left" w:pos="540"/>
              </w:tabs>
              <w:ind w:left="-110"/>
              <w:jc w:val="both"/>
              <w:rPr>
                <w:sz w:val="22"/>
                <w:szCs w:val="22"/>
              </w:rPr>
            </w:pPr>
            <w:r w:rsidRPr="00515545">
              <w:rPr>
                <w:rFonts w:cs="Times New Roman"/>
                <w:sz w:val="22"/>
                <w:szCs w:val="22"/>
              </w:rPr>
              <w:t>Service expenses</w:t>
            </w:r>
          </w:p>
        </w:tc>
        <w:tc>
          <w:tcPr>
            <w:tcW w:w="1146" w:type="dxa"/>
            <w:tcBorders>
              <w:top w:val="nil"/>
              <w:left w:val="nil"/>
              <w:bottom w:val="double" w:sz="4" w:space="0" w:color="auto"/>
              <w:right w:val="nil"/>
            </w:tcBorders>
            <w:vAlign w:val="bottom"/>
          </w:tcPr>
          <w:p w14:paraId="6A928D27" w14:textId="246A2106"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7,115</w:t>
            </w:r>
          </w:p>
        </w:tc>
        <w:tc>
          <w:tcPr>
            <w:tcW w:w="236" w:type="dxa"/>
            <w:tcBorders>
              <w:top w:val="nil"/>
              <w:left w:val="nil"/>
              <w:bottom w:val="nil"/>
              <w:right w:val="nil"/>
            </w:tcBorders>
          </w:tcPr>
          <w:p w14:paraId="133DEED5"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A0016CD" w14:textId="7C41DA03"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7,006</w:t>
            </w:r>
          </w:p>
        </w:tc>
        <w:tc>
          <w:tcPr>
            <w:tcW w:w="236" w:type="dxa"/>
            <w:tcBorders>
              <w:top w:val="nil"/>
              <w:left w:val="nil"/>
              <w:bottom w:val="nil"/>
              <w:right w:val="nil"/>
            </w:tcBorders>
          </w:tcPr>
          <w:p w14:paraId="0077A3DF"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8D65CFC" w14:textId="16E9A515"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6,095</w:t>
            </w:r>
          </w:p>
        </w:tc>
        <w:tc>
          <w:tcPr>
            <w:tcW w:w="236" w:type="dxa"/>
            <w:tcBorders>
              <w:top w:val="nil"/>
              <w:left w:val="nil"/>
              <w:bottom w:val="nil"/>
              <w:right w:val="nil"/>
            </w:tcBorders>
          </w:tcPr>
          <w:p w14:paraId="22B9E127"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FFF5D96" w14:textId="42CE4F22"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6,191</w:t>
            </w:r>
          </w:p>
        </w:tc>
      </w:tr>
      <w:tr w:rsidR="003A2D43" w:rsidRPr="00515545" w14:paraId="43BADDCC" w14:textId="77777777" w:rsidTr="003A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18D9809" w14:textId="09611095" w:rsidR="003A2D43" w:rsidRPr="00515545" w:rsidRDefault="003A2D43" w:rsidP="003A2D43">
            <w:pPr>
              <w:tabs>
                <w:tab w:val="left" w:pos="540"/>
              </w:tabs>
              <w:ind w:left="-110"/>
              <w:jc w:val="both"/>
              <w:rPr>
                <w:rFonts w:cs="Times New Roman"/>
                <w:sz w:val="22"/>
                <w:szCs w:val="22"/>
              </w:rPr>
            </w:pPr>
            <w:bookmarkStart w:id="1" w:name="_Hlk181364556"/>
          </w:p>
        </w:tc>
        <w:tc>
          <w:tcPr>
            <w:tcW w:w="1146" w:type="dxa"/>
            <w:tcBorders>
              <w:top w:val="nil"/>
              <w:left w:val="nil"/>
              <w:bottom w:val="nil"/>
              <w:right w:val="nil"/>
            </w:tcBorders>
            <w:vAlign w:val="bottom"/>
          </w:tcPr>
          <w:p w14:paraId="600E97D7" w14:textId="66453DCF" w:rsidR="003A2D43" w:rsidRPr="00515545" w:rsidRDefault="003A2D43" w:rsidP="003A2D43">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2AE3F5A3"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nil"/>
              <w:right w:val="nil"/>
            </w:tcBorders>
            <w:vAlign w:val="bottom"/>
          </w:tcPr>
          <w:p w14:paraId="06534297" w14:textId="11C5A485" w:rsidR="003A2D43"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Borders>
              <w:top w:val="nil"/>
              <w:left w:val="nil"/>
              <w:bottom w:val="nil"/>
              <w:right w:val="nil"/>
            </w:tcBorders>
          </w:tcPr>
          <w:p w14:paraId="432E3C33"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vAlign w:val="bottom"/>
          </w:tcPr>
          <w:p w14:paraId="5FC843D9" w14:textId="0A419A35" w:rsidR="003A2D43" w:rsidRPr="00515545" w:rsidRDefault="003A2D43" w:rsidP="003A2D43">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20DFB513"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vAlign w:val="bottom"/>
          </w:tcPr>
          <w:p w14:paraId="41325A31" w14:textId="6F4A2385" w:rsidR="003A2D43"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r>
      <w:bookmarkEnd w:id="1"/>
      <w:tr w:rsidR="003A2D43" w:rsidRPr="00515545" w14:paraId="56B8496F" w14:textId="77777777" w:rsidTr="00B47049">
        <w:tc>
          <w:tcPr>
            <w:tcW w:w="4219" w:type="dxa"/>
          </w:tcPr>
          <w:p w14:paraId="74EB58A1" w14:textId="77777777" w:rsidR="003A2D43" w:rsidRPr="00515545" w:rsidRDefault="003A2D43" w:rsidP="003A2D43">
            <w:pPr>
              <w:tabs>
                <w:tab w:val="left" w:pos="540"/>
              </w:tabs>
              <w:ind w:left="-110"/>
              <w:jc w:val="both"/>
              <w:rPr>
                <w:b/>
                <w:bCs/>
                <w:sz w:val="22"/>
                <w:szCs w:val="22"/>
              </w:rPr>
            </w:pPr>
            <w:r w:rsidRPr="00515545">
              <w:rPr>
                <w:rFonts w:cs="Times New Roman"/>
                <w:b/>
                <w:bCs/>
                <w:sz w:val="22"/>
                <w:szCs w:val="22"/>
              </w:rPr>
              <w:t>Related person</w:t>
            </w:r>
          </w:p>
        </w:tc>
        <w:tc>
          <w:tcPr>
            <w:tcW w:w="1146" w:type="dxa"/>
          </w:tcPr>
          <w:p w14:paraId="03B410C1"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2DF35DC2" w14:textId="77777777" w:rsidR="003A2D43" w:rsidRPr="00515545" w:rsidRDefault="003A2D43" w:rsidP="003A2D43">
            <w:pPr>
              <w:tabs>
                <w:tab w:val="left" w:pos="540"/>
              </w:tabs>
              <w:jc w:val="both"/>
              <w:rPr>
                <w:rFonts w:cs="Times New Roman"/>
                <w:sz w:val="22"/>
                <w:szCs w:val="22"/>
              </w:rPr>
            </w:pPr>
          </w:p>
        </w:tc>
        <w:tc>
          <w:tcPr>
            <w:tcW w:w="1169" w:type="dxa"/>
          </w:tcPr>
          <w:p w14:paraId="6C60A44E"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28C3374" w14:textId="77777777" w:rsidR="003A2D43" w:rsidRPr="00515545" w:rsidRDefault="003A2D43" w:rsidP="003A2D43">
            <w:pPr>
              <w:tabs>
                <w:tab w:val="left" w:pos="540"/>
              </w:tabs>
              <w:jc w:val="both"/>
              <w:rPr>
                <w:rFonts w:cs="Times New Roman"/>
                <w:sz w:val="22"/>
                <w:szCs w:val="22"/>
              </w:rPr>
            </w:pPr>
          </w:p>
        </w:tc>
        <w:tc>
          <w:tcPr>
            <w:tcW w:w="1182" w:type="dxa"/>
          </w:tcPr>
          <w:p w14:paraId="679ED15D"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52D2D006" w14:textId="77777777" w:rsidR="003A2D43" w:rsidRPr="00515545" w:rsidRDefault="003A2D43" w:rsidP="003A2D43">
            <w:pPr>
              <w:tabs>
                <w:tab w:val="left" w:pos="540"/>
              </w:tabs>
              <w:jc w:val="both"/>
              <w:rPr>
                <w:rFonts w:cs="Times New Roman"/>
                <w:sz w:val="22"/>
                <w:szCs w:val="22"/>
              </w:rPr>
            </w:pPr>
          </w:p>
        </w:tc>
        <w:tc>
          <w:tcPr>
            <w:tcW w:w="1182" w:type="dxa"/>
          </w:tcPr>
          <w:p w14:paraId="7C835DF4"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3A2D43" w:rsidRPr="00515545" w14:paraId="634A4A3E" w14:textId="77777777" w:rsidTr="00B47049">
        <w:tc>
          <w:tcPr>
            <w:tcW w:w="4219" w:type="dxa"/>
          </w:tcPr>
          <w:p w14:paraId="76E60176" w14:textId="77777777" w:rsidR="003A2D43" w:rsidRPr="00515545" w:rsidRDefault="003A2D43" w:rsidP="003A2D43">
            <w:pPr>
              <w:tabs>
                <w:tab w:val="left" w:pos="540"/>
              </w:tabs>
              <w:ind w:left="-110"/>
              <w:jc w:val="both"/>
              <w:rPr>
                <w:sz w:val="22"/>
                <w:szCs w:val="22"/>
              </w:rPr>
            </w:pPr>
            <w:r w:rsidRPr="00515545">
              <w:rPr>
                <w:sz w:val="22"/>
                <w:szCs w:val="22"/>
              </w:rPr>
              <w:t>Gross amount paid for</w:t>
            </w:r>
            <w:r w:rsidRPr="00515545">
              <w:rPr>
                <w:rFonts w:cs="Times New Roman"/>
                <w:sz w:val="22"/>
                <w:szCs w:val="22"/>
              </w:rPr>
              <w:t xml:space="preserve"> lease liabilities</w:t>
            </w:r>
          </w:p>
        </w:tc>
        <w:tc>
          <w:tcPr>
            <w:tcW w:w="1146" w:type="dxa"/>
            <w:tcBorders>
              <w:bottom w:val="double" w:sz="4" w:space="0" w:color="auto"/>
            </w:tcBorders>
            <w:vAlign w:val="bottom"/>
          </w:tcPr>
          <w:p w14:paraId="70D2F969" w14:textId="0059F509"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450</w:t>
            </w:r>
          </w:p>
        </w:tc>
        <w:tc>
          <w:tcPr>
            <w:tcW w:w="236" w:type="dxa"/>
          </w:tcPr>
          <w:p w14:paraId="68B72090" w14:textId="77777777" w:rsidR="003A2D43" w:rsidRPr="00515545" w:rsidRDefault="003A2D43" w:rsidP="003A2D43">
            <w:pPr>
              <w:tabs>
                <w:tab w:val="left" w:pos="540"/>
              </w:tabs>
              <w:jc w:val="both"/>
              <w:rPr>
                <w:rFonts w:cs="Times New Roman"/>
                <w:sz w:val="22"/>
                <w:szCs w:val="22"/>
              </w:rPr>
            </w:pPr>
          </w:p>
        </w:tc>
        <w:tc>
          <w:tcPr>
            <w:tcW w:w="1169" w:type="dxa"/>
            <w:tcBorders>
              <w:bottom w:val="double" w:sz="4" w:space="0" w:color="auto"/>
            </w:tcBorders>
            <w:vAlign w:val="bottom"/>
          </w:tcPr>
          <w:p w14:paraId="5469120C" w14:textId="4DE0CE26"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450</w:t>
            </w:r>
          </w:p>
        </w:tc>
        <w:tc>
          <w:tcPr>
            <w:tcW w:w="236" w:type="dxa"/>
          </w:tcPr>
          <w:p w14:paraId="5DE6391D" w14:textId="77777777" w:rsidR="003A2D43" w:rsidRPr="00515545"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6429F6CF" w14:textId="142A8B33"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450</w:t>
            </w:r>
          </w:p>
        </w:tc>
        <w:tc>
          <w:tcPr>
            <w:tcW w:w="236" w:type="dxa"/>
          </w:tcPr>
          <w:p w14:paraId="38EE44E8" w14:textId="77777777" w:rsidR="003A2D43" w:rsidRPr="00515545"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27D64CBA" w14:textId="297CDE92"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450</w:t>
            </w:r>
          </w:p>
        </w:tc>
      </w:tr>
      <w:tr w:rsidR="003A2D43" w:rsidRPr="00515545" w14:paraId="7A08183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40F2216" w14:textId="77777777" w:rsidR="003A2D43" w:rsidRPr="00515545" w:rsidRDefault="003A2D43" w:rsidP="003A2D43">
            <w:pPr>
              <w:tabs>
                <w:tab w:val="left" w:pos="540"/>
              </w:tabs>
              <w:ind w:left="-110"/>
              <w:jc w:val="both"/>
              <w:rPr>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vAlign w:val="bottom"/>
          </w:tcPr>
          <w:p w14:paraId="439B7F9B" w14:textId="7E18A661"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21</w:t>
            </w:r>
          </w:p>
        </w:tc>
        <w:tc>
          <w:tcPr>
            <w:tcW w:w="236" w:type="dxa"/>
            <w:tcBorders>
              <w:top w:val="nil"/>
              <w:left w:val="nil"/>
              <w:bottom w:val="nil"/>
              <w:right w:val="nil"/>
            </w:tcBorders>
          </w:tcPr>
          <w:p w14:paraId="3F7B4070"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7663EE70" w14:textId="7F2A7EFC"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43</w:t>
            </w:r>
          </w:p>
        </w:tc>
        <w:tc>
          <w:tcPr>
            <w:tcW w:w="236" w:type="dxa"/>
            <w:tcBorders>
              <w:top w:val="nil"/>
              <w:left w:val="nil"/>
              <w:bottom w:val="nil"/>
              <w:right w:val="nil"/>
            </w:tcBorders>
          </w:tcPr>
          <w:p w14:paraId="72BF3226"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BF3D890" w14:textId="681CE354"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21</w:t>
            </w:r>
          </w:p>
        </w:tc>
        <w:tc>
          <w:tcPr>
            <w:tcW w:w="236" w:type="dxa"/>
            <w:tcBorders>
              <w:top w:val="nil"/>
              <w:left w:val="nil"/>
              <w:bottom w:val="nil"/>
              <w:right w:val="nil"/>
            </w:tcBorders>
          </w:tcPr>
          <w:p w14:paraId="44C7D06C"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0939D58" w14:textId="00CEC6A4"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43</w:t>
            </w:r>
          </w:p>
        </w:tc>
      </w:tr>
      <w:tr w:rsidR="003A2D43" w:rsidRPr="00515545" w14:paraId="2A96B1B8" w14:textId="77777777" w:rsidTr="00B47049">
        <w:tc>
          <w:tcPr>
            <w:tcW w:w="4219" w:type="dxa"/>
          </w:tcPr>
          <w:p w14:paraId="23955790" w14:textId="77777777" w:rsidR="003A2D43" w:rsidRPr="00515545" w:rsidRDefault="003A2D43" w:rsidP="003A2D43">
            <w:pPr>
              <w:tabs>
                <w:tab w:val="left" w:pos="540"/>
              </w:tabs>
              <w:ind w:left="-110"/>
              <w:jc w:val="both"/>
              <w:rPr>
                <w:rFonts w:cs="Times New Roman"/>
                <w:b/>
                <w:bCs/>
                <w:sz w:val="22"/>
                <w:szCs w:val="22"/>
              </w:rPr>
            </w:pPr>
          </w:p>
        </w:tc>
        <w:tc>
          <w:tcPr>
            <w:tcW w:w="1146" w:type="dxa"/>
            <w:tcBorders>
              <w:top w:val="double" w:sz="4" w:space="0" w:color="auto"/>
            </w:tcBorders>
          </w:tcPr>
          <w:p w14:paraId="334CECAE" w14:textId="77777777" w:rsidR="003A2D43" w:rsidRPr="00515545" w:rsidRDefault="003A2D43" w:rsidP="003A2D43">
            <w:pPr>
              <w:tabs>
                <w:tab w:val="left" w:pos="540"/>
              </w:tabs>
              <w:jc w:val="both"/>
              <w:rPr>
                <w:rFonts w:cs="Times New Roman"/>
                <w:sz w:val="22"/>
                <w:szCs w:val="22"/>
                <w:highlight w:val="yellow"/>
              </w:rPr>
            </w:pPr>
          </w:p>
        </w:tc>
        <w:tc>
          <w:tcPr>
            <w:tcW w:w="236" w:type="dxa"/>
          </w:tcPr>
          <w:p w14:paraId="29209FFC"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tcBorders>
          </w:tcPr>
          <w:p w14:paraId="63A6590B"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7FB2D44F"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tcBorders>
          </w:tcPr>
          <w:p w14:paraId="0A87C853"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161CC1BE"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tcBorders>
          </w:tcPr>
          <w:p w14:paraId="6841423B"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3A2D43" w:rsidRPr="00515545" w14:paraId="106D96F7"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BF16972" w14:textId="17B1E5ED" w:rsidR="003A2D43" w:rsidRPr="00515545" w:rsidRDefault="003A2D43" w:rsidP="003A2D43">
            <w:pPr>
              <w:tabs>
                <w:tab w:val="left" w:pos="540"/>
              </w:tabs>
              <w:ind w:left="-110"/>
              <w:jc w:val="both"/>
              <w:rPr>
                <w:rFonts w:cs="Times New Roman"/>
                <w:b/>
                <w:bCs/>
                <w:sz w:val="22"/>
                <w:szCs w:val="22"/>
              </w:rPr>
            </w:pPr>
            <w:r w:rsidRPr="00515545">
              <w:rPr>
                <w:rFonts w:cs="Times New Roman"/>
                <w:b/>
                <w:bCs/>
                <w:sz w:val="22"/>
                <w:szCs w:val="22"/>
              </w:rPr>
              <w:t>Key management</w:t>
            </w:r>
          </w:p>
        </w:tc>
        <w:tc>
          <w:tcPr>
            <w:tcW w:w="1146" w:type="dxa"/>
            <w:tcBorders>
              <w:top w:val="nil"/>
              <w:left w:val="nil"/>
              <w:bottom w:val="nil"/>
              <w:right w:val="nil"/>
            </w:tcBorders>
          </w:tcPr>
          <w:p w14:paraId="37670378"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05FCF042"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nil"/>
              <w:right w:val="nil"/>
            </w:tcBorders>
          </w:tcPr>
          <w:p w14:paraId="5399C966"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4DD03B73"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48858C1C"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465CE623"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74F5AFFE"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3A2D43" w:rsidRPr="00372C82" w14:paraId="18A51085" w14:textId="77777777" w:rsidTr="00372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98F3047" w14:textId="7C503C1B" w:rsidR="003A2D43" w:rsidRPr="00372C82" w:rsidRDefault="003A2D43" w:rsidP="003A2D43">
            <w:pPr>
              <w:tabs>
                <w:tab w:val="left" w:pos="540"/>
              </w:tabs>
              <w:ind w:left="-110"/>
              <w:jc w:val="both"/>
              <w:rPr>
                <w:rFonts w:cs="Times New Roman"/>
                <w:sz w:val="22"/>
                <w:szCs w:val="22"/>
              </w:rPr>
            </w:pPr>
            <w:r>
              <w:rPr>
                <w:rFonts w:cs="Times New Roman"/>
                <w:sz w:val="22"/>
                <w:szCs w:val="22"/>
              </w:rPr>
              <w:t>Purchase of shares in subsidiary</w:t>
            </w:r>
          </w:p>
        </w:tc>
        <w:tc>
          <w:tcPr>
            <w:tcW w:w="1146" w:type="dxa"/>
            <w:tcBorders>
              <w:top w:val="nil"/>
              <w:left w:val="nil"/>
              <w:bottom w:val="double" w:sz="4" w:space="0" w:color="auto"/>
              <w:right w:val="nil"/>
            </w:tcBorders>
            <w:vAlign w:val="bottom"/>
          </w:tcPr>
          <w:p w14:paraId="753BD7AD" w14:textId="26A5AD07" w:rsidR="003A2D43" w:rsidRPr="00372C82"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r>
              <w:rPr>
                <w:rFonts w:cs="Times New Roman"/>
                <w:sz w:val="22"/>
                <w:szCs w:val="22"/>
              </w:rPr>
              <w:t>5,349</w:t>
            </w:r>
          </w:p>
        </w:tc>
        <w:tc>
          <w:tcPr>
            <w:tcW w:w="236" w:type="dxa"/>
            <w:tcBorders>
              <w:top w:val="nil"/>
              <w:left w:val="nil"/>
              <w:bottom w:val="nil"/>
              <w:right w:val="nil"/>
            </w:tcBorders>
          </w:tcPr>
          <w:p w14:paraId="13CDF76B" w14:textId="77777777" w:rsidR="003A2D43" w:rsidRPr="00372C82"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F99892E" w14:textId="6C3C2A86" w:rsidR="003A2D43" w:rsidRPr="00372C82"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2030843A" w14:textId="77777777" w:rsidR="003A2D43" w:rsidRPr="00372C82"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04D68BC" w14:textId="26E6C41F" w:rsidR="003A2D43" w:rsidRPr="00372C82"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r>
              <w:rPr>
                <w:rFonts w:cs="Times New Roman"/>
                <w:sz w:val="22"/>
                <w:szCs w:val="22"/>
              </w:rPr>
              <w:t>5,349</w:t>
            </w:r>
          </w:p>
        </w:tc>
        <w:tc>
          <w:tcPr>
            <w:tcW w:w="236" w:type="dxa"/>
            <w:tcBorders>
              <w:top w:val="nil"/>
              <w:left w:val="nil"/>
              <w:bottom w:val="nil"/>
              <w:right w:val="nil"/>
            </w:tcBorders>
          </w:tcPr>
          <w:p w14:paraId="34B7A899" w14:textId="77777777" w:rsidR="003A2D43" w:rsidRPr="00372C82"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04CBC72F" w14:textId="18FD09C9" w:rsidR="003A2D43" w:rsidRPr="00372C82"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3A2D43" w:rsidRPr="00515545" w14:paraId="724907C4" w14:textId="77777777" w:rsidTr="00372C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739FBFD" w14:textId="77777777" w:rsidR="003A2D43" w:rsidRPr="00515545" w:rsidRDefault="003A2D43" w:rsidP="003A2D43">
            <w:pPr>
              <w:tabs>
                <w:tab w:val="left" w:pos="540"/>
              </w:tabs>
              <w:ind w:left="-110"/>
              <w:jc w:val="both"/>
              <w:rPr>
                <w:rFonts w:cs="Times New Roman"/>
                <w:b/>
                <w:bCs/>
                <w:sz w:val="22"/>
                <w:szCs w:val="22"/>
              </w:rPr>
            </w:pPr>
          </w:p>
        </w:tc>
        <w:tc>
          <w:tcPr>
            <w:tcW w:w="1146" w:type="dxa"/>
            <w:tcBorders>
              <w:top w:val="double" w:sz="4" w:space="0" w:color="auto"/>
              <w:left w:val="nil"/>
              <w:bottom w:val="nil"/>
              <w:right w:val="nil"/>
            </w:tcBorders>
          </w:tcPr>
          <w:p w14:paraId="1684ED48"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048FAADE"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left w:val="nil"/>
              <w:bottom w:val="nil"/>
              <w:right w:val="nil"/>
            </w:tcBorders>
          </w:tcPr>
          <w:p w14:paraId="169AB39C"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47E91A8C"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nil"/>
              <w:right w:val="nil"/>
            </w:tcBorders>
          </w:tcPr>
          <w:p w14:paraId="54AC5383"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720C9C95"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nil"/>
              <w:right w:val="nil"/>
            </w:tcBorders>
          </w:tcPr>
          <w:p w14:paraId="68DFF1B8"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3A2D43" w:rsidRPr="00515545" w14:paraId="6A10A5A2"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22CA2FA" w14:textId="77777777" w:rsidR="003A2D43" w:rsidRPr="00515545" w:rsidRDefault="003A2D43" w:rsidP="003A2D43">
            <w:pPr>
              <w:tabs>
                <w:tab w:val="left" w:pos="540"/>
              </w:tabs>
              <w:ind w:left="-110"/>
              <w:jc w:val="both"/>
              <w:rPr>
                <w:sz w:val="22"/>
                <w:szCs w:val="22"/>
              </w:rPr>
            </w:pPr>
            <w:r w:rsidRPr="00515545">
              <w:rPr>
                <w:rFonts w:cs="Times New Roman"/>
                <w:b/>
                <w:bCs/>
                <w:sz w:val="22"/>
                <w:szCs w:val="22"/>
              </w:rPr>
              <w:t>Key management’s remunerations</w:t>
            </w:r>
          </w:p>
        </w:tc>
        <w:tc>
          <w:tcPr>
            <w:tcW w:w="1146" w:type="dxa"/>
            <w:tcBorders>
              <w:top w:val="nil"/>
              <w:left w:val="nil"/>
              <w:bottom w:val="nil"/>
              <w:right w:val="nil"/>
            </w:tcBorders>
          </w:tcPr>
          <w:p w14:paraId="3575476F"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6F42357A"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nil"/>
              <w:right w:val="nil"/>
            </w:tcBorders>
          </w:tcPr>
          <w:p w14:paraId="5A0A8673"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60D4D0CD"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5F5B3F4F"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4A9896AF"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5AD9A15F"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3A2D43" w:rsidRPr="00515545" w14:paraId="5F909B9F"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BAF15D0" w14:textId="77777777" w:rsidR="003A2D43" w:rsidRPr="00515545" w:rsidRDefault="003A2D43" w:rsidP="003A2D43">
            <w:pPr>
              <w:tabs>
                <w:tab w:val="left" w:pos="540"/>
              </w:tabs>
              <w:ind w:left="-110"/>
              <w:jc w:val="both"/>
              <w:rPr>
                <w:sz w:val="22"/>
                <w:szCs w:val="22"/>
              </w:rPr>
            </w:pPr>
            <w:r w:rsidRPr="00515545">
              <w:rPr>
                <w:rFonts w:cs="Times New Roman"/>
                <w:sz w:val="22"/>
                <w:szCs w:val="22"/>
                <w:lang w:eastAsia="en-GB"/>
              </w:rPr>
              <w:t>Short-term benefits</w:t>
            </w:r>
          </w:p>
        </w:tc>
        <w:tc>
          <w:tcPr>
            <w:tcW w:w="1146" w:type="dxa"/>
            <w:tcBorders>
              <w:top w:val="nil"/>
              <w:left w:val="nil"/>
              <w:bottom w:val="nil"/>
              <w:right w:val="nil"/>
            </w:tcBorders>
            <w:vAlign w:val="bottom"/>
          </w:tcPr>
          <w:p w14:paraId="26E49DDD" w14:textId="110143E3"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9,921</w:t>
            </w:r>
          </w:p>
        </w:tc>
        <w:tc>
          <w:tcPr>
            <w:tcW w:w="236" w:type="dxa"/>
            <w:tcBorders>
              <w:top w:val="nil"/>
              <w:left w:val="nil"/>
              <w:bottom w:val="nil"/>
              <w:right w:val="nil"/>
            </w:tcBorders>
          </w:tcPr>
          <w:p w14:paraId="2B88DDD6"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nil"/>
              <w:right w:val="nil"/>
            </w:tcBorders>
            <w:vAlign w:val="bottom"/>
          </w:tcPr>
          <w:p w14:paraId="3CB31736" w14:textId="6ABF22C0"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10,174</w:t>
            </w:r>
          </w:p>
        </w:tc>
        <w:tc>
          <w:tcPr>
            <w:tcW w:w="236" w:type="dxa"/>
            <w:tcBorders>
              <w:top w:val="nil"/>
              <w:left w:val="nil"/>
              <w:bottom w:val="nil"/>
              <w:right w:val="nil"/>
            </w:tcBorders>
          </w:tcPr>
          <w:p w14:paraId="3D8E3C7F"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vAlign w:val="bottom"/>
          </w:tcPr>
          <w:p w14:paraId="14B3B1BA" w14:textId="550A6F4C"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9,921</w:t>
            </w:r>
          </w:p>
        </w:tc>
        <w:tc>
          <w:tcPr>
            <w:tcW w:w="236" w:type="dxa"/>
            <w:tcBorders>
              <w:top w:val="nil"/>
              <w:left w:val="nil"/>
              <w:bottom w:val="nil"/>
              <w:right w:val="nil"/>
            </w:tcBorders>
          </w:tcPr>
          <w:p w14:paraId="4CB5DB07"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vAlign w:val="bottom"/>
          </w:tcPr>
          <w:p w14:paraId="77A066B1" w14:textId="6654BC9B"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10,174</w:t>
            </w:r>
          </w:p>
        </w:tc>
      </w:tr>
      <w:tr w:rsidR="003A2D43" w:rsidRPr="00515545" w14:paraId="2A791C6D"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9AEFE66" w14:textId="77777777" w:rsidR="003A2D43" w:rsidRPr="00515545" w:rsidRDefault="003A2D43" w:rsidP="003A2D43">
            <w:pPr>
              <w:tabs>
                <w:tab w:val="left" w:pos="540"/>
              </w:tabs>
              <w:ind w:left="-110"/>
              <w:jc w:val="both"/>
              <w:rPr>
                <w:sz w:val="22"/>
                <w:szCs w:val="22"/>
              </w:rPr>
            </w:pPr>
            <w:r w:rsidRPr="00515545">
              <w:rPr>
                <w:rFonts w:cs="Times New Roman"/>
                <w:sz w:val="22"/>
                <w:szCs w:val="22"/>
              </w:rPr>
              <w:t>Post-employment benefits</w:t>
            </w:r>
          </w:p>
        </w:tc>
        <w:tc>
          <w:tcPr>
            <w:tcW w:w="1146" w:type="dxa"/>
            <w:tcBorders>
              <w:top w:val="nil"/>
              <w:left w:val="nil"/>
              <w:bottom w:val="single" w:sz="4" w:space="0" w:color="auto"/>
              <w:right w:val="nil"/>
            </w:tcBorders>
            <w:vAlign w:val="bottom"/>
          </w:tcPr>
          <w:p w14:paraId="59626E83" w14:textId="064E4457"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246</w:t>
            </w:r>
          </w:p>
        </w:tc>
        <w:tc>
          <w:tcPr>
            <w:tcW w:w="236" w:type="dxa"/>
            <w:tcBorders>
              <w:top w:val="nil"/>
              <w:left w:val="nil"/>
              <w:bottom w:val="nil"/>
              <w:right w:val="nil"/>
            </w:tcBorders>
          </w:tcPr>
          <w:p w14:paraId="3036812A"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3605FF7A" w14:textId="61466B19"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129</w:t>
            </w:r>
          </w:p>
        </w:tc>
        <w:tc>
          <w:tcPr>
            <w:tcW w:w="236" w:type="dxa"/>
            <w:tcBorders>
              <w:top w:val="nil"/>
              <w:left w:val="nil"/>
              <w:bottom w:val="nil"/>
              <w:right w:val="nil"/>
            </w:tcBorders>
          </w:tcPr>
          <w:p w14:paraId="1F26AF48"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2A1F2D55" w14:textId="365CAAED"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246</w:t>
            </w:r>
          </w:p>
        </w:tc>
        <w:tc>
          <w:tcPr>
            <w:tcW w:w="236" w:type="dxa"/>
            <w:tcBorders>
              <w:top w:val="nil"/>
              <w:left w:val="nil"/>
              <w:bottom w:val="nil"/>
              <w:right w:val="nil"/>
            </w:tcBorders>
          </w:tcPr>
          <w:p w14:paraId="091AD6FF"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65B6A231" w14:textId="2AADC540"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129</w:t>
            </w:r>
          </w:p>
        </w:tc>
      </w:tr>
      <w:tr w:rsidR="003A2D43" w:rsidRPr="00515545" w14:paraId="7968D7DF"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3444749" w14:textId="77777777" w:rsidR="003A2D43" w:rsidRPr="00515545" w:rsidRDefault="003A2D43" w:rsidP="003A2D43">
            <w:pPr>
              <w:tabs>
                <w:tab w:val="left" w:pos="540"/>
              </w:tabs>
              <w:ind w:left="-110"/>
              <w:jc w:val="both"/>
              <w:rPr>
                <w:sz w:val="22"/>
                <w:szCs w:val="22"/>
              </w:rPr>
            </w:pPr>
            <w:r w:rsidRPr="00515545">
              <w:rPr>
                <w:sz w:val="22"/>
                <w:szCs w:val="22"/>
              </w:rPr>
              <w:t>Total</w:t>
            </w:r>
          </w:p>
        </w:tc>
        <w:tc>
          <w:tcPr>
            <w:tcW w:w="1146" w:type="dxa"/>
            <w:tcBorders>
              <w:top w:val="single" w:sz="4" w:space="0" w:color="auto"/>
              <w:left w:val="nil"/>
              <w:bottom w:val="double" w:sz="4" w:space="0" w:color="auto"/>
              <w:right w:val="nil"/>
            </w:tcBorders>
            <w:vAlign w:val="bottom"/>
          </w:tcPr>
          <w:p w14:paraId="6D6F6C25" w14:textId="4BEA53E3"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10,167</w:t>
            </w:r>
          </w:p>
        </w:tc>
        <w:tc>
          <w:tcPr>
            <w:tcW w:w="236" w:type="dxa"/>
            <w:tcBorders>
              <w:top w:val="nil"/>
              <w:left w:val="nil"/>
              <w:bottom w:val="nil"/>
              <w:right w:val="nil"/>
            </w:tcBorders>
          </w:tcPr>
          <w:p w14:paraId="6694C339" w14:textId="77777777" w:rsidR="003A2D43" w:rsidRPr="00515545" w:rsidRDefault="003A2D43" w:rsidP="003A2D43">
            <w:pPr>
              <w:tabs>
                <w:tab w:val="left" w:pos="540"/>
              </w:tabs>
              <w:jc w:val="both"/>
              <w:rPr>
                <w:rFonts w:cs="Times New Roman"/>
                <w:sz w:val="22"/>
                <w:szCs w:val="22"/>
              </w:rPr>
            </w:pPr>
          </w:p>
        </w:tc>
        <w:tc>
          <w:tcPr>
            <w:tcW w:w="1169" w:type="dxa"/>
            <w:tcBorders>
              <w:top w:val="single" w:sz="4" w:space="0" w:color="auto"/>
              <w:left w:val="nil"/>
              <w:bottom w:val="double" w:sz="4" w:space="0" w:color="auto"/>
              <w:right w:val="nil"/>
            </w:tcBorders>
            <w:vAlign w:val="bottom"/>
          </w:tcPr>
          <w:p w14:paraId="74125552" w14:textId="68DBFB06" w:rsidR="003A2D43" w:rsidRPr="006E7E2A"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heme="minorBidi"/>
                <w:sz w:val="22"/>
                <w:szCs w:val="22"/>
                <w:cs/>
              </w:rPr>
            </w:pPr>
            <w:r>
              <w:rPr>
                <w:rFonts w:cs="Times New Roman"/>
                <w:sz w:val="22"/>
                <w:szCs w:val="22"/>
              </w:rPr>
              <w:t>10,303</w:t>
            </w:r>
          </w:p>
        </w:tc>
        <w:tc>
          <w:tcPr>
            <w:tcW w:w="236" w:type="dxa"/>
            <w:tcBorders>
              <w:top w:val="nil"/>
              <w:left w:val="nil"/>
              <w:bottom w:val="nil"/>
              <w:right w:val="nil"/>
            </w:tcBorders>
          </w:tcPr>
          <w:p w14:paraId="7E600F0A" w14:textId="77777777" w:rsidR="003A2D43" w:rsidRPr="00515545" w:rsidRDefault="003A2D43" w:rsidP="003A2D43">
            <w:pPr>
              <w:tabs>
                <w:tab w:val="left" w:pos="540"/>
              </w:tabs>
              <w:jc w:val="both"/>
              <w:rPr>
                <w:rFonts w:cs="Times New Roman"/>
                <w:sz w:val="22"/>
                <w:szCs w:val="22"/>
              </w:rPr>
            </w:pPr>
          </w:p>
        </w:tc>
        <w:tc>
          <w:tcPr>
            <w:tcW w:w="1182" w:type="dxa"/>
            <w:tcBorders>
              <w:top w:val="single" w:sz="4" w:space="0" w:color="auto"/>
              <w:left w:val="nil"/>
              <w:bottom w:val="double" w:sz="4" w:space="0" w:color="auto"/>
              <w:right w:val="nil"/>
            </w:tcBorders>
            <w:vAlign w:val="bottom"/>
          </w:tcPr>
          <w:p w14:paraId="462DF455" w14:textId="32FE810A" w:rsidR="003A2D43" w:rsidRPr="00515545"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10,167</w:t>
            </w:r>
          </w:p>
        </w:tc>
        <w:tc>
          <w:tcPr>
            <w:tcW w:w="236" w:type="dxa"/>
            <w:tcBorders>
              <w:top w:val="nil"/>
              <w:left w:val="nil"/>
              <w:bottom w:val="nil"/>
              <w:right w:val="nil"/>
            </w:tcBorders>
          </w:tcPr>
          <w:p w14:paraId="6C034AE6" w14:textId="77777777" w:rsidR="003A2D43" w:rsidRPr="00515545" w:rsidRDefault="003A2D43" w:rsidP="003A2D43">
            <w:pPr>
              <w:tabs>
                <w:tab w:val="left" w:pos="540"/>
              </w:tabs>
              <w:jc w:val="both"/>
              <w:rPr>
                <w:rFonts w:cs="Times New Roman"/>
                <w:sz w:val="22"/>
                <w:szCs w:val="22"/>
              </w:rPr>
            </w:pPr>
          </w:p>
        </w:tc>
        <w:tc>
          <w:tcPr>
            <w:tcW w:w="1182" w:type="dxa"/>
            <w:tcBorders>
              <w:top w:val="single" w:sz="4" w:space="0" w:color="auto"/>
              <w:left w:val="nil"/>
              <w:bottom w:val="double" w:sz="4" w:space="0" w:color="auto"/>
              <w:right w:val="nil"/>
            </w:tcBorders>
            <w:vAlign w:val="bottom"/>
          </w:tcPr>
          <w:p w14:paraId="555D5A95" w14:textId="6FC6E318"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10,303</w:t>
            </w:r>
          </w:p>
        </w:tc>
      </w:tr>
    </w:tbl>
    <w:p w14:paraId="462E8CBC" w14:textId="77777777" w:rsidR="001E1905" w:rsidRPr="00515545" w:rsidRDefault="001E1905" w:rsidP="008A58E4">
      <w:pPr>
        <w:tabs>
          <w:tab w:val="left" w:pos="540"/>
        </w:tabs>
        <w:jc w:val="both"/>
        <w:rPr>
          <w:rFonts w:cs="Times New Roman"/>
          <w:sz w:val="22"/>
          <w:szCs w:val="22"/>
          <w:highlight w:val="yellow"/>
        </w:rPr>
      </w:pPr>
    </w:p>
    <w:p w14:paraId="02D9D28E" w14:textId="3BC16CA6" w:rsidR="00AC24A9" w:rsidRPr="00515545" w:rsidRDefault="00AC24A9" w:rsidP="00AC24A9">
      <w:pPr>
        <w:tabs>
          <w:tab w:val="left" w:pos="540"/>
        </w:tabs>
        <w:jc w:val="both"/>
        <w:rPr>
          <w:rFonts w:cs="Times New Roman"/>
          <w:sz w:val="22"/>
          <w:szCs w:val="22"/>
        </w:rPr>
      </w:pPr>
      <w:r w:rsidRPr="00515545">
        <w:rPr>
          <w:rFonts w:cs="Times New Roman"/>
          <w:sz w:val="22"/>
          <w:szCs w:val="22"/>
        </w:rPr>
        <w:t xml:space="preserve">Significant transactions with related parties for the </w:t>
      </w:r>
      <w:r w:rsidR="00042087">
        <w:rPr>
          <w:rFonts w:cs="Times New Roman"/>
          <w:sz w:val="22"/>
          <w:szCs w:val="22"/>
        </w:rPr>
        <w:t>nine-month</w:t>
      </w:r>
      <w:r w:rsidRPr="00515545">
        <w:rPr>
          <w:rFonts w:cs="Times New Roman"/>
          <w:sz w:val="22"/>
          <w:szCs w:val="22"/>
        </w:rPr>
        <w:t xml:space="preserve"> periods ended </w:t>
      </w:r>
      <w:r w:rsidR="00042087">
        <w:rPr>
          <w:rFonts w:cs="Times New Roman"/>
          <w:sz w:val="22"/>
          <w:szCs w:val="22"/>
        </w:rPr>
        <w:t>September 30</w:t>
      </w:r>
      <w:r w:rsidRPr="00515545">
        <w:rPr>
          <w:rFonts w:cs="Times New Roman"/>
          <w:sz w:val="22"/>
          <w:szCs w:val="22"/>
        </w:rPr>
        <w:t>, 2024 and 2023 are as follows:</w:t>
      </w:r>
    </w:p>
    <w:p w14:paraId="796F4549" w14:textId="77777777" w:rsidR="00DF68A5" w:rsidRPr="003A2D43" w:rsidRDefault="00DF68A5" w:rsidP="008A58E4">
      <w:pPr>
        <w:tabs>
          <w:tab w:val="left" w:pos="540"/>
        </w:tabs>
        <w:jc w:val="both"/>
        <w:rPr>
          <w:rFonts w:cs="Times New Roman"/>
          <w:sz w:val="16"/>
          <w:szCs w:val="16"/>
          <w:highlight w:val="yellow"/>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AC24A9" w:rsidRPr="00515545" w14:paraId="5CD57DD1" w14:textId="77777777" w:rsidTr="00B47049">
        <w:trPr>
          <w:tblHeader/>
        </w:trPr>
        <w:tc>
          <w:tcPr>
            <w:tcW w:w="4219" w:type="dxa"/>
          </w:tcPr>
          <w:p w14:paraId="3CC1E819" w14:textId="77777777" w:rsidR="00AC24A9" w:rsidRPr="00515545" w:rsidRDefault="00AC24A9" w:rsidP="00B47049">
            <w:pPr>
              <w:tabs>
                <w:tab w:val="left" w:pos="540"/>
              </w:tabs>
              <w:jc w:val="both"/>
              <w:rPr>
                <w:rFonts w:cs="Times New Roman"/>
                <w:sz w:val="22"/>
                <w:szCs w:val="22"/>
              </w:rPr>
            </w:pPr>
          </w:p>
        </w:tc>
        <w:tc>
          <w:tcPr>
            <w:tcW w:w="5387" w:type="dxa"/>
            <w:gridSpan w:val="7"/>
            <w:tcBorders>
              <w:bottom w:val="single" w:sz="4" w:space="0" w:color="auto"/>
            </w:tcBorders>
          </w:tcPr>
          <w:p w14:paraId="75F1EB1C" w14:textId="77777777" w:rsidR="00AC24A9" w:rsidRPr="00515545" w:rsidRDefault="00AC24A9" w:rsidP="00B47049">
            <w:pPr>
              <w:tabs>
                <w:tab w:val="left" w:pos="540"/>
              </w:tabs>
              <w:jc w:val="center"/>
              <w:rPr>
                <w:rFonts w:cs="Times New Roman"/>
                <w:sz w:val="22"/>
                <w:szCs w:val="22"/>
              </w:rPr>
            </w:pPr>
            <w:r w:rsidRPr="00515545">
              <w:rPr>
                <w:rFonts w:cs="Times New Roman"/>
                <w:sz w:val="22"/>
                <w:szCs w:val="22"/>
              </w:rPr>
              <w:t>In Thousand Baht</w:t>
            </w:r>
          </w:p>
        </w:tc>
      </w:tr>
      <w:tr w:rsidR="00AC24A9" w:rsidRPr="00515545" w14:paraId="1215830A" w14:textId="77777777" w:rsidTr="00B47049">
        <w:trPr>
          <w:tblHeader/>
        </w:trPr>
        <w:tc>
          <w:tcPr>
            <w:tcW w:w="4219" w:type="dxa"/>
          </w:tcPr>
          <w:p w14:paraId="0548A374" w14:textId="77777777" w:rsidR="00AC24A9" w:rsidRPr="00515545" w:rsidRDefault="00AC24A9" w:rsidP="00B47049">
            <w:pPr>
              <w:tabs>
                <w:tab w:val="left" w:pos="540"/>
              </w:tabs>
              <w:jc w:val="both"/>
              <w:rPr>
                <w:rFonts w:cs="Times New Roman"/>
                <w:sz w:val="22"/>
                <w:szCs w:val="22"/>
              </w:rPr>
            </w:pPr>
          </w:p>
        </w:tc>
        <w:tc>
          <w:tcPr>
            <w:tcW w:w="2551" w:type="dxa"/>
            <w:gridSpan w:val="3"/>
            <w:tcBorders>
              <w:top w:val="single" w:sz="4" w:space="0" w:color="auto"/>
            </w:tcBorders>
          </w:tcPr>
          <w:p w14:paraId="4EB35B87" w14:textId="77777777" w:rsidR="00AC24A9" w:rsidRPr="00515545" w:rsidRDefault="00AC24A9" w:rsidP="00B47049">
            <w:pPr>
              <w:tabs>
                <w:tab w:val="left" w:pos="540"/>
              </w:tabs>
              <w:jc w:val="center"/>
              <w:rPr>
                <w:rFonts w:cs="Times New Roman"/>
                <w:sz w:val="22"/>
                <w:szCs w:val="22"/>
              </w:rPr>
            </w:pPr>
            <w:r w:rsidRPr="00515545">
              <w:rPr>
                <w:rFonts w:cs="Times New Roman"/>
                <w:sz w:val="22"/>
                <w:szCs w:val="22"/>
              </w:rPr>
              <w:t>Consolidated</w:t>
            </w:r>
          </w:p>
        </w:tc>
        <w:tc>
          <w:tcPr>
            <w:tcW w:w="236" w:type="dxa"/>
            <w:tcBorders>
              <w:top w:val="single" w:sz="4" w:space="0" w:color="auto"/>
            </w:tcBorders>
          </w:tcPr>
          <w:p w14:paraId="51CB2155" w14:textId="77777777" w:rsidR="00AC24A9" w:rsidRPr="00515545" w:rsidRDefault="00AC24A9" w:rsidP="00B47049">
            <w:pPr>
              <w:tabs>
                <w:tab w:val="left" w:pos="540"/>
              </w:tabs>
              <w:jc w:val="center"/>
              <w:rPr>
                <w:rFonts w:cs="Times New Roman"/>
                <w:sz w:val="22"/>
                <w:szCs w:val="22"/>
              </w:rPr>
            </w:pPr>
          </w:p>
        </w:tc>
        <w:tc>
          <w:tcPr>
            <w:tcW w:w="2600" w:type="dxa"/>
            <w:gridSpan w:val="3"/>
            <w:tcBorders>
              <w:top w:val="single" w:sz="4" w:space="0" w:color="auto"/>
            </w:tcBorders>
          </w:tcPr>
          <w:p w14:paraId="78CAAB2B" w14:textId="77777777" w:rsidR="00AC24A9" w:rsidRPr="00515545" w:rsidRDefault="00AC24A9" w:rsidP="00B47049">
            <w:pPr>
              <w:tabs>
                <w:tab w:val="left" w:pos="540"/>
              </w:tabs>
              <w:jc w:val="center"/>
              <w:rPr>
                <w:rFonts w:cs="Times New Roman"/>
                <w:sz w:val="22"/>
                <w:szCs w:val="22"/>
              </w:rPr>
            </w:pPr>
            <w:r w:rsidRPr="00515545">
              <w:rPr>
                <w:rFonts w:cs="Times New Roman"/>
                <w:sz w:val="22"/>
                <w:szCs w:val="22"/>
              </w:rPr>
              <w:t>Separate</w:t>
            </w:r>
          </w:p>
        </w:tc>
      </w:tr>
      <w:tr w:rsidR="00AC24A9" w:rsidRPr="00515545" w14:paraId="7138BCED" w14:textId="77777777" w:rsidTr="00B47049">
        <w:trPr>
          <w:tblHeader/>
        </w:trPr>
        <w:tc>
          <w:tcPr>
            <w:tcW w:w="4219" w:type="dxa"/>
          </w:tcPr>
          <w:p w14:paraId="5E50D832" w14:textId="77777777" w:rsidR="00AC24A9" w:rsidRPr="00515545" w:rsidRDefault="00AC24A9" w:rsidP="00B47049">
            <w:pPr>
              <w:tabs>
                <w:tab w:val="left" w:pos="540"/>
              </w:tabs>
              <w:jc w:val="both"/>
              <w:rPr>
                <w:rFonts w:cs="Times New Roman"/>
                <w:sz w:val="22"/>
                <w:szCs w:val="22"/>
              </w:rPr>
            </w:pPr>
          </w:p>
        </w:tc>
        <w:tc>
          <w:tcPr>
            <w:tcW w:w="2551" w:type="dxa"/>
            <w:gridSpan w:val="3"/>
            <w:tcBorders>
              <w:bottom w:val="single" w:sz="4" w:space="0" w:color="auto"/>
            </w:tcBorders>
          </w:tcPr>
          <w:p w14:paraId="5E82CD87" w14:textId="77777777" w:rsidR="00AC24A9" w:rsidRPr="00515545" w:rsidRDefault="00AC24A9" w:rsidP="00B47049">
            <w:pPr>
              <w:tabs>
                <w:tab w:val="left" w:pos="540"/>
              </w:tabs>
              <w:jc w:val="center"/>
              <w:rPr>
                <w:rFonts w:cs="Times New Roman"/>
                <w:sz w:val="22"/>
                <w:szCs w:val="22"/>
              </w:rPr>
            </w:pPr>
            <w:r w:rsidRPr="00515545">
              <w:rPr>
                <w:rFonts w:cs="Times New Roman"/>
                <w:sz w:val="22"/>
                <w:szCs w:val="22"/>
              </w:rPr>
              <w:t>financial statements</w:t>
            </w:r>
          </w:p>
        </w:tc>
        <w:tc>
          <w:tcPr>
            <w:tcW w:w="236" w:type="dxa"/>
          </w:tcPr>
          <w:p w14:paraId="5B13AC4D" w14:textId="77777777" w:rsidR="00AC24A9" w:rsidRPr="00515545" w:rsidRDefault="00AC24A9" w:rsidP="00B47049">
            <w:pPr>
              <w:tabs>
                <w:tab w:val="left" w:pos="540"/>
              </w:tabs>
              <w:jc w:val="center"/>
              <w:rPr>
                <w:rFonts w:cs="Times New Roman"/>
                <w:sz w:val="22"/>
                <w:szCs w:val="22"/>
              </w:rPr>
            </w:pPr>
          </w:p>
        </w:tc>
        <w:tc>
          <w:tcPr>
            <w:tcW w:w="2600" w:type="dxa"/>
            <w:gridSpan w:val="3"/>
            <w:tcBorders>
              <w:bottom w:val="single" w:sz="4" w:space="0" w:color="auto"/>
            </w:tcBorders>
          </w:tcPr>
          <w:p w14:paraId="1CC5F445" w14:textId="77777777" w:rsidR="00AC24A9" w:rsidRPr="00515545" w:rsidRDefault="00AC24A9" w:rsidP="00B47049">
            <w:pPr>
              <w:tabs>
                <w:tab w:val="left" w:pos="540"/>
              </w:tabs>
              <w:jc w:val="center"/>
              <w:rPr>
                <w:rFonts w:cs="Cordia New"/>
                <w:sz w:val="22"/>
                <w:szCs w:val="22"/>
                <w:cs/>
              </w:rPr>
            </w:pPr>
            <w:r w:rsidRPr="00515545">
              <w:rPr>
                <w:rFonts w:cs="Times New Roman"/>
                <w:sz w:val="22"/>
                <w:szCs w:val="22"/>
              </w:rPr>
              <w:t>financial statements</w:t>
            </w:r>
          </w:p>
        </w:tc>
      </w:tr>
      <w:tr w:rsidR="00AC24A9" w:rsidRPr="00515545" w14:paraId="749FCBAB" w14:textId="77777777" w:rsidTr="00B47049">
        <w:trPr>
          <w:tblHeader/>
        </w:trPr>
        <w:tc>
          <w:tcPr>
            <w:tcW w:w="4219" w:type="dxa"/>
          </w:tcPr>
          <w:p w14:paraId="28B4C357" w14:textId="77777777" w:rsidR="00AC24A9" w:rsidRPr="00515545" w:rsidRDefault="00AC24A9" w:rsidP="00B47049">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39B6A22B" w14:textId="77777777" w:rsidR="00AC24A9" w:rsidRPr="00515545" w:rsidRDefault="00AC24A9" w:rsidP="00B47049">
            <w:pPr>
              <w:tabs>
                <w:tab w:val="left" w:pos="540"/>
              </w:tabs>
              <w:jc w:val="center"/>
              <w:rPr>
                <w:rFonts w:cs="Times New Roman"/>
                <w:sz w:val="22"/>
                <w:szCs w:val="22"/>
              </w:rPr>
            </w:pPr>
            <w:r w:rsidRPr="00515545">
              <w:rPr>
                <w:rFonts w:cs="Times New Roman"/>
                <w:sz w:val="22"/>
                <w:szCs w:val="22"/>
              </w:rPr>
              <w:t>2024</w:t>
            </w:r>
          </w:p>
        </w:tc>
        <w:tc>
          <w:tcPr>
            <w:tcW w:w="236" w:type="dxa"/>
            <w:tcBorders>
              <w:top w:val="single" w:sz="4" w:space="0" w:color="auto"/>
            </w:tcBorders>
          </w:tcPr>
          <w:p w14:paraId="2E7822FD" w14:textId="77777777" w:rsidR="00AC24A9" w:rsidRPr="00515545" w:rsidRDefault="00AC24A9" w:rsidP="00B47049">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51E315CE"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2023</w:t>
            </w:r>
          </w:p>
        </w:tc>
        <w:tc>
          <w:tcPr>
            <w:tcW w:w="236" w:type="dxa"/>
          </w:tcPr>
          <w:p w14:paraId="0FC86E22" w14:textId="77777777" w:rsidR="00AC24A9" w:rsidRPr="00515545" w:rsidRDefault="00AC24A9" w:rsidP="00B47049">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1735D037"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2024</w:t>
            </w:r>
          </w:p>
        </w:tc>
        <w:tc>
          <w:tcPr>
            <w:tcW w:w="236" w:type="dxa"/>
            <w:tcBorders>
              <w:top w:val="single" w:sz="4" w:space="0" w:color="auto"/>
            </w:tcBorders>
          </w:tcPr>
          <w:p w14:paraId="06819ADC" w14:textId="77777777" w:rsidR="00AC24A9" w:rsidRPr="00515545" w:rsidRDefault="00AC24A9" w:rsidP="00B47049">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351EAB56"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2023</w:t>
            </w:r>
          </w:p>
        </w:tc>
      </w:tr>
      <w:tr w:rsidR="00AC24A9" w:rsidRPr="00515545" w14:paraId="5A8803BD" w14:textId="77777777" w:rsidTr="00B47049">
        <w:tc>
          <w:tcPr>
            <w:tcW w:w="4219" w:type="dxa"/>
          </w:tcPr>
          <w:p w14:paraId="31555FA0" w14:textId="77777777" w:rsidR="00AC24A9" w:rsidRPr="00515545" w:rsidRDefault="00AC24A9" w:rsidP="00A001BD">
            <w:pPr>
              <w:tabs>
                <w:tab w:val="left" w:pos="540"/>
              </w:tabs>
              <w:ind w:left="-110"/>
              <w:jc w:val="both"/>
              <w:rPr>
                <w:rFonts w:cs="Cordia New"/>
                <w:b/>
                <w:bCs/>
                <w:sz w:val="22"/>
                <w:szCs w:val="22"/>
              </w:rPr>
            </w:pPr>
            <w:r w:rsidRPr="00515545">
              <w:rPr>
                <w:rFonts w:cs="Times New Roman"/>
                <w:b/>
                <w:bCs/>
                <w:sz w:val="22"/>
                <w:szCs w:val="22"/>
              </w:rPr>
              <w:t>Subsidiaries</w:t>
            </w:r>
          </w:p>
        </w:tc>
        <w:tc>
          <w:tcPr>
            <w:tcW w:w="1146" w:type="dxa"/>
          </w:tcPr>
          <w:p w14:paraId="33424462" w14:textId="77777777" w:rsidR="00AC24A9" w:rsidRPr="00515545" w:rsidRDefault="00AC24A9" w:rsidP="00B47049">
            <w:pPr>
              <w:tabs>
                <w:tab w:val="left" w:pos="540"/>
              </w:tabs>
              <w:jc w:val="both"/>
              <w:rPr>
                <w:rFonts w:cs="Times New Roman"/>
                <w:sz w:val="22"/>
                <w:szCs w:val="22"/>
              </w:rPr>
            </w:pPr>
          </w:p>
        </w:tc>
        <w:tc>
          <w:tcPr>
            <w:tcW w:w="236" w:type="dxa"/>
          </w:tcPr>
          <w:p w14:paraId="1046337A" w14:textId="77777777" w:rsidR="00AC24A9" w:rsidRPr="00515545" w:rsidRDefault="00AC24A9" w:rsidP="00B47049">
            <w:pPr>
              <w:tabs>
                <w:tab w:val="left" w:pos="540"/>
              </w:tabs>
              <w:jc w:val="both"/>
              <w:rPr>
                <w:rFonts w:cs="Times New Roman"/>
                <w:sz w:val="22"/>
                <w:szCs w:val="22"/>
              </w:rPr>
            </w:pPr>
          </w:p>
        </w:tc>
        <w:tc>
          <w:tcPr>
            <w:tcW w:w="1169" w:type="dxa"/>
          </w:tcPr>
          <w:p w14:paraId="70319AEC"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3A113424" w14:textId="77777777" w:rsidR="00AC24A9" w:rsidRPr="00515545" w:rsidRDefault="00AC24A9" w:rsidP="00B47049">
            <w:pPr>
              <w:tabs>
                <w:tab w:val="left" w:pos="540"/>
              </w:tabs>
              <w:jc w:val="both"/>
              <w:rPr>
                <w:rFonts w:cs="Times New Roman"/>
                <w:sz w:val="22"/>
                <w:szCs w:val="22"/>
              </w:rPr>
            </w:pPr>
          </w:p>
        </w:tc>
        <w:tc>
          <w:tcPr>
            <w:tcW w:w="1182" w:type="dxa"/>
          </w:tcPr>
          <w:p w14:paraId="410A0BD7"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39750AE0" w14:textId="77777777" w:rsidR="00AC24A9" w:rsidRPr="00515545" w:rsidRDefault="00AC24A9" w:rsidP="00B47049">
            <w:pPr>
              <w:tabs>
                <w:tab w:val="left" w:pos="540"/>
              </w:tabs>
              <w:jc w:val="both"/>
              <w:rPr>
                <w:rFonts w:cs="Times New Roman"/>
                <w:sz w:val="22"/>
                <w:szCs w:val="22"/>
              </w:rPr>
            </w:pPr>
          </w:p>
        </w:tc>
        <w:tc>
          <w:tcPr>
            <w:tcW w:w="1182" w:type="dxa"/>
          </w:tcPr>
          <w:p w14:paraId="5A2F100F"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AC24A9" w:rsidRPr="00515545" w14:paraId="7EC221A0" w14:textId="77777777" w:rsidTr="00B47049">
        <w:tc>
          <w:tcPr>
            <w:tcW w:w="4219" w:type="dxa"/>
          </w:tcPr>
          <w:p w14:paraId="2F043FE7" w14:textId="77777777" w:rsidR="00AC24A9" w:rsidRPr="00515545" w:rsidRDefault="00AC24A9" w:rsidP="00A001BD">
            <w:pPr>
              <w:tabs>
                <w:tab w:val="left" w:pos="540"/>
              </w:tabs>
              <w:ind w:left="-110"/>
              <w:jc w:val="both"/>
              <w:rPr>
                <w:rFonts w:cs="Times New Roman"/>
                <w:sz w:val="22"/>
                <w:szCs w:val="22"/>
              </w:rPr>
            </w:pPr>
            <w:r w:rsidRPr="00515545">
              <w:rPr>
                <w:rFonts w:cs="Times New Roman"/>
                <w:sz w:val="22"/>
                <w:szCs w:val="22"/>
              </w:rPr>
              <w:t>Management fee income</w:t>
            </w:r>
          </w:p>
        </w:tc>
        <w:tc>
          <w:tcPr>
            <w:tcW w:w="1146" w:type="dxa"/>
            <w:tcBorders>
              <w:bottom w:val="double" w:sz="4" w:space="0" w:color="auto"/>
            </w:tcBorders>
          </w:tcPr>
          <w:p w14:paraId="51145D61"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154F31A0" w14:textId="77777777" w:rsidR="00AC24A9" w:rsidRPr="00515545" w:rsidRDefault="00AC24A9" w:rsidP="00AC24A9">
            <w:pPr>
              <w:tabs>
                <w:tab w:val="left" w:pos="540"/>
              </w:tabs>
              <w:jc w:val="both"/>
              <w:rPr>
                <w:rFonts w:cs="Times New Roman"/>
                <w:sz w:val="22"/>
                <w:szCs w:val="22"/>
              </w:rPr>
            </w:pPr>
          </w:p>
        </w:tc>
        <w:tc>
          <w:tcPr>
            <w:tcW w:w="1169" w:type="dxa"/>
            <w:tcBorders>
              <w:bottom w:val="double" w:sz="4" w:space="0" w:color="auto"/>
            </w:tcBorders>
          </w:tcPr>
          <w:p w14:paraId="1A2F835F"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2BCF887D" w14:textId="77777777" w:rsidR="00AC24A9" w:rsidRPr="00515545" w:rsidRDefault="00AC24A9" w:rsidP="00AC24A9">
            <w:pPr>
              <w:tabs>
                <w:tab w:val="left" w:pos="540"/>
              </w:tabs>
              <w:jc w:val="both"/>
              <w:rPr>
                <w:rFonts w:cs="Times New Roman"/>
                <w:sz w:val="22"/>
                <w:szCs w:val="22"/>
              </w:rPr>
            </w:pPr>
          </w:p>
        </w:tc>
        <w:tc>
          <w:tcPr>
            <w:tcW w:w="1182" w:type="dxa"/>
            <w:tcBorders>
              <w:bottom w:val="double" w:sz="4" w:space="0" w:color="auto"/>
            </w:tcBorders>
            <w:vAlign w:val="bottom"/>
          </w:tcPr>
          <w:p w14:paraId="53B3E6FF" w14:textId="7547014D" w:rsidR="00AC24A9" w:rsidRPr="00515545" w:rsidRDefault="00485B4B" w:rsidP="00AC24A9">
            <w:pPr>
              <w:tabs>
                <w:tab w:val="clear" w:pos="454"/>
                <w:tab w:val="clear" w:pos="680"/>
                <w:tab w:val="left" w:pos="0"/>
              </w:tabs>
              <w:ind w:right="170"/>
              <w:jc w:val="right"/>
              <w:rPr>
                <w:rFonts w:cs="Times New Roman"/>
                <w:sz w:val="22"/>
                <w:szCs w:val="22"/>
              </w:rPr>
            </w:pPr>
            <w:r>
              <w:rPr>
                <w:rFonts w:cs="Times New Roman"/>
                <w:sz w:val="22"/>
                <w:szCs w:val="22"/>
              </w:rPr>
              <w:t>26,924</w:t>
            </w:r>
          </w:p>
        </w:tc>
        <w:tc>
          <w:tcPr>
            <w:tcW w:w="236" w:type="dxa"/>
          </w:tcPr>
          <w:p w14:paraId="37B19855" w14:textId="77777777" w:rsidR="00AC24A9" w:rsidRPr="00515545" w:rsidRDefault="00AC24A9" w:rsidP="00AC24A9">
            <w:pPr>
              <w:tabs>
                <w:tab w:val="left" w:pos="540"/>
              </w:tabs>
              <w:jc w:val="both"/>
              <w:rPr>
                <w:rFonts w:cs="Times New Roman"/>
                <w:sz w:val="22"/>
                <w:szCs w:val="22"/>
              </w:rPr>
            </w:pPr>
          </w:p>
        </w:tc>
        <w:tc>
          <w:tcPr>
            <w:tcW w:w="1182" w:type="dxa"/>
            <w:tcBorders>
              <w:bottom w:val="double" w:sz="4" w:space="0" w:color="auto"/>
            </w:tcBorders>
            <w:vAlign w:val="bottom"/>
          </w:tcPr>
          <w:p w14:paraId="332DCA99" w14:textId="1F2CADC6" w:rsidR="00AC24A9" w:rsidRPr="006E7E2A" w:rsidRDefault="006E7E2A"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heme="minorBidi"/>
                <w:sz w:val="22"/>
                <w:szCs w:val="22"/>
              </w:rPr>
            </w:pPr>
            <w:r>
              <w:rPr>
                <w:rFonts w:cstheme="minorBidi"/>
                <w:sz w:val="22"/>
                <w:szCs w:val="22"/>
              </w:rPr>
              <w:t>27,045</w:t>
            </w:r>
          </w:p>
        </w:tc>
      </w:tr>
      <w:tr w:rsidR="00AC24A9" w:rsidRPr="00515545" w14:paraId="76BE63C3" w14:textId="77777777" w:rsidTr="00B47049">
        <w:tc>
          <w:tcPr>
            <w:tcW w:w="4219" w:type="dxa"/>
          </w:tcPr>
          <w:p w14:paraId="7890F35A" w14:textId="77777777" w:rsidR="00AC24A9" w:rsidRPr="00515545" w:rsidRDefault="00AC24A9" w:rsidP="00A001BD">
            <w:pPr>
              <w:tabs>
                <w:tab w:val="left" w:pos="540"/>
              </w:tabs>
              <w:ind w:left="-110"/>
              <w:jc w:val="both"/>
              <w:rPr>
                <w:rFonts w:cs="Times New Roman"/>
                <w:sz w:val="22"/>
                <w:szCs w:val="22"/>
              </w:rPr>
            </w:pPr>
            <w:r w:rsidRPr="00515545">
              <w:rPr>
                <w:rFonts w:cs="Times New Roman"/>
                <w:sz w:val="22"/>
                <w:szCs w:val="22"/>
              </w:rPr>
              <w:t>Interest income</w:t>
            </w:r>
          </w:p>
        </w:tc>
        <w:tc>
          <w:tcPr>
            <w:tcW w:w="1146" w:type="dxa"/>
            <w:tcBorders>
              <w:bottom w:val="double" w:sz="4" w:space="0" w:color="auto"/>
            </w:tcBorders>
          </w:tcPr>
          <w:p w14:paraId="6BD4CA30"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5D5D9570" w14:textId="77777777" w:rsidR="00AC24A9" w:rsidRPr="00515545" w:rsidRDefault="00AC24A9" w:rsidP="00AC24A9">
            <w:pPr>
              <w:tabs>
                <w:tab w:val="left" w:pos="540"/>
              </w:tabs>
              <w:jc w:val="both"/>
              <w:rPr>
                <w:rFonts w:cs="Times New Roman"/>
                <w:sz w:val="22"/>
                <w:szCs w:val="22"/>
              </w:rPr>
            </w:pPr>
          </w:p>
        </w:tc>
        <w:tc>
          <w:tcPr>
            <w:tcW w:w="1169" w:type="dxa"/>
            <w:tcBorders>
              <w:bottom w:val="double" w:sz="4" w:space="0" w:color="auto"/>
            </w:tcBorders>
          </w:tcPr>
          <w:p w14:paraId="6A3AC938"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6C4659E2" w14:textId="77777777" w:rsidR="00AC24A9" w:rsidRPr="00515545" w:rsidRDefault="00AC24A9" w:rsidP="00AC24A9">
            <w:pPr>
              <w:tabs>
                <w:tab w:val="left" w:pos="540"/>
              </w:tabs>
              <w:jc w:val="both"/>
              <w:rPr>
                <w:rFonts w:cs="Times New Roman"/>
                <w:sz w:val="22"/>
                <w:szCs w:val="22"/>
              </w:rPr>
            </w:pPr>
          </w:p>
        </w:tc>
        <w:tc>
          <w:tcPr>
            <w:tcW w:w="1182" w:type="dxa"/>
            <w:tcBorders>
              <w:bottom w:val="double" w:sz="4" w:space="0" w:color="auto"/>
            </w:tcBorders>
            <w:vAlign w:val="bottom"/>
          </w:tcPr>
          <w:p w14:paraId="61F32C8F" w14:textId="0393ABDD" w:rsidR="00AC24A9" w:rsidRPr="00515545" w:rsidRDefault="00485B4B" w:rsidP="00AC24A9">
            <w:pPr>
              <w:tabs>
                <w:tab w:val="clear" w:pos="454"/>
                <w:tab w:val="clear" w:pos="680"/>
                <w:tab w:val="left" w:pos="0"/>
              </w:tabs>
              <w:ind w:right="170"/>
              <w:jc w:val="right"/>
              <w:rPr>
                <w:rFonts w:cs="Times New Roman"/>
                <w:sz w:val="22"/>
                <w:szCs w:val="22"/>
              </w:rPr>
            </w:pPr>
            <w:r>
              <w:rPr>
                <w:rFonts w:cs="Times New Roman"/>
                <w:sz w:val="22"/>
                <w:szCs w:val="22"/>
              </w:rPr>
              <w:t>15,490</w:t>
            </w:r>
          </w:p>
        </w:tc>
        <w:tc>
          <w:tcPr>
            <w:tcW w:w="236" w:type="dxa"/>
          </w:tcPr>
          <w:p w14:paraId="490154B9" w14:textId="77777777" w:rsidR="00AC24A9" w:rsidRPr="00515545" w:rsidRDefault="00AC24A9" w:rsidP="00AC24A9">
            <w:pPr>
              <w:tabs>
                <w:tab w:val="left" w:pos="540"/>
              </w:tabs>
              <w:jc w:val="both"/>
              <w:rPr>
                <w:rFonts w:cs="Times New Roman"/>
                <w:sz w:val="22"/>
                <w:szCs w:val="22"/>
              </w:rPr>
            </w:pPr>
          </w:p>
        </w:tc>
        <w:tc>
          <w:tcPr>
            <w:tcW w:w="1182" w:type="dxa"/>
            <w:tcBorders>
              <w:bottom w:val="double" w:sz="4" w:space="0" w:color="auto"/>
            </w:tcBorders>
            <w:vAlign w:val="bottom"/>
          </w:tcPr>
          <w:p w14:paraId="531C10D3" w14:textId="4F26A3A3" w:rsidR="00AC24A9" w:rsidRPr="00515545" w:rsidRDefault="006E7E2A"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13,076</w:t>
            </w:r>
          </w:p>
        </w:tc>
      </w:tr>
      <w:tr w:rsidR="00AC24A9" w:rsidRPr="00515545" w14:paraId="05C09DC9" w14:textId="77777777" w:rsidTr="00B47049">
        <w:tc>
          <w:tcPr>
            <w:tcW w:w="4219" w:type="dxa"/>
          </w:tcPr>
          <w:p w14:paraId="01062C60" w14:textId="77777777" w:rsidR="00AC24A9" w:rsidRPr="00515545" w:rsidRDefault="00AC24A9" w:rsidP="00A001BD">
            <w:pPr>
              <w:tabs>
                <w:tab w:val="left" w:pos="540"/>
              </w:tabs>
              <w:ind w:left="-110"/>
              <w:jc w:val="both"/>
              <w:rPr>
                <w:rFonts w:cs="Cordia New"/>
                <w:sz w:val="22"/>
                <w:szCs w:val="22"/>
                <w:cs/>
              </w:rPr>
            </w:pPr>
            <w:r w:rsidRPr="00515545">
              <w:rPr>
                <w:rFonts w:cs="Times New Roman"/>
                <w:sz w:val="22"/>
                <w:szCs w:val="22"/>
              </w:rPr>
              <w:t>Rental and services</w:t>
            </w:r>
          </w:p>
        </w:tc>
        <w:tc>
          <w:tcPr>
            <w:tcW w:w="1146" w:type="dxa"/>
            <w:tcBorders>
              <w:top w:val="double" w:sz="4" w:space="0" w:color="auto"/>
              <w:bottom w:val="double" w:sz="4" w:space="0" w:color="auto"/>
            </w:tcBorders>
          </w:tcPr>
          <w:p w14:paraId="64E10E27"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28E8DF9D" w14:textId="77777777" w:rsidR="00AC24A9" w:rsidRPr="00515545" w:rsidRDefault="00AC24A9" w:rsidP="00AC24A9">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08D74921"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461D2837" w14:textId="77777777" w:rsidR="00AC24A9" w:rsidRPr="00515545" w:rsidRDefault="00AC24A9" w:rsidP="00AC24A9">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679CACC8" w14:textId="660D8985" w:rsidR="00AC24A9" w:rsidRPr="00515545" w:rsidRDefault="00485B4B" w:rsidP="00AC24A9">
            <w:pPr>
              <w:tabs>
                <w:tab w:val="clear" w:pos="454"/>
                <w:tab w:val="clear" w:pos="680"/>
                <w:tab w:val="left" w:pos="0"/>
              </w:tabs>
              <w:ind w:right="170"/>
              <w:jc w:val="right"/>
              <w:rPr>
                <w:rFonts w:cs="Times New Roman"/>
                <w:sz w:val="22"/>
                <w:szCs w:val="22"/>
              </w:rPr>
            </w:pPr>
            <w:r>
              <w:rPr>
                <w:rFonts w:cs="Times New Roman"/>
                <w:sz w:val="22"/>
                <w:szCs w:val="22"/>
              </w:rPr>
              <w:t>648</w:t>
            </w:r>
          </w:p>
        </w:tc>
        <w:tc>
          <w:tcPr>
            <w:tcW w:w="236" w:type="dxa"/>
          </w:tcPr>
          <w:p w14:paraId="009D5697" w14:textId="77777777" w:rsidR="00AC24A9" w:rsidRPr="00515545" w:rsidRDefault="00AC24A9" w:rsidP="00AC24A9">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F0FA1D8" w14:textId="2A67E9CF" w:rsidR="00AC24A9" w:rsidRPr="00515545" w:rsidRDefault="006E7E2A"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648</w:t>
            </w:r>
          </w:p>
        </w:tc>
      </w:tr>
      <w:tr w:rsidR="00AC24A9" w:rsidRPr="00515545" w14:paraId="23282104"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971DD7B" w14:textId="77777777" w:rsidR="00AC24A9" w:rsidRPr="00515545" w:rsidRDefault="00AC24A9" w:rsidP="00A001BD">
            <w:pPr>
              <w:tabs>
                <w:tab w:val="left" w:pos="540"/>
              </w:tabs>
              <w:ind w:left="-110"/>
              <w:jc w:val="both"/>
              <w:rPr>
                <w:rFonts w:cs="Times New Roman"/>
                <w:sz w:val="22"/>
                <w:szCs w:val="22"/>
              </w:rPr>
            </w:pPr>
            <w:r w:rsidRPr="00515545">
              <w:rPr>
                <w:rFonts w:cs="Times New Roman"/>
                <w:sz w:val="22"/>
                <w:szCs w:val="22"/>
              </w:rPr>
              <w:t>Service expenses</w:t>
            </w:r>
          </w:p>
        </w:tc>
        <w:tc>
          <w:tcPr>
            <w:tcW w:w="1146" w:type="dxa"/>
            <w:tcBorders>
              <w:top w:val="double" w:sz="4" w:space="0" w:color="auto"/>
              <w:left w:val="nil"/>
              <w:bottom w:val="double" w:sz="4" w:space="0" w:color="auto"/>
              <w:right w:val="nil"/>
            </w:tcBorders>
          </w:tcPr>
          <w:p w14:paraId="304A9562"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Borders>
              <w:top w:val="nil"/>
              <w:left w:val="nil"/>
              <w:bottom w:val="nil"/>
              <w:right w:val="nil"/>
            </w:tcBorders>
          </w:tcPr>
          <w:p w14:paraId="38519CBB" w14:textId="77777777" w:rsidR="00AC24A9" w:rsidRPr="00515545" w:rsidRDefault="00AC24A9" w:rsidP="00AC24A9">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2DF67A64"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Borders>
              <w:top w:val="nil"/>
              <w:left w:val="nil"/>
              <w:bottom w:val="nil"/>
              <w:right w:val="nil"/>
            </w:tcBorders>
          </w:tcPr>
          <w:p w14:paraId="63C21A9A" w14:textId="77777777" w:rsidR="00AC24A9" w:rsidRPr="00515545" w:rsidRDefault="00AC24A9" w:rsidP="00AC24A9">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88382B4" w14:textId="160253F4" w:rsidR="00AC24A9" w:rsidRPr="00515545" w:rsidRDefault="00485B4B" w:rsidP="00AC24A9">
            <w:pPr>
              <w:tabs>
                <w:tab w:val="clear" w:pos="454"/>
                <w:tab w:val="clear" w:pos="680"/>
                <w:tab w:val="left" w:pos="0"/>
              </w:tabs>
              <w:ind w:right="170"/>
              <w:jc w:val="right"/>
              <w:rPr>
                <w:rFonts w:cs="Times New Roman"/>
                <w:sz w:val="22"/>
                <w:szCs w:val="22"/>
              </w:rPr>
            </w:pPr>
            <w:r>
              <w:rPr>
                <w:rFonts w:cs="Times New Roman"/>
                <w:sz w:val="22"/>
                <w:szCs w:val="22"/>
              </w:rPr>
              <w:t>22,112</w:t>
            </w:r>
          </w:p>
        </w:tc>
        <w:tc>
          <w:tcPr>
            <w:tcW w:w="236" w:type="dxa"/>
            <w:tcBorders>
              <w:top w:val="nil"/>
              <w:left w:val="nil"/>
              <w:bottom w:val="nil"/>
              <w:right w:val="nil"/>
            </w:tcBorders>
          </w:tcPr>
          <w:p w14:paraId="5839F76D" w14:textId="77777777" w:rsidR="00AC24A9" w:rsidRPr="00515545" w:rsidRDefault="00AC24A9" w:rsidP="00AC24A9">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2D5E7BD" w14:textId="76A2C0D4" w:rsidR="00AC24A9" w:rsidRPr="00515545" w:rsidRDefault="006E7E2A"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49,910</w:t>
            </w:r>
          </w:p>
        </w:tc>
      </w:tr>
      <w:tr w:rsidR="00AC24A9" w:rsidRPr="00515545" w14:paraId="167C8EC2"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5876ABF" w14:textId="77777777" w:rsidR="00AC24A9" w:rsidRPr="00515545" w:rsidRDefault="00AC24A9" w:rsidP="00A001BD">
            <w:pPr>
              <w:tabs>
                <w:tab w:val="left" w:pos="540"/>
              </w:tabs>
              <w:ind w:left="-110"/>
              <w:jc w:val="both"/>
              <w:rPr>
                <w:rFonts w:cs="Times New Roman"/>
                <w:sz w:val="22"/>
                <w:szCs w:val="22"/>
              </w:rPr>
            </w:pPr>
            <w:r w:rsidRPr="00515545">
              <w:rPr>
                <w:rFonts w:cs="Times New Roman"/>
                <w:sz w:val="22"/>
                <w:szCs w:val="22"/>
              </w:rPr>
              <w:t>Interest expense</w:t>
            </w:r>
          </w:p>
        </w:tc>
        <w:tc>
          <w:tcPr>
            <w:tcW w:w="1146" w:type="dxa"/>
            <w:tcBorders>
              <w:top w:val="double" w:sz="4" w:space="0" w:color="auto"/>
              <w:left w:val="nil"/>
              <w:bottom w:val="double" w:sz="4" w:space="0" w:color="auto"/>
              <w:right w:val="nil"/>
            </w:tcBorders>
          </w:tcPr>
          <w:p w14:paraId="4717087D"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Borders>
              <w:top w:val="nil"/>
              <w:left w:val="nil"/>
              <w:bottom w:val="nil"/>
              <w:right w:val="nil"/>
            </w:tcBorders>
          </w:tcPr>
          <w:p w14:paraId="59AD7ADA" w14:textId="77777777" w:rsidR="00AC24A9" w:rsidRPr="00515545" w:rsidRDefault="00AC24A9" w:rsidP="00AC24A9">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6F4ED60F"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Borders>
              <w:top w:val="nil"/>
              <w:left w:val="nil"/>
              <w:bottom w:val="nil"/>
              <w:right w:val="nil"/>
            </w:tcBorders>
          </w:tcPr>
          <w:p w14:paraId="3E76E79F" w14:textId="77777777" w:rsidR="00AC24A9" w:rsidRPr="00515545" w:rsidRDefault="00AC24A9" w:rsidP="00AC24A9">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2A0A76F" w14:textId="77777777" w:rsidR="00AC24A9" w:rsidRPr="00515545" w:rsidRDefault="00461896" w:rsidP="0046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Borders>
              <w:top w:val="nil"/>
              <w:left w:val="nil"/>
              <w:bottom w:val="nil"/>
              <w:right w:val="nil"/>
            </w:tcBorders>
          </w:tcPr>
          <w:p w14:paraId="18444403" w14:textId="77777777" w:rsidR="00AC24A9" w:rsidRPr="00515545" w:rsidRDefault="00AC24A9" w:rsidP="00AC24A9">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0DF1F624" w14:textId="7E2C2EAA" w:rsidR="00AC24A9" w:rsidRPr="00515545" w:rsidRDefault="006E7E2A"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8,165</w:t>
            </w:r>
          </w:p>
        </w:tc>
      </w:tr>
      <w:tr w:rsidR="00AC24A9" w:rsidRPr="00515545" w14:paraId="6E358591" w14:textId="77777777" w:rsidTr="00B47049">
        <w:tc>
          <w:tcPr>
            <w:tcW w:w="4219" w:type="dxa"/>
          </w:tcPr>
          <w:p w14:paraId="437D6D7C" w14:textId="77777777" w:rsidR="00AC24A9" w:rsidRPr="00515545" w:rsidRDefault="00AC24A9" w:rsidP="00A001BD">
            <w:pPr>
              <w:tabs>
                <w:tab w:val="left" w:pos="540"/>
              </w:tabs>
              <w:ind w:left="-110"/>
              <w:jc w:val="both"/>
              <w:rPr>
                <w:rFonts w:cs="Times New Roman"/>
                <w:sz w:val="22"/>
                <w:szCs w:val="22"/>
              </w:rPr>
            </w:pPr>
          </w:p>
        </w:tc>
        <w:tc>
          <w:tcPr>
            <w:tcW w:w="1146" w:type="dxa"/>
            <w:tcBorders>
              <w:top w:val="double" w:sz="4" w:space="0" w:color="auto"/>
            </w:tcBorders>
          </w:tcPr>
          <w:p w14:paraId="3DDE130D" w14:textId="77777777" w:rsidR="00AC24A9" w:rsidRPr="00515545" w:rsidRDefault="00AC24A9" w:rsidP="00B47049">
            <w:pPr>
              <w:tabs>
                <w:tab w:val="left" w:pos="540"/>
              </w:tabs>
              <w:jc w:val="both"/>
              <w:rPr>
                <w:rFonts w:cs="Times New Roman"/>
                <w:sz w:val="22"/>
                <w:szCs w:val="22"/>
              </w:rPr>
            </w:pPr>
          </w:p>
        </w:tc>
        <w:tc>
          <w:tcPr>
            <w:tcW w:w="236" w:type="dxa"/>
          </w:tcPr>
          <w:p w14:paraId="0B8DADDF" w14:textId="77777777" w:rsidR="00AC24A9" w:rsidRPr="00515545" w:rsidRDefault="00AC24A9" w:rsidP="00B47049">
            <w:pPr>
              <w:tabs>
                <w:tab w:val="left" w:pos="540"/>
              </w:tabs>
              <w:jc w:val="both"/>
              <w:rPr>
                <w:rFonts w:cs="Times New Roman"/>
                <w:sz w:val="22"/>
                <w:szCs w:val="22"/>
              </w:rPr>
            </w:pPr>
          </w:p>
        </w:tc>
        <w:tc>
          <w:tcPr>
            <w:tcW w:w="1169" w:type="dxa"/>
            <w:tcBorders>
              <w:top w:val="double" w:sz="4" w:space="0" w:color="auto"/>
            </w:tcBorders>
          </w:tcPr>
          <w:p w14:paraId="5553F6D0" w14:textId="77777777" w:rsidR="00AC24A9" w:rsidRPr="00515545" w:rsidRDefault="00AC24A9" w:rsidP="00B47049">
            <w:pPr>
              <w:tabs>
                <w:tab w:val="left" w:pos="540"/>
              </w:tabs>
              <w:jc w:val="both"/>
              <w:rPr>
                <w:rFonts w:cs="Times New Roman"/>
                <w:sz w:val="22"/>
                <w:szCs w:val="22"/>
              </w:rPr>
            </w:pPr>
          </w:p>
        </w:tc>
        <w:tc>
          <w:tcPr>
            <w:tcW w:w="236" w:type="dxa"/>
          </w:tcPr>
          <w:p w14:paraId="11306940" w14:textId="77777777" w:rsidR="00AC24A9" w:rsidRPr="00515545" w:rsidRDefault="00AC24A9" w:rsidP="00B47049">
            <w:pPr>
              <w:tabs>
                <w:tab w:val="left" w:pos="540"/>
              </w:tabs>
              <w:jc w:val="both"/>
              <w:rPr>
                <w:rFonts w:cs="Times New Roman"/>
                <w:sz w:val="22"/>
                <w:szCs w:val="22"/>
              </w:rPr>
            </w:pPr>
          </w:p>
        </w:tc>
        <w:tc>
          <w:tcPr>
            <w:tcW w:w="1182" w:type="dxa"/>
            <w:tcBorders>
              <w:top w:val="double" w:sz="4" w:space="0" w:color="auto"/>
            </w:tcBorders>
          </w:tcPr>
          <w:p w14:paraId="09426E02" w14:textId="77777777" w:rsidR="00AC24A9" w:rsidRPr="00515545" w:rsidRDefault="00AC24A9" w:rsidP="00B47049">
            <w:pPr>
              <w:tabs>
                <w:tab w:val="left" w:pos="540"/>
              </w:tabs>
              <w:jc w:val="both"/>
              <w:rPr>
                <w:rFonts w:cs="Times New Roman"/>
                <w:sz w:val="22"/>
                <w:szCs w:val="22"/>
              </w:rPr>
            </w:pPr>
          </w:p>
        </w:tc>
        <w:tc>
          <w:tcPr>
            <w:tcW w:w="236" w:type="dxa"/>
          </w:tcPr>
          <w:p w14:paraId="5482E737" w14:textId="77777777" w:rsidR="00AC24A9" w:rsidRPr="00515545" w:rsidRDefault="00AC24A9" w:rsidP="00B47049">
            <w:pPr>
              <w:tabs>
                <w:tab w:val="left" w:pos="540"/>
              </w:tabs>
              <w:jc w:val="both"/>
              <w:rPr>
                <w:rFonts w:cs="Times New Roman"/>
                <w:sz w:val="22"/>
                <w:szCs w:val="22"/>
              </w:rPr>
            </w:pPr>
          </w:p>
        </w:tc>
        <w:tc>
          <w:tcPr>
            <w:tcW w:w="1182" w:type="dxa"/>
            <w:tcBorders>
              <w:top w:val="double" w:sz="4" w:space="0" w:color="auto"/>
            </w:tcBorders>
          </w:tcPr>
          <w:p w14:paraId="3CED146E" w14:textId="77777777" w:rsidR="00AC24A9" w:rsidRPr="00515545" w:rsidRDefault="00AC24A9" w:rsidP="00B47049">
            <w:pPr>
              <w:tabs>
                <w:tab w:val="left" w:pos="540"/>
              </w:tabs>
              <w:jc w:val="both"/>
              <w:rPr>
                <w:rFonts w:cs="Times New Roman"/>
                <w:sz w:val="22"/>
                <w:szCs w:val="22"/>
              </w:rPr>
            </w:pPr>
          </w:p>
        </w:tc>
      </w:tr>
      <w:tr w:rsidR="00AC24A9" w:rsidRPr="00515545" w14:paraId="08A2C741" w14:textId="77777777" w:rsidTr="00B47049">
        <w:tc>
          <w:tcPr>
            <w:tcW w:w="4219" w:type="dxa"/>
          </w:tcPr>
          <w:p w14:paraId="16520211" w14:textId="77777777" w:rsidR="00AC24A9" w:rsidRPr="00515545" w:rsidRDefault="00AC24A9" w:rsidP="00A001BD">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146" w:type="dxa"/>
          </w:tcPr>
          <w:p w14:paraId="6325F95A"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42DBCDDB" w14:textId="77777777" w:rsidR="00AC24A9" w:rsidRPr="00515545" w:rsidRDefault="00AC24A9" w:rsidP="00B47049">
            <w:pPr>
              <w:tabs>
                <w:tab w:val="left" w:pos="540"/>
              </w:tabs>
              <w:jc w:val="both"/>
              <w:rPr>
                <w:rFonts w:cs="Times New Roman"/>
                <w:sz w:val="22"/>
                <w:szCs w:val="22"/>
              </w:rPr>
            </w:pPr>
          </w:p>
        </w:tc>
        <w:tc>
          <w:tcPr>
            <w:tcW w:w="1169" w:type="dxa"/>
          </w:tcPr>
          <w:p w14:paraId="05753470"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C69530C" w14:textId="77777777" w:rsidR="00AC24A9" w:rsidRPr="00515545" w:rsidRDefault="00AC24A9" w:rsidP="00B47049">
            <w:pPr>
              <w:tabs>
                <w:tab w:val="left" w:pos="540"/>
              </w:tabs>
              <w:jc w:val="both"/>
              <w:rPr>
                <w:rFonts w:cs="Times New Roman"/>
                <w:sz w:val="22"/>
                <w:szCs w:val="22"/>
              </w:rPr>
            </w:pPr>
          </w:p>
        </w:tc>
        <w:tc>
          <w:tcPr>
            <w:tcW w:w="1182" w:type="dxa"/>
          </w:tcPr>
          <w:p w14:paraId="6FA3F38F"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7FC3AD0E" w14:textId="77777777" w:rsidR="00AC24A9" w:rsidRPr="00515545" w:rsidRDefault="00AC24A9" w:rsidP="00B47049">
            <w:pPr>
              <w:tabs>
                <w:tab w:val="left" w:pos="540"/>
              </w:tabs>
              <w:jc w:val="both"/>
              <w:rPr>
                <w:rFonts w:cs="Times New Roman"/>
                <w:sz w:val="22"/>
                <w:szCs w:val="22"/>
              </w:rPr>
            </w:pPr>
          </w:p>
        </w:tc>
        <w:tc>
          <w:tcPr>
            <w:tcW w:w="1182" w:type="dxa"/>
          </w:tcPr>
          <w:p w14:paraId="10D2F8E3" w14:textId="77777777" w:rsidR="00AC24A9" w:rsidRPr="00515545" w:rsidRDefault="00AC24A9" w:rsidP="00B47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AC24A9" w:rsidRPr="00515545" w14:paraId="5E974E34" w14:textId="77777777" w:rsidTr="00B47049">
        <w:tc>
          <w:tcPr>
            <w:tcW w:w="4219" w:type="dxa"/>
          </w:tcPr>
          <w:p w14:paraId="67C2B139" w14:textId="77777777" w:rsidR="00AC24A9" w:rsidRPr="00515545" w:rsidRDefault="00AC24A9" w:rsidP="00A001BD">
            <w:pPr>
              <w:tabs>
                <w:tab w:val="left" w:pos="540"/>
              </w:tabs>
              <w:ind w:left="-110"/>
              <w:jc w:val="both"/>
              <w:rPr>
                <w:rFonts w:cs="Times New Roman"/>
                <w:sz w:val="22"/>
                <w:szCs w:val="22"/>
              </w:rPr>
            </w:pPr>
            <w:r w:rsidRPr="00515545">
              <w:rPr>
                <w:rFonts w:cs="Times New Roman"/>
                <w:sz w:val="22"/>
                <w:szCs w:val="22"/>
              </w:rPr>
              <w:t>Interest income on hire purchase</w:t>
            </w:r>
          </w:p>
        </w:tc>
        <w:tc>
          <w:tcPr>
            <w:tcW w:w="1146" w:type="dxa"/>
            <w:tcBorders>
              <w:bottom w:val="double" w:sz="4" w:space="0" w:color="auto"/>
            </w:tcBorders>
            <w:vAlign w:val="bottom"/>
          </w:tcPr>
          <w:p w14:paraId="3315C2C8" w14:textId="38FDE600" w:rsidR="00AC24A9" w:rsidRPr="00515545" w:rsidRDefault="00485B4B" w:rsidP="00AC24A9">
            <w:pPr>
              <w:tabs>
                <w:tab w:val="clear" w:pos="454"/>
                <w:tab w:val="clear" w:pos="680"/>
                <w:tab w:val="left" w:pos="0"/>
              </w:tabs>
              <w:ind w:right="170"/>
              <w:jc w:val="right"/>
              <w:rPr>
                <w:rFonts w:cs="Times New Roman"/>
                <w:sz w:val="22"/>
                <w:szCs w:val="22"/>
              </w:rPr>
            </w:pPr>
            <w:r>
              <w:rPr>
                <w:rFonts w:cs="Times New Roman"/>
                <w:sz w:val="22"/>
                <w:szCs w:val="22"/>
              </w:rPr>
              <w:t>26</w:t>
            </w:r>
          </w:p>
        </w:tc>
        <w:tc>
          <w:tcPr>
            <w:tcW w:w="236" w:type="dxa"/>
          </w:tcPr>
          <w:p w14:paraId="64DE3BC9" w14:textId="77777777" w:rsidR="00AC24A9" w:rsidRPr="00515545" w:rsidRDefault="00AC24A9" w:rsidP="00AC24A9">
            <w:pPr>
              <w:tabs>
                <w:tab w:val="left" w:pos="540"/>
              </w:tabs>
              <w:jc w:val="both"/>
              <w:rPr>
                <w:rFonts w:cs="Times New Roman"/>
                <w:sz w:val="22"/>
                <w:szCs w:val="22"/>
              </w:rPr>
            </w:pPr>
          </w:p>
        </w:tc>
        <w:tc>
          <w:tcPr>
            <w:tcW w:w="1169" w:type="dxa"/>
            <w:tcBorders>
              <w:bottom w:val="double" w:sz="4" w:space="0" w:color="auto"/>
            </w:tcBorders>
            <w:vAlign w:val="bottom"/>
          </w:tcPr>
          <w:p w14:paraId="3CA872A6" w14:textId="2DE1CC76" w:rsidR="00AC24A9" w:rsidRPr="00515545" w:rsidRDefault="006E7E2A"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50</w:t>
            </w:r>
          </w:p>
        </w:tc>
        <w:tc>
          <w:tcPr>
            <w:tcW w:w="236" w:type="dxa"/>
          </w:tcPr>
          <w:p w14:paraId="254321F9" w14:textId="77777777" w:rsidR="00AC24A9" w:rsidRPr="00515545" w:rsidRDefault="00AC24A9" w:rsidP="00AC24A9">
            <w:pPr>
              <w:tabs>
                <w:tab w:val="left" w:pos="540"/>
              </w:tabs>
              <w:jc w:val="both"/>
              <w:rPr>
                <w:rFonts w:cs="Times New Roman"/>
                <w:sz w:val="22"/>
                <w:szCs w:val="22"/>
              </w:rPr>
            </w:pPr>
          </w:p>
        </w:tc>
        <w:tc>
          <w:tcPr>
            <w:tcW w:w="1182" w:type="dxa"/>
            <w:tcBorders>
              <w:bottom w:val="double" w:sz="4" w:space="0" w:color="auto"/>
            </w:tcBorders>
          </w:tcPr>
          <w:p w14:paraId="1B7B14DE"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5BDC4018" w14:textId="77777777" w:rsidR="00AC24A9" w:rsidRPr="00515545" w:rsidRDefault="00AC24A9" w:rsidP="00AC24A9">
            <w:pPr>
              <w:tabs>
                <w:tab w:val="left" w:pos="540"/>
              </w:tabs>
              <w:jc w:val="both"/>
              <w:rPr>
                <w:rFonts w:cs="Times New Roman"/>
                <w:sz w:val="22"/>
                <w:szCs w:val="22"/>
              </w:rPr>
            </w:pPr>
          </w:p>
        </w:tc>
        <w:tc>
          <w:tcPr>
            <w:tcW w:w="1182" w:type="dxa"/>
            <w:tcBorders>
              <w:bottom w:val="double" w:sz="4" w:space="0" w:color="auto"/>
            </w:tcBorders>
          </w:tcPr>
          <w:p w14:paraId="2B93C272"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r>
      <w:tr w:rsidR="00AC24A9" w:rsidRPr="00515545" w14:paraId="2322F9CB" w14:textId="77777777" w:rsidTr="003A2D43">
        <w:tc>
          <w:tcPr>
            <w:tcW w:w="4219" w:type="dxa"/>
          </w:tcPr>
          <w:p w14:paraId="6DA002F8" w14:textId="77777777" w:rsidR="00AC24A9" w:rsidRPr="00515545" w:rsidRDefault="00AC24A9" w:rsidP="00A001BD">
            <w:pPr>
              <w:tabs>
                <w:tab w:val="left" w:pos="540"/>
              </w:tabs>
              <w:ind w:left="-110"/>
              <w:jc w:val="both"/>
              <w:rPr>
                <w:rFonts w:cs="Times New Roman"/>
                <w:sz w:val="22"/>
                <w:szCs w:val="22"/>
              </w:rPr>
            </w:pPr>
            <w:r w:rsidRPr="00515545">
              <w:rPr>
                <w:rFonts w:cs="Times New Roman"/>
                <w:sz w:val="22"/>
                <w:szCs w:val="22"/>
              </w:rPr>
              <w:t>Rental income</w:t>
            </w:r>
          </w:p>
        </w:tc>
        <w:tc>
          <w:tcPr>
            <w:tcW w:w="1146" w:type="dxa"/>
            <w:tcBorders>
              <w:bottom w:val="double" w:sz="4" w:space="0" w:color="auto"/>
            </w:tcBorders>
            <w:vAlign w:val="bottom"/>
          </w:tcPr>
          <w:p w14:paraId="2E9EDB62" w14:textId="724E15A5" w:rsidR="00AC24A9" w:rsidRPr="00515545" w:rsidRDefault="00485B4B" w:rsidP="00AC24A9">
            <w:pPr>
              <w:tabs>
                <w:tab w:val="clear" w:pos="454"/>
                <w:tab w:val="clear" w:pos="680"/>
                <w:tab w:val="left" w:pos="0"/>
              </w:tabs>
              <w:ind w:right="170"/>
              <w:jc w:val="right"/>
              <w:rPr>
                <w:rFonts w:cs="Times New Roman"/>
                <w:sz w:val="22"/>
                <w:szCs w:val="22"/>
              </w:rPr>
            </w:pPr>
            <w:r>
              <w:rPr>
                <w:rFonts w:cs="Times New Roman"/>
                <w:sz w:val="22"/>
                <w:szCs w:val="22"/>
              </w:rPr>
              <w:t>324</w:t>
            </w:r>
          </w:p>
        </w:tc>
        <w:tc>
          <w:tcPr>
            <w:tcW w:w="236" w:type="dxa"/>
          </w:tcPr>
          <w:p w14:paraId="1F52F8AC" w14:textId="77777777" w:rsidR="00AC24A9" w:rsidRPr="00515545" w:rsidRDefault="00AC24A9" w:rsidP="00AC24A9">
            <w:pPr>
              <w:tabs>
                <w:tab w:val="left" w:pos="540"/>
              </w:tabs>
              <w:jc w:val="both"/>
              <w:rPr>
                <w:rFonts w:cs="Times New Roman"/>
                <w:sz w:val="22"/>
                <w:szCs w:val="22"/>
              </w:rPr>
            </w:pPr>
          </w:p>
        </w:tc>
        <w:tc>
          <w:tcPr>
            <w:tcW w:w="1169" w:type="dxa"/>
            <w:tcBorders>
              <w:bottom w:val="double" w:sz="4" w:space="0" w:color="auto"/>
            </w:tcBorders>
            <w:vAlign w:val="bottom"/>
          </w:tcPr>
          <w:p w14:paraId="4D1AAF8E" w14:textId="07529BAF" w:rsidR="00AC24A9" w:rsidRPr="00515545" w:rsidRDefault="006E7E2A"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324</w:t>
            </w:r>
          </w:p>
        </w:tc>
        <w:tc>
          <w:tcPr>
            <w:tcW w:w="236" w:type="dxa"/>
          </w:tcPr>
          <w:p w14:paraId="13CDC8F5" w14:textId="77777777" w:rsidR="00AC24A9" w:rsidRPr="00515545" w:rsidRDefault="00AC24A9" w:rsidP="00AC24A9">
            <w:pPr>
              <w:tabs>
                <w:tab w:val="left" w:pos="540"/>
              </w:tabs>
              <w:jc w:val="both"/>
              <w:rPr>
                <w:rFonts w:cs="Times New Roman"/>
                <w:sz w:val="22"/>
                <w:szCs w:val="22"/>
              </w:rPr>
            </w:pPr>
          </w:p>
        </w:tc>
        <w:tc>
          <w:tcPr>
            <w:tcW w:w="1182" w:type="dxa"/>
            <w:tcBorders>
              <w:bottom w:val="double" w:sz="4" w:space="0" w:color="auto"/>
            </w:tcBorders>
          </w:tcPr>
          <w:p w14:paraId="58A327D5"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c>
          <w:tcPr>
            <w:tcW w:w="236" w:type="dxa"/>
          </w:tcPr>
          <w:p w14:paraId="063C0580" w14:textId="77777777" w:rsidR="00AC24A9" w:rsidRPr="00515545" w:rsidRDefault="00AC24A9" w:rsidP="00AC24A9">
            <w:pPr>
              <w:tabs>
                <w:tab w:val="left" w:pos="540"/>
              </w:tabs>
              <w:jc w:val="both"/>
              <w:rPr>
                <w:rFonts w:cs="Times New Roman"/>
                <w:sz w:val="22"/>
                <w:szCs w:val="22"/>
              </w:rPr>
            </w:pPr>
          </w:p>
        </w:tc>
        <w:tc>
          <w:tcPr>
            <w:tcW w:w="1182" w:type="dxa"/>
            <w:tcBorders>
              <w:bottom w:val="double" w:sz="4" w:space="0" w:color="auto"/>
            </w:tcBorders>
          </w:tcPr>
          <w:p w14:paraId="47ABC149" w14:textId="77777777" w:rsidR="00AC24A9" w:rsidRPr="00515545" w:rsidRDefault="00AC24A9" w:rsidP="00AC2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515545">
              <w:rPr>
                <w:rFonts w:cs="Times New Roman"/>
                <w:sz w:val="22"/>
                <w:szCs w:val="22"/>
              </w:rPr>
              <w:t>-</w:t>
            </w:r>
          </w:p>
        </w:tc>
      </w:tr>
      <w:tr w:rsidR="003A2D43" w:rsidRPr="00515545" w14:paraId="273E056E" w14:textId="77777777" w:rsidTr="003A2D43">
        <w:tc>
          <w:tcPr>
            <w:tcW w:w="4219" w:type="dxa"/>
          </w:tcPr>
          <w:p w14:paraId="66E2FB6A" w14:textId="6328C8AC" w:rsidR="003A2D43" w:rsidRPr="00515545" w:rsidRDefault="003A2D43" w:rsidP="003A2D43">
            <w:pPr>
              <w:tabs>
                <w:tab w:val="left" w:pos="540"/>
              </w:tabs>
              <w:ind w:left="-110"/>
              <w:jc w:val="both"/>
              <w:rPr>
                <w:rFonts w:cs="Times New Roman"/>
                <w:sz w:val="22"/>
                <w:szCs w:val="22"/>
              </w:rPr>
            </w:pPr>
          </w:p>
        </w:tc>
        <w:tc>
          <w:tcPr>
            <w:tcW w:w="1146" w:type="dxa"/>
            <w:tcBorders>
              <w:top w:val="double" w:sz="4" w:space="0" w:color="auto"/>
            </w:tcBorders>
            <w:vAlign w:val="bottom"/>
          </w:tcPr>
          <w:p w14:paraId="2CD40F51" w14:textId="2764DAC0" w:rsidR="003A2D43" w:rsidRDefault="003A2D43" w:rsidP="003A2D43">
            <w:pPr>
              <w:tabs>
                <w:tab w:val="clear" w:pos="454"/>
                <w:tab w:val="clear" w:pos="680"/>
                <w:tab w:val="left" w:pos="0"/>
              </w:tabs>
              <w:ind w:right="170"/>
              <w:jc w:val="right"/>
              <w:rPr>
                <w:rFonts w:cs="Times New Roman"/>
                <w:sz w:val="22"/>
                <w:szCs w:val="22"/>
              </w:rPr>
            </w:pPr>
          </w:p>
        </w:tc>
        <w:tc>
          <w:tcPr>
            <w:tcW w:w="236" w:type="dxa"/>
          </w:tcPr>
          <w:p w14:paraId="5E5C5464"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tcBorders>
            <w:vAlign w:val="bottom"/>
          </w:tcPr>
          <w:p w14:paraId="171E627D" w14:textId="41279AA7" w:rsidR="003A2D43"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Pr>
          <w:p w14:paraId="03B506F1"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tcBorders>
            <w:vAlign w:val="bottom"/>
          </w:tcPr>
          <w:p w14:paraId="52D80180" w14:textId="0BBF3381"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Pr>
          <w:p w14:paraId="43BE5CF2"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tcBorders>
            <w:vAlign w:val="bottom"/>
          </w:tcPr>
          <w:p w14:paraId="79009AC2" w14:textId="21386674"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r>
      <w:tr w:rsidR="003A2D43" w:rsidRPr="00515545" w14:paraId="009F9133" w14:textId="77777777" w:rsidTr="003A2D43">
        <w:tc>
          <w:tcPr>
            <w:tcW w:w="4219" w:type="dxa"/>
          </w:tcPr>
          <w:p w14:paraId="0FD5A648" w14:textId="30CF6FA0" w:rsidR="003A2D43" w:rsidRPr="00515545" w:rsidRDefault="003A2D43" w:rsidP="003A2D43">
            <w:pPr>
              <w:tabs>
                <w:tab w:val="left" w:pos="540"/>
              </w:tabs>
              <w:ind w:left="-110"/>
              <w:jc w:val="both"/>
              <w:rPr>
                <w:rFonts w:cs="Times New Roman"/>
                <w:sz w:val="22"/>
                <w:szCs w:val="22"/>
              </w:rPr>
            </w:pPr>
            <w:r w:rsidRPr="004B4009">
              <w:rPr>
                <w:rFonts w:cs="Times New Roman"/>
                <w:b/>
                <w:bCs/>
                <w:sz w:val="22"/>
                <w:szCs w:val="22"/>
              </w:rPr>
              <w:lastRenderedPageBreak/>
              <w:t xml:space="preserve">Related </w:t>
            </w:r>
            <w:r>
              <w:rPr>
                <w:rFonts w:cs="Times New Roman"/>
                <w:b/>
                <w:bCs/>
                <w:sz w:val="22"/>
                <w:szCs w:val="22"/>
              </w:rPr>
              <w:t>companies (continued)</w:t>
            </w:r>
          </w:p>
        </w:tc>
        <w:tc>
          <w:tcPr>
            <w:tcW w:w="1146" w:type="dxa"/>
            <w:vAlign w:val="bottom"/>
          </w:tcPr>
          <w:p w14:paraId="1258E137" w14:textId="794E5C1E" w:rsidR="003A2D43" w:rsidRPr="003A2D43" w:rsidRDefault="003A2D43" w:rsidP="003A2D43">
            <w:pPr>
              <w:tabs>
                <w:tab w:val="clear" w:pos="454"/>
                <w:tab w:val="clear" w:pos="680"/>
                <w:tab w:val="left" w:pos="0"/>
              </w:tabs>
              <w:ind w:left="-110" w:right="170"/>
              <w:jc w:val="right"/>
              <w:rPr>
                <w:rFonts w:cs="Times New Roman"/>
                <w:sz w:val="22"/>
                <w:szCs w:val="22"/>
              </w:rPr>
            </w:pPr>
          </w:p>
        </w:tc>
        <w:tc>
          <w:tcPr>
            <w:tcW w:w="236" w:type="dxa"/>
          </w:tcPr>
          <w:p w14:paraId="76C4B246" w14:textId="77777777" w:rsidR="003A2D43" w:rsidRPr="00515545" w:rsidRDefault="003A2D43" w:rsidP="003A2D43">
            <w:pPr>
              <w:tabs>
                <w:tab w:val="left" w:pos="540"/>
              </w:tabs>
              <w:ind w:left="-110"/>
              <w:jc w:val="both"/>
              <w:rPr>
                <w:rFonts w:cs="Times New Roman"/>
                <w:sz w:val="22"/>
                <w:szCs w:val="22"/>
              </w:rPr>
            </w:pPr>
          </w:p>
        </w:tc>
        <w:tc>
          <w:tcPr>
            <w:tcW w:w="1169" w:type="dxa"/>
            <w:vAlign w:val="bottom"/>
          </w:tcPr>
          <w:p w14:paraId="72F82994" w14:textId="2B15AB03"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left="-110"/>
              <w:rPr>
                <w:rFonts w:cs="Times New Roman"/>
                <w:sz w:val="22"/>
                <w:szCs w:val="22"/>
              </w:rPr>
            </w:pPr>
          </w:p>
        </w:tc>
        <w:tc>
          <w:tcPr>
            <w:tcW w:w="236" w:type="dxa"/>
          </w:tcPr>
          <w:p w14:paraId="3560003D" w14:textId="77777777" w:rsidR="003A2D43" w:rsidRPr="00515545" w:rsidRDefault="003A2D43" w:rsidP="003A2D43">
            <w:pPr>
              <w:tabs>
                <w:tab w:val="left" w:pos="540"/>
              </w:tabs>
              <w:ind w:left="-110"/>
              <w:jc w:val="both"/>
              <w:rPr>
                <w:rFonts w:cs="Times New Roman"/>
                <w:sz w:val="22"/>
                <w:szCs w:val="22"/>
              </w:rPr>
            </w:pPr>
          </w:p>
        </w:tc>
        <w:tc>
          <w:tcPr>
            <w:tcW w:w="1182" w:type="dxa"/>
            <w:vAlign w:val="bottom"/>
          </w:tcPr>
          <w:p w14:paraId="3EF5E62C" w14:textId="0DF92BE5" w:rsidR="003A2D43" w:rsidRPr="003A2D43"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08"/>
              <w:jc w:val="center"/>
              <w:rPr>
                <w:rFonts w:cs="Times New Roman"/>
                <w:sz w:val="22"/>
                <w:szCs w:val="22"/>
              </w:rPr>
            </w:pPr>
          </w:p>
        </w:tc>
        <w:tc>
          <w:tcPr>
            <w:tcW w:w="236" w:type="dxa"/>
          </w:tcPr>
          <w:p w14:paraId="7A8C00CB" w14:textId="77777777" w:rsidR="003A2D43" w:rsidRPr="00515545" w:rsidRDefault="003A2D43" w:rsidP="003A2D43">
            <w:pPr>
              <w:tabs>
                <w:tab w:val="left" w:pos="540"/>
              </w:tabs>
              <w:ind w:left="-110"/>
              <w:jc w:val="both"/>
              <w:rPr>
                <w:rFonts w:cs="Times New Roman"/>
                <w:sz w:val="22"/>
                <w:szCs w:val="22"/>
              </w:rPr>
            </w:pPr>
          </w:p>
        </w:tc>
        <w:tc>
          <w:tcPr>
            <w:tcW w:w="1182" w:type="dxa"/>
            <w:vAlign w:val="bottom"/>
          </w:tcPr>
          <w:p w14:paraId="680771A4" w14:textId="425690AE"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08"/>
              <w:jc w:val="center"/>
              <w:rPr>
                <w:rFonts w:cs="Times New Roman"/>
                <w:sz w:val="22"/>
                <w:szCs w:val="22"/>
              </w:rPr>
            </w:pPr>
          </w:p>
        </w:tc>
      </w:tr>
      <w:tr w:rsidR="003A2D43" w:rsidRPr="004F1E78" w14:paraId="0D065E19" w14:textId="77777777" w:rsidTr="00964829">
        <w:tc>
          <w:tcPr>
            <w:tcW w:w="4219" w:type="dxa"/>
          </w:tcPr>
          <w:p w14:paraId="16507124" w14:textId="05E7DD9D" w:rsidR="003A2D43" w:rsidRPr="007136A1" w:rsidRDefault="003A2D43" w:rsidP="003A2D43">
            <w:pPr>
              <w:tabs>
                <w:tab w:val="left" w:pos="540"/>
              </w:tabs>
              <w:ind w:left="-110"/>
              <w:jc w:val="both"/>
              <w:rPr>
                <w:sz w:val="22"/>
                <w:szCs w:val="22"/>
              </w:rPr>
            </w:pPr>
            <w:r>
              <w:rPr>
                <w:rFonts w:cs="Times New Roman"/>
                <w:sz w:val="22"/>
                <w:szCs w:val="22"/>
              </w:rPr>
              <w:t>Receipt of rental deposit</w:t>
            </w:r>
          </w:p>
        </w:tc>
        <w:tc>
          <w:tcPr>
            <w:tcW w:w="1146" w:type="dxa"/>
            <w:tcBorders>
              <w:bottom w:val="double" w:sz="4" w:space="0" w:color="auto"/>
            </w:tcBorders>
            <w:vAlign w:val="bottom"/>
          </w:tcPr>
          <w:p w14:paraId="271121A9" w14:textId="2B2D95F2" w:rsidR="003A2D43" w:rsidRPr="00461896"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1,197</w:t>
            </w:r>
          </w:p>
        </w:tc>
        <w:tc>
          <w:tcPr>
            <w:tcW w:w="236" w:type="dxa"/>
          </w:tcPr>
          <w:p w14:paraId="574510FB" w14:textId="77777777" w:rsidR="003A2D43" w:rsidRPr="004F1E78" w:rsidRDefault="003A2D43" w:rsidP="003A2D43">
            <w:pPr>
              <w:tabs>
                <w:tab w:val="left" w:pos="540"/>
              </w:tabs>
              <w:jc w:val="both"/>
              <w:rPr>
                <w:rFonts w:cs="Times New Roman"/>
                <w:sz w:val="22"/>
                <w:szCs w:val="22"/>
              </w:rPr>
            </w:pPr>
          </w:p>
        </w:tc>
        <w:tc>
          <w:tcPr>
            <w:tcW w:w="1169" w:type="dxa"/>
            <w:tcBorders>
              <w:bottom w:val="double" w:sz="4" w:space="0" w:color="auto"/>
            </w:tcBorders>
            <w:vAlign w:val="bottom"/>
          </w:tcPr>
          <w:p w14:paraId="0FA95D0E" w14:textId="0EDE2A73" w:rsidR="003A2D43" w:rsidRDefault="003A2D43" w:rsidP="003A2D43">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6F639CD4" w14:textId="77777777" w:rsidR="003A2D43" w:rsidRPr="004F1E78"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5B845A70" w14:textId="7C0F46D4"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1,197</w:t>
            </w:r>
          </w:p>
        </w:tc>
        <w:tc>
          <w:tcPr>
            <w:tcW w:w="236" w:type="dxa"/>
          </w:tcPr>
          <w:p w14:paraId="7F8E6A67" w14:textId="77777777" w:rsidR="003A2D43" w:rsidRPr="004F1E78"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1594EAF4" w14:textId="711D3709" w:rsidR="003A2D43" w:rsidRPr="003A42FB"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3A2D43" w:rsidRPr="004F1E78" w14:paraId="690E8C78" w14:textId="77777777" w:rsidTr="00AF4112">
        <w:tc>
          <w:tcPr>
            <w:tcW w:w="4219" w:type="dxa"/>
          </w:tcPr>
          <w:p w14:paraId="7E3B1624" w14:textId="61F6C507" w:rsidR="003A2D43" w:rsidRPr="007136A1" w:rsidRDefault="003A2D43" w:rsidP="003A2D43">
            <w:pPr>
              <w:tabs>
                <w:tab w:val="left" w:pos="540"/>
              </w:tabs>
              <w:ind w:left="-110"/>
              <w:jc w:val="both"/>
              <w:rPr>
                <w:sz w:val="22"/>
                <w:szCs w:val="22"/>
              </w:rPr>
            </w:pPr>
            <w:r w:rsidRPr="007136A1">
              <w:rPr>
                <w:sz w:val="22"/>
                <w:szCs w:val="22"/>
              </w:rPr>
              <w:t>Gross amount</w:t>
            </w:r>
            <w:r>
              <w:rPr>
                <w:sz w:val="22"/>
                <w:szCs w:val="22"/>
              </w:rPr>
              <w:t xml:space="preserve"> </w:t>
            </w:r>
            <w:r w:rsidRPr="007136A1">
              <w:rPr>
                <w:sz w:val="22"/>
                <w:szCs w:val="22"/>
              </w:rPr>
              <w:t>paid</w:t>
            </w:r>
            <w:r>
              <w:rPr>
                <w:sz w:val="22"/>
                <w:szCs w:val="22"/>
              </w:rPr>
              <w:t xml:space="preserve"> for</w:t>
            </w:r>
            <w:r w:rsidRPr="007136A1">
              <w:rPr>
                <w:rFonts w:cs="Times New Roman"/>
                <w:sz w:val="22"/>
                <w:szCs w:val="22"/>
              </w:rPr>
              <w:t xml:space="preserve"> lease liabilities</w:t>
            </w:r>
          </w:p>
        </w:tc>
        <w:tc>
          <w:tcPr>
            <w:tcW w:w="1146" w:type="dxa"/>
            <w:tcBorders>
              <w:bottom w:val="double" w:sz="4" w:space="0" w:color="auto"/>
            </w:tcBorders>
          </w:tcPr>
          <w:p w14:paraId="3BCD7018" w14:textId="52F18278" w:rsidR="003A2D43"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13,364</w:t>
            </w:r>
          </w:p>
        </w:tc>
        <w:tc>
          <w:tcPr>
            <w:tcW w:w="236" w:type="dxa"/>
          </w:tcPr>
          <w:p w14:paraId="53521CDD" w14:textId="77777777" w:rsidR="003A2D43" w:rsidRPr="004F1E78" w:rsidRDefault="003A2D43" w:rsidP="003A2D43">
            <w:pPr>
              <w:tabs>
                <w:tab w:val="left" w:pos="540"/>
              </w:tabs>
              <w:jc w:val="both"/>
              <w:rPr>
                <w:rFonts w:cs="Times New Roman"/>
                <w:sz w:val="22"/>
                <w:szCs w:val="22"/>
              </w:rPr>
            </w:pPr>
          </w:p>
        </w:tc>
        <w:tc>
          <w:tcPr>
            <w:tcW w:w="1169" w:type="dxa"/>
            <w:tcBorders>
              <w:bottom w:val="double" w:sz="4" w:space="0" w:color="auto"/>
            </w:tcBorders>
          </w:tcPr>
          <w:p w14:paraId="102A2374" w14:textId="16272923" w:rsidR="003A2D43"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14,091</w:t>
            </w:r>
          </w:p>
        </w:tc>
        <w:tc>
          <w:tcPr>
            <w:tcW w:w="236" w:type="dxa"/>
          </w:tcPr>
          <w:p w14:paraId="3B9ED276" w14:textId="77777777" w:rsidR="003A2D43" w:rsidRPr="004F1E78"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56FCD0FB" w14:textId="7761DAA2" w:rsidR="003A2D43"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13,364</w:t>
            </w:r>
          </w:p>
        </w:tc>
        <w:tc>
          <w:tcPr>
            <w:tcW w:w="236" w:type="dxa"/>
          </w:tcPr>
          <w:p w14:paraId="3BEA1E67" w14:textId="77777777" w:rsidR="003A2D43" w:rsidRPr="004F1E78"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1F9D1A81" w14:textId="000D7E87" w:rsidR="003A2D43"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14,091</w:t>
            </w:r>
          </w:p>
        </w:tc>
      </w:tr>
      <w:tr w:rsidR="003A2D43" w:rsidRPr="004F1E78" w14:paraId="5E59F974" w14:textId="77777777" w:rsidTr="005A21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8549530" w14:textId="77777777" w:rsidR="003A2D43" w:rsidRPr="00BA5F8A" w:rsidRDefault="003A2D43" w:rsidP="003A2D43">
            <w:pPr>
              <w:tabs>
                <w:tab w:val="left" w:pos="540"/>
              </w:tabs>
              <w:ind w:left="-110"/>
              <w:jc w:val="both"/>
              <w:rPr>
                <w:sz w:val="22"/>
                <w:szCs w:val="28"/>
              </w:rPr>
            </w:pPr>
            <w:r w:rsidRPr="00BA5F8A">
              <w:rPr>
                <w:rFonts w:cs="Times New Roman"/>
                <w:sz w:val="22"/>
                <w:szCs w:val="22"/>
              </w:rPr>
              <w:t>Interest expense</w:t>
            </w:r>
          </w:p>
        </w:tc>
        <w:tc>
          <w:tcPr>
            <w:tcW w:w="1146" w:type="dxa"/>
            <w:tcBorders>
              <w:top w:val="double" w:sz="4" w:space="0" w:color="auto"/>
              <w:left w:val="nil"/>
              <w:bottom w:val="double" w:sz="4" w:space="0" w:color="auto"/>
              <w:right w:val="nil"/>
            </w:tcBorders>
          </w:tcPr>
          <w:p w14:paraId="6FEC1D70" w14:textId="7922DD36" w:rsidR="003A2D43" w:rsidRPr="00461896"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1,193</w:t>
            </w:r>
          </w:p>
        </w:tc>
        <w:tc>
          <w:tcPr>
            <w:tcW w:w="236" w:type="dxa"/>
            <w:tcBorders>
              <w:top w:val="nil"/>
              <w:left w:val="nil"/>
              <w:bottom w:val="nil"/>
              <w:right w:val="nil"/>
            </w:tcBorders>
          </w:tcPr>
          <w:p w14:paraId="50324B12" w14:textId="77777777" w:rsidR="003A2D43" w:rsidRPr="004F1E78" w:rsidRDefault="003A2D43" w:rsidP="003A2D4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3476D545" w14:textId="087B0110"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1,834</w:t>
            </w:r>
          </w:p>
        </w:tc>
        <w:tc>
          <w:tcPr>
            <w:tcW w:w="236" w:type="dxa"/>
            <w:tcBorders>
              <w:top w:val="nil"/>
              <w:left w:val="nil"/>
              <w:bottom w:val="nil"/>
              <w:right w:val="nil"/>
            </w:tcBorders>
          </w:tcPr>
          <w:p w14:paraId="4DE088D7" w14:textId="77777777" w:rsidR="003A2D43" w:rsidRPr="004F1E78"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39EE729A" w14:textId="639C2938"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1,193</w:t>
            </w:r>
          </w:p>
        </w:tc>
        <w:tc>
          <w:tcPr>
            <w:tcW w:w="236" w:type="dxa"/>
            <w:tcBorders>
              <w:top w:val="nil"/>
              <w:left w:val="nil"/>
              <w:bottom w:val="nil"/>
              <w:right w:val="nil"/>
            </w:tcBorders>
          </w:tcPr>
          <w:p w14:paraId="0BAF5743" w14:textId="77777777" w:rsidR="003A2D43" w:rsidRPr="004F1E78"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0B36C98" w14:textId="35A151F3"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1,834</w:t>
            </w:r>
          </w:p>
        </w:tc>
      </w:tr>
      <w:tr w:rsidR="003A2D43" w:rsidRPr="004F1E78" w14:paraId="538CE52E" w14:textId="77777777" w:rsidTr="005A21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CC3C91B" w14:textId="77777777" w:rsidR="003A2D43" w:rsidRPr="00BA5F8A" w:rsidRDefault="003A2D43" w:rsidP="003A2D43">
            <w:pPr>
              <w:tabs>
                <w:tab w:val="left" w:pos="540"/>
              </w:tabs>
              <w:ind w:left="-110"/>
              <w:jc w:val="both"/>
              <w:rPr>
                <w:sz w:val="22"/>
                <w:szCs w:val="28"/>
              </w:rPr>
            </w:pPr>
            <w:r w:rsidRPr="00BA5F8A">
              <w:rPr>
                <w:rFonts w:cs="Times New Roman"/>
                <w:sz w:val="21"/>
                <w:szCs w:val="21"/>
              </w:rPr>
              <w:t>Purchase of vehicles for hire-purchases</w:t>
            </w:r>
          </w:p>
        </w:tc>
        <w:tc>
          <w:tcPr>
            <w:tcW w:w="1146" w:type="dxa"/>
            <w:tcBorders>
              <w:top w:val="nil"/>
              <w:left w:val="nil"/>
              <w:bottom w:val="double" w:sz="4" w:space="0" w:color="auto"/>
              <w:right w:val="nil"/>
            </w:tcBorders>
          </w:tcPr>
          <w:p w14:paraId="3E06F537" w14:textId="5FD1617F" w:rsidR="003A2D43" w:rsidRPr="00461896"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60,790</w:t>
            </w:r>
          </w:p>
        </w:tc>
        <w:tc>
          <w:tcPr>
            <w:tcW w:w="236" w:type="dxa"/>
            <w:tcBorders>
              <w:top w:val="nil"/>
              <w:left w:val="nil"/>
              <w:bottom w:val="nil"/>
              <w:right w:val="nil"/>
            </w:tcBorders>
          </w:tcPr>
          <w:p w14:paraId="2BFA01BE" w14:textId="77777777" w:rsidR="003A2D43" w:rsidRPr="004F1E78"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3121A9CB" w14:textId="65DDF74E"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46,994</w:t>
            </w:r>
          </w:p>
        </w:tc>
        <w:tc>
          <w:tcPr>
            <w:tcW w:w="236" w:type="dxa"/>
            <w:tcBorders>
              <w:top w:val="nil"/>
              <w:left w:val="nil"/>
              <w:bottom w:val="nil"/>
              <w:right w:val="nil"/>
            </w:tcBorders>
          </w:tcPr>
          <w:p w14:paraId="737BAD6E"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AB9493F" w14:textId="78E647F8" w:rsidR="003A2D43" w:rsidRPr="00461896" w:rsidRDefault="003A2D43" w:rsidP="003A2D43">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613BF27E"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3D2A83C" w14:textId="08D1B4F1"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3A2D43" w:rsidRPr="004F1E78" w14:paraId="15B0DBC8" w14:textId="77777777" w:rsidTr="00B47049">
        <w:tc>
          <w:tcPr>
            <w:tcW w:w="4219" w:type="dxa"/>
          </w:tcPr>
          <w:p w14:paraId="5F40F851" w14:textId="77777777" w:rsidR="003A2D43" w:rsidRPr="00BA5F8A" w:rsidRDefault="003A2D43" w:rsidP="003A2D43">
            <w:pPr>
              <w:tabs>
                <w:tab w:val="left" w:pos="540"/>
              </w:tabs>
              <w:ind w:left="-110"/>
              <w:jc w:val="both"/>
              <w:rPr>
                <w:rFonts w:cs="Times New Roman"/>
                <w:sz w:val="22"/>
                <w:szCs w:val="22"/>
              </w:rPr>
            </w:pPr>
            <w:r w:rsidRPr="00BA5F8A">
              <w:rPr>
                <w:rFonts w:cs="Times New Roman"/>
                <w:sz w:val="22"/>
                <w:szCs w:val="22"/>
              </w:rPr>
              <w:t>Rental and services</w:t>
            </w:r>
          </w:p>
        </w:tc>
        <w:tc>
          <w:tcPr>
            <w:tcW w:w="1146" w:type="dxa"/>
            <w:tcBorders>
              <w:top w:val="double" w:sz="4" w:space="0" w:color="auto"/>
              <w:bottom w:val="double" w:sz="4" w:space="0" w:color="auto"/>
            </w:tcBorders>
            <w:vAlign w:val="bottom"/>
          </w:tcPr>
          <w:p w14:paraId="5A8316C3" w14:textId="473C041B"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8,262</w:t>
            </w:r>
          </w:p>
        </w:tc>
        <w:tc>
          <w:tcPr>
            <w:tcW w:w="236" w:type="dxa"/>
          </w:tcPr>
          <w:p w14:paraId="720D20C9" w14:textId="77777777" w:rsidR="003A2D43" w:rsidRPr="004F1E78" w:rsidRDefault="003A2D43" w:rsidP="003A2D43">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7CAFB913" w14:textId="3B21D33C"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8,854</w:t>
            </w:r>
          </w:p>
        </w:tc>
        <w:tc>
          <w:tcPr>
            <w:tcW w:w="236" w:type="dxa"/>
          </w:tcPr>
          <w:p w14:paraId="7C5C0A0E" w14:textId="77777777" w:rsidR="003A2D43" w:rsidRPr="004F1E78" w:rsidRDefault="003A2D43" w:rsidP="003A2D4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71FABA89" w14:textId="04A1AEC9"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8,262</w:t>
            </w:r>
          </w:p>
        </w:tc>
        <w:tc>
          <w:tcPr>
            <w:tcW w:w="236" w:type="dxa"/>
          </w:tcPr>
          <w:p w14:paraId="3AD318EC" w14:textId="77777777" w:rsidR="003A2D43" w:rsidRPr="004F1E78" w:rsidRDefault="003A2D43" w:rsidP="003A2D4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F6FF904" w14:textId="72524A01"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8,854</w:t>
            </w:r>
          </w:p>
        </w:tc>
      </w:tr>
      <w:tr w:rsidR="003A2D43" w:rsidRPr="004F1E78" w14:paraId="5182E5E7" w14:textId="77777777" w:rsidTr="00B47049">
        <w:tc>
          <w:tcPr>
            <w:tcW w:w="4219" w:type="dxa"/>
          </w:tcPr>
          <w:p w14:paraId="3CEC4C84" w14:textId="77777777" w:rsidR="003A2D43" w:rsidRPr="00BA5F8A" w:rsidRDefault="003A2D43" w:rsidP="003A2D43">
            <w:pPr>
              <w:tabs>
                <w:tab w:val="left" w:pos="540"/>
              </w:tabs>
              <w:ind w:left="-110"/>
              <w:jc w:val="both"/>
              <w:rPr>
                <w:sz w:val="22"/>
                <w:szCs w:val="28"/>
              </w:rPr>
            </w:pPr>
            <w:r w:rsidRPr="00BA5F8A">
              <w:rPr>
                <w:rFonts w:cs="Times New Roman"/>
                <w:sz w:val="22"/>
                <w:szCs w:val="22"/>
              </w:rPr>
              <w:t>Management fee</w:t>
            </w:r>
          </w:p>
        </w:tc>
        <w:tc>
          <w:tcPr>
            <w:tcW w:w="1146" w:type="dxa"/>
            <w:tcBorders>
              <w:top w:val="double" w:sz="4" w:space="0" w:color="auto"/>
              <w:bottom w:val="double" w:sz="4" w:space="0" w:color="auto"/>
            </w:tcBorders>
            <w:vAlign w:val="bottom"/>
          </w:tcPr>
          <w:p w14:paraId="50403B05" w14:textId="5156CC14"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5,250</w:t>
            </w:r>
          </w:p>
        </w:tc>
        <w:tc>
          <w:tcPr>
            <w:tcW w:w="236" w:type="dxa"/>
          </w:tcPr>
          <w:p w14:paraId="4B250B34" w14:textId="77777777" w:rsidR="003A2D43" w:rsidRPr="004F1E78" w:rsidRDefault="003A2D43" w:rsidP="003A2D43">
            <w:pPr>
              <w:tabs>
                <w:tab w:val="left" w:pos="540"/>
              </w:tabs>
              <w:jc w:val="both"/>
              <w:rPr>
                <w:rFonts w:cs="Times New Roman"/>
                <w:sz w:val="22"/>
                <w:szCs w:val="22"/>
              </w:rPr>
            </w:pPr>
          </w:p>
        </w:tc>
        <w:tc>
          <w:tcPr>
            <w:tcW w:w="1169" w:type="dxa"/>
            <w:tcBorders>
              <w:top w:val="double" w:sz="4" w:space="0" w:color="auto"/>
              <w:bottom w:val="double" w:sz="4" w:space="0" w:color="auto"/>
            </w:tcBorders>
            <w:vAlign w:val="bottom"/>
          </w:tcPr>
          <w:p w14:paraId="672BA24E" w14:textId="057C415F"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4,741</w:t>
            </w:r>
          </w:p>
        </w:tc>
        <w:tc>
          <w:tcPr>
            <w:tcW w:w="236" w:type="dxa"/>
          </w:tcPr>
          <w:p w14:paraId="0FFE7111" w14:textId="77777777" w:rsidR="003A2D43" w:rsidRPr="004F1E78" w:rsidRDefault="003A2D43" w:rsidP="003A2D4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2F444DC7" w14:textId="386FA0AB"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3,964</w:t>
            </w:r>
          </w:p>
        </w:tc>
        <w:tc>
          <w:tcPr>
            <w:tcW w:w="236" w:type="dxa"/>
          </w:tcPr>
          <w:p w14:paraId="6A689266" w14:textId="77777777" w:rsidR="003A2D43" w:rsidRPr="004F1E78" w:rsidRDefault="003A2D43" w:rsidP="003A2D43">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48C53B5B" w14:textId="70CF2587"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3,809</w:t>
            </w:r>
          </w:p>
        </w:tc>
      </w:tr>
      <w:tr w:rsidR="003A2D43" w:rsidRPr="004F1E78" w14:paraId="47CE2DF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5BAB293" w14:textId="77777777" w:rsidR="003A2D43" w:rsidRPr="00BA5F8A" w:rsidRDefault="003A2D43" w:rsidP="003A2D43">
            <w:pPr>
              <w:tabs>
                <w:tab w:val="left" w:pos="540"/>
              </w:tabs>
              <w:ind w:left="-110"/>
              <w:jc w:val="both"/>
              <w:rPr>
                <w:sz w:val="22"/>
                <w:szCs w:val="28"/>
              </w:rPr>
            </w:pPr>
            <w:r w:rsidRPr="00BA5F8A">
              <w:rPr>
                <w:rFonts w:cs="Times New Roman"/>
                <w:sz w:val="22"/>
                <w:szCs w:val="22"/>
              </w:rPr>
              <w:t>Utility expenses</w:t>
            </w:r>
          </w:p>
        </w:tc>
        <w:tc>
          <w:tcPr>
            <w:tcW w:w="1146" w:type="dxa"/>
            <w:tcBorders>
              <w:top w:val="nil"/>
              <w:left w:val="nil"/>
              <w:bottom w:val="double" w:sz="4" w:space="0" w:color="auto"/>
              <w:right w:val="nil"/>
            </w:tcBorders>
            <w:vAlign w:val="bottom"/>
          </w:tcPr>
          <w:p w14:paraId="06617B36" w14:textId="1BF112EA"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2,092</w:t>
            </w:r>
          </w:p>
        </w:tc>
        <w:tc>
          <w:tcPr>
            <w:tcW w:w="236" w:type="dxa"/>
            <w:tcBorders>
              <w:top w:val="nil"/>
              <w:left w:val="nil"/>
              <w:bottom w:val="nil"/>
              <w:right w:val="nil"/>
            </w:tcBorders>
          </w:tcPr>
          <w:p w14:paraId="64C076DE" w14:textId="77777777" w:rsidR="003A2D43" w:rsidRPr="004F1E78"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469D21F4" w14:textId="33A85DED"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2,375</w:t>
            </w:r>
          </w:p>
        </w:tc>
        <w:tc>
          <w:tcPr>
            <w:tcW w:w="236" w:type="dxa"/>
            <w:tcBorders>
              <w:top w:val="nil"/>
              <w:left w:val="nil"/>
              <w:bottom w:val="nil"/>
              <w:right w:val="nil"/>
            </w:tcBorders>
          </w:tcPr>
          <w:p w14:paraId="152C586C"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148E559" w14:textId="4A1AA3CD"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2,092</w:t>
            </w:r>
          </w:p>
        </w:tc>
        <w:tc>
          <w:tcPr>
            <w:tcW w:w="236" w:type="dxa"/>
            <w:tcBorders>
              <w:top w:val="nil"/>
              <w:left w:val="nil"/>
              <w:bottom w:val="nil"/>
              <w:right w:val="nil"/>
            </w:tcBorders>
          </w:tcPr>
          <w:p w14:paraId="4493776D"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859603F" w14:textId="64733ABB"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2,375</w:t>
            </w:r>
          </w:p>
        </w:tc>
      </w:tr>
      <w:tr w:rsidR="003A2D43" w:rsidRPr="004F1E78" w14:paraId="478FDD40"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BC58DAE" w14:textId="77777777" w:rsidR="003A2D43" w:rsidRPr="00BA5F8A" w:rsidRDefault="003A2D43" w:rsidP="003A2D43">
            <w:pPr>
              <w:tabs>
                <w:tab w:val="left" w:pos="540"/>
              </w:tabs>
              <w:ind w:left="-110"/>
              <w:jc w:val="both"/>
              <w:rPr>
                <w:sz w:val="22"/>
                <w:szCs w:val="28"/>
              </w:rPr>
            </w:pPr>
            <w:r w:rsidRPr="00BA5F8A">
              <w:rPr>
                <w:rFonts w:cs="Times New Roman"/>
                <w:sz w:val="22"/>
                <w:szCs w:val="22"/>
              </w:rPr>
              <w:t>Stationery expense</w:t>
            </w:r>
          </w:p>
        </w:tc>
        <w:tc>
          <w:tcPr>
            <w:tcW w:w="1146" w:type="dxa"/>
            <w:tcBorders>
              <w:top w:val="nil"/>
              <w:left w:val="nil"/>
              <w:bottom w:val="double" w:sz="4" w:space="0" w:color="auto"/>
              <w:right w:val="nil"/>
            </w:tcBorders>
            <w:vAlign w:val="bottom"/>
          </w:tcPr>
          <w:p w14:paraId="74D93435" w14:textId="7629DDFF"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1,393</w:t>
            </w:r>
          </w:p>
        </w:tc>
        <w:tc>
          <w:tcPr>
            <w:tcW w:w="236" w:type="dxa"/>
            <w:tcBorders>
              <w:top w:val="nil"/>
              <w:left w:val="nil"/>
              <w:bottom w:val="nil"/>
              <w:right w:val="nil"/>
            </w:tcBorders>
          </w:tcPr>
          <w:p w14:paraId="4BB4D9F4" w14:textId="77777777" w:rsidR="003A2D43" w:rsidRPr="004F1E78"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741A337D" w14:textId="5A8B6D80"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1,534</w:t>
            </w:r>
          </w:p>
        </w:tc>
        <w:tc>
          <w:tcPr>
            <w:tcW w:w="236" w:type="dxa"/>
            <w:tcBorders>
              <w:top w:val="nil"/>
              <w:left w:val="nil"/>
              <w:bottom w:val="nil"/>
              <w:right w:val="nil"/>
            </w:tcBorders>
          </w:tcPr>
          <w:p w14:paraId="2C36380D"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7110518" w14:textId="5D886C38"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1,384</w:t>
            </w:r>
          </w:p>
        </w:tc>
        <w:tc>
          <w:tcPr>
            <w:tcW w:w="236" w:type="dxa"/>
            <w:tcBorders>
              <w:top w:val="nil"/>
              <w:left w:val="nil"/>
              <w:bottom w:val="nil"/>
              <w:right w:val="nil"/>
            </w:tcBorders>
          </w:tcPr>
          <w:p w14:paraId="22FD304E"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632D7DB" w14:textId="71E8BD0E"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1,518</w:t>
            </w:r>
          </w:p>
        </w:tc>
      </w:tr>
      <w:tr w:rsidR="003A2D43" w:rsidRPr="004F1E78" w14:paraId="350BC1A9"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527C147" w14:textId="77777777" w:rsidR="003A2D43" w:rsidRPr="00BA5F8A" w:rsidRDefault="003A2D43" w:rsidP="003A2D43">
            <w:pPr>
              <w:tabs>
                <w:tab w:val="left" w:pos="540"/>
              </w:tabs>
              <w:ind w:left="-110"/>
              <w:jc w:val="both"/>
              <w:rPr>
                <w:sz w:val="22"/>
                <w:szCs w:val="28"/>
              </w:rPr>
            </w:pPr>
            <w:r w:rsidRPr="00BA5F8A">
              <w:rPr>
                <w:rFonts w:cs="Times New Roman"/>
                <w:sz w:val="22"/>
                <w:szCs w:val="22"/>
              </w:rPr>
              <w:t>Other expenses</w:t>
            </w:r>
          </w:p>
        </w:tc>
        <w:tc>
          <w:tcPr>
            <w:tcW w:w="1146" w:type="dxa"/>
            <w:tcBorders>
              <w:top w:val="nil"/>
              <w:left w:val="nil"/>
              <w:bottom w:val="double" w:sz="4" w:space="0" w:color="auto"/>
              <w:right w:val="nil"/>
            </w:tcBorders>
            <w:vAlign w:val="bottom"/>
          </w:tcPr>
          <w:p w14:paraId="112EC99D" w14:textId="14D689D5"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3,118</w:t>
            </w:r>
          </w:p>
        </w:tc>
        <w:tc>
          <w:tcPr>
            <w:tcW w:w="236" w:type="dxa"/>
            <w:tcBorders>
              <w:top w:val="nil"/>
              <w:left w:val="nil"/>
              <w:bottom w:val="nil"/>
              <w:right w:val="nil"/>
            </w:tcBorders>
          </w:tcPr>
          <w:p w14:paraId="4AF95996" w14:textId="77777777" w:rsidR="003A2D43" w:rsidRPr="004F1E78"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5AEEA941" w14:textId="62F8929A"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5,109</w:t>
            </w:r>
          </w:p>
        </w:tc>
        <w:tc>
          <w:tcPr>
            <w:tcW w:w="236" w:type="dxa"/>
            <w:tcBorders>
              <w:top w:val="nil"/>
              <w:left w:val="nil"/>
              <w:bottom w:val="nil"/>
              <w:right w:val="nil"/>
            </w:tcBorders>
          </w:tcPr>
          <w:p w14:paraId="10E013AF"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F5FD7B8" w14:textId="6926CCAE"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1,884</w:t>
            </w:r>
          </w:p>
        </w:tc>
        <w:tc>
          <w:tcPr>
            <w:tcW w:w="236" w:type="dxa"/>
            <w:tcBorders>
              <w:top w:val="nil"/>
              <w:left w:val="nil"/>
              <w:bottom w:val="nil"/>
              <w:right w:val="nil"/>
            </w:tcBorders>
          </w:tcPr>
          <w:p w14:paraId="1AE3A20F"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9CCE8CD" w14:textId="0118A967"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3,188</w:t>
            </w:r>
          </w:p>
        </w:tc>
      </w:tr>
      <w:tr w:rsidR="003A2D43" w:rsidRPr="004F1E78" w14:paraId="3EE3E83C"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F114B49" w14:textId="77777777" w:rsidR="003A2D43" w:rsidRPr="00BA5F8A" w:rsidRDefault="003A2D43" w:rsidP="003A2D43">
            <w:pPr>
              <w:tabs>
                <w:tab w:val="left" w:pos="540"/>
              </w:tabs>
              <w:ind w:left="-110"/>
              <w:jc w:val="both"/>
              <w:rPr>
                <w:sz w:val="22"/>
                <w:szCs w:val="28"/>
              </w:rPr>
            </w:pPr>
            <w:r w:rsidRPr="00BA5F8A">
              <w:rPr>
                <w:rFonts w:cs="Times New Roman"/>
                <w:sz w:val="22"/>
                <w:szCs w:val="22"/>
              </w:rPr>
              <w:t>Service expenses</w:t>
            </w:r>
          </w:p>
        </w:tc>
        <w:tc>
          <w:tcPr>
            <w:tcW w:w="1146" w:type="dxa"/>
            <w:tcBorders>
              <w:top w:val="nil"/>
              <w:left w:val="nil"/>
              <w:bottom w:val="double" w:sz="4" w:space="0" w:color="auto"/>
              <w:right w:val="nil"/>
            </w:tcBorders>
            <w:vAlign w:val="bottom"/>
          </w:tcPr>
          <w:p w14:paraId="7581EFA8" w14:textId="44F4177B"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21,197</w:t>
            </w:r>
          </w:p>
        </w:tc>
        <w:tc>
          <w:tcPr>
            <w:tcW w:w="236" w:type="dxa"/>
            <w:tcBorders>
              <w:top w:val="nil"/>
              <w:left w:val="nil"/>
              <w:bottom w:val="nil"/>
              <w:right w:val="nil"/>
            </w:tcBorders>
          </w:tcPr>
          <w:p w14:paraId="14D3EC75" w14:textId="77777777" w:rsidR="003A2D43" w:rsidRPr="004F1E78"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2122F1B0" w14:textId="24B69438"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20,962</w:t>
            </w:r>
          </w:p>
        </w:tc>
        <w:tc>
          <w:tcPr>
            <w:tcW w:w="236" w:type="dxa"/>
            <w:tcBorders>
              <w:top w:val="nil"/>
              <w:left w:val="nil"/>
              <w:bottom w:val="nil"/>
              <w:right w:val="nil"/>
            </w:tcBorders>
          </w:tcPr>
          <w:p w14:paraId="549EB4B8"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787D121" w14:textId="3A4203FC"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18,454</w:t>
            </w:r>
          </w:p>
        </w:tc>
        <w:tc>
          <w:tcPr>
            <w:tcW w:w="236" w:type="dxa"/>
            <w:tcBorders>
              <w:top w:val="nil"/>
              <w:left w:val="nil"/>
              <w:bottom w:val="nil"/>
              <w:right w:val="nil"/>
            </w:tcBorders>
          </w:tcPr>
          <w:p w14:paraId="606EDA78"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7C0149F" w14:textId="24D807D5"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18,567</w:t>
            </w:r>
          </w:p>
        </w:tc>
      </w:tr>
      <w:tr w:rsidR="003A2D43" w:rsidRPr="00515545" w14:paraId="7CD925D2" w14:textId="77777777" w:rsidTr="003A2D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2760201" w14:textId="173E1A1D" w:rsidR="003A2D43" w:rsidRPr="00515545" w:rsidRDefault="003A2D43" w:rsidP="003A2D43">
            <w:pPr>
              <w:tabs>
                <w:tab w:val="left" w:pos="540"/>
              </w:tabs>
              <w:ind w:left="-110"/>
              <w:jc w:val="both"/>
              <w:rPr>
                <w:rFonts w:cs="Times New Roman"/>
                <w:sz w:val="22"/>
                <w:szCs w:val="22"/>
              </w:rPr>
            </w:pPr>
          </w:p>
        </w:tc>
        <w:tc>
          <w:tcPr>
            <w:tcW w:w="1146" w:type="dxa"/>
            <w:tcBorders>
              <w:top w:val="nil"/>
              <w:left w:val="nil"/>
              <w:bottom w:val="nil"/>
              <w:right w:val="nil"/>
            </w:tcBorders>
            <w:vAlign w:val="bottom"/>
          </w:tcPr>
          <w:p w14:paraId="4437BA0D" w14:textId="398AA739" w:rsidR="003A2D43" w:rsidRPr="00515545" w:rsidRDefault="003A2D43" w:rsidP="003A2D43">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28E96ED3"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nil"/>
              <w:right w:val="nil"/>
            </w:tcBorders>
            <w:vAlign w:val="bottom"/>
          </w:tcPr>
          <w:p w14:paraId="1E4D4FEC" w14:textId="68CA722A" w:rsidR="003A2D43"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c>
          <w:tcPr>
            <w:tcW w:w="236" w:type="dxa"/>
            <w:tcBorders>
              <w:top w:val="nil"/>
              <w:left w:val="nil"/>
              <w:bottom w:val="nil"/>
              <w:right w:val="nil"/>
            </w:tcBorders>
          </w:tcPr>
          <w:p w14:paraId="16FFDE37"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vAlign w:val="bottom"/>
          </w:tcPr>
          <w:p w14:paraId="70FC9069" w14:textId="6D581FD7" w:rsidR="003A2D43" w:rsidRPr="00515545" w:rsidRDefault="003A2D43" w:rsidP="003A2D43">
            <w:pPr>
              <w:tabs>
                <w:tab w:val="clear" w:pos="454"/>
                <w:tab w:val="clear" w:pos="680"/>
                <w:tab w:val="left" w:pos="0"/>
              </w:tabs>
              <w:ind w:right="170"/>
              <w:jc w:val="right"/>
              <w:rPr>
                <w:rFonts w:cs="Times New Roman"/>
                <w:sz w:val="22"/>
                <w:szCs w:val="22"/>
              </w:rPr>
            </w:pPr>
          </w:p>
        </w:tc>
        <w:tc>
          <w:tcPr>
            <w:tcW w:w="236" w:type="dxa"/>
            <w:tcBorders>
              <w:top w:val="nil"/>
              <w:left w:val="nil"/>
              <w:bottom w:val="nil"/>
              <w:right w:val="nil"/>
            </w:tcBorders>
          </w:tcPr>
          <w:p w14:paraId="243D0156"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vAlign w:val="bottom"/>
          </w:tcPr>
          <w:p w14:paraId="5368F704" w14:textId="4E389FD2" w:rsidR="003A2D43"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r>
      <w:tr w:rsidR="003A2D43" w:rsidRPr="004F1E78" w14:paraId="57B0D98B" w14:textId="77777777" w:rsidTr="00B47049">
        <w:tc>
          <w:tcPr>
            <w:tcW w:w="4219" w:type="dxa"/>
          </w:tcPr>
          <w:p w14:paraId="6A352B96" w14:textId="77777777" w:rsidR="003A2D43" w:rsidRPr="00BA5F8A" w:rsidRDefault="003A2D43" w:rsidP="003A2D43">
            <w:pPr>
              <w:tabs>
                <w:tab w:val="left" w:pos="540"/>
              </w:tabs>
              <w:ind w:left="-110"/>
              <w:jc w:val="both"/>
              <w:rPr>
                <w:rFonts w:cs="Times New Roman"/>
                <w:b/>
                <w:bCs/>
                <w:sz w:val="22"/>
                <w:szCs w:val="22"/>
              </w:rPr>
            </w:pPr>
            <w:r w:rsidRPr="00BA5F8A">
              <w:rPr>
                <w:rFonts w:cs="Times New Roman"/>
                <w:b/>
                <w:bCs/>
                <w:sz w:val="22"/>
                <w:szCs w:val="22"/>
              </w:rPr>
              <w:t>Related person</w:t>
            </w:r>
          </w:p>
        </w:tc>
        <w:tc>
          <w:tcPr>
            <w:tcW w:w="1146" w:type="dxa"/>
          </w:tcPr>
          <w:p w14:paraId="14D61C3F" w14:textId="77777777" w:rsidR="003A2D43" w:rsidRPr="00AC24A9"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Pr>
          <w:p w14:paraId="75064EF0" w14:textId="77777777" w:rsidR="003A2D43" w:rsidRPr="004F1E78" w:rsidRDefault="003A2D43" w:rsidP="003A2D43">
            <w:pPr>
              <w:tabs>
                <w:tab w:val="left" w:pos="540"/>
              </w:tabs>
              <w:jc w:val="both"/>
              <w:rPr>
                <w:rFonts w:cs="Times New Roman"/>
                <w:sz w:val="22"/>
                <w:szCs w:val="22"/>
              </w:rPr>
            </w:pPr>
          </w:p>
        </w:tc>
        <w:tc>
          <w:tcPr>
            <w:tcW w:w="1169" w:type="dxa"/>
          </w:tcPr>
          <w:p w14:paraId="0E0F33EB" w14:textId="77777777"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7847730B" w14:textId="77777777" w:rsidR="003A2D43" w:rsidRPr="004F1E78" w:rsidRDefault="003A2D43" w:rsidP="003A2D43">
            <w:pPr>
              <w:tabs>
                <w:tab w:val="left" w:pos="540"/>
              </w:tabs>
              <w:jc w:val="both"/>
              <w:rPr>
                <w:rFonts w:cs="Times New Roman"/>
                <w:sz w:val="22"/>
                <w:szCs w:val="22"/>
              </w:rPr>
            </w:pPr>
          </w:p>
        </w:tc>
        <w:tc>
          <w:tcPr>
            <w:tcW w:w="1182" w:type="dxa"/>
          </w:tcPr>
          <w:p w14:paraId="6815616F" w14:textId="77777777" w:rsidR="003A2D43" w:rsidRPr="00AC24A9"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Pr>
          <w:p w14:paraId="1747C3A8" w14:textId="77777777" w:rsidR="003A2D43" w:rsidRPr="004F1E78" w:rsidRDefault="003A2D43" w:rsidP="003A2D43">
            <w:pPr>
              <w:tabs>
                <w:tab w:val="left" w:pos="540"/>
              </w:tabs>
              <w:jc w:val="both"/>
              <w:rPr>
                <w:rFonts w:cs="Times New Roman"/>
                <w:sz w:val="22"/>
                <w:szCs w:val="22"/>
              </w:rPr>
            </w:pPr>
          </w:p>
        </w:tc>
        <w:tc>
          <w:tcPr>
            <w:tcW w:w="1182" w:type="dxa"/>
          </w:tcPr>
          <w:p w14:paraId="3729BFD3" w14:textId="77777777"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r>
      <w:tr w:rsidR="003A2D43" w:rsidRPr="004F1E78" w14:paraId="78638CE9" w14:textId="77777777" w:rsidTr="00B47049">
        <w:tc>
          <w:tcPr>
            <w:tcW w:w="4219" w:type="dxa"/>
          </w:tcPr>
          <w:p w14:paraId="369685CF" w14:textId="77777777" w:rsidR="003A2D43" w:rsidRPr="007136A1" w:rsidRDefault="003A2D43" w:rsidP="003A2D43">
            <w:pPr>
              <w:tabs>
                <w:tab w:val="left" w:pos="540"/>
              </w:tabs>
              <w:ind w:left="-110"/>
              <w:jc w:val="both"/>
              <w:rPr>
                <w:sz w:val="22"/>
                <w:szCs w:val="28"/>
              </w:rPr>
            </w:pPr>
            <w:r w:rsidRPr="007136A1">
              <w:rPr>
                <w:sz w:val="22"/>
                <w:szCs w:val="22"/>
              </w:rPr>
              <w:t>Gross amount</w:t>
            </w:r>
            <w:r>
              <w:rPr>
                <w:sz w:val="22"/>
                <w:szCs w:val="22"/>
              </w:rPr>
              <w:t xml:space="preserve"> </w:t>
            </w:r>
            <w:r w:rsidRPr="007136A1">
              <w:rPr>
                <w:sz w:val="22"/>
                <w:szCs w:val="22"/>
              </w:rPr>
              <w:t>paid</w:t>
            </w:r>
            <w:r>
              <w:rPr>
                <w:sz w:val="22"/>
                <w:szCs w:val="22"/>
              </w:rPr>
              <w:t xml:space="preserve"> for</w:t>
            </w:r>
            <w:r w:rsidRPr="007136A1">
              <w:rPr>
                <w:rFonts w:cs="Times New Roman"/>
                <w:sz w:val="22"/>
                <w:szCs w:val="22"/>
              </w:rPr>
              <w:t xml:space="preserve"> lease liabilities</w:t>
            </w:r>
          </w:p>
        </w:tc>
        <w:tc>
          <w:tcPr>
            <w:tcW w:w="1146" w:type="dxa"/>
            <w:tcBorders>
              <w:bottom w:val="double" w:sz="4" w:space="0" w:color="auto"/>
            </w:tcBorders>
            <w:vAlign w:val="bottom"/>
          </w:tcPr>
          <w:p w14:paraId="479827A5" w14:textId="69AA6892"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1,350</w:t>
            </w:r>
          </w:p>
        </w:tc>
        <w:tc>
          <w:tcPr>
            <w:tcW w:w="236" w:type="dxa"/>
          </w:tcPr>
          <w:p w14:paraId="3335CFCA" w14:textId="77777777" w:rsidR="003A2D43" w:rsidRPr="003A42FB" w:rsidRDefault="003A2D43" w:rsidP="003A2D43">
            <w:pPr>
              <w:tabs>
                <w:tab w:val="left" w:pos="540"/>
              </w:tabs>
              <w:jc w:val="both"/>
              <w:rPr>
                <w:rFonts w:cs="Times New Roman"/>
                <w:sz w:val="22"/>
                <w:szCs w:val="22"/>
              </w:rPr>
            </w:pPr>
          </w:p>
        </w:tc>
        <w:tc>
          <w:tcPr>
            <w:tcW w:w="1169" w:type="dxa"/>
            <w:tcBorders>
              <w:bottom w:val="double" w:sz="4" w:space="0" w:color="auto"/>
            </w:tcBorders>
            <w:vAlign w:val="bottom"/>
          </w:tcPr>
          <w:p w14:paraId="327152F9" w14:textId="77C8CC42" w:rsidR="003A2D43" w:rsidRPr="003A42FB"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1,350</w:t>
            </w:r>
          </w:p>
        </w:tc>
        <w:tc>
          <w:tcPr>
            <w:tcW w:w="236" w:type="dxa"/>
          </w:tcPr>
          <w:p w14:paraId="4088E516" w14:textId="77777777" w:rsidR="003A2D43" w:rsidRPr="003A42FB"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5EC95388" w14:textId="5C55EFBE"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1,350</w:t>
            </w:r>
          </w:p>
        </w:tc>
        <w:tc>
          <w:tcPr>
            <w:tcW w:w="236" w:type="dxa"/>
          </w:tcPr>
          <w:p w14:paraId="6C9680BD" w14:textId="77777777" w:rsidR="003A2D43" w:rsidRPr="004F1E78" w:rsidRDefault="003A2D43" w:rsidP="003A2D43">
            <w:pPr>
              <w:tabs>
                <w:tab w:val="left" w:pos="540"/>
              </w:tabs>
              <w:jc w:val="both"/>
              <w:rPr>
                <w:rFonts w:cs="Times New Roman"/>
                <w:sz w:val="22"/>
                <w:szCs w:val="22"/>
              </w:rPr>
            </w:pPr>
          </w:p>
        </w:tc>
        <w:tc>
          <w:tcPr>
            <w:tcW w:w="1182" w:type="dxa"/>
            <w:tcBorders>
              <w:bottom w:val="double" w:sz="4" w:space="0" w:color="auto"/>
            </w:tcBorders>
            <w:vAlign w:val="bottom"/>
          </w:tcPr>
          <w:p w14:paraId="64D5C7EC" w14:textId="25EC2B6F"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1,350</w:t>
            </w:r>
          </w:p>
        </w:tc>
      </w:tr>
      <w:tr w:rsidR="003A2D43" w:rsidRPr="004F1E78" w14:paraId="149001F4"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E21C13B" w14:textId="77777777" w:rsidR="003A2D43" w:rsidRPr="00BA5F8A" w:rsidRDefault="003A2D43" w:rsidP="003A2D43">
            <w:pPr>
              <w:tabs>
                <w:tab w:val="left" w:pos="540"/>
              </w:tabs>
              <w:ind w:left="-110"/>
              <w:jc w:val="both"/>
              <w:rPr>
                <w:bCs/>
                <w:sz w:val="22"/>
                <w:szCs w:val="28"/>
              </w:rPr>
            </w:pPr>
            <w:r w:rsidRPr="00BA5F8A">
              <w:rPr>
                <w:rFonts w:cs="Times New Roman"/>
                <w:bCs/>
                <w:sz w:val="22"/>
                <w:szCs w:val="22"/>
              </w:rPr>
              <w:t>Interest expense</w:t>
            </w:r>
          </w:p>
        </w:tc>
        <w:tc>
          <w:tcPr>
            <w:tcW w:w="1146" w:type="dxa"/>
            <w:tcBorders>
              <w:top w:val="double" w:sz="4" w:space="0" w:color="auto"/>
              <w:left w:val="nil"/>
              <w:bottom w:val="double" w:sz="4" w:space="0" w:color="auto"/>
              <w:right w:val="nil"/>
            </w:tcBorders>
            <w:vAlign w:val="bottom"/>
          </w:tcPr>
          <w:p w14:paraId="0FFEAE35" w14:textId="02063DD6"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79</w:t>
            </w:r>
          </w:p>
        </w:tc>
        <w:tc>
          <w:tcPr>
            <w:tcW w:w="236" w:type="dxa"/>
            <w:tcBorders>
              <w:top w:val="nil"/>
              <w:left w:val="nil"/>
              <w:bottom w:val="nil"/>
              <w:right w:val="nil"/>
            </w:tcBorders>
          </w:tcPr>
          <w:p w14:paraId="386DDC74" w14:textId="77777777" w:rsidR="003A2D43" w:rsidRPr="003A42FB" w:rsidRDefault="003A2D43" w:rsidP="003A2D4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9AF26A1" w14:textId="787FB4BA" w:rsidR="003A2D43" w:rsidRPr="003A42FB"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143</w:t>
            </w:r>
          </w:p>
        </w:tc>
        <w:tc>
          <w:tcPr>
            <w:tcW w:w="236" w:type="dxa"/>
            <w:tcBorders>
              <w:top w:val="nil"/>
              <w:left w:val="nil"/>
              <w:bottom w:val="nil"/>
              <w:right w:val="nil"/>
            </w:tcBorders>
          </w:tcPr>
          <w:p w14:paraId="7F69DC2E" w14:textId="77777777" w:rsidR="003A2D43" w:rsidRPr="003A42FB"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B30CDEB" w14:textId="5C9EC896"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79</w:t>
            </w:r>
          </w:p>
        </w:tc>
        <w:tc>
          <w:tcPr>
            <w:tcW w:w="236" w:type="dxa"/>
            <w:tcBorders>
              <w:top w:val="nil"/>
              <w:left w:val="nil"/>
              <w:bottom w:val="nil"/>
              <w:right w:val="nil"/>
            </w:tcBorders>
          </w:tcPr>
          <w:p w14:paraId="3A5877EE" w14:textId="77777777" w:rsidR="003A2D43" w:rsidRPr="004F1E78"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EFDAAD8" w14:textId="2FE84A88"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r>
              <w:rPr>
                <w:rFonts w:cs="Times New Roman"/>
                <w:sz w:val="22"/>
                <w:szCs w:val="22"/>
              </w:rPr>
              <w:t>143</w:t>
            </w:r>
          </w:p>
        </w:tc>
      </w:tr>
      <w:tr w:rsidR="003A2D43" w:rsidRPr="004F1E78" w14:paraId="2425D110"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3A7AD40" w14:textId="77777777" w:rsidR="003A2D43" w:rsidRPr="00BA5F8A" w:rsidRDefault="003A2D43" w:rsidP="003A2D43">
            <w:pPr>
              <w:tabs>
                <w:tab w:val="left" w:pos="540"/>
              </w:tabs>
              <w:ind w:left="-110"/>
              <w:jc w:val="both"/>
              <w:rPr>
                <w:bCs/>
                <w:sz w:val="22"/>
                <w:szCs w:val="28"/>
              </w:rPr>
            </w:pPr>
            <w:r w:rsidRPr="00BA5F8A">
              <w:rPr>
                <w:bCs/>
                <w:sz w:val="22"/>
                <w:szCs w:val="22"/>
              </w:rPr>
              <w:t>Sales</w:t>
            </w:r>
            <w:r w:rsidRPr="00BA5F8A">
              <w:rPr>
                <w:rFonts w:cs="Times New Roman"/>
                <w:bCs/>
                <w:sz w:val="22"/>
                <w:szCs w:val="22"/>
              </w:rPr>
              <w:t xml:space="preserve"> of office equipment</w:t>
            </w:r>
            <w:r w:rsidRPr="00BA5F8A">
              <w:rPr>
                <w:rFonts w:cs="Cordia New" w:hint="cs"/>
                <w:bCs/>
                <w:sz w:val="22"/>
                <w:szCs w:val="22"/>
                <w:cs/>
              </w:rPr>
              <w:t xml:space="preserve"> </w:t>
            </w:r>
            <w:r w:rsidRPr="00BA5F8A">
              <w:rPr>
                <w:rFonts w:cs="Cordia New"/>
                <w:bCs/>
                <w:sz w:val="22"/>
                <w:szCs w:val="22"/>
              </w:rPr>
              <w:t>and</w:t>
            </w:r>
            <w:r w:rsidRPr="00BA5F8A">
              <w:rPr>
                <w:rFonts w:cs="Cordia New" w:hint="cs"/>
                <w:bCs/>
                <w:sz w:val="22"/>
                <w:szCs w:val="22"/>
                <w:cs/>
              </w:rPr>
              <w:t xml:space="preserve"> </w:t>
            </w:r>
            <w:r w:rsidRPr="00BA5F8A">
              <w:rPr>
                <w:rFonts w:cs="Times New Roman"/>
                <w:bCs/>
                <w:sz w:val="22"/>
                <w:szCs w:val="22"/>
              </w:rPr>
              <w:t>vehicles</w:t>
            </w:r>
          </w:p>
        </w:tc>
        <w:tc>
          <w:tcPr>
            <w:tcW w:w="1146" w:type="dxa"/>
            <w:tcBorders>
              <w:top w:val="double" w:sz="4" w:space="0" w:color="auto"/>
              <w:left w:val="nil"/>
              <w:bottom w:val="double" w:sz="4" w:space="0" w:color="auto"/>
              <w:right w:val="nil"/>
            </w:tcBorders>
            <w:vAlign w:val="bottom"/>
          </w:tcPr>
          <w:p w14:paraId="02AE78A0" w14:textId="447EF5B6" w:rsidR="003A2D43" w:rsidRPr="00461896" w:rsidRDefault="003A2D43" w:rsidP="003A2D43">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7A5635B6" w14:textId="77777777" w:rsidR="003A2D43" w:rsidRPr="003A42FB" w:rsidRDefault="003A2D43" w:rsidP="003A2D43">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8579209" w14:textId="766E7F00" w:rsidR="003A2D43" w:rsidRPr="003A42FB"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935</w:t>
            </w:r>
          </w:p>
        </w:tc>
        <w:tc>
          <w:tcPr>
            <w:tcW w:w="236" w:type="dxa"/>
            <w:tcBorders>
              <w:top w:val="nil"/>
              <w:left w:val="nil"/>
              <w:bottom w:val="nil"/>
              <w:right w:val="nil"/>
            </w:tcBorders>
          </w:tcPr>
          <w:p w14:paraId="328A4B0C" w14:textId="77777777" w:rsidR="003A2D43" w:rsidRPr="003A42FB"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E6DD4C9" w14:textId="528208D8" w:rsidR="003A2D43" w:rsidRPr="00461896" w:rsidRDefault="003A2D43" w:rsidP="003A2D43">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56892385" w14:textId="77777777" w:rsidR="003A2D43" w:rsidRPr="004F1E78" w:rsidRDefault="003A2D43" w:rsidP="003A2D43">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62492EF" w14:textId="7D8002A4"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3A2D43" w:rsidRPr="004F1E78" w14:paraId="3A01172D" w14:textId="77777777" w:rsidTr="005A5C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9D21E6A" w14:textId="77777777" w:rsidR="003A2D43" w:rsidRPr="00BA5F8A" w:rsidRDefault="003A2D43" w:rsidP="003A2D43">
            <w:pPr>
              <w:tabs>
                <w:tab w:val="left" w:pos="540"/>
              </w:tabs>
              <w:ind w:left="-110"/>
              <w:jc w:val="both"/>
              <w:rPr>
                <w:bCs/>
                <w:sz w:val="22"/>
                <w:szCs w:val="22"/>
              </w:rPr>
            </w:pPr>
          </w:p>
        </w:tc>
        <w:tc>
          <w:tcPr>
            <w:tcW w:w="1146" w:type="dxa"/>
            <w:tcBorders>
              <w:top w:val="double" w:sz="4" w:space="0" w:color="auto"/>
              <w:left w:val="nil"/>
              <w:bottom w:val="nil"/>
              <w:right w:val="nil"/>
            </w:tcBorders>
            <w:vAlign w:val="bottom"/>
          </w:tcPr>
          <w:p w14:paraId="6CE5ACE9" w14:textId="77777777" w:rsidR="003A2D43" w:rsidRDefault="003A2D43" w:rsidP="003A2D43">
            <w:pPr>
              <w:tabs>
                <w:tab w:val="clear" w:pos="454"/>
                <w:tab w:val="clear" w:pos="680"/>
                <w:tab w:val="clear" w:pos="907"/>
                <w:tab w:val="left" w:pos="0"/>
              </w:tabs>
              <w:jc w:val="center"/>
              <w:rPr>
                <w:rFonts w:cs="Times New Roman"/>
                <w:sz w:val="22"/>
                <w:szCs w:val="22"/>
              </w:rPr>
            </w:pPr>
          </w:p>
        </w:tc>
        <w:tc>
          <w:tcPr>
            <w:tcW w:w="236" w:type="dxa"/>
            <w:tcBorders>
              <w:top w:val="nil"/>
              <w:left w:val="nil"/>
              <w:bottom w:val="nil"/>
              <w:right w:val="nil"/>
            </w:tcBorders>
          </w:tcPr>
          <w:p w14:paraId="42274FC5" w14:textId="77777777" w:rsidR="003A2D43" w:rsidRPr="003A42FB" w:rsidRDefault="003A2D43" w:rsidP="003A2D43">
            <w:pPr>
              <w:tabs>
                <w:tab w:val="left" w:pos="540"/>
              </w:tabs>
              <w:jc w:val="both"/>
              <w:rPr>
                <w:rFonts w:cs="Times New Roman"/>
                <w:sz w:val="22"/>
                <w:szCs w:val="22"/>
              </w:rPr>
            </w:pPr>
          </w:p>
        </w:tc>
        <w:tc>
          <w:tcPr>
            <w:tcW w:w="1169" w:type="dxa"/>
            <w:tcBorders>
              <w:top w:val="double" w:sz="4" w:space="0" w:color="auto"/>
              <w:left w:val="nil"/>
              <w:bottom w:val="nil"/>
              <w:right w:val="nil"/>
            </w:tcBorders>
            <w:vAlign w:val="bottom"/>
          </w:tcPr>
          <w:p w14:paraId="792C0C68" w14:textId="77777777" w:rsidR="003A2D43" w:rsidRPr="003A42FB"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29E4FBCD" w14:textId="77777777" w:rsidR="003A2D43" w:rsidRPr="003A42FB" w:rsidRDefault="003A2D43" w:rsidP="003A2D43">
            <w:pPr>
              <w:tabs>
                <w:tab w:val="left" w:pos="540"/>
              </w:tabs>
              <w:jc w:val="both"/>
              <w:rPr>
                <w:rFonts w:cs="Times New Roman"/>
                <w:sz w:val="22"/>
                <w:szCs w:val="22"/>
              </w:rPr>
            </w:pPr>
          </w:p>
        </w:tc>
        <w:tc>
          <w:tcPr>
            <w:tcW w:w="1182" w:type="dxa"/>
            <w:tcBorders>
              <w:top w:val="double" w:sz="4" w:space="0" w:color="auto"/>
              <w:left w:val="nil"/>
              <w:bottom w:val="nil"/>
              <w:right w:val="nil"/>
            </w:tcBorders>
            <w:vAlign w:val="bottom"/>
          </w:tcPr>
          <w:p w14:paraId="509CB16D" w14:textId="77777777" w:rsidR="003A2D43" w:rsidRPr="00461896" w:rsidRDefault="003A2D43" w:rsidP="003A2D43">
            <w:pPr>
              <w:tabs>
                <w:tab w:val="clear" w:pos="454"/>
                <w:tab w:val="clear" w:pos="680"/>
                <w:tab w:val="clear" w:pos="907"/>
                <w:tab w:val="left" w:pos="0"/>
              </w:tabs>
              <w:jc w:val="center"/>
              <w:rPr>
                <w:rFonts w:cs="Times New Roman"/>
                <w:sz w:val="22"/>
                <w:szCs w:val="22"/>
              </w:rPr>
            </w:pPr>
          </w:p>
        </w:tc>
        <w:tc>
          <w:tcPr>
            <w:tcW w:w="236" w:type="dxa"/>
            <w:tcBorders>
              <w:top w:val="nil"/>
              <w:left w:val="nil"/>
              <w:bottom w:val="nil"/>
              <w:right w:val="nil"/>
            </w:tcBorders>
          </w:tcPr>
          <w:p w14:paraId="264F8727" w14:textId="77777777" w:rsidR="003A2D43" w:rsidRPr="004F1E78" w:rsidRDefault="003A2D43" w:rsidP="003A2D43">
            <w:pPr>
              <w:tabs>
                <w:tab w:val="left" w:pos="540"/>
              </w:tabs>
              <w:jc w:val="both"/>
              <w:rPr>
                <w:rFonts w:cs="Times New Roman"/>
                <w:sz w:val="22"/>
                <w:szCs w:val="22"/>
              </w:rPr>
            </w:pPr>
          </w:p>
        </w:tc>
        <w:tc>
          <w:tcPr>
            <w:tcW w:w="1182" w:type="dxa"/>
            <w:tcBorders>
              <w:top w:val="double" w:sz="4" w:space="0" w:color="auto"/>
              <w:left w:val="nil"/>
              <w:bottom w:val="nil"/>
              <w:right w:val="nil"/>
            </w:tcBorders>
            <w:vAlign w:val="bottom"/>
          </w:tcPr>
          <w:p w14:paraId="5400B3DD" w14:textId="77777777" w:rsidR="003A2D43" w:rsidRPr="003A42FB"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p>
        </w:tc>
      </w:tr>
      <w:tr w:rsidR="003A2D43" w:rsidRPr="00515545" w14:paraId="1873FED5" w14:textId="77777777" w:rsidTr="00DE4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A177581" w14:textId="77777777" w:rsidR="003A2D43" w:rsidRPr="00515545" w:rsidRDefault="003A2D43" w:rsidP="003A2D43">
            <w:pPr>
              <w:tabs>
                <w:tab w:val="left" w:pos="540"/>
              </w:tabs>
              <w:ind w:left="-110"/>
              <w:jc w:val="both"/>
              <w:rPr>
                <w:rFonts w:cs="Times New Roman"/>
                <w:b/>
                <w:bCs/>
                <w:sz w:val="22"/>
                <w:szCs w:val="22"/>
              </w:rPr>
            </w:pPr>
            <w:r w:rsidRPr="00515545">
              <w:rPr>
                <w:rFonts w:cs="Times New Roman"/>
                <w:b/>
                <w:bCs/>
                <w:sz w:val="22"/>
                <w:szCs w:val="22"/>
              </w:rPr>
              <w:t>Key management</w:t>
            </w:r>
          </w:p>
        </w:tc>
        <w:tc>
          <w:tcPr>
            <w:tcW w:w="1146" w:type="dxa"/>
            <w:tcBorders>
              <w:top w:val="nil"/>
              <w:left w:val="nil"/>
              <w:bottom w:val="nil"/>
              <w:right w:val="nil"/>
            </w:tcBorders>
          </w:tcPr>
          <w:p w14:paraId="1103A4FE"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53DD5EEC" w14:textId="77777777" w:rsidR="003A2D43" w:rsidRPr="00515545" w:rsidRDefault="003A2D43" w:rsidP="003A2D43">
            <w:pPr>
              <w:tabs>
                <w:tab w:val="left" w:pos="540"/>
              </w:tabs>
              <w:jc w:val="both"/>
              <w:rPr>
                <w:rFonts w:cs="Times New Roman"/>
                <w:sz w:val="22"/>
                <w:szCs w:val="22"/>
              </w:rPr>
            </w:pPr>
          </w:p>
        </w:tc>
        <w:tc>
          <w:tcPr>
            <w:tcW w:w="1169" w:type="dxa"/>
            <w:tcBorders>
              <w:top w:val="nil"/>
              <w:left w:val="nil"/>
              <w:bottom w:val="nil"/>
              <w:right w:val="nil"/>
            </w:tcBorders>
          </w:tcPr>
          <w:p w14:paraId="6E8F6E09"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0F7D4DAD"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5519A9CF"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54943A5F" w14:textId="77777777" w:rsidR="003A2D43" w:rsidRPr="00515545"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559035FD"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3A2D43" w:rsidRPr="00372C82" w14:paraId="3D68CFC6" w14:textId="77777777" w:rsidTr="00DE4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503F5A4" w14:textId="77777777" w:rsidR="003A2D43" w:rsidRPr="00372C82" w:rsidRDefault="003A2D43" w:rsidP="003A2D43">
            <w:pPr>
              <w:tabs>
                <w:tab w:val="left" w:pos="540"/>
              </w:tabs>
              <w:ind w:left="-110"/>
              <w:jc w:val="both"/>
              <w:rPr>
                <w:rFonts w:cs="Times New Roman"/>
                <w:sz w:val="22"/>
                <w:szCs w:val="22"/>
              </w:rPr>
            </w:pPr>
            <w:r>
              <w:rPr>
                <w:rFonts w:cs="Times New Roman"/>
                <w:sz w:val="22"/>
                <w:szCs w:val="22"/>
              </w:rPr>
              <w:t>Purchase of shares in subsidiary</w:t>
            </w:r>
          </w:p>
        </w:tc>
        <w:tc>
          <w:tcPr>
            <w:tcW w:w="1146" w:type="dxa"/>
            <w:tcBorders>
              <w:top w:val="nil"/>
              <w:left w:val="nil"/>
              <w:bottom w:val="double" w:sz="4" w:space="0" w:color="auto"/>
              <w:right w:val="nil"/>
            </w:tcBorders>
            <w:vAlign w:val="bottom"/>
          </w:tcPr>
          <w:p w14:paraId="73F35A42" w14:textId="77777777" w:rsidR="003A2D43" w:rsidRPr="00372C82"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r>
              <w:rPr>
                <w:rFonts w:cs="Times New Roman"/>
                <w:sz w:val="22"/>
                <w:szCs w:val="22"/>
              </w:rPr>
              <w:t>5,349</w:t>
            </w:r>
          </w:p>
        </w:tc>
        <w:tc>
          <w:tcPr>
            <w:tcW w:w="236" w:type="dxa"/>
            <w:tcBorders>
              <w:top w:val="nil"/>
              <w:left w:val="nil"/>
              <w:bottom w:val="nil"/>
              <w:right w:val="nil"/>
            </w:tcBorders>
          </w:tcPr>
          <w:p w14:paraId="59DA9355" w14:textId="77777777" w:rsidR="003A2D43" w:rsidRPr="00372C82" w:rsidRDefault="003A2D43" w:rsidP="003A2D43">
            <w:pPr>
              <w:tabs>
                <w:tab w:val="left" w:pos="540"/>
              </w:tabs>
              <w:jc w:val="both"/>
              <w:rPr>
                <w:rFonts w:cs="Times New Roman"/>
                <w:sz w:val="22"/>
                <w:szCs w:val="22"/>
              </w:rPr>
            </w:pPr>
          </w:p>
        </w:tc>
        <w:tc>
          <w:tcPr>
            <w:tcW w:w="1169" w:type="dxa"/>
            <w:tcBorders>
              <w:top w:val="nil"/>
              <w:left w:val="nil"/>
              <w:bottom w:val="double" w:sz="4" w:space="0" w:color="auto"/>
              <w:right w:val="nil"/>
            </w:tcBorders>
            <w:vAlign w:val="bottom"/>
          </w:tcPr>
          <w:p w14:paraId="3152F960" w14:textId="77777777" w:rsidR="003A2D43" w:rsidRPr="00372C82"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57359504" w14:textId="77777777" w:rsidR="003A2D43" w:rsidRPr="00372C82"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DA29CAF" w14:textId="77777777" w:rsidR="003A2D43" w:rsidRPr="00372C82"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r>
              <w:rPr>
                <w:rFonts w:cs="Times New Roman"/>
                <w:sz w:val="22"/>
                <w:szCs w:val="22"/>
              </w:rPr>
              <w:t>5,349</w:t>
            </w:r>
          </w:p>
        </w:tc>
        <w:tc>
          <w:tcPr>
            <w:tcW w:w="236" w:type="dxa"/>
            <w:tcBorders>
              <w:top w:val="nil"/>
              <w:left w:val="nil"/>
              <w:bottom w:val="nil"/>
              <w:right w:val="nil"/>
            </w:tcBorders>
          </w:tcPr>
          <w:p w14:paraId="2261C470" w14:textId="77777777" w:rsidR="003A2D43" w:rsidRPr="00372C82" w:rsidRDefault="003A2D43" w:rsidP="003A2D43">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BB9AE84" w14:textId="77777777" w:rsidR="003A2D43" w:rsidRPr="00372C82"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r>
      <w:tr w:rsidR="003A2D43" w:rsidRPr="00515545" w14:paraId="41F5F2FA" w14:textId="77777777" w:rsidTr="00DE41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8F7C641" w14:textId="77777777" w:rsidR="003A2D43" w:rsidRPr="00515545" w:rsidRDefault="003A2D43" w:rsidP="003A2D43">
            <w:pPr>
              <w:tabs>
                <w:tab w:val="left" w:pos="540"/>
              </w:tabs>
              <w:ind w:left="-110"/>
              <w:jc w:val="both"/>
              <w:rPr>
                <w:rFonts w:cs="Times New Roman"/>
                <w:b/>
                <w:bCs/>
                <w:sz w:val="22"/>
                <w:szCs w:val="22"/>
              </w:rPr>
            </w:pPr>
          </w:p>
        </w:tc>
        <w:tc>
          <w:tcPr>
            <w:tcW w:w="1146" w:type="dxa"/>
            <w:tcBorders>
              <w:top w:val="double" w:sz="4" w:space="0" w:color="auto"/>
              <w:left w:val="nil"/>
              <w:bottom w:val="nil"/>
              <w:right w:val="nil"/>
            </w:tcBorders>
          </w:tcPr>
          <w:p w14:paraId="547D97F5"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713B8504" w14:textId="77777777" w:rsidR="003A2D43" w:rsidRPr="00515545" w:rsidRDefault="003A2D43" w:rsidP="003A2D43">
            <w:pPr>
              <w:tabs>
                <w:tab w:val="left" w:pos="540"/>
              </w:tabs>
              <w:jc w:val="both"/>
              <w:rPr>
                <w:rFonts w:cs="Times New Roman"/>
                <w:sz w:val="22"/>
                <w:szCs w:val="22"/>
              </w:rPr>
            </w:pPr>
          </w:p>
        </w:tc>
        <w:tc>
          <w:tcPr>
            <w:tcW w:w="1169" w:type="dxa"/>
            <w:tcBorders>
              <w:top w:val="double" w:sz="4" w:space="0" w:color="auto"/>
              <w:left w:val="nil"/>
              <w:bottom w:val="nil"/>
              <w:right w:val="nil"/>
            </w:tcBorders>
          </w:tcPr>
          <w:p w14:paraId="136AE3B1"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06ADACE2"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nil"/>
              <w:right w:val="nil"/>
            </w:tcBorders>
          </w:tcPr>
          <w:p w14:paraId="4FCE1AB0"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30E2C1CF" w14:textId="77777777" w:rsidR="003A2D43" w:rsidRPr="00515545" w:rsidRDefault="003A2D43" w:rsidP="003A2D43">
            <w:pPr>
              <w:tabs>
                <w:tab w:val="left" w:pos="540"/>
              </w:tabs>
              <w:jc w:val="both"/>
              <w:rPr>
                <w:rFonts w:cs="Times New Roman"/>
                <w:sz w:val="22"/>
                <w:szCs w:val="22"/>
              </w:rPr>
            </w:pPr>
          </w:p>
        </w:tc>
        <w:tc>
          <w:tcPr>
            <w:tcW w:w="1182" w:type="dxa"/>
            <w:tcBorders>
              <w:top w:val="double" w:sz="4" w:space="0" w:color="auto"/>
              <w:left w:val="nil"/>
              <w:bottom w:val="nil"/>
              <w:right w:val="nil"/>
            </w:tcBorders>
          </w:tcPr>
          <w:p w14:paraId="0631DCF2" w14:textId="77777777" w:rsidR="003A2D43" w:rsidRPr="00515545"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3A2D43" w:rsidRPr="004F1E78" w14:paraId="7D114BE7"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6E2F6C8" w14:textId="77777777" w:rsidR="003A2D43" w:rsidRPr="004F1E78" w:rsidRDefault="003A2D43" w:rsidP="003A2D43">
            <w:pPr>
              <w:tabs>
                <w:tab w:val="left" w:pos="540"/>
              </w:tabs>
              <w:ind w:left="-110"/>
              <w:jc w:val="both"/>
              <w:rPr>
                <w:sz w:val="22"/>
                <w:szCs w:val="28"/>
              </w:rPr>
            </w:pPr>
            <w:r w:rsidRPr="004F1E78">
              <w:rPr>
                <w:rFonts w:cs="Times New Roman"/>
                <w:b/>
                <w:bCs/>
                <w:sz w:val="22"/>
                <w:szCs w:val="22"/>
              </w:rPr>
              <w:t>Key management’s remunerations</w:t>
            </w:r>
          </w:p>
        </w:tc>
        <w:tc>
          <w:tcPr>
            <w:tcW w:w="1146" w:type="dxa"/>
            <w:tcBorders>
              <w:top w:val="nil"/>
              <w:left w:val="nil"/>
              <w:bottom w:val="nil"/>
              <w:right w:val="nil"/>
            </w:tcBorders>
          </w:tcPr>
          <w:p w14:paraId="5C2243E6" w14:textId="77777777" w:rsidR="003A2D43" w:rsidRPr="00AC24A9"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highlight w:val="yellow"/>
              </w:rPr>
            </w:pPr>
          </w:p>
        </w:tc>
        <w:tc>
          <w:tcPr>
            <w:tcW w:w="236" w:type="dxa"/>
            <w:tcBorders>
              <w:top w:val="nil"/>
              <w:left w:val="nil"/>
              <w:bottom w:val="nil"/>
              <w:right w:val="nil"/>
            </w:tcBorders>
          </w:tcPr>
          <w:p w14:paraId="2993C851" w14:textId="77777777" w:rsidR="003A2D43" w:rsidRPr="004F1E78" w:rsidRDefault="003A2D43" w:rsidP="003A2D43">
            <w:pPr>
              <w:tabs>
                <w:tab w:val="left" w:pos="540"/>
              </w:tabs>
              <w:jc w:val="both"/>
              <w:rPr>
                <w:rFonts w:cs="Times New Roman"/>
                <w:sz w:val="22"/>
                <w:szCs w:val="22"/>
              </w:rPr>
            </w:pPr>
          </w:p>
        </w:tc>
        <w:tc>
          <w:tcPr>
            <w:tcW w:w="1169" w:type="dxa"/>
            <w:tcBorders>
              <w:top w:val="nil"/>
              <w:left w:val="nil"/>
              <w:bottom w:val="nil"/>
              <w:right w:val="nil"/>
            </w:tcBorders>
          </w:tcPr>
          <w:p w14:paraId="25788546" w14:textId="77777777"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Borders>
              <w:top w:val="nil"/>
              <w:left w:val="nil"/>
              <w:bottom w:val="nil"/>
              <w:right w:val="nil"/>
            </w:tcBorders>
          </w:tcPr>
          <w:p w14:paraId="1B9D8A9A"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05DAE3F5" w14:textId="77777777" w:rsidR="003A2D43" w:rsidRPr="00AC24A9"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highlight w:val="yellow"/>
              </w:rPr>
            </w:pPr>
          </w:p>
        </w:tc>
        <w:tc>
          <w:tcPr>
            <w:tcW w:w="236" w:type="dxa"/>
            <w:tcBorders>
              <w:top w:val="nil"/>
              <w:left w:val="nil"/>
              <w:bottom w:val="nil"/>
              <w:right w:val="nil"/>
            </w:tcBorders>
          </w:tcPr>
          <w:p w14:paraId="3967CF59"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nil"/>
              <w:right w:val="nil"/>
            </w:tcBorders>
          </w:tcPr>
          <w:p w14:paraId="5E8A5CA7" w14:textId="77777777"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3A2D43" w:rsidRPr="004F1E78" w14:paraId="2A215C0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B99E9F0" w14:textId="77777777" w:rsidR="003A2D43" w:rsidRPr="004F1E78" w:rsidRDefault="003A2D43" w:rsidP="003A2D43">
            <w:pPr>
              <w:tabs>
                <w:tab w:val="left" w:pos="540"/>
              </w:tabs>
              <w:ind w:left="-110"/>
              <w:jc w:val="both"/>
              <w:rPr>
                <w:sz w:val="22"/>
                <w:szCs w:val="28"/>
              </w:rPr>
            </w:pPr>
            <w:r w:rsidRPr="004F1E78">
              <w:rPr>
                <w:rFonts w:cs="Times New Roman"/>
                <w:sz w:val="22"/>
                <w:szCs w:val="22"/>
                <w:lang w:eastAsia="en-GB"/>
              </w:rPr>
              <w:t>Short-term benefits</w:t>
            </w:r>
          </w:p>
        </w:tc>
        <w:tc>
          <w:tcPr>
            <w:tcW w:w="1146" w:type="dxa"/>
            <w:tcBorders>
              <w:top w:val="nil"/>
              <w:left w:val="nil"/>
              <w:bottom w:val="nil"/>
              <w:right w:val="nil"/>
            </w:tcBorders>
            <w:vAlign w:val="bottom"/>
          </w:tcPr>
          <w:p w14:paraId="7AB049F7" w14:textId="37509DBB"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24,204</w:t>
            </w:r>
          </w:p>
        </w:tc>
        <w:tc>
          <w:tcPr>
            <w:tcW w:w="236" w:type="dxa"/>
            <w:tcBorders>
              <w:top w:val="nil"/>
              <w:left w:val="nil"/>
              <w:bottom w:val="nil"/>
              <w:right w:val="nil"/>
            </w:tcBorders>
          </w:tcPr>
          <w:p w14:paraId="58128842" w14:textId="77777777" w:rsidR="003A2D43" w:rsidRPr="003A42FB" w:rsidRDefault="003A2D43" w:rsidP="003A2D43">
            <w:pPr>
              <w:tabs>
                <w:tab w:val="left" w:pos="540"/>
              </w:tabs>
              <w:jc w:val="both"/>
              <w:rPr>
                <w:rFonts w:cs="Times New Roman"/>
                <w:sz w:val="22"/>
                <w:szCs w:val="22"/>
              </w:rPr>
            </w:pPr>
          </w:p>
        </w:tc>
        <w:tc>
          <w:tcPr>
            <w:tcW w:w="1169" w:type="dxa"/>
            <w:tcBorders>
              <w:top w:val="nil"/>
              <w:left w:val="nil"/>
              <w:bottom w:val="nil"/>
              <w:right w:val="nil"/>
            </w:tcBorders>
            <w:vAlign w:val="bottom"/>
          </w:tcPr>
          <w:p w14:paraId="5A022BCF" w14:textId="69793C51" w:rsidR="003A2D43" w:rsidRPr="003A42FB"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25,778</w:t>
            </w:r>
          </w:p>
        </w:tc>
        <w:tc>
          <w:tcPr>
            <w:tcW w:w="236" w:type="dxa"/>
            <w:tcBorders>
              <w:top w:val="nil"/>
              <w:left w:val="nil"/>
              <w:bottom w:val="nil"/>
              <w:right w:val="nil"/>
            </w:tcBorders>
          </w:tcPr>
          <w:p w14:paraId="20578A41" w14:textId="77777777" w:rsidR="003A2D43" w:rsidRPr="003A42FB" w:rsidRDefault="003A2D43" w:rsidP="003A2D43">
            <w:pPr>
              <w:tabs>
                <w:tab w:val="left" w:pos="540"/>
              </w:tabs>
              <w:jc w:val="both"/>
              <w:rPr>
                <w:rFonts w:cs="Times New Roman"/>
                <w:sz w:val="22"/>
                <w:szCs w:val="22"/>
              </w:rPr>
            </w:pPr>
          </w:p>
        </w:tc>
        <w:tc>
          <w:tcPr>
            <w:tcW w:w="1182" w:type="dxa"/>
            <w:tcBorders>
              <w:top w:val="nil"/>
              <w:left w:val="nil"/>
              <w:bottom w:val="nil"/>
              <w:right w:val="nil"/>
            </w:tcBorders>
            <w:vAlign w:val="bottom"/>
          </w:tcPr>
          <w:p w14:paraId="595FA239" w14:textId="6482803B"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24,204</w:t>
            </w:r>
          </w:p>
        </w:tc>
        <w:tc>
          <w:tcPr>
            <w:tcW w:w="236" w:type="dxa"/>
            <w:tcBorders>
              <w:top w:val="nil"/>
              <w:left w:val="nil"/>
              <w:bottom w:val="nil"/>
              <w:right w:val="nil"/>
            </w:tcBorders>
          </w:tcPr>
          <w:p w14:paraId="44DF50E7"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nil"/>
              <w:right w:val="nil"/>
            </w:tcBorders>
            <w:vAlign w:val="bottom"/>
          </w:tcPr>
          <w:p w14:paraId="462F92D9" w14:textId="43AE73EF"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25,778</w:t>
            </w:r>
          </w:p>
        </w:tc>
      </w:tr>
      <w:tr w:rsidR="003A2D43" w:rsidRPr="004F1E78" w14:paraId="20AD16D6"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CD39603" w14:textId="77777777" w:rsidR="003A2D43" w:rsidRPr="004F1E78" w:rsidRDefault="003A2D43" w:rsidP="003A2D43">
            <w:pPr>
              <w:tabs>
                <w:tab w:val="left" w:pos="540"/>
              </w:tabs>
              <w:ind w:left="-110"/>
              <w:jc w:val="both"/>
              <w:rPr>
                <w:sz w:val="22"/>
                <w:szCs w:val="28"/>
              </w:rPr>
            </w:pPr>
            <w:r w:rsidRPr="004F1E78">
              <w:rPr>
                <w:rFonts w:cs="Times New Roman"/>
                <w:sz w:val="22"/>
                <w:szCs w:val="22"/>
              </w:rPr>
              <w:t>Post-employment benefits</w:t>
            </w:r>
          </w:p>
        </w:tc>
        <w:tc>
          <w:tcPr>
            <w:tcW w:w="1146" w:type="dxa"/>
            <w:tcBorders>
              <w:top w:val="nil"/>
              <w:left w:val="nil"/>
              <w:bottom w:val="single" w:sz="4" w:space="0" w:color="auto"/>
              <w:right w:val="nil"/>
            </w:tcBorders>
            <w:vAlign w:val="bottom"/>
          </w:tcPr>
          <w:p w14:paraId="3C2ED066" w14:textId="24EA47A3"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737</w:t>
            </w:r>
          </w:p>
        </w:tc>
        <w:tc>
          <w:tcPr>
            <w:tcW w:w="236" w:type="dxa"/>
            <w:tcBorders>
              <w:top w:val="nil"/>
              <w:left w:val="nil"/>
              <w:bottom w:val="nil"/>
              <w:right w:val="nil"/>
            </w:tcBorders>
          </w:tcPr>
          <w:p w14:paraId="6AFDB4B1" w14:textId="77777777" w:rsidR="003A2D43" w:rsidRPr="003A42FB" w:rsidRDefault="003A2D43" w:rsidP="003A2D43">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2209C9C3" w14:textId="1494FCB1" w:rsidR="003A2D43" w:rsidRPr="003A42FB"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387</w:t>
            </w:r>
          </w:p>
        </w:tc>
        <w:tc>
          <w:tcPr>
            <w:tcW w:w="236" w:type="dxa"/>
            <w:tcBorders>
              <w:top w:val="nil"/>
              <w:left w:val="nil"/>
              <w:bottom w:val="nil"/>
              <w:right w:val="nil"/>
            </w:tcBorders>
          </w:tcPr>
          <w:p w14:paraId="6C8E0133" w14:textId="77777777" w:rsidR="003A2D43" w:rsidRPr="003A42FB" w:rsidRDefault="003A2D43" w:rsidP="003A2D43">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1ED0E6AF" w14:textId="5698A88E"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737</w:t>
            </w:r>
          </w:p>
        </w:tc>
        <w:tc>
          <w:tcPr>
            <w:tcW w:w="236" w:type="dxa"/>
            <w:tcBorders>
              <w:top w:val="nil"/>
              <w:left w:val="nil"/>
              <w:bottom w:val="nil"/>
              <w:right w:val="nil"/>
            </w:tcBorders>
          </w:tcPr>
          <w:p w14:paraId="4F2E8371" w14:textId="77777777" w:rsidR="003A2D43" w:rsidRPr="004F1E78" w:rsidRDefault="003A2D43" w:rsidP="003A2D43">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467564E9" w14:textId="50422497"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387</w:t>
            </w:r>
          </w:p>
        </w:tc>
      </w:tr>
      <w:tr w:rsidR="003A2D43" w:rsidRPr="004F1E78" w14:paraId="6B69DC93" w14:textId="77777777" w:rsidTr="00B470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B51E191" w14:textId="77777777" w:rsidR="003A2D43" w:rsidRPr="004F1E78" w:rsidRDefault="003A2D43" w:rsidP="003A2D43">
            <w:pPr>
              <w:tabs>
                <w:tab w:val="left" w:pos="540"/>
              </w:tabs>
              <w:ind w:left="-110"/>
              <w:jc w:val="both"/>
              <w:rPr>
                <w:sz w:val="22"/>
                <w:szCs w:val="28"/>
              </w:rPr>
            </w:pPr>
            <w:r w:rsidRPr="004F1E78">
              <w:rPr>
                <w:sz w:val="22"/>
                <w:szCs w:val="28"/>
              </w:rPr>
              <w:t>Total</w:t>
            </w:r>
          </w:p>
        </w:tc>
        <w:tc>
          <w:tcPr>
            <w:tcW w:w="1146" w:type="dxa"/>
            <w:tcBorders>
              <w:top w:val="single" w:sz="4" w:space="0" w:color="auto"/>
              <w:left w:val="nil"/>
              <w:bottom w:val="double" w:sz="4" w:space="0" w:color="auto"/>
              <w:right w:val="nil"/>
            </w:tcBorders>
            <w:vAlign w:val="bottom"/>
          </w:tcPr>
          <w:p w14:paraId="7F4738A3" w14:textId="3B93D241"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24,941</w:t>
            </w:r>
          </w:p>
        </w:tc>
        <w:tc>
          <w:tcPr>
            <w:tcW w:w="236" w:type="dxa"/>
            <w:tcBorders>
              <w:top w:val="nil"/>
              <w:left w:val="nil"/>
              <w:bottom w:val="nil"/>
              <w:right w:val="nil"/>
            </w:tcBorders>
          </w:tcPr>
          <w:p w14:paraId="6A54B18F" w14:textId="77777777" w:rsidR="003A2D43" w:rsidRPr="003A42FB" w:rsidRDefault="003A2D43" w:rsidP="003A2D43">
            <w:pPr>
              <w:tabs>
                <w:tab w:val="left" w:pos="540"/>
              </w:tabs>
              <w:jc w:val="both"/>
              <w:rPr>
                <w:rFonts w:cs="Times New Roman"/>
                <w:sz w:val="22"/>
                <w:szCs w:val="22"/>
              </w:rPr>
            </w:pPr>
          </w:p>
        </w:tc>
        <w:tc>
          <w:tcPr>
            <w:tcW w:w="1169" w:type="dxa"/>
            <w:tcBorders>
              <w:top w:val="single" w:sz="4" w:space="0" w:color="auto"/>
              <w:left w:val="nil"/>
              <w:bottom w:val="double" w:sz="4" w:space="0" w:color="auto"/>
              <w:right w:val="nil"/>
            </w:tcBorders>
            <w:vAlign w:val="bottom"/>
          </w:tcPr>
          <w:p w14:paraId="4E2CADF7" w14:textId="71801E10" w:rsidR="003A2D43" w:rsidRPr="003A42FB"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26,165</w:t>
            </w:r>
          </w:p>
        </w:tc>
        <w:tc>
          <w:tcPr>
            <w:tcW w:w="236" w:type="dxa"/>
            <w:tcBorders>
              <w:top w:val="nil"/>
              <w:left w:val="nil"/>
              <w:bottom w:val="nil"/>
              <w:right w:val="nil"/>
            </w:tcBorders>
          </w:tcPr>
          <w:p w14:paraId="231AAF9A" w14:textId="77777777" w:rsidR="003A2D43" w:rsidRPr="003A42FB" w:rsidRDefault="003A2D43" w:rsidP="003A2D43">
            <w:pPr>
              <w:tabs>
                <w:tab w:val="left" w:pos="540"/>
              </w:tabs>
              <w:jc w:val="both"/>
              <w:rPr>
                <w:rFonts w:cs="Times New Roman"/>
                <w:sz w:val="22"/>
                <w:szCs w:val="22"/>
              </w:rPr>
            </w:pPr>
          </w:p>
        </w:tc>
        <w:tc>
          <w:tcPr>
            <w:tcW w:w="1182" w:type="dxa"/>
            <w:tcBorders>
              <w:top w:val="single" w:sz="4" w:space="0" w:color="auto"/>
              <w:left w:val="nil"/>
              <w:bottom w:val="double" w:sz="4" w:space="0" w:color="auto"/>
              <w:right w:val="nil"/>
            </w:tcBorders>
            <w:vAlign w:val="bottom"/>
          </w:tcPr>
          <w:p w14:paraId="51CF7CBD" w14:textId="38F5CF10" w:rsidR="003A2D43" w:rsidRPr="00461896" w:rsidRDefault="003A2D43" w:rsidP="003A2D43">
            <w:pPr>
              <w:tabs>
                <w:tab w:val="clear" w:pos="454"/>
                <w:tab w:val="clear" w:pos="680"/>
                <w:tab w:val="left" w:pos="0"/>
              </w:tabs>
              <w:ind w:right="170"/>
              <w:jc w:val="right"/>
              <w:rPr>
                <w:rFonts w:cs="Times New Roman"/>
                <w:sz w:val="22"/>
                <w:szCs w:val="22"/>
              </w:rPr>
            </w:pPr>
            <w:r>
              <w:rPr>
                <w:rFonts w:cs="Times New Roman"/>
                <w:sz w:val="22"/>
                <w:szCs w:val="22"/>
              </w:rPr>
              <w:t>24,941</w:t>
            </w:r>
          </w:p>
        </w:tc>
        <w:tc>
          <w:tcPr>
            <w:tcW w:w="236" w:type="dxa"/>
            <w:tcBorders>
              <w:top w:val="nil"/>
              <w:left w:val="nil"/>
              <w:bottom w:val="nil"/>
              <w:right w:val="nil"/>
            </w:tcBorders>
          </w:tcPr>
          <w:p w14:paraId="1FF137AD" w14:textId="77777777" w:rsidR="003A2D43" w:rsidRPr="004F1E78" w:rsidRDefault="003A2D43" w:rsidP="003A2D43">
            <w:pPr>
              <w:tabs>
                <w:tab w:val="left" w:pos="540"/>
              </w:tabs>
              <w:jc w:val="both"/>
              <w:rPr>
                <w:rFonts w:cs="Times New Roman"/>
                <w:sz w:val="22"/>
                <w:szCs w:val="22"/>
              </w:rPr>
            </w:pPr>
          </w:p>
        </w:tc>
        <w:tc>
          <w:tcPr>
            <w:tcW w:w="1182" w:type="dxa"/>
            <w:tcBorders>
              <w:top w:val="single" w:sz="4" w:space="0" w:color="auto"/>
              <w:left w:val="nil"/>
              <w:bottom w:val="double" w:sz="4" w:space="0" w:color="auto"/>
              <w:right w:val="nil"/>
            </w:tcBorders>
            <w:vAlign w:val="bottom"/>
          </w:tcPr>
          <w:p w14:paraId="03F1B999" w14:textId="1B7948F0" w:rsidR="003A2D43" w:rsidRPr="004F1E78" w:rsidRDefault="003A2D43" w:rsidP="003A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26,165</w:t>
            </w:r>
          </w:p>
        </w:tc>
      </w:tr>
    </w:tbl>
    <w:p w14:paraId="573FE3DE" w14:textId="77777777" w:rsidR="0074700C" w:rsidRPr="00C1604E" w:rsidRDefault="0074700C" w:rsidP="00A21A41">
      <w:pPr>
        <w:rPr>
          <w:rFonts w:cs="Cordia New"/>
          <w:sz w:val="22"/>
          <w:szCs w:val="22"/>
          <w:highlight w:val="yellow"/>
        </w:rPr>
      </w:pPr>
    </w:p>
    <w:p w14:paraId="4915AE37" w14:textId="4C82F439" w:rsidR="00A639F5" w:rsidRPr="00B37B6C" w:rsidRDefault="007004A2" w:rsidP="00361D75">
      <w:pPr>
        <w:tabs>
          <w:tab w:val="left" w:pos="540"/>
        </w:tabs>
        <w:jc w:val="both"/>
        <w:rPr>
          <w:rFonts w:cs="Times New Roman"/>
          <w:sz w:val="22"/>
          <w:szCs w:val="22"/>
        </w:rPr>
      </w:pPr>
      <w:r w:rsidRPr="00B37B6C">
        <w:rPr>
          <w:rFonts w:cs="Times New Roman"/>
          <w:sz w:val="22"/>
          <w:szCs w:val="22"/>
        </w:rPr>
        <w:t>Significant o</w:t>
      </w:r>
      <w:r w:rsidR="00A639F5" w:rsidRPr="00B37B6C">
        <w:rPr>
          <w:rFonts w:cs="Times New Roman"/>
          <w:sz w:val="22"/>
          <w:szCs w:val="22"/>
        </w:rPr>
        <w:t xml:space="preserve">utstanding balances </w:t>
      </w:r>
      <w:r w:rsidRPr="00B37B6C">
        <w:rPr>
          <w:rFonts w:cs="Times New Roman"/>
          <w:sz w:val="22"/>
          <w:szCs w:val="22"/>
        </w:rPr>
        <w:t xml:space="preserve">of assets and liabilities </w:t>
      </w:r>
      <w:r w:rsidR="00A639F5" w:rsidRPr="00B37B6C">
        <w:rPr>
          <w:rFonts w:cs="Times New Roman"/>
          <w:sz w:val="22"/>
          <w:szCs w:val="22"/>
        </w:rPr>
        <w:t xml:space="preserve">with related parties as at </w:t>
      </w:r>
      <w:r w:rsidR="00042087">
        <w:rPr>
          <w:rFonts w:cs="Times New Roman"/>
          <w:sz w:val="22"/>
          <w:szCs w:val="22"/>
        </w:rPr>
        <w:t>September 30</w:t>
      </w:r>
      <w:r w:rsidR="00B37B6C" w:rsidRPr="00B37B6C">
        <w:rPr>
          <w:sz w:val="22"/>
          <w:szCs w:val="28"/>
        </w:rPr>
        <w:t>,</w:t>
      </w:r>
      <w:r w:rsidR="00A639F5" w:rsidRPr="00B37B6C">
        <w:rPr>
          <w:rFonts w:cs="Times New Roman"/>
          <w:sz w:val="22"/>
          <w:szCs w:val="22"/>
        </w:rPr>
        <w:t xml:space="preserve"> </w:t>
      </w:r>
      <w:r w:rsidR="007936F7" w:rsidRPr="00B37B6C">
        <w:rPr>
          <w:rFonts w:cs="Times New Roman"/>
          <w:sz w:val="22"/>
          <w:szCs w:val="22"/>
        </w:rPr>
        <w:t>2024</w:t>
      </w:r>
      <w:r w:rsidR="00A639F5" w:rsidRPr="00B37B6C">
        <w:rPr>
          <w:rFonts w:cs="Times New Roman"/>
          <w:sz w:val="22"/>
          <w:szCs w:val="22"/>
        </w:rPr>
        <w:t xml:space="preserve"> and December 31, </w:t>
      </w:r>
      <w:r w:rsidR="007936F7" w:rsidRPr="00B37B6C">
        <w:rPr>
          <w:rFonts w:cs="Times New Roman"/>
          <w:sz w:val="22"/>
          <w:szCs w:val="22"/>
        </w:rPr>
        <w:t>2023</w:t>
      </w:r>
      <w:r w:rsidR="00A639F5" w:rsidRPr="00B37B6C">
        <w:rPr>
          <w:rFonts w:cs="Times New Roman"/>
          <w:sz w:val="22"/>
          <w:szCs w:val="22"/>
        </w:rPr>
        <w:t xml:space="preserve"> are as follows:</w:t>
      </w:r>
    </w:p>
    <w:p w14:paraId="5FC94367" w14:textId="77777777" w:rsidR="00E665B3" w:rsidRPr="00C1604E" w:rsidRDefault="00E665B3" w:rsidP="00DE26FE">
      <w:pPr>
        <w:pStyle w:val="NoSpacing"/>
        <w:spacing w:line="160" w:lineRule="atLeast"/>
        <w:jc w:val="thaiDistribute"/>
        <w:rPr>
          <w:rFonts w:cs="Cordia New"/>
          <w:sz w:val="22"/>
          <w:szCs w:val="22"/>
          <w:highlight w:val="yellow"/>
        </w:rPr>
      </w:pPr>
    </w:p>
    <w:tbl>
      <w:tblPr>
        <w:tblW w:w="9889" w:type="dxa"/>
        <w:tblLayout w:type="fixed"/>
        <w:tblLook w:val="04A0" w:firstRow="1" w:lastRow="0" w:firstColumn="1" w:lastColumn="0" w:noHBand="0" w:noVBand="1"/>
      </w:tblPr>
      <w:tblGrid>
        <w:gridCol w:w="3936"/>
        <w:gridCol w:w="1276"/>
        <w:gridCol w:w="236"/>
        <w:gridCol w:w="1311"/>
        <w:gridCol w:w="236"/>
        <w:gridCol w:w="1335"/>
        <w:gridCol w:w="236"/>
        <w:gridCol w:w="1323"/>
      </w:tblGrid>
      <w:tr w:rsidR="0074700C" w:rsidRPr="00C1604E" w14:paraId="2B8E4485" w14:textId="77777777" w:rsidTr="0048323E">
        <w:trPr>
          <w:tblHeader/>
        </w:trPr>
        <w:tc>
          <w:tcPr>
            <w:tcW w:w="3936" w:type="dxa"/>
          </w:tcPr>
          <w:p w14:paraId="472BB4F0" w14:textId="77777777" w:rsidR="0074700C" w:rsidRPr="00C1604E" w:rsidRDefault="0074700C" w:rsidP="0048323E">
            <w:pPr>
              <w:tabs>
                <w:tab w:val="left" w:pos="540"/>
              </w:tabs>
              <w:jc w:val="both"/>
              <w:rPr>
                <w:rFonts w:cs="Times New Roman"/>
                <w:sz w:val="22"/>
                <w:szCs w:val="22"/>
                <w:highlight w:val="yellow"/>
              </w:rPr>
            </w:pPr>
          </w:p>
        </w:tc>
        <w:tc>
          <w:tcPr>
            <w:tcW w:w="5953" w:type="dxa"/>
            <w:gridSpan w:val="7"/>
            <w:tcBorders>
              <w:bottom w:val="single" w:sz="4" w:space="0" w:color="auto"/>
            </w:tcBorders>
          </w:tcPr>
          <w:p w14:paraId="72C931F4"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In Thousand Baht</w:t>
            </w:r>
          </w:p>
        </w:tc>
      </w:tr>
      <w:tr w:rsidR="0074700C" w:rsidRPr="00C1604E" w14:paraId="4D7FF71D" w14:textId="77777777" w:rsidTr="0048323E">
        <w:trPr>
          <w:tblHeader/>
        </w:trPr>
        <w:tc>
          <w:tcPr>
            <w:tcW w:w="3936" w:type="dxa"/>
          </w:tcPr>
          <w:p w14:paraId="0BE764EE"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top w:val="single" w:sz="4" w:space="0" w:color="auto"/>
            </w:tcBorders>
          </w:tcPr>
          <w:p w14:paraId="4717C44B"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Consolidated</w:t>
            </w:r>
          </w:p>
        </w:tc>
        <w:tc>
          <w:tcPr>
            <w:tcW w:w="236" w:type="dxa"/>
            <w:tcBorders>
              <w:top w:val="single" w:sz="4" w:space="0" w:color="auto"/>
            </w:tcBorders>
          </w:tcPr>
          <w:p w14:paraId="75D2562C" w14:textId="77777777" w:rsidR="0074700C" w:rsidRPr="00B37B6C" w:rsidRDefault="0074700C" w:rsidP="0048323E">
            <w:pPr>
              <w:tabs>
                <w:tab w:val="left" w:pos="540"/>
              </w:tabs>
              <w:jc w:val="center"/>
              <w:rPr>
                <w:rFonts w:cs="Times New Roman"/>
                <w:sz w:val="22"/>
                <w:szCs w:val="22"/>
              </w:rPr>
            </w:pPr>
          </w:p>
        </w:tc>
        <w:tc>
          <w:tcPr>
            <w:tcW w:w="2894" w:type="dxa"/>
            <w:gridSpan w:val="3"/>
            <w:tcBorders>
              <w:top w:val="single" w:sz="4" w:space="0" w:color="auto"/>
            </w:tcBorders>
          </w:tcPr>
          <w:p w14:paraId="2140C987"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Separate</w:t>
            </w:r>
          </w:p>
        </w:tc>
      </w:tr>
      <w:tr w:rsidR="0074700C" w:rsidRPr="00C1604E" w14:paraId="70389EA4" w14:textId="77777777" w:rsidTr="0048323E">
        <w:trPr>
          <w:tblHeader/>
        </w:trPr>
        <w:tc>
          <w:tcPr>
            <w:tcW w:w="3936" w:type="dxa"/>
          </w:tcPr>
          <w:p w14:paraId="413800C8"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bottom w:val="single" w:sz="4" w:space="0" w:color="auto"/>
            </w:tcBorders>
          </w:tcPr>
          <w:p w14:paraId="1C82CC0E"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financial statements</w:t>
            </w:r>
          </w:p>
        </w:tc>
        <w:tc>
          <w:tcPr>
            <w:tcW w:w="236" w:type="dxa"/>
          </w:tcPr>
          <w:p w14:paraId="60DAEEEE" w14:textId="77777777" w:rsidR="0074700C" w:rsidRPr="00B37B6C" w:rsidRDefault="0074700C" w:rsidP="0048323E">
            <w:pPr>
              <w:tabs>
                <w:tab w:val="left" w:pos="540"/>
              </w:tabs>
              <w:jc w:val="center"/>
              <w:rPr>
                <w:rFonts w:cs="Times New Roman"/>
                <w:sz w:val="22"/>
                <w:szCs w:val="22"/>
              </w:rPr>
            </w:pPr>
          </w:p>
        </w:tc>
        <w:tc>
          <w:tcPr>
            <w:tcW w:w="2894" w:type="dxa"/>
            <w:gridSpan w:val="3"/>
            <w:tcBorders>
              <w:bottom w:val="single" w:sz="4" w:space="0" w:color="auto"/>
            </w:tcBorders>
          </w:tcPr>
          <w:p w14:paraId="4A0D02FE" w14:textId="77777777" w:rsidR="0074700C" w:rsidRPr="00B37B6C" w:rsidRDefault="0074700C" w:rsidP="0048323E">
            <w:pPr>
              <w:tabs>
                <w:tab w:val="left" w:pos="540"/>
              </w:tabs>
              <w:jc w:val="center"/>
              <w:rPr>
                <w:rFonts w:cs="Cordia New"/>
                <w:sz w:val="22"/>
                <w:szCs w:val="22"/>
                <w:cs/>
              </w:rPr>
            </w:pPr>
            <w:r w:rsidRPr="00B37B6C">
              <w:rPr>
                <w:rFonts w:cs="Times New Roman"/>
                <w:sz w:val="22"/>
                <w:szCs w:val="22"/>
              </w:rPr>
              <w:t>financial statements</w:t>
            </w:r>
          </w:p>
        </w:tc>
      </w:tr>
      <w:tr w:rsidR="0074700C" w:rsidRPr="00C1604E" w14:paraId="4B3CC44B" w14:textId="77777777" w:rsidTr="00F262F7">
        <w:trPr>
          <w:tblHeader/>
        </w:trPr>
        <w:tc>
          <w:tcPr>
            <w:tcW w:w="3936" w:type="dxa"/>
          </w:tcPr>
          <w:p w14:paraId="472AE7A6" w14:textId="77777777" w:rsidR="0074700C" w:rsidRPr="00C1604E" w:rsidRDefault="0074700C" w:rsidP="0074700C">
            <w:pPr>
              <w:tabs>
                <w:tab w:val="left" w:pos="540"/>
              </w:tabs>
              <w:jc w:val="both"/>
              <w:rPr>
                <w:rFonts w:cs="Times New Roman"/>
                <w:sz w:val="22"/>
                <w:szCs w:val="22"/>
                <w:highlight w:val="yellow"/>
              </w:rPr>
            </w:pPr>
          </w:p>
        </w:tc>
        <w:tc>
          <w:tcPr>
            <w:tcW w:w="1276" w:type="dxa"/>
            <w:vAlign w:val="center"/>
          </w:tcPr>
          <w:p w14:paraId="54059EB3" w14:textId="6E63B59F" w:rsidR="0074700C" w:rsidRPr="00B37B6C" w:rsidRDefault="00042087"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sz w:val="22"/>
                <w:szCs w:val="28"/>
              </w:rPr>
            </w:pPr>
            <w:r>
              <w:rPr>
                <w:rFonts w:cs="Times New Roman"/>
                <w:sz w:val="22"/>
                <w:szCs w:val="22"/>
              </w:rPr>
              <w:t>September 30</w:t>
            </w:r>
            <w:r w:rsidR="00B37B6C" w:rsidRPr="00B37B6C">
              <w:rPr>
                <w:sz w:val="22"/>
                <w:szCs w:val="28"/>
              </w:rPr>
              <w:t>,</w:t>
            </w:r>
          </w:p>
        </w:tc>
        <w:tc>
          <w:tcPr>
            <w:tcW w:w="236" w:type="dxa"/>
            <w:vAlign w:val="center"/>
          </w:tcPr>
          <w:p w14:paraId="76A6193B"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vAlign w:val="center"/>
          </w:tcPr>
          <w:p w14:paraId="5D22F55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c>
          <w:tcPr>
            <w:tcW w:w="236" w:type="dxa"/>
          </w:tcPr>
          <w:p w14:paraId="212A6BF6" w14:textId="77777777" w:rsidR="0074700C" w:rsidRPr="00B37B6C" w:rsidRDefault="0074700C" w:rsidP="0074700C">
            <w:pPr>
              <w:tabs>
                <w:tab w:val="left" w:pos="540"/>
              </w:tabs>
              <w:jc w:val="center"/>
              <w:rPr>
                <w:rFonts w:cs="Times New Roman"/>
                <w:sz w:val="22"/>
                <w:szCs w:val="22"/>
              </w:rPr>
            </w:pPr>
          </w:p>
        </w:tc>
        <w:tc>
          <w:tcPr>
            <w:tcW w:w="1335" w:type="dxa"/>
            <w:vAlign w:val="center"/>
          </w:tcPr>
          <w:p w14:paraId="737C8B0A" w14:textId="3EDDA6CC" w:rsidR="0074700C" w:rsidRPr="00B37B6C" w:rsidRDefault="00042087"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B37B6C" w:rsidRPr="00B37B6C">
              <w:rPr>
                <w:sz w:val="22"/>
                <w:szCs w:val="28"/>
              </w:rPr>
              <w:t>,</w:t>
            </w:r>
          </w:p>
        </w:tc>
        <w:tc>
          <w:tcPr>
            <w:tcW w:w="236" w:type="dxa"/>
            <w:vAlign w:val="center"/>
          </w:tcPr>
          <w:p w14:paraId="0BEEF433"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vAlign w:val="center"/>
          </w:tcPr>
          <w:p w14:paraId="691AFBDA"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December 31,</w:t>
            </w:r>
          </w:p>
        </w:tc>
      </w:tr>
      <w:tr w:rsidR="0074700C" w:rsidRPr="00C1604E" w14:paraId="06D722A4" w14:textId="77777777" w:rsidTr="0048323E">
        <w:trPr>
          <w:tblHeader/>
        </w:trPr>
        <w:tc>
          <w:tcPr>
            <w:tcW w:w="3936" w:type="dxa"/>
          </w:tcPr>
          <w:p w14:paraId="754352E0" w14:textId="77777777" w:rsidR="0074700C" w:rsidRPr="00B37B6C" w:rsidRDefault="0074700C" w:rsidP="0074700C">
            <w:pPr>
              <w:tabs>
                <w:tab w:val="left" w:pos="540"/>
              </w:tabs>
              <w:jc w:val="both"/>
              <w:rPr>
                <w:rFonts w:cs="Times New Roman"/>
                <w:sz w:val="22"/>
                <w:szCs w:val="22"/>
              </w:rPr>
            </w:pPr>
          </w:p>
        </w:tc>
        <w:tc>
          <w:tcPr>
            <w:tcW w:w="1276" w:type="dxa"/>
            <w:tcBorders>
              <w:bottom w:val="single" w:sz="4" w:space="0" w:color="auto"/>
            </w:tcBorders>
            <w:vAlign w:val="center"/>
          </w:tcPr>
          <w:p w14:paraId="32CF4F37"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2024</w:t>
            </w:r>
          </w:p>
        </w:tc>
        <w:tc>
          <w:tcPr>
            <w:tcW w:w="236" w:type="dxa"/>
            <w:vAlign w:val="center"/>
          </w:tcPr>
          <w:p w14:paraId="561EC3ED"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tcBorders>
              <w:bottom w:val="single" w:sz="4" w:space="0" w:color="auto"/>
            </w:tcBorders>
            <w:vAlign w:val="center"/>
          </w:tcPr>
          <w:p w14:paraId="754F37DB"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2023</w:t>
            </w:r>
          </w:p>
        </w:tc>
        <w:tc>
          <w:tcPr>
            <w:tcW w:w="236" w:type="dxa"/>
          </w:tcPr>
          <w:p w14:paraId="7B1EC7D0" w14:textId="77777777" w:rsidR="0074700C" w:rsidRPr="00B37B6C" w:rsidRDefault="0074700C" w:rsidP="0074700C">
            <w:pPr>
              <w:tabs>
                <w:tab w:val="left" w:pos="540"/>
              </w:tabs>
              <w:jc w:val="center"/>
              <w:rPr>
                <w:rFonts w:cs="Times New Roman"/>
                <w:sz w:val="22"/>
                <w:szCs w:val="22"/>
              </w:rPr>
            </w:pPr>
          </w:p>
        </w:tc>
        <w:tc>
          <w:tcPr>
            <w:tcW w:w="1335" w:type="dxa"/>
            <w:tcBorders>
              <w:bottom w:val="single" w:sz="4" w:space="0" w:color="auto"/>
            </w:tcBorders>
            <w:vAlign w:val="center"/>
          </w:tcPr>
          <w:p w14:paraId="66E46F1F"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2024</w:t>
            </w:r>
          </w:p>
        </w:tc>
        <w:tc>
          <w:tcPr>
            <w:tcW w:w="236" w:type="dxa"/>
            <w:vAlign w:val="center"/>
          </w:tcPr>
          <w:p w14:paraId="6487DC24"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tcBorders>
              <w:bottom w:val="single" w:sz="4" w:space="0" w:color="auto"/>
            </w:tcBorders>
            <w:vAlign w:val="center"/>
          </w:tcPr>
          <w:p w14:paraId="4B152FCA"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2023</w:t>
            </w:r>
          </w:p>
        </w:tc>
      </w:tr>
      <w:tr w:rsidR="0074700C" w:rsidRPr="00C1604E" w14:paraId="334166FE" w14:textId="77777777" w:rsidTr="004979B8">
        <w:tc>
          <w:tcPr>
            <w:tcW w:w="3936" w:type="dxa"/>
            <w:vAlign w:val="bottom"/>
          </w:tcPr>
          <w:p w14:paraId="0658A148" w14:textId="77777777" w:rsidR="0074700C" w:rsidRPr="00B37B6C" w:rsidRDefault="0074700C" w:rsidP="006E7E2A">
            <w:pPr>
              <w:tabs>
                <w:tab w:val="left" w:pos="540"/>
              </w:tabs>
              <w:ind w:left="-110"/>
              <w:jc w:val="both"/>
              <w:rPr>
                <w:rFonts w:cs="Times New Roman"/>
                <w:b/>
                <w:bCs/>
                <w:sz w:val="22"/>
                <w:szCs w:val="22"/>
              </w:rPr>
            </w:pPr>
            <w:r w:rsidRPr="00B37B6C">
              <w:rPr>
                <w:rFonts w:cs="Times New Roman"/>
                <w:b/>
                <w:bCs/>
                <w:sz w:val="22"/>
                <w:szCs w:val="22"/>
              </w:rPr>
              <w:t>Subsidiaries</w:t>
            </w:r>
          </w:p>
        </w:tc>
        <w:tc>
          <w:tcPr>
            <w:tcW w:w="1276" w:type="dxa"/>
          </w:tcPr>
          <w:p w14:paraId="1130075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7A979489" w14:textId="77777777" w:rsidR="0074700C" w:rsidRPr="00C1604E" w:rsidRDefault="0074700C" w:rsidP="0048323E">
            <w:pPr>
              <w:tabs>
                <w:tab w:val="left" w:pos="540"/>
              </w:tabs>
              <w:jc w:val="both"/>
              <w:rPr>
                <w:rFonts w:cs="Times New Roman"/>
                <w:b/>
                <w:bCs/>
                <w:sz w:val="22"/>
                <w:szCs w:val="22"/>
                <w:highlight w:val="yellow"/>
              </w:rPr>
            </w:pPr>
          </w:p>
        </w:tc>
        <w:tc>
          <w:tcPr>
            <w:tcW w:w="1311" w:type="dxa"/>
            <w:vAlign w:val="bottom"/>
          </w:tcPr>
          <w:p w14:paraId="242A417C" w14:textId="77777777" w:rsidR="0074700C" w:rsidRPr="00C1604E" w:rsidRDefault="0074700C" w:rsidP="0048323E">
            <w:pPr>
              <w:tabs>
                <w:tab w:val="clear" w:pos="454"/>
                <w:tab w:val="clear" w:pos="680"/>
                <w:tab w:val="clear" w:pos="907"/>
                <w:tab w:val="left" w:pos="0"/>
              </w:tabs>
              <w:ind w:right="170"/>
              <w:jc w:val="center"/>
              <w:rPr>
                <w:rFonts w:cs="Times New Roman"/>
                <w:sz w:val="22"/>
                <w:szCs w:val="22"/>
                <w:highlight w:val="yellow"/>
              </w:rPr>
            </w:pPr>
          </w:p>
        </w:tc>
        <w:tc>
          <w:tcPr>
            <w:tcW w:w="236" w:type="dxa"/>
          </w:tcPr>
          <w:p w14:paraId="041EF350" w14:textId="77777777" w:rsidR="0074700C" w:rsidRPr="00C1604E" w:rsidRDefault="0074700C" w:rsidP="0048323E">
            <w:pPr>
              <w:tabs>
                <w:tab w:val="left" w:pos="540"/>
              </w:tabs>
              <w:jc w:val="both"/>
              <w:rPr>
                <w:rFonts w:cs="Times New Roman"/>
                <w:b/>
                <w:bCs/>
                <w:sz w:val="22"/>
                <w:szCs w:val="22"/>
                <w:highlight w:val="yellow"/>
              </w:rPr>
            </w:pPr>
          </w:p>
        </w:tc>
        <w:tc>
          <w:tcPr>
            <w:tcW w:w="1335" w:type="dxa"/>
          </w:tcPr>
          <w:p w14:paraId="3268FF8F" w14:textId="77777777" w:rsidR="0074700C" w:rsidRPr="00C1604E" w:rsidRDefault="0074700C" w:rsidP="0048323E">
            <w:pPr>
              <w:tabs>
                <w:tab w:val="left" w:pos="540"/>
              </w:tabs>
              <w:jc w:val="both"/>
              <w:rPr>
                <w:rFonts w:cs="Times New Roman"/>
                <w:b/>
                <w:bCs/>
                <w:sz w:val="22"/>
                <w:szCs w:val="22"/>
                <w:highlight w:val="yellow"/>
              </w:rPr>
            </w:pPr>
          </w:p>
        </w:tc>
        <w:tc>
          <w:tcPr>
            <w:tcW w:w="236" w:type="dxa"/>
          </w:tcPr>
          <w:p w14:paraId="0120CCF9" w14:textId="77777777" w:rsidR="0074700C" w:rsidRPr="00C1604E" w:rsidRDefault="0074700C" w:rsidP="0048323E">
            <w:pPr>
              <w:tabs>
                <w:tab w:val="left" w:pos="540"/>
              </w:tabs>
              <w:jc w:val="both"/>
              <w:rPr>
                <w:rFonts w:cs="Times New Roman"/>
                <w:b/>
                <w:bCs/>
                <w:sz w:val="22"/>
                <w:szCs w:val="22"/>
                <w:highlight w:val="yellow"/>
              </w:rPr>
            </w:pPr>
          </w:p>
        </w:tc>
        <w:tc>
          <w:tcPr>
            <w:tcW w:w="1323" w:type="dxa"/>
            <w:vAlign w:val="bottom"/>
          </w:tcPr>
          <w:p w14:paraId="62640C86" w14:textId="77777777" w:rsidR="0074700C" w:rsidRPr="00C1604E" w:rsidRDefault="0074700C" w:rsidP="0048323E">
            <w:pPr>
              <w:tabs>
                <w:tab w:val="clear" w:pos="454"/>
                <w:tab w:val="clear" w:pos="680"/>
                <w:tab w:val="clear" w:pos="907"/>
                <w:tab w:val="left" w:pos="0"/>
              </w:tabs>
              <w:ind w:right="170"/>
              <w:jc w:val="right"/>
              <w:rPr>
                <w:rFonts w:cs="Times New Roman"/>
                <w:sz w:val="22"/>
                <w:szCs w:val="22"/>
                <w:highlight w:val="yellow"/>
              </w:rPr>
            </w:pPr>
          </w:p>
        </w:tc>
      </w:tr>
      <w:tr w:rsidR="00124154" w:rsidRPr="00C1604E" w14:paraId="08E008EF" w14:textId="77777777" w:rsidTr="004979B8">
        <w:tc>
          <w:tcPr>
            <w:tcW w:w="3936" w:type="dxa"/>
            <w:vAlign w:val="bottom"/>
          </w:tcPr>
          <w:p w14:paraId="7D1DA5E2" w14:textId="7CB78166" w:rsidR="00124154" w:rsidRPr="001B6B58" w:rsidRDefault="00124154" w:rsidP="006E7E2A">
            <w:pPr>
              <w:tabs>
                <w:tab w:val="left" w:pos="540"/>
              </w:tabs>
              <w:ind w:left="-110"/>
              <w:jc w:val="both"/>
              <w:rPr>
                <w:rFonts w:cs="Times New Roman"/>
                <w:sz w:val="22"/>
                <w:szCs w:val="22"/>
              </w:rPr>
            </w:pPr>
            <w:r w:rsidRPr="001B6B58">
              <w:rPr>
                <w:rFonts w:cs="Times New Roman"/>
                <w:sz w:val="22"/>
                <w:szCs w:val="22"/>
              </w:rPr>
              <w:t>Receivables from and short-term loans</w:t>
            </w:r>
            <w:r w:rsidR="001A3E43">
              <w:rPr>
                <w:rFonts w:cs="Times New Roman"/>
                <w:sz w:val="22"/>
                <w:szCs w:val="22"/>
              </w:rPr>
              <w:t xml:space="preserve"> to</w:t>
            </w:r>
          </w:p>
        </w:tc>
        <w:tc>
          <w:tcPr>
            <w:tcW w:w="1276" w:type="dxa"/>
            <w:vAlign w:val="bottom"/>
          </w:tcPr>
          <w:p w14:paraId="7571BED1" w14:textId="77777777" w:rsidR="00124154" w:rsidRPr="00526812"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7B25189" w14:textId="77777777" w:rsidR="00124154" w:rsidRPr="00C1604E" w:rsidRDefault="00124154" w:rsidP="005D3291">
            <w:pPr>
              <w:tabs>
                <w:tab w:val="left" w:pos="540"/>
              </w:tabs>
              <w:jc w:val="both"/>
              <w:rPr>
                <w:rFonts w:cs="Times New Roman"/>
                <w:b/>
                <w:bCs/>
                <w:sz w:val="22"/>
                <w:szCs w:val="22"/>
                <w:highlight w:val="yellow"/>
              </w:rPr>
            </w:pPr>
          </w:p>
        </w:tc>
        <w:tc>
          <w:tcPr>
            <w:tcW w:w="1311" w:type="dxa"/>
            <w:vAlign w:val="bottom"/>
          </w:tcPr>
          <w:p w14:paraId="7EEEC71D" w14:textId="77777777" w:rsidR="00124154" w:rsidRPr="00B37B6C"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9599547" w14:textId="77777777" w:rsidR="00124154" w:rsidRPr="00C1604E" w:rsidRDefault="00124154" w:rsidP="005D3291">
            <w:pPr>
              <w:tabs>
                <w:tab w:val="left" w:pos="540"/>
              </w:tabs>
              <w:jc w:val="both"/>
              <w:rPr>
                <w:rFonts w:cs="Times New Roman"/>
                <w:b/>
                <w:bCs/>
                <w:sz w:val="22"/>
                <w:szCs w:val="22"/>
                <w:highlight w:val="yellow"/>
              </w:rPr>
            </w:pPr>
          </w:p>
        </w:tc>
        <w:tc>
          <w:tcPr>
            <w:tcW w:w="1335" w:type="dxa"/>
            <w:vAlign w:val="bottom"/>
          </w:tcPr>
          <w:p w14:paraId="6CC09470" w14:textId="77777777" w:rsidR="00124154" w:rsidRDefault="00124154" w:rsidP="005D3291">
            <w:pPr>
              <w:tabs>
                <w:tab w:val="clear" w:pos="454"/>
                <w:tab w:val="clear" w:pos="680"/>
                <w:tab w:val="clear" w:pos="907"/>
                <w:tab w:val="left" w:pos="0"/>
              </w:tabs>
              <w:ind w:right="170"/>
              <w:jc w:val="right"/>
              <w:rPr>
                <w:rFonts w:cs="Times New Roman"/>
                <w:sz w:val="22"/>
                <w:szCs w:val="22"/>
              </w:rPr>
            </w:pPr>
          </w:p>
        </w:tc>
        <w:tc>
          <w:tcPr>
            <w:tcW w:w="236" w:type="dxa"/>
          </w:tcPr>
          <w:p w14:paraId="330B901D" w14:textId="77777777" w:rsidR="00124154" w:rsidRPr="00C1604E" w:rsidRDefault="00124154" w:rsidP="005D3291">
            <w:pPr>
              <w:tabs>
                <w:tab w:val="left" w:pos="540"/>
              </w:tabs>
              <w:jc w:val="both"/>
              <w:rPr>
                <w:rFonts w:cs="Times New Roman"/>
                <w:b/>
                <w:bCs/>
                <w:sz w:val="22"/>
                <w:szCs w:val="22"/>
                <w:highlight w:val="yellow"/>
              </w:rPr>
            </w:pPr>
          </w:p>
        </w:tc>
        <w:tc>
          <w:tcPr>
            <w:tcW w:w="1323" w:type="dxa"/>
            <w:vAlign w:val="bottom"/>
          </w:tcPr>
          <w:p w14:paraId="5DA47316" w14:textId="77777777" w:rsidR="00124154" w:rsidRPr="00B37B6C" w:rsidRDefault="00124154" w:rsidP="005D3291">
            <w:pPr>
              <w:tabs>
                <w:tab w:val="clear" w:pos="454"/>
                <w:tab w:val="clear" w:pos="680"/>
                <w:tab w:val="clear" w:pos="907"/>
                <w:tab w:val="left" w:pos="0"/>
              </w:tabs>
              <w:ind w:right="170"/>
              <w:jc w:val="right"/>
              <w:rPr>
                <w:rFonts w:cs="Times New Roman"/>
                <w:sz w:val="22"/>
                <w:szCs w:val="22"/>
              </w:rPr>
            </w:pPr>
          </w:p>
        </w:tc>
      </w:tr>
      <w:tr w:rsidR="001B6B58" w:rsidRPr="00C1604E" w14:paraId="4FBC316A" w14:textId="77777777" w:rsidTr="001B6B58">
        <w:tc>
          <w:tcPr>
            <w:tcW w:w="3936" w:type="dxa"/>
            <w:vAlign w:val="bottom"/>
          </w:tcPr>
          <w:p w14:paraId="5BB6EFD7" w14:textId="75727D59" w:rsidR="001B6B58" w:rsidRPr="001B6B58" w:rsidRDefault="001B6B58" w:rsidP="00C91F4B">
            <w:pPr>
              <w:tabs>
                <w:tab w:val="left" w:pos="540"/>
              </w:tabs>
              <w:ind w:left="-110"/>
              <w:jc w:val="both"/>
              <w:rPr>
                <w:rFonts w:cs="Times New Roman"/>
                <w:sz w:val="22"/>
                <w:szCs w:val="22"/>
              </w:rPr>
            </w:pPr>
            <w:r>
              <w:rPr>
                <w:rFonts w:cs="Times New Roman"/>
                <w:sz w:val="22"/>
                <w:szCs w:val="22"/>
              </w:rPr>
              <w:t xml:space="preserve">   </w:t>
            </w:r>
            <w:r w:rsidRPr="001B6B58">
              <w:rPr>
                <w:rFonts w:cs="Times New Roman"/>
                <w:sz w:val="22"/>
                <w:szCs w:val="22"/>
              </w:rPr>
              <w:t xml:space="preserve">Short-term loans receivable </w:t>
            </w:r>
          </w:p>
        </w:tc>
        <w:tc>
          <w:tcPr>
            <w:tcW w:w="1276" w:type="dxa"/>
            <w:vAlign w:val="bottom"/>
          </w:tcPr>
          <w:p w14:paraId="141BE9AB"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0DE00171"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65A407FE"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60D38119"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2D0C9684"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56F71826"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0664D9C"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461222C2" w14:textId="77777777" w:rsidTr="001B6B58">
        <w:tc>
          <w:tcPr>
            <w:tcW w:w="3936" w:type="dxa"/>
            <w:vAlign w:val="bottom"/>
          </w:tcPr>
          <w:p w14:paraId="01C07DE3" w14:textId="77777777" w:rsidR="001B6B58" w:rsidRPr="00B37B6C" w:rsidRDefault="001B6B58" w:rsidP="00C91F4B">
            <w:pPr>
              <w:tabs>
                <w:tab w:val="left" w:pos="540"/>
              </w:tabs>
              <w:ind w:left="-110"/>
              <w:jc w:val="both"/>
              <w:rPr>
                <w:rFonts w:cs="Times New Roman"/>
                <w:sz w:val="22"/>
                <w:szCs w:val="22"/>
              </w:rPr>
            </w:pPr>
            <w:r w:rsidRPr="00B37B6C">
              <w:rPr>
                <w:rFonts w:cs="Times New Roman"/>
                <w:sz w:val="22"/>
                <w:szCs w:val="22"/>
              </w:rPr>
              <w:t xml:space="preserve">   </w:t>
            </w:r>
            <w:r w:rsidRPr="001B6B58">
              <w:rPr>
                <w:rFonts w:cs="Times New Roman"/>
                <w:sz w:val="22"/>
                <w:szCs w:val="22"/>
              </w:rPr>
              <w:t>(interest rate</w:t>
            </w:r>
            <w:r w:rsidRPr="00B37B6C">
              <w:rPr>
                <w:rFonts w:cs="Times New Roman"/>
                <w:sz w:val="22"/>
                <w:szCs w:val="22"/>
              </w:rPr>
              <w:t xml:space="preserve"> at </w:t>
            </w:r>
            <w:r w:rsidRPr="001B6B58">
              <w:rPr>
                <w:rFonts w:cs="Times New Roman"/>
                <w:sz w:val="22"/>
                <w:szCs w:val="22"/>
              </w:rPr>
              <w:t xml:space="preserve">MOR - 3% p.a. </w:t>
            </w:r>
          </w:p>
        </w:tc>
        <w:tc>
          <w:tcPr>
            <w:tcW w:w="1276" w:type="dxa"/>
            <w:vAlign w:val="bottom"/>
          </w:tcPr>
          <w:p w14:paraId="50AA20CA" w14:textId="77777777" w:rsidR="001B6B58" w:rsidRPr="001B6B58"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29B8CF7C"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31FC9A52" w14:textId="77777777" w:rsidR="001B6B58" w:rsidRPr="00B37B6C"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42B90033"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4E497826" w14:textId="77777777" w:rsidR="001B6B58" w:rsidRPr="001B6B58"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7393188D"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D21D5C0"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6C46A7E5" w14:textId="77777777" w:rsidTr="001B6B58">
        <w:tc>
          <w:tcPr>
            <w:tcW w:w="3936" w:type="dxa"/>
            <w:vAlign w:val="bottom"/>
          </w:tcPr>
          <w:p w14:paraId="40CC37A1" w14:textId="774FF3E9" w:rsidR="001B6B58" w:rsidRPr="00B37B6C" w:rsidRDefault="001B6B58" w:rsidP="00C91F4B">
            <w:pPr>
              <w:tabs>
                <w:tab w:val="left" w:pos="540"/>
              </w:tabs>
              <w:ind w:left="-110"/>
              <w:jc w:val="both"/>
              <w:rPr>
                <w:rFonts w:cs="Times New Roman"/>
                <w:sz w:val="22"/>
                <w:szCs w:val="22"/>
                <w:cs/>
              </w:rPr>
            </w:pPr>
            <w:r w:rsidRPr="00B37B6C">
              <w:rPr>
                <w:rFonts w:cs="Times New Roman"/>
                <w:sz w:val="22"/>
                <w:szCs w:val="22"/>
              </w:rPr>
              <w:t xml:space="preserve">   </w:t>
            </w:r>
            <w:r>
              <w:rPr>
                <w:rFonts w:cs="Times New Roman"/>
                <w:sz w:val="22"/>
                <w:szCs w:val="22"/>
              </w:rPr>
              <w:t xml:space="preserve"> </w:t>
            </w:r>
            <w:r w:rsidRPr="00B37B6C">
              <w:rPr>
                <w:rFonts w:cs="Times New Roman"/>
                <w:sz w:val="22"/>
                <w:szCs w:val="22"/>
              </w:rPr>
              <w:t>and 9% p.a. in 2024 and 2023)</w:t>
            </w:r>
          </w:p>
        </w:tc>
        <w:tc>
          <w:tcPr>
            <w:tcW w:w="1276" w:type="dxa"/>
            <w:vAlign w:val="bottom"/>
          </w:tcPr>
          <w:p w14:paraId="757EFC71" w14:textId="77777777" w:rsidR="001B6B58" w:rsidRPr="00526812" w:rsidRDefault="001B6B58" w:rsidP="00C91F4B">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23A77CE7"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6B6F7B83" w14:textId="77777777" w:rsidR="001B6B58" w:rsidRPr="00B37B6C" w:rsidRDefault="001B6B58" w:rsidP="00C91F4B">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2EE24960"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3A25BA39" w14:textId="77777777" w:rsidR="001B6B58" w:rsidRPr="00526812" w:rsidRDefault="001B6B58" w:rsidP="00C91F4B">
            <w:pPr>
              <w:tabs>
                <w:tab w:val="clear" w:pos="454"/>
                <w:tab w:val="clear" w:pos="680"/>
                <w:tab w:val="clear" w:pos="907"/>
                <w:tab w:val="left" w:pos="0"/>
              </w:tabs>
              <w:ind w:right="170"/>
              <w:jc w:val="right"/>
              <w:rPr>
                <w:rFonts w:cs="Times New Roman"/>
                <w:sz w:val="22"/>
                <w:szCs w:val="22"/>
              </w:rPr>
            </w:pPr>
            <w:r>
              <w:rPr>
                <w:rFonts w:cs="Times New Roman"/>
                <w:sz w:val="22"/>
                <w:szCs w:val="22"/>
              </w:rPr>
              <w:t>255,884</w:t>
            </w:r>
          </w:p>
        </w:tc>
        <w:tc>
          <w:tcPr>
            <w:tcW w:w="236" w:type="dxa"/>
          </w:tcPr>
          <w:p w14:paraId="5465E815"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6485637D"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r w:rsidRPr="00B37B6C">
              <w:rPr>
                <w:rFonts w:cs="Times New Roman"/>
                <w:sz w:val="22"/>
                <w:szCs w:val="22"/>
              </w:rPr>
              <w:t>293,305</w:t>
            </w:r>
          </w:p>
        </w:tc>
      </w:tr>
      <w:tr w:rsidR="001B6B58" w:rsidRPr="00C1604E" w14:paraId="42FA5806" w14:textId="77777777" w:rsidTr="001B6B58">
        <w:tc>
          <w:tcPr>
            <w:tcW w:w="3936" w:type="dxa"/>
            <w:vAlign w:val="bottom"/>
          </w:tcPr>
          <w:p w14:paraId="40AE563E" w14:textId="2FC92136" w:rsidR="001B6B58" w:rsidRPr="00B37B6C" w:rsidRDefault="001B6B58" w:rsidP="00C91F4B">
            <w:pPr>
              <w:tabs>
                <w:tab w:val="left" w:pos="540"/>
              </w:tabs>
              <w:ind w:left="-110"/>
              <w:jc w:val="both"/>
              <w:rPr>
                <w:rFonts w:cs="Times New Roman"/>
                <w:sz w:val="22"/>
                <w:szCs w:val="22"/>
              </w:rPr>
            </w:pPr>
            <w:r>
              <w:rPr>
                <w:rFonts w:cs="Times New Roman"/>
                <w:sz w:val="22"/>
                <w:szCs w:val="22"/>
              </w:rPr>
              <w:t xml:space="preserve">   </w:t>
            </w:r>
            <w:r w:rsidRPr="00B37B6C">
              <w:rPr>
                <w:rFonts w:cs="Times New Roman"/>
                <w:sz w:val="22"/>
                <w:szCs w:val="22"/>
              </w:rPr>
              <w:t>Advance payment</w:t>
            </w:r>
          </w:p>
        </w:tc>
        <w:tc>
          <w:tcPr>
            <w:tcW w:w="1276" w:type="dxa"/>
            <w:vAlign w:val="bottom"/>
          </w:tcPr>
          <w:p w14:paraId="7B2F6C06" w14:textId="77777777" w:rsidR="001B6B58" w:rsidRPr="00526812" w:rsidRDefault="001B6B58" w:rsidP="00C91F4B">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65502AC6" w14:textId="77777777" w:rsidR="001B6B58" w:rsidRPr="00C1604E" w:rsidRDefault="001B6B58" w:rsidP="00C91F4B">
            <w:pPr>
              <w:tabs>
                <w:tab w:val="left" w:pos="540"/>
              </w:tabs>
              <w:jc w:val="both"/>
              <w:rPr>
                <w:rFonts w:cs="Times New Roman"/>
                <w:b/>
                <w:bCs/>
                <w:sz w:val="22"/>
                <w:szCs w:val="22"/>
                <w:highlight w:val="yellow"/>
              </w:rPr>
            </w:pPr>
          </w:p>
        </w:tc>
        <w:tc>
          <w:tcPr>
            <w:tcW w:w="1311" w:type="dxa"/>
            <w:vAlign w:val="bottom"/>
          </w:tcPr>
          <w:p w14:paraId="4F85CCDD" w14:textId="77777777" w:rsidR="001B6B58" w:rsidRPr="00B37B6C" w:rsidRDefault="001B6B58" w:rsidP="00C91F4B">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5B111971" w14:textId="77777777" w:rsidR="001B6B58" w:rsidRPr="00C1604E" w:rsidRDefault="001B6B58" w:rsidP="00C91F4B">
            <w:pPr>
              <w:tabs>
                <w:tab w:val="left" w:pos="540"/>
              </w:tabs>
              <w:jc w:val="both"/>
              <w:rPr>
                <w:rFonts w:cs="Times New Roman"/>
                <w:b/>
                <w:bCs/>
                <w:sz w:val="22"/>
                <w:szCs w:val="22"/>
                <w:highlight w:val="yellow"/>
              </w:rPr>
            </w:pPr>
          </w:p>
        </w:tc>
        <w:tc>
          <w:tcPr>
            <w:tcW w:w="1335" w:type="dxa"/>
            <w:vAlign w:val="bottom"/>
          </w:tcPr>
          <w:p w14:paraId="3A09F81E" w14:textId="77777777" w:rsidR="001B6B58" w:rsidRPr="00526812" w:rsidRDefault="001B6B58" w:rsidP="00C91F4B">
            <w:pPr>
              <w:tabs>
                <w:tab w:val="clear" w:pos="454"/>
                <w:tab w:val="clear" w:pos="680"/>
                <w:tab w:val="clear" w:pos="907"/>
                <w:tab w:val="left" w:pos="0"/>
              </w:tabs>
              <w:ind w:right="170"/>
              <w:jc w:val="right"/>
              <w:rPr>
                <w:rFonts w:cs="Times New Roman"/>
                <w:sz w:val="22"/>
                <w:szCs w:val="22"/>
              </w:rPr>
            </w:pPr>
            <w:r>
              <w:rPr>
                <w:rFonts w:cs="Times New Roman"/>
                <w:sz w:val="22"/>
                <w:szCs w:val="22"/>
              </w:rPr>
              <w:t>3,475</w:t>
            </w:r>
          </w:p>
        </w:tc>
        <w:tc>
          <w:tcPr>
            <w:tcW w:w="236" w:type="dxa"/>
          </w:tcPr>
          <w:p w14:paraId="2B80583D" w14:textId="77777777" w:rsidR="001B6B58" w:rsidRPr="00C1604E" w:rsidRDefault="001B6B58" w:rsidP="00C91F4B">
            <w:pPr>
              <w:tabs>
                <w:tab w:val="left" w:pos="540"/>
              </w:tabs>
              <w:jc w:val="both"/>
              <w:rPr>
                <w:rFonts w:cs="Times New Roman"/>
                <w:b/>
                <w:bCs/>
                <w:sz w:val="22"/>
                <w:szCs w:val="22"/>
                <w:highlight w:val="yellow"/>
              </w:rPr>
            </w:pPr>
          </w:p>
        </w:tc>
        <w:tc>
          <w:tcPr>
            <w:tcW w:w="1323" w:type="dxa"/>
            <w:vAlign w:val="bottom"/>
          </w:tcPr>
          <w:p w14:paraId="75C5DE9E" w14:textId="77777777" w:rsidR="001B6B58" w:rsidRPr="00B37B6C" w:rsidRDefault="001B6B58" w:rsidP="00C91F4B">
            <w:pPr>
              <w:tabs>
                <w:tab w:val="clear" w:pos="454"/>
                <w:tab w:val="clear" w:pos="680"/>
                <w:tab w:val="clear" w:pos="907"/>
                <w:tab w:val="left" w:pos="0"/>
              </w:tabs>
              <w:ind w:right="170"/>
              <w:jc w:val="right"/>
              <w:rPr>
                <w:rFonts w:cs="Times New Roman"/>
                <w:sz w:val="22"/>
                <w:szCs w:val="22"/>
              </w:rPr>
            </w:pPr>
            <w:r w:rsidRPr="00B37B6C">
              <w:rPr>
                <w:rFonts w:cs="Times New Roman"/>
                <w:sz w:val="22"/>
                <w:szCs w:val="22"/>
              </w:rPr>
              <w:t>3,475</w:t>
            </w:r>
          </w:p>
        </w:tc>
      </w:tr>
      <w:tr w:rsidR="005D3291" w:rsidRPr="00C1604E" w14:paraId="6DAAEB85" w14:textId="77777777" w:rsidTr="004979B8">
        <w:tc>
          <w:tcPr>
            <w:tcW w:w="3936" w:type="dxa"/>
            <w:vAlign w:val="bottom"/>
          </w:tcPr>
          <w:p w14:paraId="6F18FC4E" w14:textId="0D7C8285" w:rsidR="005D3291" w:rsidRPr="00B37B6C" w:rsidRDefault="001B6B58" w:rsidP="006E7E2A">
            <w:pPr>
              <w:tabs>
                <w:tab w:val="left" w:pos="540"/>
              </w:tabs>
              <w:ind w:left="-110"/>
              <w:jc w:val="both"/>
              <w:rPr>
                <w:rFonts w:cs="Times New Roman"/>
                <w:sz w:val="22"/>
                <w:szCs w:val="22"/>
              </w:rPr>
            </w:pPr>
            <w:r>
              <w:rPr>
                <w:rFonts w:cs="Times New Roman"/>
                <w:sz w:val="22"/>
                <w:szCs w:val="22"/>
              </w:rPr>
              <w:t xml:space="preserve">   </w:t>
            </w:r>
            <w:r w:rsidR="005D3291" w:rsidRPr="00B37B6C">
              <w:rPr>
                <w:rFonts w:cs="Times New Roman"/>
                <w:sz w:val="22"/>
                <w:szCs w:val="22"/>
              </w:rPr>
              <w:t>Accrued interest income</w:t>
            </w:r>
          </w:p>
        </w:tc>
        <w:tc>
          <w:tcPr>
            <w:tcW w:w="1276" w:type="dxa"/>
            <w:vAlign w:val="bottom"/>
          </w:tcPr>
          <w:p w14:paraId="2C943AF7" w14:textId="77777777" w:rsidR="005D3291" w:rsidRPr="00526812" w:rsidRDefault="005D3291" w:rsidP="005D3291">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4DA6EEAB" w14:textId="77777777" w:rsidR="005D3291" w:rsidRPr="00C1604E" w:rsidRDefault="005D3291" w:rsidP="005D3291">
            <w:pPr>
              <w:tabs>
                <w:tab w:val="left" w:pos="540"/>
              </w:tabs>
              <w:jc w:val="both"/>
              <w:rPr>
                <w:rFonts w:cs="Times New Roman"/>
                <w:b/>
                <w:bCs/>
                <w:sz w:val="22"/>
                <w:szCs w:val="22"/>
                <w:highlight w:val="yellow"/>
              </w:rPr>
            </w:pPr>
          </w:p>
        </w:tc>
        <w:tc>
          <w:tcPr>
            <w:tcW w:w="1311" w:type="dxa"/>
            <w:vAlign w:val="bottom"/>
          </w:tcPr>
          <w:p w14:paraId="181F0744" w14:textId="77777777" w:rsidR="005D3291" w:rsidRPr="00B37B6C" w:rsidRDefault="005D3291" w:rsidP="005D3291">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796679D1" w14:textId="77777777" w:rsidR="005D3291" w:rsidRPr="00C1604E" w:rsidRDefault="005D3291" w:rsidP="005D3291">
            <w:pPr>
              <w:tabs>
                <w:tab w:val="left" w:pos="540"/>
              </w:tabs>
              <w:jc w:val="both"/>
              <w:rPr>
                <w:rFonts w:cs="Times New Roman"/>
                <w:b/>
                <w:bCs/>
                <w:sz w:val="22"/>
                <w:szCs w:val="22"/>
                <w:highlight w:val="yellow"/>
              </w:rPr>
            </w:pPr>
          </w:p>
        </w:tc>
        <w:tc>
          <w:tcPr>
            <w:tcW w:w="1335" w:type="dxa"/>
            <w:vAlign w:val="bottom"/>
          </w:tcPr>
          <w:p w14:paraId="6B5C3704" w14:textId="4FB7D5CD" w:rsidR="005D3291" w:rsidRPr="00526812" w:rsidRDefault="00485B4B"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176</w:t>
            </w:r>
          </w:p>
        </w:tc>
        <w:tc>
          <w:tcPr>
            <w:tcW w:w="236" w:type="dxa"/>
          </w:tcPr>
          <w:p w14:paraId="4BB78A77" w14:textId="77777777" w:rsidR="005D3291" w:rsidRPr="00C1604E" w:rsidRDefault="005D3291" w:rsidP="005D3291">
            <w:pPr>
              <w:tabs>
                <w:tab w:val="left" w:pos="540"/>
              </w:tabs>
              <w:jc w:val="both"/>
              <w:rPr>
                <w:rFonts w:cs="Times New Roman"/>
                <w:b/>
                <w:bCs/>
                <w:sz w:val="22"/>
                <w:szCs w:val="22"/>
                <w:highlight w:val="yellow"/>
              </w:rPr>
            </w:pPr>
          </w:p>
        </w:tc>
        <w:tc>
          <w:tcPr>
            <w:tcW w:w="1323" w:type="dxa"/>
            <w:vAlign w:val="bottom"/>
          </w:tcPr>
          <w:p w14:paraId="5B47D45D" w14:textId="77777777" w:rsidR="005D3291" w:rsidRPr="00B37B6C" w:rsidRDefault="005D3291" w:rsidP="005D3291">
            <w:pPr>
              <w:tabs>
                <w:tab w:val="clear" w:pos="454"/>
                <w:tab w:val="clear" w:pos="680"/>
                <w:tab w:val="clear" w:pos="907"/>
                <w:tab w:val="left" w:pos="0"/>
              </w:tabs>
              <w:ind w:right="170"/>
              <w:jc w:val="right"/>
              <w:rPr>
                <w:rFonts w:cs="Times New Roman"/>
                <w:sz w:val="22"/>
                <w:szCs w:val="22"/>
              </w:rPr>
            </w:pPr>
            <w:r w:rsidRPr="00B37B6C">
              <w:rPr>
                <w:rFonts w:cs="Times New Roman"/>
                <w:sz w:val="22"/>
                <w:szCs w:val="22"/>
              </w:rPr>
              <w:t>271</w:t>
            </w:r>
          </w:p>
        </w:tc>
      </w:tr>
      <w:tr w:rsidR="004979B8" w:rsidRPr="00C1604E" w14:paraId="45146096" w14:textId="77777777" w:rsidTr="00F218CC">
        <w:tc>
          <w:tcPr>
            <w:tcW w:w="3936" w:type="dxa"/>
            <w:vAlign w:val="bottom"/>
          </w:tcPr>
          <w:p w14:paraId="77BBDE67" w14:textId="7B2A01E4" w:rsidR="004979B8" w:rsidRPr="00B37B6C" w:rsidRDefault="00F218CC" w:rsidP="006E7E2A">
            <w:pPr>
              <w:tabs>
                <w:tab w:val="left" w:pos="540"/>
              </w:tabs>
              <w:ind w:left="-110"/>
              <w:jc w:val="both"/>
              <w:rPr>
                <w:rFonts w:cs="Times New Roman"/>
                <w:sz w:val="22"/>
                <w:szCs w:val="22"/>
              </w:rPr>
            </w:pPr>
            <w:r>
              <w:rPr>
                <w:rFonts w:cs="Times New Roman"/>
                <w:sz w:val="22"/>
                <w:szCs w:val="22"/>
              </w:rPr>
              <w:t>Total</w:t>
            </w:r>
          </w:p>
        </w:tc>
        <w:tc>
          <w:tcPr>
            <w:tcW w:w="1276" w:type="dxa"/>
            <w:tcBorders>
              <w:top w:val="single" w:sz="4" w:space="0" w:color="auto"/>
              <w:bottom w:val="double" w:sz="4" w:space="0" w:color="auto"/>
            </w:tcBorders>
            <w:vAlign w:val="bottom"/>
          </w:tcPr>
          <w:p w14:paraId="7D50194A" w14:textId="106DC0B1" w:rsidR="004979B8" w:rsidRPr="00526812" w:rsidRDefault="008771D2" w:rsidP="005D3291">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4E7201A" w14:textId="77777777" w:rsidR="004979B8" w:rsidRPr="00C1604E" w:rsidRDefault="004979B8" w:rsidP="005D3291">
            <w:pPr>
              <w:tabs>
                <w:tab w:val="left" w:pos="540"/>
              </w:tabs>
              <w:jc w:val="both"/>
              <w:rPr>
                <w:rFonts w:cs="Times New Roman"/>
                <w:b/>
                <w:bCs/>
                <w:sz w:val="22"/>
                <w:szCs w:val="22"/>
                <w:highlight w:val="yellow"/>
              </w:rPr>
            </w:pPr>
          </w:p>
        </w:tc>
        <w:tc>
          <w:tcPr>
            <w:tcW w:w="1311" w:type="dxa"/>
            <w:tcBorders>
              <w:top w:val="single" w:sz="4" w:space="0" w:color="auto"/>
              <w:bottom w:val="double" w:sz="4" w:space="0" w:color="auto"/>
            </w:tcBorders>
            <w:vAlign w:val="bottom"/>
          </w:tcPr>
          <w:p w14:paraId="31C72E6F" w14:textId="4E211409" w:rsidR="004979B8" w:rsidRPr="00B37B6C" w:rsidRDefault="008771D2" w:rsidP="005D3291">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414D1983" w14:textId="77777777" w:rsidR="004979B8" w:rsidRPr="00C1604E" w:rsidRDefault="004979B8" w:rsidP="005D3291">
            <w:pPr>
              <w:tabs>
                <w:tab w:val="left" w:pos="540"/>
              </w:tabs>
              <w:jc w:val="both"/>
              <w:rPr>
                <w:rFonts w:cs="Times New Roman"/>
                <w:b/>
                <w:bCs/>
                <w:sz w:val="22"/>
                <w:szCs w:val="22"/>
                <w:highlight w:val="yellow"/>
              </w:rPr>
            </w:pPr>
          </w:p>
        </w:tc>
        <w:tc>
          <w:tcPr>
            <w:tcW w:w="1335" w:type="dxa"/>
            <w:tcBorders>
              <w:top w:val="single" w:sz="4" w:space="0" w:color="auto"/>
              <w:bottom w:val="double" w:sz="4" w:space="0" w:color="auto"/>
            </w:tcBorders>
            <w:vAlign w:val="bottom"/>
          </w:tcPr>
          <w:p w14:paraId="45D8917A" w14:textId="0D86561B" w:rsidR="004979B8" w:rsidRDefault="008771D2"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259,535</w:t>
            </w:r>
          </w:p>
        </w:tc>
        <w:tc>
          <w:tcPr>
            <w:tcW w:w="236" w:type="dxa"/>
          </w:tcPr>
          <w:p w14:paraId="2051DBD3" w14:textId="77777777" w:rsidR="004979B8" w:rsidRPr="00C1604E" w:rsidRDefault="004979B8" w:rsidP="005D3291">
            <w:pPr>
              <w:tabs>
                <w:tab w:val="left" w:pos="540"/>
              </w:tabs>
              <w:jc w:val="both"/>
              <w:rPr>
                <w:rFonts w:cs="Times New Roman"/>
                <w:b/>
                <w:bCs/>
                <w:sz w:val="22"/>
                <w:szCs w:val="22"/>
                <w:highlight w:val="yellow"/>
              </w:rPr>
            </w:pPr>
          </w:p>
        </w:tc>
        <w:tc>
          <w:tcPr>
            <w:tcW w:w="1323" w:type="dxa"/>
            <w:tcBorders>
              <w:top w:val="single" w:sz="4" w:space="0" w:color="auto"/>
              <w:bottom w:val="double" w:sz="4" w:space="0" w:color="auto"/>
            </w:tcBorders>
            <w:vAlign w:val="bottom"/>
          </w:tcPr>
          <w:p w14:paraId="7F6AF3B5" w14:textId="0A8BC08E" w:rsidR="004979B8" w:rsidRPr="00B37B6C" w:rsidRDefault="008771D2"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297,051</w:t>
            </w:r>
          </w:p>
        </w:tc>
      </w:tr>
      <w:tr w:rsidR="004979B8" w:rsidRPr="00C1604E" w14:paraId="36AF8C13" w14:textId="77777777" w:rsidTr="004979B8">
        <w:tc>
          <w:tcPr>
            <w:tcW w:w="3936" w:type="dxa"/>
            <w:vAlign w:val="bottom"/>
          </w:tcPr>
          <w:p w14:paraId="1774C15F" w14:textId="77777777" w:rsidR="004979B8" w:rsidRPr="004979B8" w:rsidRDefault="004979B8" w:rsidP="004979B8">
            <w:pPr>
              <w:tabs>
                <w:tab w:val="left" w:pos="540"/>
              </w:tabs>
              <w:ind w:left="-110"/>
              <w:jc w:val="both"/>
              <w:rPr>
                <w:rFonts w:cs="Times New Roman"/>
                <w:sz w:val="22"/>
                <w:szCs w:val="22"/>
              </w:rPr>
            </w:pPr>
          </w:p>
        </w:tc>
        <w:tc>
          <w:tcPr>
            <w:tcW w:w="1276" w:type="dxa"/>
            <w:vAlign w:val="bottom"/>
          </w:tcPr>
          <w:p w14:paraId="752B2363" w14:textId="77777777" w:rsidR="004979B8" w:rsidRPr="004979B8" w:rsidRDefault="004979B8" w:rsidP="004979B8">
            <w:pPr>
              <w:tabs>
                <w:tab w:val="clear" w:pos="454"/>
                <w:tab w:val="clear" w:pos="680"/>
                <w:tab w:val="clear" w:pos="907"/>
                <w:tab w:val="left" w:pos="0"/>
              </w:tabs>
              <w:jc w:val="center"/>
              <w:rPr>
                <w:rFonts w:cs="Times New Roman"/>
                <w:sz w:val="22"/>
                <w:szCs w:val="22"/>
              </w:rPr>
            </w:pPr>
          </w:p>
        </w:tc>
        <w:tc>
          <w:tcPr>
            <w:tcW w:w="236" w:type="dxa"/>
          </w:tcPr>
          <w:p w14:paraId="12F990EB" w14:textId="77777777" w:rsidR="004979B8" w:rsidRPr="004979B8" w:rsidRDefault="004979B8" w:rsidP="004979B8">
            <w:pPr>
              <w:tabs>
                <w:tab w:val="left" w:pos="540"/>
              </w:tabs>
              <w:jc w:val="both"/>
              <w:rPr>
                <w:rFonts w:cs="Times New Roman"/>
                <w:b/>
                <w:bCs/>
                <w:sz w:val="22"/>
                <w:szCs w:val="22"/>
                <w:highlight w:val="yellow"/>
              </w:rPr>
            </w:pPr>
          </w:p>
        </w:tc>
        <w:tc>
          <w:tcPr>
            <w:tcW w:w="1311" w:type="dxa"/>
            <w:vAlign w:val="bottom"/>
          </w:tcPr>
          <w:p w14:paraId="0B3935E8" w14:textId="77777777" w:rsidR="004979B8" w:rsidRPr="004979B8" w:rsidRDefault="004979B8" w:rsidP="004979B8">
            <w:pPr>
              <w:tabs>
                <w:tab w:val="clear" w:pos="454"/>
                <w:tab w:val="clear" w:pos="680"/>
                <w:tab w:val="clear" w:pos="907"/>
                <w:tab w:val="left" w:pos="0"/>
              </w:tabs>
              <w:jc w:val="center"/>
              <w:rPr>
                <w:rFonts w:cs="Times New Roman"/>
                <w:sz w:val="22"/>
                <w:szCs w:val="22"/>
              </w:rPr>
            </w:pPr>
          </w:p>
        </w:tc>
        <w:tc>
          <w:tcPr>
            <w:tcW w:w="236" w:type="dxa"/>
          </w:tcPr>
          <w:p w14:paraId="2CD5B10A" w14:textId="77777777" w:rsidR="004979B8" w:rsidRPr="004979B8" w:rsidRDefault="004979B8" w:rsidP="004979B8">
            <w:pPr>
              <w:tabs>
                <w:tab w:val="left" w:pos="540"/>
              </w:tabs>
              <w:jc w:val="both"/>
              <w:rPr>
                <w:rFonts w:cs="Times New Roman"/>
                <w:b/>
                <w:bCs/>
                <w:sz w:val="22"/>
                <w:szCs w:val="22"/>
                <w:highlight w:val="yellow"/>
              </w:rPr>
            </w:pPr>
          </w:p>
        </w:tc>
        <w:tc>
          <w:tcPr>
            <w:tcW w:w="1335" w:type="dxa"/>
            <w:vAlign w:val="bottom"/>
          </w:tcPr>
          <w:p w14:paraId="1CF5A979" w14:textId="77777777" w:rsidR="004979B8" w:rsidRPr="004979B8" w:rsidRDefault="004979B8" w:rsidP="004979B8">
            <w:pPr>
              <w:tabs>
                <w:tab w:val="clear" w:pos="454"/>
                <w:tab w:val="clear" w:pos="680"/>
                <w:tab w:val="clear" w:pos="907"/>
                <w:tab w:val="left" w:pos="0"/>
              </w:tabs>
              <w:ind w:right="170"/>
              <w:jc w:val="right"/>
              <w:rPr>
                <w:rFonts w:cs="Times New Roman"/>
                <w:sz w:val="22"/>
                <w:szCs w:val="22"/>
              </w:rPr>
            </w:pPr>
          </w:p>
        </w:tc>
        <w:tc>
          <w:tcPr>
            <w:tcW w:w="236" w:type="dxa"/>
          </w:tcPr>
          <w:p w14:paraId="17733C75" w14:textId="77777777" w:rsidR="004979B8" w:rsidRPr="004979B8" w:rsidRDefault="004979B8" w:rsidP="004979B8">
            <w:pPr>
              <w:tabs>
                <w:tab w:val="left" w:pos="540"/>
              </w:tabs>
              <w:jc w:val="both"/>
              <w:rPr>
                <w:rFonts w:cs="Times New Roman"/>
                <w:b/>
                <w:bCs/>
                <w:sz w:val="22"/>
                <w:szCs w:val="22"/>
                <w:highlight w:val="yellow"/>
              </w:rPr>
            </w:pPr>
          </w:p>
        </w:tc>
        <w:tc>
          <w:tcPr>
            <w:tcW w:w="1323" w:type="dxa"/>
            <w:vAlign w:val="bottom"/>
          </w:tcPr>
          <w:p w14:paraId="3AE32281" w14:textId="77777777" w:rsidR="004979B8" w:rsidRPr="004979B8" w:rsidRDefault="004979B8" w:rsidP="004979B8">
            <w:pPr>
              <w:tabs>
                <w:tab w:val="clear" w:pos="454"/>
                <w:tab w:val="clear" w:pos="680"/>
                <w:tab w:val="clear" w:pos="907"/>
                <w:tab w:val="left" w:pos="0"/>
              </w:tabs>
              <w:ind w:right="170"/>
              <w:jc w:val="right"/>
              <w:rPr>
                <w:rFonts w:cs="Times New Roman"/>
                <w:sz w:val="22"/>
                <w:szCs w:val="22"/>
              </w:rPr>
            </w:pPr>
          </w:p>
        </w:tc>
      </w:tr>
      <w:tr w:rsidR="005D3291" w:rsidRPr="00C1604E" w14:paraId="17AA9AEB" w14:textId="77777777" w:rsidTr="004979B8">
        <w:tc>
          <w:tcPr>
            <w:tcW w:w="3936" w:type="dxa"/>
            <w:vAlign w:val="bottom"/>
          </w:tcPr>
          <w:p w14:paraId="4C9C1708" w14:textId="77777777" w:rsidR="005D3291" w:rsidRPr="00B37B6C" w:rsidRDefault="005D3291" w:rsidP="006E7E2A">
            <w:pPr>
              <w:tabs>
                <w:tab w:val="left" w:pos="540"/>
              </w:tabs>
              <w:ind w:left="-110"/>
              <w:jc w:val="both"/>
              <w:rPr>
                <w:rFonts w:cs="Times New Roman"/>
                <w:sz w:val="22"/>
                <w:szCs w:val="22"/>
              </w:rPr>
            </w:pPr>
            <w:r w:rsidRPr="00B37B6C">
              <w:rPr>
                <w:rFonts w:cs="Times New Roman"/>
                <w:sz w:val="22"/>
                <w:szCs w:val="22"/>
              </w:rPr>
              <w:t>Accrued expenses</w:t>
            </w:r>
          </w:p>
        </w:tc>
        <w:tc>
          <w:tcPr>
            <w:tcW w:w="1276" w:type="dxa"/>
            <w:tcBorders>
              <w:bottom w:val="double" w:sz="4" w:space="0" w:color="auto"/>
            </w:tcBorders>
            <w:vAlign w:val="bottom"/>
          </w:tcPr>
          <w:p w14:paraId="1B2C5C35" w14:textId="77777777" w:rsidR="005D3291" w:rsidRPr="00526812" w:rsidRDefault="005D3291" w:rsidP="005D3291">
            <w:pPr>
              <w:tabs>
                <w:tab w:val="clear" w:pos="454"/>
                <w:tab w:val="clear" w:pos="680"/>
                <w:tab w:val="clear" w:pos="907"/>
                <w:tab w:val="left" w:pos="0"/>
              </w:tabs>
              <w:jc w:val="center"/>
              <w:rPr>
                <w:rFonts w:cs="Times New Roman"/>
                <w:sz w:val="22"/>
                <w:szCs w:val="22"/>
              </w:rPr>
            </w:pPr>
            <w:r w:rsidRPr="00526812">
              <w:rPr>
                <w:rFonts w:cs="Times New Roman"/>
                <w:sz w:val="22"/>
                <w:szCs w:val="22"/>
              </w:rPr>
              <w:t>-</w:t>
            </w:r>
          </w:p>
        </w:tc>
        <w:tc>
          <w:tcPr>
            <w:tcW w:w="236" w:type="dxa"/>
          </w:tcPr>
          <w:p w14:paraId="0FDA2FFA" w14:textId="77777777" w:rsidR="005D3291" w:rsidRPr="00C1604E" w:rsidRDefault="005D3291" w:rsidP="005D3291">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406F51AD" w14:textId="77777777" w:rsidR="005D3291" w:rsidRPr="00B37B6C" w:rsidRDefault="005D3291" w:rsidP="005D3291">
            <w:pPr>
              <w:tabs>
                <w:tab w:val="clear" w:pos="454"/>
                <w:tab w:val="clear" w:pos="680"/>
                <w:tab w:val="clear" w:pos="907"/>
                <w:tab w:val="left" w:pos="0"/>
              </w:tabs>
              <w:jc w:val="center"/>
              <w:rPr>
                <w:rFonts w:cs="Times New Roman"/>
                <w:sz w:val="22"/>
                <w:szCs w:val="22"/>
              </w:rPr>
            </w:pPr>
            <w:r w:rsidRPr="00B37B6C">
              <w:rPr>
                <w:rFonts w:cs="Times New Roman"/>
                <w:sz w:val="22"/>
                <w:szCs w:val="22"/>
              </w:rPr>
              <w:t>-</w:t>
            </w:r>
          </w:p>
        </w:tc>
        <w:tc>
          <w:tcPr>
            <w:tcW w:w="236" w:type="dxa"/>
          </w:tcPr>
          <w:p w14:paraId="099D3B1C" w14:textId="77777777" w:rsidR="005D3291" w:rsidRPr="00C1604E" w:rsidRDefault="005D3291" w:rsidP="005D3291">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6FF14BCE" w14:textId="6BB21266" w:rsidR="005D3291" w:rsidRPr="00526812" w:rsidRDefault="00485B4B"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1,030</w:t>
            </w:r>
          </w:p>
        </w:tc>
        <w:tc>
          <w:tcPr>
            <w:tcW w:w="236" w:type="dxa"/>
          </w:tcPr>
          <w:p w14:paraId="16F6053D" w14:textId="77777777" w:rsidR="005D3291" w:rsidRPr="00C1604E" w:rsidRDefault="005D3291" w:rsidP="005D3291">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7733C21C" w14:textId="77777777" w:rsidR="005D3291" w:rsidRPr="00B37B6C" w:rsidRDefault="005D3291" w:rsidP="005D3291">
            <w:pPr>
              <w:tabs>
                <w:tab w:val="clear" w:pos="454"/>
                <w:tab w:val="clear" w:pos="680"/>
                <w:tab w:val="clear" w:pos="907"/>
                <w:tab w:val="left" w:pos="0"/>
              </w:tabs>
              <w:ind w:right="170"/>
              <w:jc w:val="right"/>
              <w:rPr>
                <w:rFonts w:cs="Times New Roman"/>
                <w:sz w:val="22"/>
                <w:szCs w:val="22"/>
              </w:rPr>
            </w:pPr>
            <w:r w:rsidRPr="00B37B6C">
              <w:rPr>
                <w:rFonts w:cs="Times New Roman"/>
                <w:sz w:val="22"/>
                <w:szCs w:val="22"/>
              </w:rPr>
              <w:t>5,330</w:t>
            </w:r>
          </w:p>
        </w:tc>
      </w:tr>
    </w:tbl>
    <w:p w14:paraId="263EB4BC" w14:textId="77777777" w:rsidR="00F545A0" w:rsidRDefault="00F545A0" w:rsidP="000A12EB">
      <w:pPr>
        <w:pStyle w:val="NoSpacing"/>
        <w:jc w:val="thaiDistribute"/>
        <w:rPr>
          <w:rFonts w:cs="Cordia New"/>
          <w:sz w:val="20"/>
          <w:szCs w:val="20"/>
          <w:highlight w:val="yellow"/>
        </w:rPr>
      </w:pPr>
    </w:p>
    <w:p w14:paraId="4EA84C50" w14:textId="77777777" w:rsidR="005A211D" w:rsidRDefault="005A211D" w:rsidP="000A12EB">
      <w:pPr>
        <w:pStyle w:val="NoSpacing"/>
        <w:jc w:val="thaiDistribute"/>
        <w:rPr>
          <w:rFonts w:cs="Cordia New"/>
          <w:sz w:val="20"/>
          <w:szCs w:val="20"/>
          <w:highlight w:val="yellow"/>
        </w:rPr>
      </w:pPr>
    </w:p>
    <w:tbl>
      <w:tblPr>
        <w:tblW w:w="9889" w:type="dxa"/>
        <w:tblLayout w:type="fixed"/>
        <w:tblLook w:val="04A0" w:firstRow="1" w:lastRow="0" w:firstColumn="1" w:lastColumn="0" w:noHBand="0" w:noVBand="1"/>
      </w:tblPr>
      <w:tblGrid>
        <w:gridCol w:w="3936"/>
        <w:gridCol w:w="1276"/>
        <w:gridCol w:w="236"/>
        <w:gridCol w:w="1311"/>
        <w:gridCol w:w="236"/>
        <w:gridCol w:w="1335"/>
        <w:gridCol w:w="236"/>
        <w:gridCol w:w="1323"/>
      </w:tblGrid>
      <w:tr w:rsidR="001B6FCE" w:rsidRPr="00515545" w14:paraId="458D191A" w14:textId="77777777" w:rsidTr="0048323E">
        <w:trPr>
          <w:tblHeader/>
        </w:trPr>
        <w:tc>
          <w:tcPr>
            <w:tcW w:w="3936" w:type="dxa"/>
          </w:tcPr>
          <w:p w14:paraId="5E70F80F" w14:textId="77777777" w:rsidR="001B6FCE" w:rsidRPr="00515545" w:rsidRDefault="001B6FCE" w:rsidP="0048323E">
            <w:pPr>
              <w:tabs>
                <w:tab w:val="left" w:pos="540"/>
              </w:tabs>
              <w:jc w:val="both"/>
              <w:rPr>
                <w:rFonts w:cs="Times New Roman"/>
                <w:sz w:val="22"/>
                <w:szCs w:val="22"/>
                <w:highlight w:val="yellow"/>
              </w:rPr>
            </w:pPr>
          </w:p>
        </w:tc>
        <w:tc>
          <w:tcPr>
            <w:tcW w:w="5953" w:type="dxa"/>
            <w:gridSpan w:val="7"/>
            <w:tcBorders>
              <w:bottom w:val="single" w:sz="4" w:space="0" w:color="auto"/>
            </w:tcBorders>
          </w:tcPr>
          <w:p w14:paraId="2EE941C6" w14:textId="77777777" w:rsidR="001B6FCE" w:rsidRPr="00515545" w:rsidRDefault="001B6FCE" w:rsidP="0048323E">
            <w:pPr>
              <w:tabs>
                <w:tab w:val="left" w:pos="540"/>
              </w:tabs>
              <w:jc w:val="center"/>
              <w:rPr>
                <w:rFonts w:cs="Times New Roman"/>
                <w:sz w:val="22"/>
                <w:szCs w:val="22"/>
              </w:rPr>
            </w:pPr>
            <w:r w:rsidRPr="00515545">
              <w:rPr>
                <w:rFonts w:cs="Times New Roman"/>
                <w:sz w:val="22"/>
                <w:szCs w:val="22"/>
              </w:rPr>
              <w:t>In Thousand Baht</w:t>
            </w:r>
          </w:p>
        </w:tc>
      </w:tr>
      <w:tr w:rsidR="001B6FCE" w:rsidRPr="00515545" w14:paraId="11EC1A75" w14:textId="77777777" w:rsidTr="0048323E">
        <w:trPr>
          <w:tblHeader/>
        </w:trPr>
        <w:tc>
          <w:tcPr>
            <w:tcW w:w="3936" w:type="dxa"/>
          </w:tcPr>
          <w:p w14:paraId="5108E1EC" w14:textId="77777777" w:rsidR="001B6FCE" w:rsidRPr="00515545" w:rsidRDefault="001B6FCE" w:rsidP="0048323E">
            <w:pPr>
              <w:tabs>
                <w:tab w:val="left" w:pos="540"/>
              </w:tabs>
              <w:jc w:val="both"/>
              <w:rPr>
                <w:rFonts w:cs="Times New Roman"/>
                <w:sz w:val="22"/>
                <w:szCs w:val="22"/>
                <w:highlight w:val="yellow"/>
              </w:rPr>
            </w:pPr>
          </w:p>
        </w:tc>
        <w:tc>
          <w:tcPr>
            <w:tcW w:w="2823" w:type="dxa"/>
            <w:gridSpan w:val="3"/>
            <w:tcBorders>
              <w:top w:val="single" w:sz="4" w:space="0" w:color="auto"/>
            </w:tcBorders>
          </w:tcPr>
          <w:p w14:paraId="5CCFEEA7" w14:textId="77777777" w:rsidR="001B6FCE" w:rsidRPr="00515545" w:rsidRDefault="001B6FCE" w:rsidP="0048323E">
            <w:pPr>
              <w:tabs>
                <w:tab w:val="left" w:pos="540"/>
              </w:tabs>
              <w:jc w:val="center"/>
              <w:rPr>
                <w:rFonts w:cs="Times New Roman"/>
                <w:sz w:val="22"/>
                <w:szCs w:val="22"/>
              </w:rPr>
            </w:pPr>
            <w:r w:rsidRPr="00515545">
              <w:rPr>
                <w:rFonts w:cs="Times New Roman"/>
                <w:sz w:val="22"/>
                <w:szCs w:val="22"/>
              </w:rPr>
              <w:t>Consolidated</w:t>
            </w:r>
          </w:p>
        </w:tc>
        <w:tc>
          <w:tcPr>
            <w:tcW w:w="236" w:type="dxa"/>
            <w:tcBorders>
              <w:top w:val="single" w:sz="4" w:space="0" w:color="auto"/>
            </w:tcBorders>
          </w:tcPr>
          <w:p w14:paraId="3003674B" w14:textId="77777777" w:rsidR="001B6FCE" w:rsidRPr="00515545" w:rsidRDefault="001B6FCE" w:rsidP="0048323E">
            <w:pPr>
              <w:tabs>
                <w:tab w:val="left" w:pos="540"/>
              </w:tabs>
              <w:jc w:val="center"/>
              <w:rPr>
                <w:rFonts w:cs="Times New Roman"/>
                <w:sz w:val="22"/>
                <w:szCs w:val="22"/>
              </w:rPr>
            </w:pPr>
          </w:p>
        </w:tc>
        <w:tc>
          <w:tcPr>
            <w:tcW w:w="2894" w:type="dxa"/>
            <w:gridSpan w:val="3"/>
            <w:tcBorders>
              <w:top w:val="single" w:sz="4" w:space="0" w:color="auto"/>
            </w:tcBorders>
          </w:tcPr>
          <w:p w14:paraId="0D9E6DEF" w14:textId="77777777" w:rsidR="001B6FCE" w:rsidRPr="00515545" w:rsidRDefault="001B6FCE" w:rsidP="0048323E">
            <w:pPr>
              <w:tabs>
                <w:tab w:val="left" w:pos="540"/>
              </w:tabs>
              <w:jc w:val="center"/>
              <w:rPr>
                <w:rFonts w:cs="Times New Roman"/>
                <w:sz w:val="22"/>
                <w:szCs w:val="22"/>
              </w:rPr>
            </w:pPr>
            <w:r w:rsidRPr="00515545">
              <w:rPr>
                <w:rFonts w:cs="Times New Roman"/>
                <w:sz w:val="22"/>
                <w:szCs w:val="22"/>
              </w:rPr>
              <w:t>Separate</w:t>
            </w:r>
          </w:p>
        </w:tc>
      </w:tr>
      <w:tr w:rsidR="001B6FCE" w:rsidRPr="00515545" w14:paraId="129FB2EC" w14:textId="77777777" w:rsidTr="0048323E">
        <w:trPr>
          <w:tblHeader/>
        </w:trPr>
        <w:tc>
          <w:tcPr>
            <w:tcW w:w="3936" w:type="dxa"/>
          </w:tcPr>
          <w:p w14:paraId="29BFA990" w14:textId="77777777" w:rsidR="001B6FCE" w:rsidRPr="00515545" w:rsidRDefault="001B6FCE" w:rsidP="0048323E">
            <w:pPr>
              <w:tabs>
                <w:tab w:val="left" w:pos="540"/>
              </w:tabs>
              <w:jc w:val="both"/>
              <w:rPr>
                <w:rFonts w:cs="Times New Roman"/>
                <w:sz w:val="22"/>
                <w:szCs w:val="22"/>
                <w:highlight w:val="yellow"/>
              </w:rPr>
            </w:pPr>
          </w:p>
        </w:tc>
        <w:tc>
          <w:tcPr>
            <w:tcW w:w="2823" w:type="dxa"/>
            <w:gridSpan w:val="3"/>
            <w:tcBorders>
              <w:bottom w:val="single" w:sz="4" w:space="0" w:color="auto"/>
            </w:tcBorders>
          </w:tcPr>
          <w:p w14:paraId="38D8AF7D" w14:textId="77777777" w:rsidR="001B6FCE" w:rsidRPr="00515545" w:rsidRDefault="001B6FCE" w:rsidP="0048323E">
            <w:pPr>
              <w:tabs>
                <w:tab w:val="left" w:pos="540"/>
              </w:tabs>
              <w:jc w:val="center"/>
              <w:rPr>
                <w:rFonts w:cs="Times New Roman"/>
                <w:sz w:val="22"/>
                <w:szCs w:val="22"/>
              </w:rPr>
            </w:pPr>
            <w:r w:rsidRPr="00515545">
              <w:rPr>
                <w:rFonts w:cs="Times New Roman"/>
                <w:sz w:val="22"/>
                <w:szCs w:val="22"/>
              </w:rPr>
              <w:t>financial statements</w:t>
            </w:r>
          </w:p>
        </w:tc>
        <w:tc>
          <w:tcPr>
            <w:tcW w:w="236" w:type="dxa"/>
          </w:tcPr>
          <w:p w14:paraId="6BD10E66" w14:textId="77777777" w:rsidR="001B6FCE" w:rsidRPr="00515545" w:rsidRDefault="001B6FCE" w:rsidP="0048323E">
            <w:pPr>
              <w:tabs>
                <w:tab w:val="left" w:pos="540"/>
              </w:tabs>
              <w:jc w:val="center"/>
              <w:rPr>
                <w:rFonts w:cs="Times New Roman"/>
                <w:sz w:val="22"/>
                <w:szCs w:val="22"/>
              </w:rPr>
            </w:pPr>
          </w:p>
        </w:tc>
        <w:tc>
          <w:tcPr>
            <w:tcW w:w="2894" w:type="dxa"/>
            <w:gridSpan w:val="3"/>
            <w:tcBorders>
              <w:bottom w:val="single" w:sz="4" w:space="0" w:color="auto"/>
            </w:tcBorders>
          </w:tcPr>
          <w:p w14:paraId="4E223D8A" w14:textId="77777777" w:rsidR="001B6FCE" w:rsidRPr="00515545" w:rsidRDefault="001B6FCE" w:rsidP="0048323E">
            <w:pPr>
              <w:tabs>
                <w:tab w:val="left" w:pos="540"/>
              </w:tabs>
              <w:jc w:val="center"/>
              <w:rPr>
                <w:rFonts w:cs="Cordia New"/>
                <w:sz w:val="22"/>
                <w:szCs w:val="22"/>
                <w:cs/>
              </w:rPr>
            </w:pPr>
            <w:r w:rsidRPr="00515545">
              <w:rPr>
                <w:rFonts w:cs="Times New Roman"/>
                <w:sz w:val="22"/>
                <w:szCs w:val="22"/>
              </w:rPr>
              <w:t>financial statements</w:t>
            </w:r>
          </w:p>
        </w:tc>
      </w:tr>
      <w:tr w:rsidR="001B6FCE" w:rsidRPr="00515545" w14:paraId="12BDE06F" w14:textId="77777777" w:rsidTr="0048323E">
        <w:trPr>
          <w:tblHeader/>
        </w:trPr>
        <w:tc>
          <w:tcPr>
            <w:tcW w:w="3936" w:type="dxa"/>
          </w:tcPr>
          <w:p w14:paraId="139FCEC5" w14:textId="77777777" w:rsidR="001B6FCE" w:rsidRPr="00515545" w:rsidRDefault="001B6FCE" w:rsidP="0048323E">
            <w:pPr>
              <w:tabs>
                <w:tab w:val="left" w:pos="540"/>
              </w:tabs>
              <w:jc w:val="both"/>
              <w:rPr>
                <w:rFonts w:cs="Times New Roman"/>
                <w:sz w:val="22"/>
                <w:szCs w:val="22"/>
                <w:highlight w:val="yellow"/>
              </w:rPr>
            </w:pPr>
          </w:p>
        </w:tc>
        <w:tc>
          <w:tcPr>
            <w:tcW w:w="1276" w:type="dxa"/>
            <w:vAlign w:val="center"/>
          </w:tcPr>
          <w:p w14:paraId="74CC1688" w14:textId="43AB3C42" w:rsidR="001B6FCE" w:rsidRPr="00515545" w:rsidRDefault="0004208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B37B6C" w:rsidRPr="00515545">
              <w:rPr>
                <w:sz w:val="22"/>
                <w:szCs w:val="22"/>
              </w:rPr>
              <w:t>,</w:t>
            </w:r>
          </w:p>
        </w:tc>
        <w:tc>
          <w:tcPr>
            <w:tcW w:w="236" w:type="dxa"/>
            <w:vAlign w:val="center"/>
          </w:tcPr>
          <w:p w14:paraId="54895DBC"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vAlign w:val="center"/>
          </w:tcPr>
          <w:p w14:paraId="34DDD8BA"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36" w:type="dxa"/>
          </w:tcPr>
          <w:p w14:paraId="3DD032D5" w14:textId="77777777" w:rsidR="001B6FCE" w:rsidRPr="00515545" w:rsidRDefault="001B6FCE" w:rsidP="0048323E">
            <w:pPr>
              <w:tabs>
                <w:tab w:val="left" w:pos="540"/>
              </w:tabs>
              <w:jc w:val="center"/>
              <w:rPr>
                <w:rFonts w:cs="Times New Roman"/>
                <w:sz w:val="22"/>
                <w:szCs w:val="22"/>
              </w:rPr>
            </w:pPr>
          </w:p>
        </w:tc>
        <w:tc>
          <w:tcPr>
            <w:tcW w:w="1335" w:type="dxa"/>
            <w:vAlign w:val="center"/>
          </w:tcPr>
          <w:p w14:paraId="773AF85B" w14:textId="210781F3" w:rsidR="001B6FCE" w:rsidRPr="00515545" w:rsidRDefault="0004208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B37B6C" w:rsidRPr="00515545">
              <w:rPr>
                <w:sz w:val="22"/>
                <w:szCs w:val="22"/>
              </w:rPr>
              <w:t>,</w:t>
            </w:r>
          </w:p>
        </w:tc>
        <w:tc>
          <w:tcPr>
            <w:tcW w:w="236" w:type="dxa"/>
            <w:vAlign w:val="center"/>
          </w:tcPr>
          <w:p w14:paraId="2C56B93D"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vAlign w:val="center"/>
          </w:tcPr>
          <w:p w14:paraId="160D2E82"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1B6FCE" w:rsidRPr="00515545" w14:paraId="076D599F" w14:textId="77777777" w:rsidTr="0048323E">
        <w:trPr>
          <w:tblHeader/>
        </w:trPr>
        <w:tc>
          <w:tcPr>
            <w:tcW w:w="3936" w:type="dxa"/>
          </w:tcPr>
          <w:p w14:paraId="1957C670" w14:textId="77777777" w:rsidR="001B6FCE" w:rsidRPr="00515545" w:rsidRDefault="001B6FCE" w:rsidP="0048323E">
            <w:pPr>
              <w:tabs>
                <w:tab w:val="left" w:pos="540"/>
              </w:tabs>
              <w:jc w:val="both"/>
              <w:rPr>
                <w:rFonts w:cs="Times New Roman"/>
                <w:sz w:val="22"/>
                <w:szCs w:val="22"/>
              </w:rPr>
            </w:pPr>
          </w:p>
        </w:tc>
        <w:tc>
          <w:tcPr>
            <w:tcW w:w="1276" w:type="dxa"/>
            <w:tcBorders>
              <w:bottom w:val="single" w:sz="4" w:space="0" w:color="auto"/>
            </w:tcBorders>
            <w:vAlign w:val="center"/>
          </w:tcPr>
          <w:p w14:paraId="57646E6F"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36" w:type="dxa"/>
            <w:vAlign w:val="center"/>
          </w:tcPr>
          <w:p w14:paraId="42ED778F"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tcBorders>
              <w:bottom w:val="single" w:sz="4" w:space="0" w:color="auto"/>
            </w:tcBorders>
            <w:vAlign w:val="center"/>
          </w:tcPr>
          <w:p w14:paraId="2B107D9F"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c>
          <w:tcPr>
            <w:tcW w:w="236" w:type="dxa"/>
          </w:tcPr>
          <w:p w14:paraId="32AFF9FB" w14:textId="77777777" w:rsidR="001B6FCE" w:rsidRPr="00515545" w:rsidRDefault="001B6FCE" w:rsidP="0048323E">
            <w:pPr>
              <w:tabs>
                <w:tab w:val="left" w:pos="540"/>
              </w:tabs>
              <w:jc w:val="center"/>
              <w:rPr>
                <w:rFonts w:cs="Times New Roman"/>
                <w:sz w:val="22"/>
                <w:szCs w:val="22"/>
              </w:rPr>
            </w:pPr>
          </w:p>
        </w:tc>
        <w:tc>
          <w:tcPr>
            <w:tcW w:w="1335" w:type="dxa"/>
            <w:tcBorders>
              <w:bottom w:val="single" w:sz="4" w:space="0" w:color="auto"/>
            </w:tcBorders>
            <w:vAlign w:val="center"/>
          </w:tcPr>
          <w:p w14:paraId="2415D506"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36" w:type="dxa"/>
            <w:vAlign w:val="center"/>
          </w:tcPr>
          <w:p w14:paraId="7499FB8D"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tcBorders>
              <w:bottom w:val="single" w:sz="4" w:space="0" w:color="auto"/>
            </w:tcBorders>
            <w:vAlign w:val="center"/>
          </w:tcPr>
          <w:p w14:paraId="52544F27"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r>
      <w:tr w:rsidR="001B6FCE" w:rsidRPr="00515545" w14:paraId="02966E78" w14:textId="77777777" w:rsidTr="0048323E">
        <w:tc>
          <w:tcPr>
            <w:tcW w:w="3936" w:type="dxa"/>
          </w:tcPr>
          <w:p w14:paraId="0913E30F" w14:textId="77777777" w:rsidR="001B6FCE" w:rsidRPr="00515545" w:rsidRDefault="001B6FCE" w:rsidP="006E7E2A">
            <w:pPr>
              <w:tabs>
                <w:tab w:val="left" w:pos="540"/>
              </w:tabs>
              <w:ind w:left="-110"/>
              <w:jc w:val="both"/>
              <w:rPr>
                <w:rFonts w:cs="Times New Roman"/>
                <w:b/>
                <w:bCs/>
                <w:sz w:val="22"/>
                <w:szCs w:val="22"/>
              </w:rPr>
            </w:pPr>
            <w:r w:rsidRPr="00515545">
              <w:rPr>
                <w:rFonts w:cs="Times New Roman"/>
                <w:b/>
                <w:bCs/>
                <w:sz w:val="22"/>
                <w:szCs w:val="22"/>
              </w:rPr>
              <w:t>Related companies</w:t>
            </w:r>
          </w:p>
        </w:tc>
        <w:tc>
          <w:tcPr>
            <w:tcW w:w="1276" w:type="dxa"/>
          </w:tcPr>
          <w:p w14:paraId="5AFA7610" w14:textId="77777777" w:rsidR="001B6FCE" w:rsidRPr="00515545" w:rsidRDefault="001B6FCE" w:rsidP="0048323E">
            <w:pPr>
              <w:tabs>
                <w:tab w:val="left" w:pos="540"/>
              </w:tabs>
              <w:jc w:val="both"/>
              <w:rPr>
                <w:rFonts w:cs="Times New Roman"/>
                <w:sz w:val="22"/>
                <w:szCs w:val="22"/>
                <w:highlight w:val="yellow"/>
              </w:rPr>
            </w:pPr>
          </w:p>
        </w:tc>
        <w:tc>
          <w:tcPr>
            <w:tcW w:w="236" w:type="dxa"/>
          </w:tcPr>
          <w:p w14:paraId="559025D1" w14:textId="77777777" w:rsidR="001B6FCE" w:rsidRPr="00515545" w:rsidRDefault="001B6FCE" w:rsidP="0048323E">
            <w:pPr>
              <w:tabs>
                <w:tab w:val="left" w:pos="540"/>
              </w:tabs>
              <w:jc w:val="both"/>
              <w:rPr>
                <w:rFonts w:cs="Times New Roman"/>
                <w:sz w:val="22"/>
                <w:szCs w:val="22"/>
                <w:highlight w:val="yellow"/>
              </w:rPr>
            </w:pPr>
          </w:p>
        </w:tc>
        <w:tc>
          <w:tcPr>
            <w:tcW w:w="1311" w:type="dxa"/>
          </w:tcPr>
          <w:p w14:paraId="1607B33F"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40743614" w14:textId="77777777" w:rsidR="001B6FCE" w:rsidRPr="00515545" w:rsidRDefault="001B6FCE" w:rsidP="0048323E">
            <w:pPr>
              <w:tabs>
                <w:tab w:val="left" w:pos="540"/>
              </w:tabs>
              <w:jc w:val="both"/>
              <w:rPr>
                <w:rFonts w:cs="Times New Roman"/>
                <w:sz w:val="22"/>
                <w:szCs w:val="22"/>
                <w:highlight w:val="yellow"/>
              </w:rPr>
            </w:pPr>
          </w:p>
        </w:tc>
        <w:tc>
          <w:tcPr>
            <w:tcW w:w="1335" w:type="dxa"/>
          </w:tcPr>
          <w:p w14:paraId="454B6DF7"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c>
          <w:tcPr>
            <w:tcW w:w="236" w:type="dxa"/>
          </w:tcPr>
          <w:p w14:paraId="79C66841" w14:textId="77777777" w:rsidR="001B6FCE" w:rsidRPr="00515545" w:rsidRDefault="001B6FCE" w:rsidP="0048323E">
            <w:pPr>
              <w:tabs>
                <w:tab w:val="left" w:pos="540"/>
              </w:tabs>
              <w:jc w:val="both"/>
              <w:rPr>
                <w:rFonts w:cs="Times New Roman"/>
                <w:sz w:val="22"/>
                <w:szCs w:val="22"/>
                <w:highlight w:val="yellow"/>
              </w:rPr>
            </w:pPr>
          </w:p>
        </w:tc>
        <w:tc>
          <w:tcPr>
            <w:tcW w:w="1323" w:type="dxa"/>
          </w:tcPr>
          <w:p w14:paraId="4B9A8969" w14:textId="77777777" w:rsidR="001B6FCE" w:rsidRPr="00515545" w:rsidRDefault="001B6FCE"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highlight w:val="yellow"/>
              </w:rPr>
            </w:pPr>
          </w:p>
        </w:tc>
      </w:tr>
      <w:tr w:rsidR="005D3291" w:rsidRPr="00515545" w14:paraId="7DB50C2D" w14:textId="77777777" w:rsidTr="0048323E">
        <w:tc>
          <w:tcPr>
            <w:tcW w:w="3936" w:type="dxa"/>
          </w:tcPr>
          <w:p w14:paraId="6018A598" w14:textId="77777777" w:rsidR="005D3291" w:rsidRPr="00515545" w:rsidRDefault="005D3291" w:rsidP="006E7E2A">
            <w:pPr>
              <w:tabs>
                <w:tab w:val="left" w:pos="540"/>
              </w:tabs>
              <w:ind w:left="-110"/>
              <w:jc w:val="both"/>
              <w:rPr>
                <w:rFonts w:cs="Times New Roman"/>
                <w:sz w:val="22"/>
                <w:szCs w:val="22"/>
              </w:rPr>
            </w:pPr>
            <w:r w:rsidRPr="00515545">
              <w:rPr>
                <w:rFonts w:cs="Times New Roman"/>
                <w:sz w:val="22"/>
                <w:szCs w:val="22"/>
              </w:rPr>
              <w:t>Hire-purchase contract receivables - net</w:t>
            </w:r>
          </w:p>
        </w:tc>
        <w:tc>
          <w:tcPr>
            <w:tcW w:w="1276" w:type="dxa"/>
            <w:tcBorders>
              <w:bottom w:val="double" w:sz="4" w:space="0" w:color="auto"/>
            </w:tcBorders>
            <w:vAlign w:val="bottom"/>
          </w:tcPr>
          <w:p w14:paraId="2C95944F" w14:textId="5630551A" w:rsidR="005D3291" w:rsidRPr="00515545" w:rsidRDefault="00485B4B"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345</w:t>
            </w:r>
          </w:p>
        </w:tc>
        <w:tc>
          <w:tcPr>
            <w:tcW w:w="236" w:type="dxa"/>
          </w:tcPr>
          <w:p w14:paraId="01676E40" w14:textId="77777777" w:rsidR="005D3291" w:rsidRPr="00515545" w:rsidRDefault="005D3291" w:rsidP="005D3291">
            <w:pPr>
              <w:tabs>
                <w:tab w:val="left" w:pos="540"/>
              </w:tabs>
              <w:jc w:val="both"/>
              <w:rPr>
                <w:rFonts w:cs="Times New Roman"/>
                <w:sz w:val="22"/>
                <w:szCs w:val="22"/>
                <w:highlight w:val="yellow"/>
              </w:rPr>
            </w:pPr>
          </w:p>
        </w:tc>
        <w:tc>
          <w:tcPr>
            <w:tcW w:w="1311" w:type="dxa"/>
            <w:tcBorders>
              <w:bottom w:val="double" w:sz="4" w:space="0" w:color="auto"/>
            </w:tcBorders>
            <w:vAlign w:val="bottom"/>
          </w:tcPr>
          <w:p w14:paraId="77FD2EAA" w14:textId="77777777" w:rsidR="005D3291" w:rsidRPr="00515545" w:rsidRDefault="005D3291" w:rsidP="005D3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70"/>
              <w:jc w:val="right"/>
              <w:rPr>
                <w:rFonts w:cs="Times New Roman"/>
                <w:sz w:val="22"/>
                <w:szCs w:val="22"/>
              </w:rPr>
            </w:pPr>
            <w:r w:rsidRPr="00515545">
              <w:rPr>
                <w:rFonts w:cs="Times New Roman"/>
                <w:sz w:val="22"/>
                <w:szCs w:val="22"/>
              </w:rPr>
              <w:t>748</w:t>
            </w:r>
          </w:p>
        </w:tc>
        <w:tc>
          <w:tcPr>
            <w:tcW w:w="236" w:type="dxa"/>
          </w:tcPr>
          <w:p w14:paraId="46F43069" w14:textId="77777777" w:rsidR="005D3291" w:rsidRPr="00515545" w:rsidRDefault="005D3291" w:rsidP="005D3291">
            <w:pPr>
              <w:tabs>
                <w:tab w:val="left" w:pos="540"/>
              </w:tabs>
              <w:jc w:val="both"/>
              <w:rPr>
                <w:rFonts w:cs="Times New Roman"/>
                <w:sz w:val="22"/>
                <w:szCs w:val="22"/>
                <w:highlight w:val="yellow"/>
              </w:rPr>
            </w:pPr>
          </w:p>
        </w:tc>
        <w:tc>
          <w:tcPr>
            <w:tcW w:w="1335" w:type="dxa"/>
            <w:tcBorders>
              <w:bottom w:val="double" w:sz="4" w:space="0" w:color="auto"/>
            </w:tcBorders>
            <w:vAlign w:val="bottom"/>
          </w:tcPr>
          <w:p w14:paraId="20F20CE1" w14:textId="62924EC2" w:rsidR="005D3291" w:rsidRPr="00515545" w:rsidRDefault="00106BD3" w:rsidP="00106BD3">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Pr>
          <w:p w14:paraId="00E4DA53" w14:textId="77777777" w:rsidR="005D3291" w:rsidRPr="00515545" w:rsidRDefault="005D3291" w:rsidP="005D3291">
            <w:pPr>
              <w:tabs>
                <w:tab w:val="left" w:pos="540"/>
              </w:tabs>
              <w:jc w:val="both"/>
              <w:rPr>
                <w:rFonts w:cs="Times New Roman"/>
                <w:sz w:val="22"/>
                <w:szCs w:val="22"/>
                <w:highlight w:val="yellow"/>
              </w:rPr>
            </w:pPr>
          </w:p>
        </w:tc>
        <w:tc>
          <w:tcPr>
            <w:tcW w:w="1323" w:type="dxa"/>
            <w:tcBorders>
              <w:bottom w:val="double" w:sz="4" w:space="0" w:color="auto"/>
            </w:tcBorders>
            <w:vAlign w:val="bottom"/>
          </w:tcPr>
          <w:p w14:paraId="669859AC" w14:textId="77777777" w:rsidR="005D3291" w:rsidRPr="00515545" w:rsidRDefault="005D3291" w:rsidP="005D3291">
            <w:pPr>
              <w:tabs>
                <w:tab w:val="clear" w:pos="454"/>
                <w:tab w:val="clear" w:pos="680"/>
                <w:tab w:val="clear" w:pos="907"/>
                <w:tab w:val="left" w:pos="0"/>
              </w:tabs>
              <w:jc w:val="center"/>
              <w:rPr>
                <w:rFonts w:cs="Times New Roman"/>
                <w:sz w:val="22"/>
                <w:szCs w:val="22"/>
              </w:rPr>
            </w:pPr>
            <w:r w:rsidRPr="00515545">
              <w:rPr>
                <w:rFonts w:cs="Times New Roman"/>
                <w:sz w:val="22"/>
                <w:szCs w:val="22"/>
              </w:rPr>
              <w:t>-</w:t>
            </w:r>
          </w:p>
        </w:tc>
      </w:tr>
      <w:tr w:rsidR="005D3291" w:rsidRPr="00515545" w14:paraId="4D5E1A16" w14:textId="77777777" w:rsidTr="0048323E">
        <w:tc>
          <w:tcPr>
            <w:tcW w:w="3936" w:type="dxa"/>
            <w:vAlign w:val="bottom"/>
          </w:tcPr>
          <w:p w14:paraId="25A106D9" w14:textId="77777777" w:rsidR="005D3291" w:rsidRPr="00515545" w:rsidRDefault="005D3291" w:rsidP="006E7E2A">
            <w:pPr>
              <w:tabs>
                <w:tab w:val="left" w:pos="540"/>
              </w:tabs>
              <w:ind w:left="-110"/>
              <w:jc w:val="both"/>
              <w:rPr>
                <w:rFonts w:cs="Times New Roman"/>
                <w:sz w:val="22"/>
                <w:szCs w:val="22"/>
              </w:rPr>
            </w:pPr>
            <w:r w:rsidRPr="00515545">
              <w:rPr>
                <w:rFonts w:cs="Times New Roman"/>
                <w:sz w:val="22"/>
                <w:szCs w:val="22"/>
              </w:rPr>
              <w:t>Accrued expenses</w:t>
            </w:r>
          </w:p>
        </w:tc>
        <w:tc>
          <w:tcPr>
            <w:tcW w:w="1276" w:type="dxa"/>
            <w:tcBorders>
              <w:bottom w:val="double" w:sz="4" w:space="0" w:color="auto"/>
            </w:tcBorders>
            <w:vAlign w:val="bottom"/>
          </w:tcPr>
          <w:p w14:paraId="2D9066E9" w14:textId="2F620BBC" w:rsidR="005D3291" w:rsidRPr="00515545" w:rsidRDefault="00485B4B"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538</w:t>
            </w:r>
          </w:p>
        </w:tc>
        <w:tc>
          <w:tcPr>
            <w:tcW w:w="236" w:type="dxa"/>
          </w:tcPr>
          <w:p w14:paraId="17C8B557" w14:textId="77777777" w:rsidR="005D3291" w:rsidRPr="00515545" w:rsidRDefault="005D3291" w:rsidP="005D3291">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09E18308" w14:textId="77777777" w:rsidR="005D3291" w:rsidRPr="00515545" w:rsidRDefault="005D3291" w:rsidP="005D3291">
            <w:pPr>
              <w:tabs>
                <w:tab w:val="clear" w:pos="454"/>
                <w:tab w:val="clear" w:pos="680"/>
                <w:tab w:val="clear" w:pos="907"/>
                <w:tab w:val="left" w:pos="0"/>
              </w:tabs>
              <w:ind w:right="170"/>
              <w:jc w:val="right"/>
              <w:rPr>
                <w:rFonts w:cs="Times New Roman"/>
                <w:sz w:val="22"/>
                <w:szCs w:val="22"/>
              </w:rPr>
            </w:pPr>
            <w:r w:rsidRPr="00515545">
              <w:rPr>
                <w:rFonts w:cs="Times New Roman"/>
                <w:sz w:val="22"/>
                <w:szCs w:val="22"/>
              </w:rPr>
              <w:t>4,030</w:t>
            </w:r>
          </w:p>
        </w:tc>
        <w:tc>
          <w:tcPr>
            <w:tcW w:w="236" w:type="dxa"/>
          </w:tcPr>
          <w:p w14:paraId="2B6C74C4" w14:textId="77777777" w:rsidR="005D3291" w:rsidRPr="00515545" w:rsidRDefault="005D3291" w:rsidP="005D3291">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7AC85925" w14:textId="7A06B0B9" w:rsidR="005D3291" w:rsidRPr="00515545" w:rsidRDefault="00485B4B"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519</w:t>
            </w:r>
          </w:p>
        </w:tc>
        <w:tc>
          <w:tcPr>
            <w:tcW w:w="236" w:type="dxa"/>
          </w:tcPr>
          <w:p w14:paraId="7310C764" w14:textId="77777777" w:rsidR="005D3291" w:rsidRPr="00515545" w:rsidRDefault="005D3291" w:rsidP="005D3291">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65BE3758" w14:textId="77777777" w:rsidR="005D3291" w:rsidRPr="00515545" w:rsidRDefault="005D3291" w:rsidP="005D3291">
            <w:pPr>
              <w:tabs>
                <w:tab w:val="clear" w:pos="454"/>
                <w:tab w:val="clear" w:pos="680"/>
                <w:tab w:val="clear" w:pos="907"/>
                <w:tab w:val="left" w:pos="0"/>
              </w:tabs>
              <w:ind w:right="170"/>
              <w:jc w:val="right"/>
              <w:rPr>
                <w:rFonts w:cs="Times New Roman"/>
                <w:sz w:val="22"/>
                <w:szCs w:val="22"/>
              </w:rPr>
            </w:pPr>
            <w:r w:rsidRPr="00515545">
              <w:rPr>
                <w:rFonts w:cs="Times New Roman"/>
                <w:sz w:val="22"/>
                <w:szCs w:val="22"/>
              </w:rPr>
              <w:t>645</w:t>
            </w:r>
          </w:p>
        </w:tc>
      </w:tr>
      <w:tr w:rsidR="005D3291" w:rsidRPr="00515545" w14:paraId="76DD6CC3" w14:textId="77777777" w:rsidTr="0048323E">
        <w:tc>
          <w:tcPr>
            <w:tcW w:w="3936" w:type="dxa"/>
            <w:vAlign w:val="bottom"/>
          </w:tcPr>
          <w:p w14:paraId="2E1BA625" w14:textId="77777777" w:rsidR="005D3291" w:rsidRPr="00515545" w:rsidRDefault="005D3291" w:rsidP="006E7E2A">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double" w:sz="4" w:space="0" w:color="auto"/>
              <w:bottom w:val="double" w:sz="4" w:space="0" w:color="auto"/>
            </w:tcBorders>
            <w:vAlign w:val="bottom"/>
          </w:tcPr>
          <w:p w14:paraId="75C19F59" w14:textId="610756EE" w:rsidR="005D3291" w:rsidRPr="00515545" w:rsidRDefault="00485B4B"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24,024</w:t>
            </w:r>
          </w:p>
        </w:tc>
        <w:tc>
          <w:tcPr>
            <w:tcW w:w="236" w:type="dxa"/>
          </w:tcPr>
          <w:p w14:paraId="200B053B" w14:textId="77777777" w:rsidR="005D3291" w:rsidRPr="00515545" w:rsidRDefault="005D3291" w:rsidP="005D3291">
            <w:pPr>
              <w:tabs>
                <w:tab w:val="left" w:pos="540"/>
              </w:tabs>
              <w:jc w:val="both"/>
              <w:rPr>
                <w:rFonts w:cs="Times New Roman"/>
                <w:b/>
                <w:bCs/>
                <w:sz w:val="22"/>
                <w:szCs w:val="22"/>
                <w:highlight w:val="yellow"/>
              </w:rPr>
            </w:pPr>
          </w:p>
        </w:tc>
        <w:tc>
          <w:tcPr>
            <w:tcW w:w="1311" w:type="dxa"/>
            <w:tcBorders>
              <w:top w:val="double" w:sz="4" w:space="0" w:color="auto"/>
              <w:bottom w:val="double" w:sz="4" w:space="0" w:color="auto"/>
            </w:tcBorders>
            <w:vAlign w:val="bottom"/>
          </w:tcPr>
          <w:p w14:paraId="61D4717D" w14:textId="77777777" w:rsidR="005D3291" w:rsidRPr="00515545" w:rsidRDefault="005D3291" w:rsidP="005D3291">
            <w:pPr>
              <w:tabs>
                <w:tab w:val="clear" w:pos="454"/>
                <w:tab w:val="clear" w:pos="680"/>
                <w:tab w:val="clear" w:pos="907"/>
                <w:tab w:val="left" w:pos="0"/>
              </w:tabs>
              <w:ind w:right="170"/>
              <w:jc w:val="right"/>
              <w:rPr>
                <w:rFonts w:cs="Times New Roman"/>
                <w:sz w:val="22"/>
                <w:szCs w:val="22"/>
              </w:rPr>
            </w:pPr>
            <w:r w:rsidRPr="00515545">
              <w:rPr>
                <w:rFonts w:cs="Times New Roman"/>
                <w:sz w:val="22"/>
                <w:szCs w:val="22"/>
              </w:rPr>
              <w:t>38,916</w:t>
            </w:r>
          </w:p>
        </w:tc>
        <w:tc>
          <w:tcPr>
            <w:tcW w:w="236" w:type="dxa"/>
          </w:tcPr>
          <w:p w14:paraId="2E12A612" w14:textId="77777777" w:rsidR="005D3291" w:rsidRPr="00515545" w:rsidRDefault="005D3291" w:rsidP="005D3291">
            <w:pPr>
              <w:tabs>
                <w:tab w:val="left" w:pos="540"/>
              </w:tabs>
              <w:jc w:val="both"/>
              <w:rPr>
                <w:rFonts w:cs="Times New Roman"/>
                <w:b/>
                <w:bCs/>
                <w:sz w:val="22"/>
                <w:szCs w:val="22"/>
                <w:highlight w:val="yellow"/>
              </w:rPr>
            </w:pPr>
          </w:p>
        </w:tc>
        <w:tc>
          <w:tcPr>
            <w:tcW w:w="1335" w:type="dxa"/>
            <w:tcBorders>
              <w:top w:val="double" w:sz="4" w:space="0" w:color="auto"/>
              <w:bottom w:val="double" w:sz="4" w:space="0" w:color="auto"/>
            </w:tcBorders>
            <w:vAlign w:val="bottom"/>
          </w:tcPr>
          <w:p w14:paraId="1C79DC54" w14:textId="237D098E" w:rsidR="005D3291" w:rsidRPr="00515545" w:rsidRDefault="00485B4B"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24,024</w:t>
            </w:r>
          </w:p>
        </w:tc>
        <w:tc>
          <w:tcPr>
            <w:tcW w:w="236" w:type="dxa"/>
          </w:tcPr>
          <w:p w14:paraId="0A06498D" w14:textId="77777777" w:rsidR="005D3291" w:rsidRPr="00515545" w:rsidRDefault="005D3291" w:rsidP="005D3291">
            <w:pPr>
              <w:tabs>
                <w:tab w:val="left" w:pos="540"/>
              </w:tabs>
              <w:jc w:val="both"/>
              <w:rPr>
                <w:rFonts w:cs="Times New Roman"/>
                <w:b/>
                <w:bCs/>
                <w:sz w:val="22"/>
                <w:szCs w:val="22"/>
                <w:highlight w:val="yellow"/>
              </w:rPr>
            </w:pPr>
          </w:p>
        </w:tc>
        <w:tc>
          <w:tcPr>
            <w:tcW w:w="1323" w:type="dxa"/>
            <w:tcBorders>
              <w:top w:val="double" w:sz="4" w:space="0" w:color="auto"/>
              <w:bottom w:val="double" w:sz="4" w:space="0" w:color="auto"/>
            </w:tcBorders>
            <w:vAlign w:val="bottom"/>
          </w:tcPr>
          <w:p w14:paraId="2E406131" w14:textId="77777777" w:rsidR="005D3291" w:rsidRPr="00515545" w:rsidRDefault="005D3291" w:rsidP="005D3291">
            <w:pPr>
              <w:tabs>
                <w:tab w:val="clear" w:pos="454"/>
                <w:tab w:val="clear" w:pos="680"/>
                <w:tab w:val="clear" w:pos="907"/>
                <w:tab w:val="left" w:pos="0"/>
              </w:tabs>
              <w:ind w:right="170"/>
              <w:jc w:val="right"/>
              <w:rPr>
                <w:rFonts w:cs="Times New Roman"/>
                <w:sz w:val="22"/>
                <w:szCs w:val="22"/>
              </w:rPr>
            </w:pPr>
            <w:r w:rsidRPr="00515545">
              <w:rPr>
                <w:rFonts w:cs="Times New Roman"/>
                <w:sz w:val="22"/>
                <w:szCs w:val="22"/>
              </w:rPr>
              <w:t>38,916</w:t>
            </w:r>
          </w:p>
        </w:tc>
      </w:tr>
      <w:tr w:rsidR="001B6FCE" w:rsidRPr="00515545" w14:paraId="3C936FDE" w14:textId="77777777" w:rsidTr="004832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27A27E7C" w14:textId="77777777" w:rsidR="001B6FCE" w:rsidRPr="00515545" w:rsidRDefault="001B6FCE" w:rsidP="006E7E2A">
            <w:pPr>
              <w:tabs>
                <w:tab w:val="left" w:pos="540"/>
              </w:tabs>
              <w:spacing w:line="200" w:lineRule="atLeast"/>
              <w:ind w:left="-110"/>
              <w:jc w:val="both"/>
              <w:rPr>
                <w:rFonts w:cs="Times New Roman"/>
                <w:sz w:val="22"/>
                <w:szCs w:val="22"/>
              </w:rPr>
            </w:pPr>
          </w:p>
        </w:tc>
        <w:tc>
          <w:tcPr>
            <w:tcW w:w="1276" w:type="dxa"/>
            <w:tcBorders>
              <w:top w:val="double" w:sz="4" w:space="0" w:color="auto"/>
              <w:left w:val="nil"/>
              <w:bottom w:val="nil"/>
              <w:right w:val="nil"/>
            </w:tcBorders>
            <w:vAlign w:val="bottom"/>
          </w:tcPr>
          <w:p w14:paraId="1FDB2873" w14:textId="77777777" w:rsidR="001B6FCE" w:rsidRPr="00515545" w:rsidRDefault="001B6FCE" w:rsidP="0048323E">
            <w:pPr>
              <w:tabs>
                <w:tab w:val="clear" w:pos="454"/>
                <w:tab w:val="clear" w:pos="680"/>
                <w:tab w:val="clear" w:pos="907"/>
                <w:tab w:val="left" w:pos="0"/>
              </w:tabs>
              <w:spacing w:line="200" w:lineRule="atLeast"/>
              <w:ind w:right="170"/>
              <w:jc w:val="right"/>
              <w:rPr>
                <w:rFonts w:cs="Times New Roman"/>
                <w:sz w:val="22"/>
                <w:szCs w:val="22"/>
              </w:rPr>
            </w:pPr>
          </w:p>
        </w:tc>
        <w:tc>
          <w:tcPr>
            <w:tcW w:w="236" w:type="dxa"/>
            <w:tcBorders>
              <w:top w:val="nil"/>
              <w:left w:val="nil"/>
              <w:bottom w:val="nil"/>
              <w:right w:val="nil"/>
            </w:tcBorders>
          </w:tcPr>
          <w:p w14:paraId="35AB8F9B" w14:textId="77777777" w:rsidR="001B6FCE" w:rsidRPr="00515545" w:rsidRDefault="001B6FCE" w:rsidP="0048323E">
            <w:pPr>
              <w:tabs>
                <w:tab w:val="left" w:pos="540"/>
              </w:tabs>
              <w:spacing w:line="200" w:lineRule="atLeast"/>
              <w:jc w:val="both"/>
              <w:rPr>
                <w:rFonts w:cs="Times New Roman"/>
                <w:sz w:val="22"/>
                <w:szCs w:val="22"/>
                <w:highlight w:val="yellow"/>
              </w:rPr>
            </w:pPr>
          </w:p>
        </w:tc>
        <w:tc>
          <w:tcPr>
            <w:tcW w:w="1311" w:type="dxa"/>
            <w:tcBorders>
              <w:top w:val="double" w:sz="4" w:space="0" w:color="auto"/>
              <w:left w:val="nil"/>
              <w:bottom w:val="nil"/>
              <w:right w:val="nil"/>
            </w:tcBorders>
            <w:vAlign w:val="bottom"/>
          </w:tcPr>
          <w:p w14:paraId="11B10042" w14:textId="77777777" w:rsidR="001B6FCE" w:rsidRPr="00515545" w:rsidRDefault="001B6FCE" w:rsidP="0048323E">
            <w:pPr>
              <w:tabs>
                <w:tab w:val="clear" w:pos="454"/>
                <w:tab w:val="clear" w:pos="680"/>
                <w:tab w:val="clear" w:pos="907"/>
                <w:tab w:val="left" w:pos="0"/>
              </w:tabs>
              <w:spacing w:line="200" w:lineRule="atLeast"/>
              <w:ind w:right="170"/>
              <w:jc w:val="right"/>
              <w:rPr>
                <w:rFonts w:cs="Times New Roman"/>
                <w:sz w:val="22"/>
                <w:szCs w:val="22"/>
              </w:rPr>
            </w:pPr>
          </w:p>
        </w:tc>
        <w:tc>
          <w:tcPr>
            <w:tcW w:w="236" w:type="dxa"/>
            <w:tcBorders>
              <w:top w:val="nil"/>
              <w:left w:val="nil"/>
              <w:bottom w:val="nil"/>
              <w:right w:val="nil"/>
            </w:tcBorders>
          </w:tcPr>
          <w:p w14:paraId="4E639A60" w14:textId="77777777" w:rsidR="001B6FCE" w:rsidRPr="00515545" w:rsidRDefault="001B6FCE" w:rsidP="0048323E">
            <w:pPr>
              <w:tabs>
                <w:tab w:val="left" w:pos="540"/>
              </w:tabs>
              <w:spacing w:line="200" w:lineRule="atLeast"/>
              <w:jc w:val="both"/>
              <w:rPr>
                <w:rFonts w:cs="Times New Roman"/>
                <w:sz w:val="22"/>
                <w:szCs w:val="22"/>
                <w:highlight w:val="yellow"/>
              </w:rPr>
            </w:pPr>
          </w:p>
        </w:tc>
        <w:tc>
          <w:tcPr>
            <w:tcW w:w="1335" w:type="dxa"/>
            <w:tcBorders>
              <w:top w:val="double" w:sz="4" w:space="0" w:color="auto"/>
              <w:left w:val="nil"/>
              <w:bottom w:val="nil"/>
              <w:right w:val="nil"/>
            </w:tcBorders>
            <w:vAlign w:val="bottom"/>
          </w:tcPr>
          <w:p w14:paraId="5E2629C4" w14:textId="77777777" w:rsidR="001B6FCE" w:rsidRPr="00515545" w:rsidRDefault="001B6FCE" w:rsidP="0048323E">
            <w:pPr>
              <w:tabs>
                <w:tab w:val="clear" w:pos="454"/>
                <w:tab w:val="clear" w:pos="680"/>
                <w:tab w:val="clear" w:pos="907"/>
                <w:tab w:val="left" w:pos="0"/>
              </w:tabs>
              <w:spacing w:line="200" w:lineRule="atLeast"/>
              <w:ind w:right="170"/>
              <w:jc w:val="right"/>
              <w:rPr>
                <w:rFonts w:cs="Times New Roman"/>
                <w:sz w:val="22"/>
                <w:szCs w:val="22"/>
              </w:rPr>
            </w:pPr>
          </w:p>
        </w:tc>
        <w:tc>
          <w:tcPr>
            <w:tcW w:w="236" w:type="dxa"/>
            <w:tcBorders>
              <w:top w:val="nil"/>
              <w:left w:val="nil"/>
              <w:bottom w:val="nil"/>
              <w:right w:val="nil"/>
            </w:tcBorders>
          </w:tcPr>
          <w:p w14:paraId="791D3CAF" w14:textId="77777777" w:rsidR="001B6FCE" w:rsidRPr="00515545" w:rsidRDefault="001B6FCE" w:rsidP="0048323E">
            <w:pPr>
              <w:tabs>
                <w:tab w:val="left" w:pos="540"/>
              </w:tabs>
              <w:spacing w:line="200" w:lineRule="atLeast"/>
              <w:jc w:val="both"/>
              <w:rPr>
                <w:rFonts w:cs="Times New Roman"/>
                <w:sz w:val="22"/>
                <w:szCs w:val="22"/>
                <w:highlight w:val="yellow"/>
              </w:rPr>
            </w:pPr>
          </w:p>
        </w:tc>
        <w:tc>
          <w:tcPr>
            <w:tcW w:w="1323" w:type="dxa"/>
            <w:tcBorders>
              <w:top w:val="double" w:sz="4" w:space="0" w:color="auto"/>
              <w:left w:val="nil"/>
              <w:bottom w:val="nil"/>
              <w:right w:val="nil"/>
            </w:tcBorders>
            <w:vAlign w:val="bottom"/>
          </w:tcPr>
          <w:p w14:paraId="71AE08C5" w14:textId="77777777" w:rsidR="001B6FCE" w:rsidRPr="00515545" w:rsidRDefault="001B6FCE" w:rsidP="0048323E">
            <w:pPr>
              <w:tabs>
                <w:tab w:val="clear" w:pos="454"/>
                <w:tab w:val="clear" w:pos="680"/>
                <w:tab w:val="clear" w:pos="907"/>
                <w:tab w:val="left" w:pos="0"/>
              </w:tabs>
              <w:spacing w:line="200" w:lineRule="atLeast"/>
              <w:ind w:right="170"/>
              <w:jc w:val="right"/>
              <w:rPr>
                <w:rFonts w:cs="Times New Roman"/>
                <w:sz w:val="22"/>
                <w:szCs w:val="22"/>
              </w:rPr>
            </w:pPr>
          </w:p>
        </w:tc>
      </w:tr>
      <w:tr w:rsidR="001B6FCE" w:rsidRPr="00515545" w14:paraId="2E0FA970"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7F376CB0" w14:textId="77777777" w:rsidR="001B6FCE" w:rsidRPr="00515545" w:rsidRDefault="001B6FCE" w:rsidP="006E7E2A">
            <w:pPr>
              <w:tabs>
                <w:tab w:val="left" w:pos="540"/>
              </w:tabs>
              <w:ind w:left="-110"/>
              <w:jc w:val="both"/>
              <w:rPr>
                <w:rFonts w:cs="Times New Roman"/>
                <w:b/>
                <w:bCs/>
                <w:sz w:val="22"/>
                <w:szCs w:val="22"/>
              </w:rPr>
            </w:pPr>
            <w:r w:rsidRPr="00515545">
              <w:rPr>
                <w:rFonts w:cs="Times New Roman"/>
                <w:b/>
                <w:bCs/>
                <w:sz w:val="22"/>
                <w:szCs w:val="22"/>
              </w:rPr>
              <w:t>Related person</w:t>
            </w:r>
          </w:p>
        </w:tc>
        <w:tc>
          <w:tcPr>
            <w:tcW w:w="1276" w:type="dxa"/>
            <w:tcBorders>
              <w:top w:val="nil"/>
              <w:left w:val="nil"/>
              <w:bottom w:val="nil"/>
              <w:right w:val="nil"/>
            </w:tcBorders>
            <w:vAlign w:val="bottom"/>
          </w:tcPr>
          <w:p w14:paraId="0C51A25D"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2CE782B" w14:textId="77777777" w:rsidR="001B6FCE" w:rsidRPr="00515545" w:rsidRDefault="001B6FCE" w:rsidP="0048323E">
            <w:pPr>
              <w:tabs>
                <w:tab w:val="left" w:pos="540"/>
              </w:tabs>
              <w:jc w:val="both"/>
              <w:rPr>
                <w:rFonts w:cs="Times New Roman"/>
                <w:b/>
                <w:bCs/>
                <w:sz w:val="22"/>
                <w:szCs w:val="22"/>
                <w:highlight w:val="yellow"/>
              </w:rPr>
            </w:pPr>
          </w:p>
        </w:tc>
        <w:tc>
          <w:tcPr>
            <w:tcW w:w="1311" w:type="dxa"/>
            <w:tcBorders>
              <w:top w:val="nil"/>
              <w:left w:val="nil"/>
              <w:bottom w:val="nil"/>
              <w:right w:val="nil"/>
            </w:tcBorders>
            <w:vAlign w:val="bottom"/>
          </w:tcPr>
          <w:p w14:paraId="35E4CDCF"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25B83CEB" w14:textId="77777777" w:rsidR="001B6FCE" w:rsidRPr="00515545" w:rsidRDefault="001B6FCE" w:rsidP="0048323E">
            <w:pPr>
              <w:tabs>
                <w:tab w:val="left" w:pos="540"/>
              </w:tabs>
              <w:jc w:val="both"/>
              <w:rPr>
                <w:rFonts w:cs="Times New Roman"/>
                <w:b/>
                <w:bCs/>
                <w:sz w:val="22"/>
                <w:szCs w:val="22"/>
                <w:highlight w:val="yellow"/>
              </w:rPr>
            </w:pPr>
          </w:p>
        </w:tc>
        <w:tc>
          <w:tcPr>
            <w:tcW w:w="1335" w:type="dxa"/>
            <w:tcBorders>
              <w:top w:val="nil"/>
              <w:left w:val="nil"/>
              <w:bottom w:val="nil"/>
              <w:right w:val="nil"/>
            </w:tcBorders>
            <w:vAlign w:val="bottom"/>
          </w:tcPr>
          <w:p w14:paraId="2805B81F"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7E75524D" w14:textId="77777777" w:rsidR="001B6FCE" w:rsidRPr="00515545" w:rsidRDefault="001B6FCE" w:rsidP="0048323E">
            <w:pPr>
              <w:tabs>
                <w:tab w:val="left" w:pos="540"/>
              </w:tabs>
              <w:jc w:val="both"/>
              <w:rPr>
                <w:rFonts w:cs="Times New Roman"/>
                <w:b/>
                <w:bCs/>
                <w:sz w:val="22"/>
                <w:szCs w:val="22"/>
                <w:highlight w:val="yellow"/>
              </w:rPr>
            </w:pPr>
          </w:p>
        </w:tc>
        <w:tc>
          <w:tcPr>
            <w:tcW w:w="1323" w:type="dxa"/>
            <w:tcBorders>
              <w:top w:val="nil"/>
              <w:left w:val="nil"/>
              <w:bottom w:val="nil"/>
              <w:right w:val="nil"/>
            </w:tcBorders>
            <w:vAlign w:val="bottom"/>
          </w:tcPr>
          <w:p w14:paraId="75E35A64" w14:textId="77777777" w:rsidR="001B6FCE" w:rsidRPr="00515545" w:rsidRDefault="001B6FCE" w:rsidP="0048323E">
            <w:pPr>
              <w:tabs>
                <w:tab w:val="clear" w:pos="454"/>
                <w:tab w:val="clear" w:pos="680"/>
                <w:tab w:val="clear" w:pos="907"/>
                <w:tab w:val="left" w:pos="0"/>
              </w:tabs>
              <w:ind w:right="170"/>
              <w:jc w:val="right"/>
              <w:rPr>
                <w:rFonts w:cs="Times New Roman"/>
                <w:sz w:val="22"/>
                <w:szCs w:val="22"/>
              </w:rPr>
            </w:pPr>
          </w:p>
        </w:tc>
      </w:tr>
      <w:tr w:rsidR="005D3291" w:rsidRPr="00515545" w14:paraId="17C6B656"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29E3F1F3" w14:textId="77777777" w:rsidR="005D3291" w:rsidRPr="00515545" w:rsidRDefault="005D3291" w:rsidP="006E7E2A">
            <w:pPr>
              <w:tabs>
                <w:tab w:val="left" w:pos="540"/>
              </w:tabs>
              <w:ind w:left="-110"/>
              <w:jc w:val="both"/>
              <w:rPr>
                <w:rFonts w:cs="Times New Roman"/>
                <w:sz w:val="22"/>
                <w:szCs w:val="22"/>
              </w:rPr>
            </w:pPr>
            <w:r w:rsidRPr="00515545">
              <w:rPr>
                <w:rFonts w:cs="Times New Roman"/>
                <w:sz w:val="22"/>
                <w:szCs w:val="22"/>
              </w:rPr>
              <w:t>Lease liabilities - net</w:t>
            </w:r>
          </w:p>
        </w:tc>
        <w:tc>
          <w:tcPr>
            <w:tcW w:w="1276" w:type="dxa"/>
            <w:tcBorders>
              <w:top w:val="nil"/>
              <w:left w:val="nil"/>
              <w:bottom w:val="double" w:sz="4" w:space="0" w:color="auto"/>
              <w:right w:val="nil"/>
            </w:tcBorders>
            <w:vAlign w:val="bottom"/>
          </w:tcPr>
          <w:p w14:paraId="28C5BCF6" w14:textId="4883B8BC" w:rsidR="005D3291" w:rsidRPr="00515545" w:rsidRDefault="00485B4B"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1,350</w:t>
            </w:r>
          </w:p>
        </w:tc>
        <w:tc>
          <w:tcPr>
            <w:tcW w:w="236" w:type="dxa"/>
            <w:tcBorders>
              <w:top w:val="nil"/>
              <w:left w:val="nil"/>
              <w:bottom w:val="nil"/>
              <w:right w:val="nil"/>
            </w:tcBorders>
          </w:tcPr>
          <w:p w14:paraId="44EF005C" w14:textId="77777777" w:rsidR="005D3291" w:rsidRPr="00515545" w:rsidRDefault="005D3291" w:rsidP="005D3291">
            <w:pPr>
              <w:tabs>
                <w:tab w:val="left" w:pos="540"/>
              </w:tabs>
              <w:jc w:val="both"/>
              <w:rPr>
                <w:rFonts w:cs="Times New Roman"/>
                <w:b/>
                <w:bCs/>
                <w:sz w:val="22"/>
                <w:szCs w:val="22"/>
                <w:highlight w:val="yellow"/>
              </w:rPr>
            </w:pPr>
          </w:p>
        </w:tc>
        <w:tc>
          <w:tcPr>
            <w:tcW w:w="1311" w:type="dxa"/>
            <w:tcBorders>
              <w:top w:val="nil"/>
              <w:left w:val="nil"/>
              <w:bottom w:val="double" w:sz="4" w:space="0" w:color="auto"/>
              <w:right w:val="nil"/>
            </w:tcBorders>
            <w:vAlign w:val="bottom"/>
          </w:tcPr>
          <w:p w14:paraId="1FED9ED8" w14:textId="77777777" w:rsidR="005D3291" w:rsidRPr="00515545" w:rsidRDefault="005D3291" w:rsidP="005D3291">
            <w:pPr>
              <w:tabs>
                <w:tab w:val="clear" w:pos="454"/>
                <w:tab w:val="clear" w:pos="680"/>
                <w:tab w:val="clear" w:pos="907"/>
                <w:tab w:val="left" w:pos="0"/>
              </w:tabs>
              <w:ind w:right="170"/>
              <w:jc w:val="right"/>
              <w:rPr>
                <w:rFonts w:cs="Times New Roman"/>
                <w:sz w:val="22"/>
                <w:szCs w:val="22"/>
              </w:rPr>
            </w:pPr>
            <w:r w:rsidRPr="00515545">
              <w:rPr>
                <w:rFonts w:cs="Times New Roman"/>
                <w:sz w:val="22"/>
                <w:szCs w:val="22"/>
              </w:rPr>
              <w:t>2,700</w:t>
            </w:r>
          </w:p>
        </w:tc>
        <w:tc>
          <w:tcPr>
            <w:tcW w:w="236" w:type="dxa"/>
            <w:tcBorders>
              <w:top w:val="nil"/>
              <w:left w:val="nil"/>
              <w:bottom w:val="nil"/>
              <w:right w:val="nil"/>
            </w:tcBorders>
          </w:tcPr>
          <w:p w14:paraId="79F37AA4" w14:textId="77777777" w:rsidR="005D3291" w:rsidRPr="00515545" w:rsidRDefault="005D3291" w:rsidP="005D3291">
            <w:pPr>
              <w:tabs>
                <w:tab w:val="left" w:pos="540"/>
              </w:tabs>
              <w:jc w:val="both"/>
              <w:rPr>
                <w:rFonts w:cs="Times New Roman"/>
                <w:b/>
                <w:bCs/>
                <w:sz w:val="22"/>
                <w:szCs w:val="22"/>
                <w:highlight w:val="yellow"/>
              </w:rPr>
            </w:pPr>
          </w:p>
        </w:tc>
        <w:tc>
          <w:tcPr>
            <w:tcW w:w="1335" w:type="dxa"/>
            <w:tcBorders>
              <w:top w:val="nil"/>
              <w:left w:val="nil"/>
              <w:bottom w:val="double" w:sz="4" w:space="0" w:color="auto"/>
              <w:right w:val="nil"/>
            </w:tcBorders>
            <w:vAlign w:val="bottom"/>
          </w:tcPr>
          <w:p w14:paraId="0CB4CBEF" w14:textId="13377C3A" w:rsidR="005D3291" w:rsidRPr="00515545" w:rsidRDefault="00485B4B"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1,350</w:t>
            </w:r>
          </w:p>
        </w:tc>
        <w:tc>
          <w:tcPr>
            <w:tcW w:w="236" w:type="dxa"/>
            <w:tcBorders>
              <w:top w:val="nil"/>
              <w:left w:val="nil"/>
              <w:bottom w:val="nil"/>
              <w:right w:val="nil"/>
            </w:tcBorders>
          </w:tcPr>
          <w:p w14:paraId="0F004819" w14:textId="77777777" w:rsidR="005D3291" w:rsidRPr="00515545" w:rsidRDefault="005D3291" w:rsidP="005D3291">
            <w:pPr>
              <w:tabs>
                <w:tab w:val="left" w:pos="540"/>
              </w:tabs>
              <w:jc w:val="both"/>
              <w:rPr>
                <w:rFonts w:cs="Times New Roman"/>
                <w:b/>
                <w:bCs/>
                <w:sz w:val="22"/>
                <w:szCs w:val="22"/>
                <w:highlight w:val="yellow"/>
              </w:rPr>
            </w:pPr>
          </w:p>
        </w:tc>
        <w:tc>
          <w:tcPr>
            <w:tcW w:w="1323" w:type="dxa"/>
            <w:tcBorders>
              <w:top w:val="nil"/>
              <w:left w:val="nil"/>
              <w:bottom w:val="double" w:sz="4" w:space="0" w:color="auto"/>
              <w:right w:val="nil"/>
            </w:tcBorders>
            <w:vAlign w:val="bottom"/>
          </w:tcPr>
          <w:p w14:paraId="18DAAA5F" w14:textId="77777777" w:rsidR="005D3291" w:rsidRPr="00515545" w:rsidRDefault="005D3291" w:rsidP="005D3291">
            <w:pPr>
              <w:tabs>
                <w:tab w:val="clear" w:pos="454"/>
                <w:tab w:val="clear" w:pos="680"/>
                <w:tab w:val="clear" w:pos="907"/>
                <w:tab w:val="left" w:pos="0"/>
              </w:tabs>
              <w:ind w:right="170"/>
              <w:jc w:val="right"/>
              <w:rPr>
                <w:rFonts w:cs="Times New Roman"/>
                <w:sz w:val="22"/>
                <w:szCs w:val="22"/>
              </w:rPr>
            </w:pPr>
            <w:r w:rsidRPr="00515545">
              <w:rPr>
                <w:rFonts w:cs="Times New Roman"/>
                <w:sz w:val="22"/>
                <w:szCs w:val="22"/>
              </w:rPr>
              <w:t>2,700</w:t>
            </w:r>
          </w:p>
        </w:tc>
      </w:tr>
      <w:tr w:rsidR="00F26495" w:rsidRPr="00515545" w14:paraId="73250889"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vAlign w:val="bottom"/>
          </w:tcPr>
          <w:p w14:paraId="6EC60924" w14:textId="77777777" w:rsidR="00F26495" w:rsidRPr="00515545" w:rsidRDefault="00F26495" w:rsidP="00F26495">
            <w:pPr>
              <w:tabs>
                <w:tab w:val="left" w:pos="540"/>
              </w:tabs>
              <w:ind w:left="-110"/>
              <w:jc w:val="both"/>
              <w:rPr>
                <w:rFonts w:cs="Times New Roman"/>
                <w:sz w:val="22"/>
                <w:szCs w:val="22"/>
              </w:rPr>
            </w:pPr>
          </w:p>
        </w:tc>
        <w:tc>
          <w:tcPr>
            <w:tcW w:w="1276" w:type="dxa"/>
            <w:tcBorders>
              <w:top w:val="double" w:sz="4" w:space="0" w:color="auto"/>
              <w:left w:val="nil"/>
              <w:bottom w:val="nil"/>
              <w:right w:val="nil"/>
            </w:tcBorders>
            <w:vAlign w:val="bottom"/>
          </w:tcPr>
          <w:p w14:paraId="3E5995C0" w14:textId="77777777" w:rsidR="00F26495" w:rsidRPr="00515545" w:rsidRDefault="00F26495" w:rsidP="00F26495">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0DD2C157" w14:textId="77777777" w:rsidR="00F26495" w:rsidRPr="00F26495" w:rsidRDefault="00F26495" w:rsidP="00F26495">
            <w:pPr>
              <w:tabs>
                <w:tab w:val="left" w:pos="540"/>
              </w:tabs>
              <w:jc w:val="both"/>
              <w:rPr>
                <w:rFonts w:cs="Times New Roman"/>
                <w:b/>
                <w:bCs/>
                <w:sz w:val="22"/>
                <w:szCs w:val="22"/>
                <w:highlight w:val="yellow"/>
              </w:rPr>
            </w:pPr>
          </w:p>
        </w:tc>
        <w:tc>
          <w:tcPr>
            <w:tcW w:w="1311" w:type="dxa"/>
            <w:tcBorders>
              <w:top w:val="double" w:sz="4" w:space="0" w:color="auto"/>
              <w:left w:val="nil"/>
              <w:bottom w:val="nil"/>
              <w:right w:val="nil"/>
            </w:tcBorders>
            <w:vAlign w:val="bottom"/>
          </w:tcPr>
          <w:p w14:paraId="694FF13B" w14:textId="77777777" w:rsidR="00F26495" w:rsidRPr="00515545" w:rsidRDefault="00F26495" w:rsidP="00F26495">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AE66157" w14:textId="77777777" w:rsidR="00F26495" w:rsidRPr="00F26495" w:rsidRDefault="00F26495" w:rsidP="00F26495">
            <w:pPr>
              <w:tabs>
                <w:tab w:val="left" w:pos="540"/>
              </w:tabs>
              <w:jc w:val="both"/>
              <w:rPr>
                <w:rFonts w:cs="Times New Roman"/>
                <w:b/>
                <w:bCs/>
                <w:sz w:val="22"/>
                <w:szCs w:val="22"/>
                <w:highlight w:val="yellow"/>
              </w:rPr>
            </w:pPr>
          </w:p>
        </w:tc>
        <w:tc>
          <w:tcPr>
            <w:tcW w:w="1335" w:type="dxa"/>
            <w:tcBorders>
              <w:top w:val="double" w:sz="4" w:space="0" w:color="auto"/>
              <w:left w:val="nil"/>
              <w:bottom w:val="nil"/>
              <w:right w:val="nil"/>
            </w:tcBorders>
            <w:vAlign w:val="bottom"/>
          </w:tcPr>
          <w:p w14:paraId="33311894" w14:textId="77777777" w:rsidR="00F26495" w:rsidRPr="00515545" w:rsidRDefault="00F26495" w:rsidP="00F26495">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7D88B4A9" w14:textId="77777777" w:rsidR="00F26495" w:rsidRPr="00F26495" w:rsidRDefault="00F26495" w:rsidP="00F26495">
            <w:pPr>
              <w:tabs>
                <w:tab w:val="left" w:pos="540"/>
              </w:tabs>
              <w:jc w:val="both"/>
              <w:rPr>
                <w:rFonts w:cs="Times New Roman"/>
                <w:b/>
                <w:bCs/>
                <w:sz w:val="22"/>
                <w:szCs w:val="22"/>
                <w:highlight w:val="yellow"/>
              </w:rPr>
            </w:pPr>
          </w:p>
        </w:tc>
        <w:tc>
          <w:tcPr>
            <w:tcW w:w="1323" w:type="dxa"/>
            <w:tcBorders>
              <w:top w:val="double" w:sz="4" w:space="0" w:color="auto"/>
              <w:left w:val="nil"/>
              <w:bottom w:val="nil"/>
              <w:right w:val="nil"/>
            </w:tcBorders>
            <w:vAlign w:val="bottom"/>
          </w:tcPr>
          <w:p w14:paraId="0087C1DE" w14:textId="77777777" w:rsidR="00F26495" w:rsidRPr="00515545" w:rsidRDefault="00F26495" w:rsidP="00F26495">
            <w:pPr>
              <w:tabs>
                <w:tab w:val="clear" w:pos="454"/>
                <w:tab w:val="clear" w:pos="680"/>
                <w:tab w:val="clear" w:pos="907"/>
                <w:tab w:val="left" w:pos="0"/>
              </w:tabs>
              <w:ind w:right="170"/>
              <w:jc w:val="right"/>
              <w:rPr>
                <w:rFonts w:cs="Times New Roman"/>
                <w:sz w:val="22"/>
                <w:szCs w:val="22"/>
              </w:rPr>
            </w:pPr>
          </w:p>
        </w:tc>
      </w:tr>
      <w:tr w:rsidR="00F26495" w:rsidRPr="00515545" w14:paraId="66693BBE"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tcPr>
          <w:p w14:paraId="6EC55406" w14:textId="29F6CB9F" w:rsidR="00F26495" w:rsidRPr="00F26495" w:rsidRDefault="00F26495" w:rsidP="00F26495">
            <w:pPr>
              <w:tabs>
                <w:tab w:val="left" w:pos="540"/>
              </w:tabs>
              <w:ind w:left="-110"/>
              <w:jc w:val="both"/>
              <w:rPr>
                <w:rFonts w:cs="Times New Roman"/>
                <w:sz w:val="22"/>
                <w:szCs w:val="22"/>
              </w:rPr>
            </w:pPr>
            <w:r w:rsidRPr="00515545">
              <w:rPr>
                <w:rFonts w:cs="Times New Roman"/>
                <w:b/>
                <w:bCs/>
                <w:sz w:val="22"/>
                <w:szCs w:val="22"/>
              </w:rPr>
              <w:t>Key management</w:t>
            </w:r>
          </w:p>
        </w:tc>
        <w:tc>
          <w:tcPr>
            <w:tcW w:w="1276" w:type="dxa"/>
            <w:tcBorders>
              <w:top w:val="nil"/>
              <w:left w:val="nil"/>
              <w:bottom w:val="nil"/>
              <w:right w:val="nil"/>
            </w:tcBorders>
            <w:vAlign w:val="bottom"/>
          </w:tcPr>
          <w:p w14:paraId="233550E9" w14:textId="77777777" w:rsidR="00F26495" w:rsidRPr="00515545" w:rsidRDefault="00F26495" w:rsidP="00F26495">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4F6DAF52" w14:textId="77777777" w:rsidR="00F26495" w:rsidRPr="00515545" w:rsidRDefault="00F26495" w:rsidP="00F26495">
            <w:pPr>
              <w:tabs>
                <w:tab w:val="left" w:pos="540"/>
              </w:tabs>
              <w:jc w:val="both"/>
              <w:rPr>
                <w:rFonts w:cs="Times New Roman"/>
                <w:b/>
                <w:bCs/>
                <w:sz w:val="22"/>
                <w:szCs w:val="22"/>
                <w:highlight w:val="yellow"/>
              </w:rPr>
            </w:pPr>
          </w:p>
        </w:tc>
        <w:tc>
          <w:tcPr>
            <w:tcW w:w="1311" w:type="dxa"/>
            <w:tcBorders>
              <w:top w:val="nil"/>
              <w:left w:val="nil"/>
              <w:bottom w:val="nil"/>
              <w:right w:val="nil"/>
            </w:tcBorders>
            <w:vAlign w:val="bottom"/>
          </w:tcPr>
          <w:p w14:paraId="3DEBAADD" w14:textId="77777777" w:rsidR="00F26495" w:rsidRPr="00515545" w:rsidRDefault="00F26495" w:rsidP="00F26495">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1506C478" w14:textId="77777777" w:rsidR="00F26495" w:rsidRPr="00515545" w:rsidRDefault="00F26495" w:rsidP="00F26495">
            <w:pPr>
              <w:tabs>
                <w:tab w:val="left" w:pos="540"/>
              </w:tabs>
              <w:jc w:val="both"/>
              <w:rPr>
                <w:rFonts w:cs="Times New Roman"/>
                <w:b/>
                <w:bCs/>
                <w:sz w:val="22"/>
                <w:szCs w:val="22"/>
                <w:highlight w:val="yellow"/>
              </w:rPr>
            </w:pPr>
          </w:p>
        </w:tc>
        <w:tc>
          <w:tcPr>
            <w:tcW w:w="1335" w:type="dxa"/>
            <w:tcBorders>
              <w:top w:val="nil"/>
              <w:left w:val="nil"/>
              <w:bottom w:val="nil"/>
              <w:right w:val="nil"/>
            </w:tcBorders>
            <w:vAlign w:val="bottom"/>
          </w:tcPr>
          <w:p w14:paraId="3FABDD73" w14:textId="77777777" w:rsidR="00F26495" w:rsidRPr="00515545" w:rsidRDefault="00F26495" w:rsidP="00F26495">
            <w:pPr>
              <w:tabs>
                <w:tab w:val="clear" w:pos="454"/>
                <w:tab w:val="clear" w:pos="680"/>
                <w:tab w:val="clear" w:pos="907"/>
                <w:tab w:val="left" w:pos="0"/>
              </w:tabs>
              <w:ind w:right="170"/>
              <w:jc w:val="right"/>
              <w:rPr>
                <w:rFonts w:cs="Times New Roman"/>
                <w:sz w:val="22"/>
                <w:szCs w:val="22"/>
              </w:rPr>
            </w:pPr>
          </w:p>
        </w:tc>
        <w:tc>
          <w:tcPr>
            <w:tcW w:w="236" w:type="dxa"/>
            <w:tcBorders>
              <w:top w:val="nil"/>
              <w:left w:val="nil"/>
              <w:bottom w:val="nil"/>
              <w:right w:val="nil"/>
            </w:tcBorders>
          </w:tcPr>
          <w:p w14:paraId="3F5B64E9" w14:textId="77777777" w:rsidR="00F26495" w:rsidRPr="00515545" w:rsidRDefault="00F26495" w:rsidP="00F26495">
            <w:pPr>
              <w:tabs>
                <w:tab w:val="left" w:pos="540"/>
              </w:tabs>
              <w:jc w:val="both"/>
              <w:rPr>
                <w:rFonts w:cs="Times New Roman"/>
                <w:b/>
                <w:bCs/>
                <w:sz w:val="22"/>
                <w:szCs w:val="22"/>
                <w:highlight w:val="yellow"/>
              </w:rPr>
            </w:pPr>
          </w:p>
        </w:tc>
        <w:tc>
          <w:tcPr>
            <w:tcW w:w="1323" w:type="dxa"/>
            <w:tcBorders>
              <w:top w:val="nil"/>
              <w:left w:val="nil"/>
              <w:bottom w:val="nil"/>
              <w:right w:val="nil"/>
            </w:tcBorders>
            <w:vAlign w:val="bottom"/>
          </w:tcPr>
          <w:p w14:paraId="303B1A35" w14:textId="77777777" w:rsidR="00F26495" w:rsidRPr="00515545" w:rsidRDefault="00F26495" w:rsidP="00F26495">
            <w:pPr>
              <w:tabs>
                <w:tab w:val="clear" w:pos="454"/>
                <w:tab w:val="clear" w:pos="680"/>
                <w:tab w:val="clear" w:pos="907"/>
                <w:tab w:val="left" w:pos="0"/>
              </w:tabs>
              <w:ind w:right="170"/>
              <w:jc w:val="right"/>
              <w:rPr>
                <w:rFonts w:cs="Times New Roman"/>
                <w:sz w:val="22"/>
                <w:szCs w:val="22"/>
              </w:rPr>
            </w:pPr>
          </w:p>
        </w:tc>
      </w:tr>
      <w:tr w:rsidR="00F26495" w:rsidRPr="00515545" w14:paraId="6B6FC8FD" w14:textId="77777777" w:rsidTr="00F264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36" w:type="dxa"/>
            <w:tcBorders>
              <w:top w:val="nil"/>
              <w:left w:val="nil"/>
              <w:bottom w:val="nil"/>
              <w:right w:val="nil"/>
            </w:tcBorders>
          </w:tcPr>
          <w:p w14:paraId="6E25D5B7" w14:textId="1DF628DD" w:rsidR="00F26495" w:rsidRPr="00515545" w:rsidRDefault="00F26495" w:rsidP="00F26495">
            <w:pPr>
              <w:tabs>
                <w:tab w:val="left" w:pos="540"/>
              </w:tabs>
              <w:ind w:left="-110"/>
              <w:jc w:val="both"/>
              <w:rPr>
                <w:rFonts w:cs="Times New Roman"/>
                <w:sz w:val="22"/>
                <w:szCs w:val="22"/>
              </w:rPr>
            </w:pPr>
            <w:r>
              <w:rPr>
                <w:rFonts w:cs="Times New Roman"/>
                <w:sz w:val="22"/>
                <w:szCs w:val="22"/>
              </w:rPr>
              <w:t>Other payable - Purchase of shares</w:t>
            </w:r>
          </w:p>
        </w:tc>
        <w:tc>
          <w:tcPr>
            <w:tcW w:w="1276" w:type="dxa"/>
            <w:tcBorders>
              <w:top w:val="nil"/>
              <w:left w:val="nil"/>
              <w:bottom w:val="double" w:sz="4" w:space="0" w:color="auto"/>
              <w:right w:val="nil"/>
            </w:tcBorders>
            <w:vAlign w:val="bottom"/>
          </w:tcPr>
          <w:p w14:paraId="3C84CAB0" w14:textId="18522B42" w:rsidR="00F26495" w:rsidRPr="00515545" w:rsidRDefault="00F26495" w:rsidP="00F26495">
            <w:pPr>
              <w:tabs>
                <w:tab w:val="clear" w:pos="454"/>
                <w:tab w:val="clear" w:pos="680"/>
                <w:tab w:val="clear" w:pos="907"/>
                <w:tab w:val="left" w:pos="0"/>
              </w:tabs>
              <w:ind w:right="170"/>
              <w:jc w:val="right"/>
              <w:rPr>
                <w:rFonts w:cs="Times New Roman"/>
                <w:sz w:val="22"/>
                <w:szCs w:val="22"/>
              </w:rPr>
            </w:pPr>
            <w:r>
              <w:rPr>
                <w:rFonts w:cs="Times New Roman"/>
                <w:sz w:val="22"/>
                <w:szCs w:val="22"/>
              </w:rPr>
              <w:t>5,349</w:t>
            </w:r>
          </w:p>
        </w:tc>
        <w:tc>
          <w:tcPr>
            <w:tcW w:w="236" w:type="dxa"/>
            <w:tcBorders>
              <w:top w:val="nil"/>
              <w:left w:val="nil"/>
              <w:bottom w:val="nil"/>
              <w:right w:val="nil"/>
            </w:tcBorders>
          </w:tcPr>
          <w:p w14:paraId="4D60897E" w14:textId="77777777" w:rsidR="00F26495" w:rsidRPr="00515545" w:rsidRDefault="00F26495" w:rsidP="00F26495">
            <w:pPr>
              <w:tabs>
                <w:tab w:val="left" w:pos="540"/>
              </w:tabs>
              <w:jc w:val="both"/>
              <w:rPr>
                <w:rFonts w:cs="Times New Roman"/>
                <w:b/>
                <w:bCs/>
                <w:sz w:val="22"/>
                <w:szCs w:val="22"/>
                <w:highlight w:val="yellow"/>
              </w:rPr>
            </w:pPr>
          </w:p>
        </w:tc>
        <w:tc>
          <w:tcPr>
            <w:tcW w:w="1311" w:type="dxa"/>
            <w:tcBorders>
              <w:top w:val="nil"/>
              <w:left w:val="nil"/>
              <w:bottom w:val="double" w:sz="4" w:space="0" w:color="auto"/>
              <w:right w:val="nil"/>
            </w:tcBorders>
            <w:vAlign w:val="bottom"/>
          </w:tcPr>
          <w:p w14:paraId="0B879286" w14:textId="134CEEB3" w:rsidR="00F26495" w:rsidRPr="00515545" w:rsidRDefault="00F26495" w:rsidP="00F26495">
            <w:pPr>
              <w:tabs>
                <w:tab w:val="clear" w:pos="454"/>
                <w:tab w:val="clear" w:pos="680"/>
                <w:tab w:val="clear" w:pos="907"/>
                <w:tab w:val="left" w:pos="0"/>
              </w:tabs>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6B0CD9CC" w14:textId="77777777" w:rsidR="00F26495" w:rsidRPr="00515545" w:rsidRDefault="00F26495" w:rsidP="00F26495">
            <w:pPr>
              <w:tabs>
                <w:tab w:val="left" w:pos="540"/>
              </w:tabs>
              <w:jc w:val="both"/>
              <w:rPr>
                <w:rFonts w:cs="Times New Roman"/>
                <w:b/>
                <w:bCs/>
                <w:sz w:val="22"/>
                <w:szCs w:val="22"/>
                <w:highlight w:val="yellow"/>
              </w:rPr>
            </w:pPr>
          </w:p>
        </w:tc>
        <w:tc>
          <w:tcPr>
            <w:tcW w:w="1335" w:type="dxa"/>
            <w:tcBorders>
              <w:top w:val="nil"/>
              <w:left w:val="nil"/>
              <w:bottom w:val="double" w:sz="4" w:space="0" w:color="auto"/>
              <w:right w:val="nil"/>
            </w:tcBorders>
            <w:vAlign w:val="bottom"/>
          </w:tcPr>
          <w:p w14:paraId="670C4D03" w14:textId="32D29975" w:rsidR="00F26495" w:rsidRPr="00515545" w:rsidRDefault="00F26495" w:rsidP="00F26495">
            <w:pPr>
              <w:tabs>
                <w:tab w:val="clear" w:pos="454"/>
                <w:tab w:val="clear" w:pos="680"/>
                <w:tab w:val="clear" w:pos="907"/>
                <w:tab w:val="left" w:pos="0"/>
              </w:tabs>
              <w:ind w:right="170"/>
              <w:jc w:val="right"/>
              <w:rPr>
                <w:rFonts w:cs="Times New Roman"/>
                <w:sz w:val="22"/>
                <w:szCs w:val="22"/>
              </w:rPr>
            </w:pPr>
            <w:r>
              <w:rPr>
                <w:rFonts w:cs="Times New Roman"/>
                <w:sz w:val="22"/>
                <w:szCs w:val="22"/>
              </w:rPr>
              <w:t>5,349</w:t>
            </w:r>
          </w:p>
        </w:tc>
        <w:tc>
          <w:tcPr>
            <w:tcW w:w="236" w:type="dxa"/>
            <w:tcBorders>
              <w:top w:val="nil"/>
              <w:left w:val="nil"/>
              <w:bottom w:val="nil"/>
              <w:right w:val="nil"/>
            </w:tcBorders>
          </w:tcPr>
          <w:p w14:paraId="5DF34720" w14:textId="77777777" w:rsidR="00F26495" w:rsidRPr="00515545" w:rsidRDefault="00F26495" w:rsidP="00F26495">
            <w:pPr>
              <w:tabs>
                <w:tab w:val="left" w:pos="540"/>
              </w:tabs>
              <w:jc w:val="both"/>
              <w:rPr>
                <w:rFonts w:cs="Times New Roman"/>
                <w:b/>
                <w:bCs/>
                <w:sz w:val="22"/>
                <w:szCs w:val="22"/>
                <w:highlight w:val="yellow"/>
              </w:rPr>
            </w:pPr>
          </w:p>
        </w:tc>
        <w:tc>
          <w:tcPr>
            <w:tcW w:w="1323" w:type="dxa"/>
            <w:tcBorders>
              <w:top w:val="nil"/>
              <w:left w:val="nil"/>
              <w:bottom w:val="double" w:sz="4" w:space="0" w:color="auto"/>
              <w:right w:val="nil"/>
            </w:tcBorders>
            <w:vAlign w:val="bottom"/>
          </w:tcPr>
          <w:p w14:paraId="58FC8B10" w14:textId="79A3ABA0" w:rsidR="00F26495" w:rsidRPr="00515545" w:rsidRDefault="00F26495" w:rsidP="00F26495">
            <w:pPr>
              <w:tabs>
                <w:tab w:val="clear" w:pos="454"/>
                <w:tab w:val="clear" w:pos="680"/>
                <w:tab w:val="clear" w:pos="907"/>
                <w:tab w:val="left" w:pos="0"/>
              </w:tabs>
              <w:jc w:val="center"/>
              <w:rPr>
                <w:rFonts w:cs="Times New Roman"/>
                <w:sz w:val="22"/>
                <w:szCs w:val="22"/>
              </w:rPr>
            </w:pPr>
            <w:r>
              <w:rPr>
                <w:rFonts w:cs="Times New Roman"/>
                <w:sz w:val="22"/>
                <w:szCs w:val="22"/>
              </w:rPr>
              <w:t>-</w:t>
            </w:r>
          </w:p>
        </w:tc>
      </w:tr>
    </w:tbl>
    <w:p w14:paraId="3D4DC115" w14:textId="77777777" w:rsidR="001B6FCE" w:rsidRPr="00515545" w:rsidRDefault="001B6FCE" w:rsidP="000A12EB">
      <w:pPr>
        <w:pStyle w:val="NoSpacing"/>
        <w:jc w:val="thaiDistribute"/>
        <w:rPr>
          <w:rFonts w:cs="Cordia New"/>
          <w:sz w:val="22"/>
          <w:szCs w:val="22"/>
        </w:rPr>
      </w:pPr>
    </w:p>
    <w:p w14:paraId="6AF5132D" w14:textId="77777777" w:rsidR="000A12EB" w:rsidRPr="00515545" w:rsidRDefault="000A12EB" w:rsidP="000A12EB">
      <w:pPr>
        <w:pStyle w:val="NoSpacing"/>
        <w:jc w:val="thaiDistribute"/>
        <w:rPr>
          <w:rFonts w:cs="Times New Roman"/>
          <w:sz w:val="22"/>
          <w:szCs w:val="22"/>
        </w:rPr>
      </w:pPr>
      <w:r w:rsidRPr="00515545">
        <w:rPr>
          <w:rFonts w:cs="Cordia New"/>
          <w:sz w:val="22"/>
          <w:szCs w:val="22"/>
        </w:rPr>
        <w:t>Movements</w:t>
      </w:r>
      <w:r w:rsidRPr="00515545">
        <w:rPr>
          <w:rFonts w:cs="Times New Roman"/>
          <w:sz w:val="22"/>
          <w:szCs w:val="22"/>
        </w:rPr>
        <w:t xml:space="preserve"> of loans to related parties during the period are as follows:</w:t>
      </w:r>
    </w:p>
    <w:p w14:paraId="56ED894D" w14:textId="77777777" w:rsidR="0025353D" w:rsidRPr="00515545" w:rsidRDefault="0025353D" w:rsidP="002C7A82">
      <w:pPr>
        <w:pStyle w:val="NoSpacing"/>
        <w:spacing w:line="160" w:lineRule="atLeast"/>
        <w:jc w:val="thaiDistribute"/>
        <w:rPr>
          <w:rFonts w:cs="Times New Roman"/>
          <w:sz w:val="22"/>
          <w:szCs w:val="22"/>
          <w:cs/>
        </w:rPr>
      </w:pPr>
    </w:p>
    <w:tbl>
      <w:tblPr>
        <w:tblW w:w="9923" w:type="dxa"/>
        <w:tblLook w:val="04A0" w:firstRow="1" w:lastRow="0" w:firstColumn="1" w:lastColumn="0" w:noHBand="0" w:noVBand="1"/>
      </w:tblPr>
      <w:tblGrid>
        <w:gridCol w:w="4142"/>
        <w:gridCol w:w="1273"/>
        <w:gridCol w:w="236"/>
        <w:gridCol w:w="1188"/>
        <w:gridCol w:w="269"/>
        <w:gridCol w:w="1214"/>
        <w:gridCol w:w="269"/>
        <w:gridCol w:w="1332"/>
      </w:tblGrid>
      <w:tr w:rsidR="00595252" w:rsidRPr="00515545" w14:paraId="428956D8" w14:textId="77777777" w:rsidTr="00C37938">
        <w:tc>
          <w:tcPr>
            <w:tcW w:w="4161" w:type="dxa"/>
          </w:tcPr>
          <w:p w14:paraId="71B934CC" w14:textId="77777777" w:rsidR="00595252" w:rsidRPr="00515545" w:rsidRDefault="00595252" w:rsidP="004F1E78">
            <w:pPr>
              <w:jc w:val="both"/>
              <w:rPr>
                <w:rFonts w:cs="Cordia New"/>
                <w:sz w:val="22"/>
                <w:szCs w:val="22"/>
              </w:rPr>
            </w:pPr>
          </w:p>
        </w:tc>
        <w:tc>
          <w:tcPr>
            <w:tcW w:w="5762" w:type="dxa"/>
            <w:gridSpan w:val="7"/>
            <w:tcBorders>
              <w:bottom w:val="single" w:sz="4" w:space="0" w:color="auto"/>
            </w:tcBorders>
          </w:tcPr>
          <w:p w14:paraId="692B708A" w14:textId="77777777" w:rsidR="00595252" w:rsidRPr="00515545" w:rsidRDefault="00595252" w:rsidP="004F1E78">
            <w:pPr>
              <w:jc w:val="center"/>
              <w:rPr>
                <w:rFonts w:cs="Cordia New"/>
                <w:sz w:val="22"/>
                <w:szCs w:val="22"/>
              </w:rPr>
            </w:pPr>
            <w:r w:rsidRPr="00515545">
              <w:rPr>
                <w:rFonts w:cs="Times New Roman"/>
                <w:sz w:val="22"/>
                <w:szCs w:val="22"/>
              </w:rPr>
              <w:t>Separate financial statements (In Thousand Baht)</w:t>
            </w:r>
          </w:p>
        </w:tc>
      </w:tr>
      <w:tr w:rsidR="00595252" w:rsidRPr="00515545" w14:paraId="342B6C7F" w14:textId="77777777" w:rsidTr="00C37938">
        <w:tc>
          <w:tcPr>
            <w:tcW w:w="4161" w:type="dxa"/>
          </w:tcPr>
          <w:p w14:paraId="29D567D9" w14:textId="77777777" w:rsidR="00595252" w:rsidRPr="00515545" w:rsidRDefault="00595252" w:rsidP="004F1E78">
            <w:pPr>
              <w:jc w:val="both"/>
              <w:rPr>
                <w:rFonts w:cs="Cordia New"/>
                <w:sz w:val="22"/>
                <w:szCs w:val="22"/>
              </w:rPr>
            </w:pPr>
          </w:p>
        </w:tc>
        <w:tc>
          <w:tcPr>
            <w:tcW w:w="1274" w:type="dxa"/>
            <w:tcBorders>
              <w:top w:val="single" w:sz="4" w:space="0" w:color="auto"/>
            </w:tcBorders>
            <w:vAlign w:val="center"/>
          </w:tcPr>
          <w:p w14:paraId="7AFDBF54" w14:textId="77777777" w:rsidR="00595252" w:rsidRPr="00515545" w:rsidRDefault="00DE26FE"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January</w:t>
            </w:r>
            <w:r w:rsidR="008178CD" w:rsidRPr="00515545">
              <w:rPr>
                <w:rFonts w:cs="Times New Roman"/>
                <w:sz w:val="22"/>
                <w:szCs w:val="22"/>
              </w:rPr>
              <w:t xml:space="preserve"> </w:t>
            </w:r>
            <w:r w:rsidR="00595252" w:rsidRPr="00515545">
              <w:rPr>
                <w:rFonts w:cs="Times New Roman"/>
                <w:sz w:val="22"/>
                <w:szCs w:val="22"/>
              </w:rPr>
              <w:t>1,</w:t>
            </w:r>
          </w:p>
        </w:tc>
        <w:tc>
          <w:tcPr>
            <w:tcW w:w="236" w:type="dxa"/>
            <w:tcBorders>
              <w:top w:val="single" w:sz="4" w:space="0" w:color="auto"/>
            </w:tcBorders>
          </w:tcPr>
          <w:p w14:paraId="73A1EF00" w14:textId="77777777" w:rsidR="00595252" w:rsidRPr="00515545" w:rsidRDefault="00595252" w:rsidP="004F1E78">
            <w:pPr>
              <w:jc w:val="center"/>
              <w:rPr>
                <w:rFonts w:cs="Cordia New"/>
                <w:sz w:val="22"/>
                <w:szCs w:val="22"/>
              </w:rPr>
            </w:pPr>
          </w:p>
        </w:tc>
        <w:tc>
          <w:tcPr>
            <w:tcW w:w="1189" w:type="dxa"/>
            <w:tcBorders>
              <w:top w:val="single" w:sz="4" w:space="0" w:color="auto"/>
            </w:tcBorders>
          </w:tcPr>
          <w:p w14:paraId="265ACC03"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0451500F" w14:textId="77777777" w:rsidR="00595252" w:rsidRPr="00515545" w:rsidRDefault="00595252" w:rsidP="004F1E78">
            <w:pPr>
              <w:jc w:val="center"/>
              <w:rPr>
                <w:rFonts w:cs="Cordia New"/>
                <w:sz w:val="22"/>
                <w:szCs w:val="22"/>
              </w:rPr>
            </w:pPr>
          </w:p>
        </w:tc>
        <w:tc>
          <w:tcPr>
            <w:tcW w:w="1191" w:type="dxa"/>
            <w:tcBorders>
              <w:top w:val="single" w:sz="4" w:space="0" w:color="auto"/>
            </w:tcBorders>
          </w:tcPr>
          <w:p w14:paraId="3E78EF12"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4078520B" w14:textId="77777777" w:rsidR="00595252" w:rsidRPr="00515545" w:rsidRDefault="00595252" w:rsidP="004F1E78">
            <w:pPr>
              <w:jc w:val="center"/>
              <w:rPr>
                <w:rFonts w:cs="Cordia New"/>
                <w:sz w:val="22"/>
                <w:szCs w:val="22"/>
              </w:rPr>
            </w:pPr>
          </w:p>
        </w:tc>
        <w:tc>
          <w:tcPr>
            <w:tcW w:w="1334" w:type="dxa"/>
            <w:tcBorders>
              <w:top w:val="single" w:sz="4" w:space="0" w:color="auto"/>
            </w:tcBorders>
            <w:vAlign w:val="center"/>
          </w:tcPr>
          <w:p w14:paraId="62F034EE" w14:textId="7EAFCCF0" w:rsidR="00595252" w:rsidRPr="00515545" w:rsidRDefault="00042087"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B37B6C" w:rsidRPr="00515545">
              <w:rPr>
                <w:sz w:val="22"/>
                <w:szCs w:val="22"/>
              </w:rPr>
              <w:t>,</w:t>
            </w:r>
          </w:p>
        </w:tc>
      </w:tr>
      <w:tr w:rsidR="00595252" w:rsidRPr="00515545" w14:paraId="647FB194" w14:textId="77777777" w:rsidTr="00C37938">
        <w:tc>
          <w:tcPr>
            <w:tcW w:w="4161" w:type="dxa"/>
          </w:tcPr>
          <w:p w14:paraId="00EE1C68" w14:textId="77777777" w:rsidR="00595252" w:rsidRPr="00515545" w:rsidRDefault="00595252" w:rsidP="004F1E78">
            <w:pPr>
              <w:jc w:val="both"/>
              <w:rPr>
                <w:rFonts w:cs="Cordia New"/>
                <w:sz w:val="22"/>
                <w:szCs w:val="22"/>
              </w:rPr>
            </w:pPr>
          </w:p>
        </w:tc>
        <w:tc>
          <w:tcPr>
            <w:tcW w:w="1274" w:type="dxa"/>
            <w:tcBorders>
              <w:bottom w:val="single" w:sz="4" w:space="0" w:color="auto"/>
            </w:tcBorders>
            <w:vAlign w:val="center"/>
          </w:tcPr>
          <w:p w14:paraId="49C47435" w14:textId="77777777" w:rsidR="00595252" w:rsidRPr="00515545" w:rsidRDefault="007936F7" w:rsidP="00DE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36" w:type="dxa"/>
          </w:tcPr>
          <w:p w14:paraId="10AAF877" w14:textId="77777777" w:rsidR="00595252" w:rsidRPr="00515545" w:rsidRDefault="00595252" w:rsidP="004F1E78">
            <w:pPr>
              <w:jc w:val="center"/>
              <w:rPr>
                <w:rFonts w:cs="Cordia New"/>
                <w:sz w:val="22"/>
                <w:szCs w:val="22"/>
              </w:rPr>
            </w:pPr>
          </w:p>
        </w:tc>
        <w:tc>
          <w:tcPr>
            <w:tcW w:w="1189" w:type="dxa"/>
            <w:tcBorders>
              <w:bottom w:val="single" w:sz="4" w:space="0" w:color="auto"/>
            </w:tcBorders>
          </w:tcPr>
          <w:p w14:paraId="0A0A98B1" w14:textId="77777777" w:rsidR="00595252" w:rsidRPr="00515545" w:rsidRDefault="00595252" w:rsidP="004F1E78">
            <w:pPr>
              <w:jc w:val="center"/>
              <w:rPr>
                <w:rFonts w:cs="Cordia New"/>
                <w:sz w:val="22"/>
                <w:szCs w:val="22"/>
              </w:rPr>
            </w:pPr>
            <w:r w:rsidRPr="00515545">
              <w:rPr>
                <w:rFonts w:cs="Cordia New"/>
                <w:sz w:val="22"/>
                <w:szCs w:val="22"/>
              </w:rPr>
              <w:t>Increase</w:t>
            </w:r>
          </w:p>
        </w:tc>
        <w:tc>
          <w:tcPr>
            <w:tcW w:w="269" w:type="dxa"/>
          </w:tcPr>
          <w:p w14:paraId="53907F43" w14:textId="77777777" w:rsidR="00595252" w:rsidRPr="00515545" w:rsidRDefault="00595252" w:rsidP="004F1E78">
            <w:pPr>
              <w:jc w:val="center"/>
              <w:rPr>
                <w:rFonts w:cs="Cordia New"/>
                <w:sz w:val="22"/>
                <w:szCs w:val="22"/>
              </w:rPr>
            </w:pPr>
          </w:p>
        </w:tc>
        <w:tc>
          <w:tcPr>
            <w:tcW w:w="1191" w:type="dxa"/>
            <w:tcBorders>
              <w:bottom w:val="single" w:sz="4" w:space="0" w:color="auto"/>
            </w:tcBorders>
          </w:tcPr>
          <w:p w14:paraId="696F19AF" w14:textId="77777777" w:rsidR="00595252" w:rsidRPr="00515545" w:rsidRDefault="00595252" w:rsidP="004F1E78">
            <w:pPr>
              <w:jc w:val="center"/>
              <w:rPr>
                <w:rFonts w:cs="Cordia New"/>
                <w:sz w:val="22"/>
                <w:szCs w:val="22"/>
              </w:rPr>
            </w:pPr>
            <w:r w:rsidRPr="00515545">
              <w:rPr>
                <w:rFonts w:cs="Cordia New"/>
                <w:sz w:val="22"/>
                <w:szCs w:val="22"/>
              </w:rPr>
              <w:t>Decrease</w:t>
            </w:r>
          </w:p>
        </w:tc>
        <w:tc>
          <w:tcPr>
            <w:tcW w:w="269" w:type="dxa"/>
          </w:tcPr>
          <w:p w14:paraId="66394170" w14:textId="77777777" w:rsidR="00595252" w:rsidRPr="00515545" w:rsidRDefault="00595252" w:rsidP="004F1E78">
            <w:pPr>
              <w:jc w:val="center"/>
              <w:rPr>
                <w:rFonts w:cs="Cordia New"/>
                <w:sz w:val="22"/>
                <w:szCs w:val="22"/>
              </w:rPr>
            </w:pPr>
          </w:p>
        </w:tc>
        <w:tc>
          <w:tcPr>
            <w:tcW w:w="1334" w:type="dxa"/>
            <w:tcBorders>
              <w:bottom w:val="single" w:sz="4" w:space="0" w:color="auto"/>
            </w:tcBorders>
            <w:vAlign w:val="center"/>
          </w:tcPr>
          <w:p w14:paraId="3D9050FC" w14:textId="77777777" w:rsidR="00595252" w:rsidRPr="00515545" w:rsidRDefault="007936F7"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r>
      <w:tr w:rsidR="00595252" w:rsidRPr="00515545" w14:paraId="5E44EA87" w14:textId="77777777" w:rsidTr="00C37938">
        <w:tc>
          <w:tcPr>
            <w:tcW w:w="4161" w:type="dxa"/>
          </w:tcPr>
          <w:p w14:paraId="11CC7966" w14:textId="5D85F953" w:rsidR="00595252" w:rsidRPr="00515545" w:rsidRDefault="00DE26FE" w:rsidP="006E7E2A">
            <w:pPr>
              <w:ind w:left="-110"/>
              <w:jc w:val="both"/>
              <w:rPr>
                <w:rFonts w:cs="Cordia New"/>
                <w:sz w:val="22"/>
                <w:szCs w:val="22"/>
              </w:rPr>
            </w:pPr>
            <w:r w:rsidRPr="00515545">
              <w:rPr>
                <w:rFonts w:cs="Times New Roman"/>
                <w:b/>
                <w:bCs/>
                <w:spacing w:val="-2"/>
                <w:sz w:val="22"/>
                <w:szCs w:val="22"/>
              </w:rPr>
              <w:t xml:space="preserve">Short-term loans </w:t>
            </w:r>
            <w:r w:rsidR="00595252" w:rsidRPr="00515545">
              <w:rPr>
                <w:rFonts w:cs="Times New Roman"/>
                <w:b/>
                <w:bCs/>
                <w:spacing w:val="-2"/>
                <w:sz w:val="22"/>
                <w:szCs w:val="22"/>
              </w:rPr>
              <w:t>to subsidiaries</w:t>
            </w:r>
          </w:p>
        </w:tc>
        <w:tc>
          <w:tcPr>
            <w:tcW w:w="1274" w:type="dxa"/>
            <w:tcBorders>
              <w:top w:val="single" w:sz="4" w:space="0" w:color="auto"/>
            </w:tcBorders>
          </w:tcPr>
          <w:p w14:paraId="6C59F07B" w14:textId="77777777" w:rsidR="00595252" w:rsidRPr="00515545" w:rsidRDefault="00595252" w:rsidP="004F1E78">
            <w:pPr>
              <w:jc w:val="both"/>
              <w:rPr>
                <w:rFonts w:cs="Cordia New"/>
                <w:sz w:val="22"/>
                <w:szCs w:val="22"/>
              </w:rPr>
            </w:pPr>
          </w:p>
        </w:tc>
        <w:tc>
          <w:tcPr>
            <w:tcW w:w="236" w:type="dxa"/>
          </w:tcPr>
          <w:p w14:paraId="516B81E3" w14:textId="77777777" w:rsidR="00595252" w:rsidRPr="00515545" w:rsidRDefault="00595252" w:rsidP="004F1E78">
            <w:pPr>
              <w:jc w:val="both"/>
              <w:rPr>
                <w:rFonts w:cs="Cordia New"/>
                <w:sz w:val="22"/>
                <w:szCs w:val="22"/>
                <w:highlight w:val="yellow"/>
              </w:rPr>
            </w:pPr>
          </w:p>
        </w:tc>
        <w:tc>
          <w:tcPr>
            <w:tcW w:w="1189" w:type="dxa"/>
            <w:tcBorders>
              <w:top w:val="single" w:sz="4" w:space="0" w:color="auto"/>
            </w:tcBorders>
          </w:tcPr>
          <w:p w14:paraId="2462CE30" w14:textId="77777777" w:rsidR="00595252" w:rsidRPr="00515545" w:rsidRDefault="00595252" w:rsidP="004F1E78">
            <w:pPr>
              <w:jc w:val="both"/>
              <w:rPr>
                <w:rFonts w:cs="Cordia New"/>
                <w:sz w:val="22"/>
                <w:szCs w:val="22"/>
                <w:highlight w:val="yellow"/>
              </w:rPr>
            </w:pPr>
          </w:p>
        </w:tc>
        <w:tc>
          <w:tcPr>
            <w:tcW w:w="269" w:type="dxa"/>
          </w:tcPr>
          <w:p w14:paraId="7D8CD06A" w14:textId="77777777" w:rsidR="00595252" w:rsidRPr="00515545" w:rsidRDefault="00595252" w:rsidP="004F1E78">
            <w:pPr>
              <w:jc w:val="both"/>
              <w:rPr>
                <w:rFonts w:cs="Cordia New"/>
                <w:sz w:val="22"/>
                <w:szCs w:val="22"/>
                <w:highlight w:val="yellow"/>
              </w:rPr>
            </w:pPr>
          </w:p>
        </w:tc>
        <w:tc>
          <w:tcPr>
            <w:tcW w:w="1191" w:type="dxa"/>
            <w:tcBorders>
              <w:top w:val="single" w:sz="4" w:space="0" w:color="auto"/>
            </w:tcBorders>
          </w:tcPr>
          <w:p w14:paraId="1E246F91" w14:textId="77777777" w:rsidR="00595252" w:rsidRPr="00515545" w:rsidRDefault="00595252" w:rsidP="004F1E78">
            <w:pPr>
              <w:jc w:val="both"/>
              <w:rPr>
                <w:rFonts w:cs="Cordia New"/>
                <w:sz w:val="22"/>
                <w:szCs w:val="22"/>
                <w:highlight w:val="yellow"/>
              </w:rPr>
            </w:pPr>
          </w:p>
        </w:tc>
        <w:tc>
          <w:tcPr>
            <w:tcW w:w="269" w:type="dxa"/>
          </w:tcPr>
          <w:p w14:paraId="76D8C74B" w14:textId="77777777" w:rsidR="00595252" w:rsidRPr="00515545" w:rsidRDefault="00595252" w:rsidP="004F1E78">
            <w:pPr>
              <w:jc w:val="both"/>
              <w:rPr>
                <w:rFonts w:cs="Cordia New"/>
                <w:sz w:val="22"/>
                <w:szCs w:val="22"/>
                <w:highlight w:val="yellow"/>
              </w:rPr>
            </w:pPr>
          </w:p>
        </w:tc>
        <w:tc>
          <w:tcPr>
            <w:tcW w:w="1334" w:type="dxa"/>
            <w:tcBorders>
              <w:top w:val="single" w:sz="4" w:space="0" w:color="auto"/>
            </w:tcBorders>
          </w:tcPr>
          <w:p w14:paraId="75627C3B" w14:textId="77777777" w:rsidR="00595252" w:rsidRPr="00515545" w:rsidRDefault="00595252" w:rsidP="004F1E78">
            <w:pPr>
              <w:jc w:val="both"/>
              <w:rPr>
                <w:rFonts w:cs="Cordia New"/>
                <w:sz w:val="22"/>
                <w:szCs w:val="22"/>
                <w:highlight w:val="yellow"/>
              </w:rPr>
            </w:pPr>
          </w:p>
        </w:tc>
      </w:tr>
      <w:tr w:rsidR="00C37938" w:rsidRPr="00515545" w14:paraId="6585A4CD" w14:textId="77777777" w:rsidTr="00C37938">
        <w:tc>
          <w:tcPr>
            <w:tcW w:w="4161" w:type="dxa"/>
          </w:tcPr>
          <w:p w14:paraId="14E62A11" w14:textId="77777777" w:rsidR="00C37938" w:rsidRPr="00515545" w:rsidRDefault="00C37938" w:rsidP="00C37938">
            <w:pPr>
              <w:ind w:left="-110"/>
              <w:jc w:val="both"/>
              <w:rPr>
                <w:rFonts w:cs="Cordia New"/>
                <w:sz w:val="22"/>
                <w:szCs w:val="22"/>
              </w:rPr>
            </w:pPr>
            <w:r w:rsidRPr="00515545">
              <w:rPr>
                <w:rFonts w:cs="Times New Roman"/>
                <w:sz w:val="22"/>
                <w:szCs w:val="22"/>
              </w:rPr>
              <w:t>Suosdey Finance PLC.</w:t>
            </w:r>
          </w:p>
        </w:tc>
        <w:tc>
          <w:tcPr>
            <w:tcW w:w="1274" w:type="dxa"/>
            <w:vAlign w:val="bottom"/>
          </w:tcPr>
          <w:p w14:paraId="5CE88CAA" w14:textId="77777777" w:rsidR="00C37938" w:rsidRPr="00515545" w:rsidRDefault="00C37938" w:rsidP="00C3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197,542</w:t>
            </w:r>
          </w:p>
        </w:tc>
        <w:tc>
          <w:tcPr>
            <w:tcW w:w="236" w:type="dxa"/>
          </w:tcPr>
          <w:p w14:paraId="60694254" w14:textId="77777777" w:rsidR="00C37938" w:rsidRPr="00515545" w:rsidRDefault="00C37938" w:rsidP="00C37938">
            <w:pPr>
              <w:jc w:val="both"/>
              <w:rPr>
                <w:rFonts w:cs="Cordia New"/>
                <w:sz w:val="22"/>
                <w:szCs w:val="22"/>
                <w:highlight w:val="yellow"/>
              </w:rPr>
            </w:pPr>
          </w:p>
        </w:tc>
        <w:tc>
          <w:tcPr>
            <w:tcW w:w="1189" w:type="dxa"/>
            <w:vAlign w:val="bottom"/>
          </w:tcPr>
          <w:p w14:paraId="412271EC" w14:textId="2CF9BFB9" w:rsidR="00C37938" w:rsidRPr="00C37938" w:rsidRDefault="00C37938" w:rsidP="00C37938">
            <w:pPr>
              <w:tabs>
                <w:tab w:val="clear" w:pos="454"/>
                <w:tab w:val="clear" w:pos="680"/>
                <w:tab w:val="clear" w:pos="907"/>
                <w:tab w:val="left" w:pos="0"/>
              </w:tabs>
              <w:jc w:val="center"/>
              <w:rPr>
                <w:rFonts w:cs="Times New Roman"/>
                <w:sz w:val="22"/>
                <w:szCs w:val="22"/>
              </w:rPr>
            </w:pPr>
            <w:r w:rsidRPr="00C37938">
              <w:rPr>
                <w:rFonts w:cs="Times New Roman"/>
                <w:sz w:val="22"/>
                <w:szCs w:val="22"/>
              </w:rPr>
              <w:t>-</w:t>
            </w:r>
          </w:p>
        </w:tc>
        <w:tc>
          <w:tcPr>
            <w:tcW w:w="269" w:type="dxa"/>
            <w:vAlign w:val="bottom"/>
          </w:tcPr>
          <w:p w14:paraId="617949AB" w14:textId="1359596A" w:rsidR="00C37938" w:rsidRPr="00C37938" w:rsidRDefault="00C37938" w:rsidP="00C37938">
            <w:pPr>
              <w:tabs>
                <w:tab w:val="clear" w:pos="227"/>
                <w:tab w:val="clear" w:pos="454"/>
                <w:tab w:val="clear" w:pos="680"/>
              </w:tabs>
              <w:ind w:left="-58" w:right="-106"/>
              <w:rPr>
                <w:rFonts w:cs="Times New Roman"/>
                <w:sz w:val="22"/>
                <w:szCs w:val="22"/>
              </w:rPr>
            </w:pPr>
          </w:p>
        </w:tc>
        <w:tc>
          <w:tcPr>
            <w:tcW w:w="1191" w:type="dxa"/>
            <w:vAlign w:val="bottom"/>
          </w:tcPr>
          <w:p w14:paraId="050C0449" w14:textId="743A9AD7" w:rsidR="00C37938" w:rsidRPr="00C37938" w:rsidRDefault="00C37938" w:rsidP="00B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37938">
              <w:rPr>
                <w:rFonts w:cs="Times New Roman"/>
                <w:sz w:val="22"/>
                <w:szCs w:val="22"/>
              </w:rPr>
              <w:t>(</w:t>
            </w:r>
            <w:r>
              <w:rPr>
                <w:rFonts w:cs="Times New Roman"/>
                <w:sz w:val="22"/>
                <w:szCs w:val="22"/>
              </w:rPr>
              <w:t>14,421</w:t>
            </w:r>
            <w:r w:rsidRPr="00C37938">
              <w:rPr>
                <w:rFonts w:cs="Times New Roman"/>
                <w:sz w:val="22"/>
                <w:szCs w:val="22"/>
              </w:rPr>
              <w:t>)</w:t>
            </w:r>
          </w:p>
        </w:tc>
        <w:tc>
          <w:tcPr>
            <w:tcW w:w="269" w:type="dxa"/>
            <w:vAlign w:val="bottom"/>
          </w:tcPr>
          <w:p w14:paraId="390D0BDC" w14:textId="65C7E5E3" w:rsidR="00C37938" w:rsidRPr="00C37938" w:rsidRDefault="00C37938" w:rsidP="00C37938">
            <w:pPr>
              <w:tabs>
                <w:tab w:val="clear" w:pos="227"/>
                <w:tab w:val="clear" w:pos="454"/>
                <w:tab w:val="clear" w:pos="680"/>
              </w:tabs>
              <w:ind w:left="-58" w:right="-106"/>
              <w:rPr>
                <w:rFonts w:cs="Times New Roman"/>
                <w:sz w:val="22"/>
                <w:szCs w:val="22"/>
              </w:rPr>
            </w:pPr>
            <w:r w:rsidRPr="00C37938">
              <w:rPr>
                <w:rFonts w:cs="Times New Roman"/>
                <w:sz w:val="22"/>
                <w:szCs w:val="22"/>
                <w:cs/>
              </w:rPr>
              <w:t>*</w:t>
            </w:r>
          </w:p>
        </w:tc>
        <w:tc>
          <w:tcPr>
            <w:tcW w:w="1334" w:type="dxa"/>
            <w:vAlign w:val="bottom"/>
          </w:tcPr>
          <w:p w14:paraId="448CB842" w14:textId="54C9FC60" w:rsidR="00C37938" w:rsidRPr="00C37938" w:rsidRDefault="00C37938" w:rsidP="00C37938">
            <w:pPr>
              <w:tabs>
                <w:tab w:val="clear" w:pos="454"/>
                <w:tab w:val="clear" w:pos="680"/>
                <w:tab w:val="left" w:pos="0"/>
              </w:tabs>
              <w:ind w:right="170"/>
              <w:jc w:val="right"/>
              <w:rPr>
                <w:rFonts w:cs="Times New Roman"/>
                <w:sz w:val="22"/>
                <w:szCs w:val="22"/>
              </w:rPr>
            </w:pPr>
            <w:r>
              <w:rPr>
                <w:rFonts w:cs="Times New Roman"/>
                <w:sz w:val="22"/>
                <w:szCs w:val="22"/>
              </w:rPr>
              <w:t>183,121</w:t>
            </w:r>
          </w:p>
        </w:tc>
      </w:tr>
      <w:tr w:rsidR="005D3291" w:rsidRPr="00515545" w14:paraId="6ABF52E2" w14:textId="77777777" w:rsidTr="00C37938">
        <w:tc>
          <w:tcPr>
            <w:tcW w:w="4161" w:type="dxa"/>
          </w:tcPr>
          <w:p w14:paraId="53102ABB" w14:textId="77777777" w:rsidR="005D3291" w:rsidRPr="00515545" w:rsidRDefault="005D3291" w:rsidP="006E7E2A">
            <w:pPr>
              <w:ind w:left="-110"/>
              <w:jc w:val="both"/>
              <w:rPr>
                <w:rFonts w:cs="Cordia New"/>
                <w:sz w:val="22"/>
                <w:szCs w:val="22"/>
              </w:rPr>
            </w:pPr>
            <w:r w:rsidRPr="00515545">
              <w:rPr>
                <w:rFonts w:cs="Times New Roman"/>
                <w:sz w:val="22"/>
                <w:szCs w:val="22"/>
              </w:rPr>
              <w:t>Chayapak Co., Ltd.</w:t>
            </w:r>
          </w:p>
        </w:tc>
        <w:tc>
          <w:tcPr>
            <w:tcW w:w="1274" w:type="dxa"/>
            <w:vAlign w:val="bottom"/>
          </w:tcPr>
          <w:p w14:paraId="2E44351B" w14:textId="77777777" w:rsidR="005D3291" w:rsidRPr="00515545" w:rsidRDefault="005D3291" w:rsidP="005D3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14,000</w:t>
            </w:r>
          </w:p>
        </w:tc>
        <w:tc>
          <w:tcPr>
            <w:tcW w:w="236" w:type="dxa"/>
          </w:tcPr>
          <w:p w14:paraId="09B6193D" w14:textId="77777777" w:rsidR="005D3291" w:rsidRPr="00515545" w:rsidRDefault="005D3291" w:rsidP="005D3291">
            <w:pPr>
              <w:jc w:val="both"/>
              <w:rPr>
                <w:rFonts w:cs="Cordia New"/>
                <w:sz w:val="22"/>
                <w:szCs w:val="22"/>
                <w:highlight w:val="yellow"/>
              </w:rPr>
            </w:pPr>
          </w:p>
        </w:tc>
        <w:tc>
          <w:tcPr>
            <w:tcW w:w="1189" w:type="dxa"/>
            <w:vAlign w:val="bottom"/>
          </w:tcPr>
          <w:p w14:paraId="29F2F721" w14:textId="325F91A2" w:rsidR="005D3291" w:rsidRPr="00C37938" w:rsidRDefault="00C37938" w:rsidP="005D3291">
            <w:pPr>
              <w:tabs>
                <w:tab w:val="clear" w:pos="454"/>
                <w:tab w:val="clear" w:pos="680"/>
                <w:tab w:val="left" w:pos="0"/>
              </w:tabs>
              <w:ind w:right="170"/>
              <w:jc w:val="right"/>
              <w:rPr>
                <w:rFonts w:cs="Times New Roman"/>
                <w:sz w:val="22"/>
                <w:szCs w:val="22"/>
              </w:rPr>
            </w:pPr>
            <w:r w:rsidRPr="00C37938">
              <w:rPr>
                <w:rFonts w:cs="Times New Roman"/>
                <w:sz w:val="22"/>
                <w:szCs w:val="22"/>
              </w:rPr>
              <w:t>11,000</w:t>
            </w:r>
          </w:p>
        </w:tc>
        <w:tc>
          <w:tcPr>
            <w:tcW w:w="269" w:type="dxa"/>
            <w:vAlign w:val="bottom"/>
          </w:tcPr>
          <w:p w14:paraId="68FF68C7" w14:textId="77777777" w:rsidR="005D3291" w:rsidRPr="00C37938" w:rsidRDefault="005D3291" w:rsidP="005D3291">
            <w:pPr>
              <w:tabs>
                <w:tab w:val="clear" w:pos="454"/>
                <w:tab w:val="clear" w:pos="680"/>
                <w:tab w:val="left" w:pos="0"/>
              </w:tabs>
              <w:ind w:right="170"/>
              <w:jc w:val="right"/>
              <w:rPr>
                <w:rFonts w:cs="Times New Roman"/>
                <w:sz w:val="22"/>
                <w:szCs w:val="22"/>
              </w:rPr>
            </w:pPr>
          </w:p>
        </w:tc>
        <w:tc>
          <w:tcPr>
            <w:tcW w:w="1191" w:type="dxa"/>
            <w:vAlign w:val="bottom"/>
          </w:tcPr>
          <w:p w14:paraId="2963988D" w14:textId="5CF093E0" w:rsidR="005D3291" w:rsidRPr="00C37938" w:rsidRDefault="005D3291" w:rsidP="00B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37938">
              <w:rPr>
                <w:rFonts w:cs="Times New Roman"/>
                <w:sz w:val="22"/>
                <w:szCs w:val="22"/>
              </w:rPr>
              <w:t>(</w:t>
            </w:r>
            <w:r w:rsidR="00C00B8E" w:rsidRPr="00C37938">
              <w:rPr>
                <w:rFonts w:cs="Times New Roman"/>
                <w:sz w:val="22"/>
                <w:szCs w:val="22"/>
              </w:rPr>
              <w:t>1</w:t>
            </w:r>
            <w:r w:rsidR="00C37938">
              <w:rPr>
                <w:rFonts w:cs="Times New Roman"/>
                <w:sz w:val="22"/>
                <w:szCs w:val="22"/>
              </w:rPr>
              <w:t>6,000</w:t>
            </w:r>
            <w:r w:rsidRPr="00C37938">
              <w:rPr>
                <w:rFonts w:cs="Times New Roman"/>
                <w:sz w:val="22"/>
                <w:szCs w:val="22"/>
              </w:rPr>
              <w:t>)</w:t>
            </w:r>
          </w:p>
        </w:tc>
        <w:tc>
          <w:tcPr>
            <w:tcW w:w="269" w:type="dxa"/>
            <w:vAlign w:val="bottom"/>
          </w:tcPr>
          <w:p w14:paraId="6CE00F2B" w14:textId="77777777" w:rsidR="005D3291" w:rsidRPr="00C37938" w:rsidRDefault="005D3291" w:rsidP="005D3291">
            <w:pPr>
              <w:tabs>
                <w:tab w:val="clear" w:pos="454"/>
                <w:tab w:val="clear" w:pos="680"/>
                <w:tab w:val="left" w:pos="0"/>
              </w:tabs>
              <w:ind w:right="170"/>
              <w:jc w:val="right"/>
              <w:rPr>
                <w:rFonts w:cs="Times New Roman"/>
                <w:sz w:val="22"/>
                <w:szCs w:val="22"/>
              </w:rPr>
            </w:pPr>
          </w:p>
        </w:tc>
        <w:tc>
          <w:tcPr>
            <w:tcW w:w="1334" w:type="dxa"/>
            <w:vAlign w:val="bottom"/>
          </w:tcPr>
          <w:p w14:paraId="6AB2DC6E" w14:textId="3580BBAE" w:rsidR="005D3291" w:rsidRPr="00C37938" w:rsidRDefault="00C37938" w:rsidP="005D3291">
            <w:pPr>
              <w:tabs>
                <w:tab w:val="clear" w:pos="454"/>
                <w:tab w:val="clear" w:pos="680"/>
                <w:tab w:val="left" w:pos="0"/>
              </w:tabs>
              <w:ind w:right="170"/>
              <w:jc w:val="right"/>
              <w:rPr>
                <w:rFonts w:cs="Times New Roman"/>
                <w:sz w:val="22"/>
                <w:szCs w:val="22"/>
              </w:rPr>
            </w:pPr>
            <w:r>
              <w:rPr>
                <w:rFonts w:cs="Times New Roman"/>
                <w:sz w:val="22"/>
                <w:szCs w:val="22"/>
              </w:rPr>
              <w:t>9</w:t>
            </w:r>
            <w:r w:rsidR="005D3291" w:rsidRPr="00C37938">
              <w:rPr>
                <w:rFonts w:cs="Times New Roman"/>
                <w:sz w:val="22"/>
                <w:szCs w:val="22"/>
              </w:rPr>
              <w:t>,000</w:t>
            </w:r>
          </w:p>
        </w:tc>
      </w:tr>
      <w:tr w:rsidR="005D3291" w:rsidRPr="00515545" w14:paraId="257CEA93" w14:textId="77777777" w:rsidTr="00C37938">
        <w:tc>
          <w:tcPr>
            <w:tcW w:w="4161" w:type="dxa"/>
          </w:tcPr>
          <w:p w14:paraId="48DB89A8" w14:textId="77777777" w:rsidR="005D3291" w:rsidRPr="00515545" w:rsidRDefault="005D3291" w:rsidP="006E7E2A">
            <w:pPr>
              <w:ind w:left="-110"/>
              <w:jc w:val="both"/>
              <w:rPr>
                <w:rFonts w:cs="Cordia New"/>
                <w:sz w:val="22"/>
                <w:szCs w:val="22"/>
              </w:rPr>
            </w:pPr>
            <w:r w:rsidRPr="00515545">
              <w:rPr>
                <w:rFonts w:cs="Times New Roman"/>
                <w:sz w:val="22"/>
                <w:szCs w:val="22"/>
              </w:rPr>
              <w:t>Mingalaba Thitikorn Microfinance Co., Ltd.</w:t>
            </w:r>
          </w:p>
        </w:tc>
        <w:tc>
          <w:tcPr>
            <w:tcW w:w="1274" w:type="dxa"/>
            <w:vAlign w:val="bottom"/>
          </w:tcPr>
          <w:p w14:paraId="293CDEE7" w14:textId="77777777" w:rsidR="005D3291" w:rsidRPr="00515545" w:rsidRDefault="005D3291" w:rsidP="005D3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24,763</w:t>
            </w:r>
          </w:p>
        </w:tc>
        <w:tc>
          <w:tcPr>
            <w:tcW w:w="236" w:type="dxa"/>
          </w:tcPr>
          <w:p w14:paraId="1F401AD6" w14:textId="77777777" w:rsidR="005D3291" w:rsidRPr="00515545" w:rsidRDefault="005D3291" w:rsidP="005D3291">
            <w:pPr>
              <w:jc w:val="both"/>
              <w:rPr>
                <w:rFonts w:cs="Cordia New"/>
                <w:sz w:val="22"/>
                <w:szCs w:val="22"/>
                <w:highlight w:val="yellow"/>
              </w:rPr>
            </w:pPr>
          </w:p>
        </w:tc>
        <w:tc>
          <w:tcPr>
            <w:tcW w:w="1189" w:type="dxa"/>
            <w:vAlign w:val="bottom"/>
          </w:tcPr>
          <w:p w14:paraId="79525230" w14:textId="77777777" w:rsidR="005D3291" w:rsidRPr="00C37938" w:rsidRDefault="005D3291" w:rsidP="005D3291">
            <w:pPr>
              <w:tabs>
                <w:tab w:val="clear" w:pos="454"/>
                <w:tab w:val="clear" w:pos="680"/>
                <w:tab w:val="clear" w:pos="907"/>
                <w:tab w:val="left" w:pos="0"/>
              </w:tabs>
              <w:jc w:val="center"/>
              <w:rPr>
                <w:rFonts w:cs="Times New Roman"/>
                <w:sz w:val="22"/>
                <w:szCs w:val="22"/>
              </w:rPr>
            </w:pPr>
            <w:r w:rsidRPr="00C37938">
              <w:rPr>
                <w:rFonts w:cs="Times New Roman"/>
                <w:sz w:val="22"/>
                <w:szCs w:val="22"/>
              </w:rPr>
              <w:t>-</w:t>
            </w:r>
          </w:p>
        </w:tc>
        <w:tc>
          <w:tcPr>
            <w:tcW w:w="269" w:type="dxa"/>
            <w:vAlign w:val="bottom"/>
          </w:tcPr>
          <w:p w14:paraId="66280275" w14:textId="77777777" w:rsidR="005D3291" w:rsidRPr="00C37938" w:rsidRDefault="005D3291" w:rsidP="005D3291">
            <w:pPr>
              <w:tabs>
                <w:tab w:val="clear" w:pos="454"/>
                <w:tab w:val="clear" w:pos="680"/>
                <w:tab w:val="left" w:pos="0"/>
              </w:tabs>
              <w:ind w:right="170"/>
              <w:jc w:val="right"/>
              <w:rPr>
                <w:rFonts w:cs="Times New Roman"/>
                <w:sz w:val="22"/>
                <w:szCs w:val="22"/>
              </w:rPr>
            </w:pPr>
          </w:p>
        </w:tc>
        <w:tc>
          <w:tcPr>
            <w:tcW w:w="1191" w:type="dxa"/>
            <w:vAlign w:val="bottom"/>
          </w:tcPr>
          <w:p w14:paraId="27F328A2" w14:textId="77777777" w:rsidR="005D3291" w:rsidRPr="00C37938" w:rsidRDefault="005D3291" w:rsidP="00F545A0">
            <w:pPr>
              <w:tabs>
                <w:tab w:val="clear" w:pos="454"/>
                <w:tab w:val="clear" w:pos="680"/>
                <w:tab w:val="clear" w:pos="907"/>
                <w:tab w:val="left" w:pos="0"/>
              </w:tabs>
              <w:jc w:val="center"/>
              <w:rPr>
                <w:rFonts w:cs="Times New Roman"/>
                <w:sz w:val="22"/>
                <w:szCs w:val="22"/>
              </w:rPr>
            </w:pPr>
            <w:r w:rsidRPr="00C37938">
              <w:rPr>
                <w:rFonts w:cs="Times New Roman"/>
                <w:sz w:val="22"/>
                <w:szCs w:val="22"/>
              </w:rPr>
              <w:t>-</w:t>
            </w:r>
          </w:p>
        </w:tc>
        <w:tc>
          <w:tcPr>
            <w:tcW w:w="269" w:type="dxa"/>
            <w:vAlign w:val="bottom"/>
          </w:tcPr>
          <w:p w14:paraId="366A986F" w14:textId="77777777" w:rsidR="005D3291" w:rsidRPr="00C37938" w:rsidRDefault="005D3291" w:rsidP="005D3291">
            <w:pPr>
              <w:tabs>
                <w:tab w:val="clear" w:pos="227"/>
                <w:tab w:val="clear" w:pos="454"/>
                <w:tab w:val="clear" w:pos="680"/>
              </w:tabs>
              <w:ind w:left="-129" w:right="-47"/>
              <w:rPr>
                <w:rFonts w:cs="Times New Roman"/>
                <w:sz w:val="22"/>
                <w:szCs w:val="22"/>
              </w:rPr>
            </w:pPr>
          </w:p>
        </w:tc>
        <w:tc>
          <w:tcPr>
            <w:tcW w:w="1334" w:type="dxa"/>
            <w:vAlign w:val="bottom"/>
          </w:tcPr>
          <w:p w14:paraId="32669C0A" w14:textId="77777777" w:rsidR="005D3291" w:rsidRPr="00C37938" w:rsidRDefault="005D3291" w:rsidP="005D3291">
            <w:pPr>
              <w:tabs>
                <w:tab w:val="clear" w:pos="454"/>
                <w:tab w:val="clear" w:pos="680"/>
                <w:tab w:val="left" w:pos="0"/>
              </w:tabs>
              <w:ind w:right="170"/>
              <w:jc w:val="right"/>
              <w:rPr>
                <w:rFonts w:cs="Times New Roman"/>
                <w:sz w:val="22"/>
                <w:szCs w:val="22"/>
              </w:rPr>
            </w:pPr>
            <w:r w:rsidRPr="00C37938">
              <w:rPr>
                <w:rFonts w:cs="Times New Roman"/>
                <w:sz w:val="22"/>
                <w:szCs w:val="22"/>
              </w:rPr>
              <w:t>24,763</w:t>
            </w:r>
          </w:p>
        </w:tc>
      </w:tr>
      <w:tr w:rsidR="005D3291" w:rsidRPr="00515545" w14:paraId="1E36635C" w14:textId="77777777" w:rsidTr="00C37938">
        <w:tc>
          <w:tcPr>
            <w:tcW w:w="4161" w:type="dxa"/>
          </w:tcPr>
          <w:p w14:paraId="443FD30F" w14:textId="77777777" w:rsidR="005D3291" w:rsidRPr="00515545" w:rsidRDefault="005D3291" w:rsidP="006E7E2A">
            <w:pPr>
              <w:ind w:left="-110"/>
              <w:jc w:val="both"/>
              <w:rPr>
                <w:rFonts w:cs="Times New Roman"/>
                <w:sz w:val="22"/>
                <w:szCs w:val="22"/>
              </w:rPr>
            </w:pPr>
            <w:r w:rsidRPr="00515545">
              <w:rPr>
                <w:rFonts w:cs="Times New Roman"/>
                <w:sz w:val="22"/>
                <w:szCs w:val="22"/>
              </w:rPr>
              <w:t>TK Ngern Tan Jai Co., Ltd.</w:t>
            </w:r>
          </w:p>
        </w:tc>
        <w:tc>
          <w:tcPr>
            <w:tcW w:w="1274" w:type="dxa"/>
            <w:tcBorders>
              <w:bottom w:val="single" w:sz="4" w:space="0" w:color="auto"/>
            </w:tcBorders>
            <w:vAlign w:val="bottom"/>
          </w:tcPr>
          <w:p w14:paraId="5F90AF21" w14:textId="77777777" w:rsidR="005D3291" w:rsidRPr="00515545" w:rsidRDefault="005D3291" w:rsidP="005D3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57,000</w:t>
            </w:r>
          </w:p>
        </w:tc>
        <w:tc>
          <w:tcPr>
            <w:tcW w:w="236" w:type="dxa"/>
          </w:tcPr>
          <w:p w14:paraId="4C9B662B" w14:textId="77777777" w:rsidR="005D3291" w:rsidRPr="00515545" w:rsidRDefault="005D3291" w:rsidP="005D3291">
            <w:pPr>
              <w:jc w:val="both"/>
              <w:rPr>
                <w:rFonts w:cs="Cordia New"/>
                <w:sz w:val="22"/>
                <w:szCs w:val="22"/>
                <w:highlight w:val="yellow"/>
              </w:rPr>
            </w:pPr>
          </w:p>
        </w:tc>
        <w:tc>
          <w:tcPr>
            <w:tcW w:w="1189" w:type="dxa"/>
            <w:tcBorders>
              <w:bottom w:val="single" w:sz="4" w:space="0" w:color="auto"/>
            </w:tcBorders>
            <w:vAlign w:val="bottom"/>
          </w:tcPr>
          <w:p w14:paraId="00AB7005" w14:textId="09067D73" w:rsidR="005D3291" w:rsidRPr="00C37938" w:rsidRDefault="00C37938" w:rsidP="00C37938">
            <w:pPr>
              <w:tabs>
                <w:tab w:val="clear" w:pos="454"/>
                <w:tab w:val="clear" w:pos="680"/>
                <w:tab w:val="left" w:pos="0"/>
              </w:tabs>
              <w:ind w:right="170"/>
              <w:jc w:val="right"/>
              <w:rPr>
                <w:rFonts w:cs="Times New Roman"/>
                <w:sz w:val="22"/>
                <w:szCs w:val="22"/>
              </w:rPr>
            </w:pPr>
            <w:r w:rsidRPr="00C37938">
              <w:rPr>
                <w:rFonts w:cs="Times New Roman"/>
                <w:sz w:val="22"/>
                <w:szCs w:val="22"/>
              </w:rPr>
              <w:t>2,000</w:t>
            </w:r>
          </w:p>
        </w:tc>
        <w:tc>
          <w:tcPr>
            <w:tcW w:w="269" w:type="dxa"/>
            <w:vAlign w:val="bottom"/>
          </w:tcPr>
          <w:p w14:paraId="4BF50E9D" w14:textId="77777777" w:rsidR="005D3291" w:rsidRPr="00C37938" w:rsidRDefault="005D3291" w:rsidP="005D3291">
            <w:pPr>
              <w:tabs>
                <w:tab w:val="clear" w:pos="454"/>
                <w:tab w:val="clear" w:pos="680"/>
                <w:tab w:val="left" w:pos="0"/>
              </w:tabs>
              <w:ind w:right="170"/>
              <w:jc w:val="right"/>
              <w:rPr>
                <w:rFonts w:cs="Times New Roman"/>
                <w:sz w:val="22"/>
                <w:szCs w:val="22"/>
              </w:rPr>
            </w:pPr>
          </w:p>
        </w:tc>
        <w:tc>
          <w:tcPr>
            <w:tcW w:w="1191" w:type="dxa"/>
            <w:tcBorders>
              <w:bottom w:val="single" w:sz="4" w:space="0" w:color="auto"/>
            </w:tcBorders>
            <w:vAlign w:val="bottom"/>
          </w:tcPr>
          <w:p w14:paraId="133E699E" w14:textId="29E905DE" w:rsidR="005D3291" w:rsidRPr="00C37938" w:rsidRDefault="005D3291" w:rsidP="00B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37938">
              <w:rPr>
                <w:rFonts w:cs="Times New Roman"/>
                <w:sz w:val="22"/>
                <w:szCs w:val="22"/>
              </w:rPr>
              <w:t>(</w:t>
            </w:r>
            <w:r w:rsidR="00C37938">
              <w:rPr>
                <w:rFonts w:cs="Times New Roman"/>
                <w:sz w:val="22"/>
                <w:szCs w:val="22"/>
              </w:rPr>
              <w:t>20</w:t>
            </w:r>
            <w:r w:rsidRPr="00C37938">
              <w:rPr>
                <w:rFonts w:cs="Times New Roman"/>
                <w:sz w:val="22"/>
                <w:szCs w:val="22"/>
              </w:rPr>
              <w:t>,000)</w:t>
            </w:r>
          </w:p>
        </w:tc>
        <w:tc>
          <w:tcPr>
            <w:tcW w:w="269" w:type="dxa"/>
            <w:vAlign w:val="bottom"/>
          </w:tcPr>
          <w:p w14:paraId="5C668366" w14:textId="77777777" w:rsidR="005D3291" w:rsidRPr="00C37938" w:rsidRDefault="005D3291" w:rsidP="005D3291">
            <w:pPr>
              <w:tabs>
                <w:tab w:val="clear" w:pos="227"/>
                <w:tab w:val="clear" w:pos="454"/>
                <w:tab w:val="clear" w:pos="680"/>
              </w:tabs>
              <w:ind w:left="-129" w:right="-47"/>
              <w:rPr>
                <w:rFonts w:cs="Times New Roman"/>
                <w:sz w:val="22"/>
                <w:szCs w:val="22"/>
                <w:cs/>
              </w:rPr>
            </w:pPr>
          </w:p>
        </w:tc>
        <w:tc>
          <w:tcPr>
            <w:tcW w:w="1334" w:type="dxa"/>
            <w:tcBorders>
              <w:bottom w:val="single" w:sz="4" w:space="0" w:color="auto"/>
            </w:tcBorders>
            <w:vAlign w:val="bottom"/>
          </w:tcPr>
          <w:p w14:paraId="63CBD850" w14:textId="6A6055D8" w:rsidR="005D3291" w:rsidRPr="00C37938" w:rsidRDefault="00C37938" w:rsidP="005D3291">
            <w:pPr>
              <w:tabs>
                <w:tab w:val="clear" w:pos="454"/>
                <w:tab w:val="clear" w:pos="680"/>
                <w:tab w:val="left" w:pos="0"/>
              </w:tabs>
              <w:ind w:right="170"/>
              <w:jc w:val="right"/>
              <w:rPr>
                <w:rFonts w:cs="Times New Roman"/>
                <w:sz w:val="22"/>
                <w:szCs w:val="22"/>
              </w:rPr>
            </w:pPr>
            <w:r>
              <w:rPr>
                <w:rFonts w:cs="Times New Roman"/>
                <w:sz w:val="22"/>
                <w:szCs w:val="22"/>
              </w:rPr>
              <w:t>39</w:t>
            </w:r>
            <w:r w:rsidR="005D3291" w:rsidRPr="00C37938">
              <w:rPr>
                <w:rFonts w:cs="Times New Roman"/>
                <w:sz w:val="22"/>
                <w:szCs w:val="22"/>
              </w:rPr>
              <w:t>,000</w:t>
            </w:r>
          </w:p>
        </w:tc>
      </w:tr>
      <w:tr w:rsidR="005D3291" w:rsidRPr="00515545" w14:paraId="6B0E1141" w14:textId="77777777" w:rsidTr="00C37938">
        <w:tc>
          <w:tcPr>
            <w:tcW w:w="4161" w:type="dxa"/>
          </w:tcPr>
          <w:p w14:paraId="278E8249" w14:textId="77777777" w:rsidR="005D3291" w:rsidRPr="00515545" w:rsidRDefault="005D3291" w:rsidP="006E7E2A">
            <w:pPr>
              <w:ind w:left="-110"/>
              <w:jc w:val="both"/>
              <w:rPr>
                <w:rFonts w:cs="Cordia New"/>
                <w:sz w:val="22"/>
                <w:szCs w:val="22"/>
              </w:rPr>
            </w:pPr>
            <w:r w:rsidRPr="00515545">
              <w:rPr>
                <w:rFonts w:cs="Cordia New"/>
                <w:sz w:val="22"/>
                <w:szCs w:val="22"/>
              </w:rPr>
              <w:t>Total</w:t>
            </w:r>
          </w:p>
        </w:tc>
        <w:tc>
          <w:tcPr>
            <w:tcW w:w="1274" w:type="dxa"/>
            <w:tcBorders>
              <w:top w:val="single" w:sz="4" w:space="0" w:color="auto"/>
              <w:bottom w:val="double" w:sz="4" w:space="0" w:color="auto"/>
            </w:tcBorders>
            <w:vAlign w:val="bottom"/>
          </w:tcPr>
          <w:p w14:paraId="2128F766" w14:textId="77777777" w:rsidR="005D3291" w:rsidRPr="00515545" w:rsidRDefault="005D3291" w:rsidP="005D3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293,305</w:t>
            </w:r>
          </w:p>
        </w:tc>
        <w:tc>
          <w:tcPr>
            <w:tcW w:w="236" w:type="dxa"/>
          </w:tcPr>
          <w:p w14:paraId="3BA7C578" w14:textId="77777777" w:rsidR="005D3291" w:rsidRPr="00515545" w:rsidRDefault="005D3291" w:rsidP="005D3291">
            <w:pPr>
              <w:jc w:val="both"/>
              <w:rPr>
                <w:rFonts w:cs="Cordia New"/>
                <w:sz w:val="22"/>
                <w:szCs w:val="22"/>
                <w:highlight w:val="yellow"/>
              </w:rPr>
            </w:pPr>
          </w:p>
        </w:tc>
        <w:tc>
          <w:tcPr>
            <w:tcW w:w="1189" w:type="dxa"/>
            <w:tcBorders>
              <w:top w:val="single" w:sz="4" w:space="0" w:color="auto"/>
              <w:bottom w:val="double" w:sz="4" w:space="0" w:color="auto"/>
            </w:tcBorders>
            <w:vAlign w:val="bottom"/>
          </w:tcPr>
          <w:p w14:paraId="2E4F5606" w14:textId="3FAAEC66" w:rsidR="005D3291" w:rsidRPr="00C37938" w:rsidRDefault="00C37938" w:rsidP="005D3291">
            <w:pPr>
              <w:tabs>
                <w:tab w:val="clear" w:pos="454"/>
                <w:tab w:val="clear" w:pos="680"/>
                <w:tab w:val="left" w:pos="0"/>
              </w:tabs>
              <w:ind w:right="170"/>
              <w:jc w:val="right"/>
              <w:rPr>
                <w:rFonts w:cs="Times New Roman"/>
                <w:sz w:val="22"/>
                <w:szCs w:val="22"/>
              </w:rPr>
            </w:pPr>
            <w:r w:rsidRPr="00C37938">
              <w:rPr>
                <w:rFonts w:cs="Times New Roman"/>
                <w:sz w:val="22"/>
                <w:szCs w:val="22"/>
              </w:rPr>
              <w:t>13,000</w:t>
            </w:r>
          </w:p>
        </w:tc>
        <w:tc>
          <w:tcPr>
            <w:tcW w:w="269" w:type="dxa"/>
            <w:vAlign w:val="bottom"/>
          </w:tcPr>
          <w:p w14:paraId="34A3FE52" w14:textId="77777777" w:rsidR="005D3291" w:rsidRPr="00C37938" w:rsidRDefault="005D3291" w:rsidP="005D3291">
            <w:pPr>
              <w:tabs>
                <w:tab w:val="clear" w:pos="454"/>
                <w:tab w:val="clear" w:pos="680"/>
                <w:tab w:val="left" w:pos="0"/>
              </w:tabs>
              <w:ind w:right="170"/>
              <w:jc w:val="right"/>
              <w:rPr>
                <w:rFonts w:cs="Times New Roman"/>
                <w:sz w:val="22"/>
                <w:szCs w:val="22"/>
              </w:rPr>
            </w:pPr>
          </w:p>
        </w:tc>
        <w:tc>
          <w:tcPr>
            <w:tcW w:w="1191" w:type="dxa"/>
            <w:tcBorders>
              <w:top w:val="single" w:sz="4" w:space="0" w:color="auto"/>
              <w:bottom w:val="double" w:sz="4" w:space="0" w:color="auto"/>
            </w:tcBorders>
            <w:vAlign w:val="bottom"/>
          </w:tcPr>
          <w:p w14:paraId="126056F9" w14:textId="7D53772C" w:rsidR="005D3291" w:rsidRPr="00C37938" w:rsidRDefault="005D3291" w:rsidP="00B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C37938">
              <w:rPr>
                <w:rFonts w:cs="Times New Roman"/>
                <w:sz w:val="22"/>
                <w:szCs w:val="22"/>
              </w:rPr>
              <w:t>(</w:t>
            </w:r>
            <w:r w:rsidR="00C37938">
              <w:rPr>
                <w:rFonts w:cs="Times New Roman"/>
                <w:sz w:val="22"/>
                <w:szCs w:val="22"/>
              </w:rPr>
              <w:t>50</w:t>
            </w:r>
            <w:r w:rsidR="00F545A0" w:rsidRPr="00C37938">
              <w:rPr>
                <w:rFonts w:cs="Times New Roman"/>
                <w:sz w:val="22"/>
                <w:szCs w:val="22"/>
              </w:rPr>
              <w:t>,</w:t>
            </w:r>
            <w:r w:rsidR="00C37938">
              <w:rPr>
                <w:rFonts w:cs="Times New Roman"/>
                <w:sz w:val="22"/>
                <w:szCs w:val="22"/>
              </w:rPr>
              <w:t>421</w:t>
            </w:r>
            <w:r w:rsidRPr="00C37938">
              <w:rPr>
                <w:rFonts w:cs="Times New Roman"/>
                <w:sz w:val="22"/>
                <w:szCs w:val="22"/>
              </w:rPr>
              <w:t>)</w:t>
            </w:r>
          </w:p>
        </w:tc>
        <w:tc>
          <w:tcPr>
            <w:tcW w:w="269" w:type="dxa"/>
            <w:vAlign w:val="bottom"/>
          </w:tcPr>
          <w:p w14:paraId="14F5575D" w14:textId="77777777" w:rsidR="005D3291" w:rsidRPr="00C37938" w:rsidRDefault="005D3291" w:rsidP="005D3291">
            <w:pPr>
              <w:tabs>
                <w:tab w:val="clear" w:pos="454"/>
                <w:tab w:val="clear" w:pos="680"/>
                <w:tab w:val="left" w:pos="0"/>
              </w:tabs>
              <w:ind w:right="170"/>
              <w:jc w:val="right"/>
              <w:rPr>
                <w:rFonts w:cs="Times New Roman"/>
                <w:sz w:val="22"/>
                <w:szCs w:val="22"/>
              </w:rPr>
            </w:pPr>
          </w:p>
        </w:tc>
        <w:tc>
          <w:tcPr>
            <w:tcW w:w="1334" w:type="dxa"/>
            <w:tcBorders>
              <w:top w:val="single" w:sz="4" w:space="0" w:color="auto"/>
              <w:bottom w:val="double" w:sz="4" w:space="0" w:color="auto"/>
            </w:tcBorders>
            <w:vAlign w:val="bottom"/>
          </w:tcPr>
          <w:p w14:paraId="23255A83" w14:textId="40BC4B27" w:rsidR="005D3291" w:rsidRPr="00C37938" w:rsidRDefault="00C37938"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255,884</w:t>
            </w:r>
          </w:p>
        </w:tc>
      </w:tr>
    </w:tbl>
    <w:p w14:paraId="15B8D743" w14:textId="77777777" w:rsidR="00595252" w:rsidRPr="00515545" w:rsidRDefault="00595252" w:rsidP="002704F1">
      <w:pPr>
        <w:jc w:val="both"/>
        <w:rPr>
          <w:rFonts w:cs="Cordia New"/>
          <w:sz w:val="22"/>
          <w:szCs w:val="22"/>
        </w:rPr>
      </w:pPr>
    </w:p>
    <w:p w14:paraId="6F26E780" w14:textId="5F12F40A" w:rsidR="002704F1" w:rsidRPr="00515545" w:rsidRDefault="002704F1" w:rsidP="00D15C9C">
      <w:pPr>
        <w:jc w:val="both"/>
        <w:rPr>
          <w:rFonts w:cs="Times New Roman"/>
          <w:sz w:val="22"/>
          <w:szCs w:val="22"/>
          <w:highlight w:val="yellow"/>
        </w:rPr>
      </w:pPr>
      <w:r w:rsidRPr="00515545">
        <w:rPr>
          <w:rFonts w:cs="Times New Roman"/>
          <w:sz w:val="22"/>
          <w:szCs w:val="22"/>
        </w:rPr>
        <w:t xml:space="preserve">* </w:t>
      </w:r>
      <w:r w:rsidRPr="00515545">
        <w:rPr>
          <w:rFonts w:cs="Times New Roman"/>
          <w:sz w:val="22"/>
          <w:szCs w:val="22"/>
        </w:rPr>
        <w:tab/>
      </w:r>
      <w:r w:rsidRPr="00515545">
        <w:rPr>
          <w:rFonts w:cs="Times New Roman"/>
          <w:sz w:val="22"/>
          <w:szCs w:val="22"/>
        </w:rPr>
        <w:tab/>
      </w:r>
      <w:r w:rsidR="00D15C9C" w:rsidRPr="00515545">
        <w:rPr>
          <w:rFonts w:cs="Times New Roman"/>
          <w:sz w:val="22"/>
          <w:szCs w:val="22"/>
        </w:rPr>
        <w:t xml:space="preserve">included foreign currency difference of approximately Baht </w:t>
      </w:r>
      <w:r w:rsidR="00C37938">
        <w:rPr>
          <w:rFonts w:cs="Times New Roman"/>
          <w:sz w:val="22"/>
          <w:szCs w:val="22"/>
        </w:rPr>
        <w:t>10,943</w:t>
      </w:r>
      <w:r w:rsidR="00D15C9C" w:rsidRPr="00515545">
        <w:rPr>
          <w:rFonts w:cs="Times New Roman"/>
          <w:sz w:val="22"/>
          <w:szCs w:val="22"/>
        </w:rPr>
        <w:t xml:space="preserve"> thousand</w:t>
      </w:r>
    </w:p>
    <w:p w14:paraId="428C0240" w14:textId="77777777" w:rsidR="00F3710A" w:rsidRPr="00515545" w:rsidRDefault="00F3710A" w:rsidP="00461C24">
      <w:pPr>
        <w:jc w:val="both"/>
        <w:rPr>
          <w:rFonts w:cs="Times New Roman"/>
          <w:sz w:val="22"/>
          <w:szCs w:val="22"/>
          <w:highlight w:val="yellow"/>
        </w:rPr>
      </w:pPr>
    </w:p>
    <w:p w14:paraId="103F28B2" w14:textId="01B381A6" w:rsidR="0074700C" w:rsidRPr="00515545" w:rsidRDefault="0074700C" w:rsidP="002704F1">
      <w:pPr>
        <w:jc w:val="thaiDistribute"/>
        <w:rPr>
          <w:rFonts w:cs="Times New Roman"/>
          <w:sz w:val="22"/>
          <w:szCs w:val="22"/>
        </w:rPr>
      </w:pPr>
      <w:r w:rsidRPr="00515545">
        <w:rPr>
          <w:rFonts w:cs="Times New Roman"/>
          <w:sz w:val="22"/>
          <w:szCs w:val="22"/>
        </w:rPr>
        <w:t xml:space="preserve">The Company has been guarantor for (1) short-term and long-term borrowings credit facilities granted by commercial banks of Suosdey Finance PLC. </w:t>
      </w:r>
      <w:r w:rsidR="000967A3">
        <w:rPr>
          <w:rFonts w:cs="Times New Roman"/>
          <w:sz w:val="22"/>
          <w:szCs w:val="22"/>
        </w:rPr>
        <w:t>t</w:t>
      </w:r>
      <w:r w:rsidRPr="00515545">
        <w:rPr>
          <w:rFonts w:cs="Times New Roman"/>
          <w:sz w:val="22"/>
          <w:szCs w:val="22"/>
        </w:rPr>
        <w:t>ota</w:t>
      </w:r>
      <w:r w:rsidR="001111FC" w:rsidRPr="00515545">
        <w:rPr>
          <w:rFonts w:cs="Times New Roman"/>
          <w:sz w:val="22"/>
          <w:szCs w:val="22"/>
        </w:rPr>
        <w:t>l</w:t>
      </w:r>
      <w:r w:rsidRPr="00515545">
        <w:rPr>
          <w:rFonts w:cs="Times New Roman"/>
          <w:sz w:val="22"/>
          <w:szCs w:val="22"/>
        </w:rPr>
        <w:t>ling USD 50.7 million and (2) short-term borrowings credit facilities granted by commercial banks of Sabaidee Leasing Co., Ltd. totalling K</w:t>
      </w:r>
      <w:r w:rsidR="00C67457">
        <w:rPr>
          <w:rFonts w:cs="Times New Roman"/>
          <w:sz w:val="22"/>
          <w:szCs w:val="22"/>
        </w:rPr>
        <w:t>ip</w:t>
      </w:r>
      <w:r w:rsidRPr="00515545">
        <w:rPr>
          <w:rFonts w:cs="Times New Roman"/>
          <w:sz w:val="22"/>
          <w:szCs w:val="22"/>
        </w:rPr>
        <w:t xml:space="preserve"> </w:t>
      </w:r>
      <w:r w:rsidRPr="00515545">
        <w:rPr>
          <w:rFonts w:cs="Cordia New"/>
          <w:sz w:val="22"/>
          <w:szCs w:val="22"/>
        </w:rPr>
        <w:t>66,289</w:t>
      </w:r>
      <w:r w:rsidRPr="00515545">
        <w:rPr>
          <w:rFonts w:cs="Times New Roman"/>
          <w:sz w:val="22"/>
          <w:szCs w:val="22"/>
        </w:rPr>
        <w:t xml:space="preserve"> million</w:t>
      </w:r>
      <w:r w:rsidRPr="00515545">
        <w:rPr>
          <w:rFonts w:cs="Times New Roman"/>
          <w:spacing w:val="-2"/>
          <w:sz w:val="22"/>
          <w:szCs w:val="22"/>
        </w:rPr>
        <w:t>.</w:t>
      </w:r>
      <w:r w:rsidR="00EF02A8">
        <w:rPr>
          <w:rFonts w:cs="Times New Roman"/>
          <w:spacing w:val="-2"/>
          <w:sz w:val="22"/>
          <w:szCs w:val="22"/>
        </w:rPr>
        <w:t xml:space="preserve"> </w:t>
      </w:r>
      <w:r w:rsidRPr="00515545">
        <w:rPr>
          <w:rFonts w:cs="Times New Roman"/>
          <w:spacing w:val="-2"/>
          <w:sz w:val="22"/>
          <w:szCs w:val="22"/>
        </w:rPr>
        <w:t>There has been no intercompany charge on these guarantees.</w:t>
      </w:r>
    </w:p>
    <w:p w14:paraId="6208E72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0A99206F" w14:textId="77777777" w:rsidR="00B22CA4" w:rsidRPr="00515545" w:rsidRDefault="001B6FCE" w:rsidP="007936F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thaiDistribute"/>
        <w:rPr>
          <w:b/>
          <w:bCs/>
          <w:sz w:val="22"/>
          <w:szCs w:val="22"/>
          <w:cs/>
        </w:rPr>
      </w:pPr>
      <w:r w:rsidRPr="00515545">
        <w:rPr>
          <w:rFonts w:cs="Times New Roman"/>
          <w:b/>
          <w:bCs/>
          <w:sz w:val="22"/>
          <w:szCs w:val="22"/>
          <w:highlight w:val="yellow"/>
        </w:rPr>
        <w:br w:type="page"/>
      </w:r>
      <w:r w:rsidR="00B22CA4" w:rsidRPr="00515545">
        <w:rPr>
          <w:rFonts w:cs="Times New Roman"/>
          <w:b/>
          <w:bCs/>
          <w:sz w:val="22"/>
          <w:szCs w:val="22"/>
        </w:rPr>
        <w:lastRenderedPageBreak/>
        <w:t>HIRE-PURCHASE CONTRACT</w:t>
      </w:r>
      <w:r w:rsidR="00DE26FE" w:rsidRPr="00515545">
        <w:rPr>
          <w:rFonts w:cs="Times New Roman"/>
          <w:b/>
          <w:bCs/>
          <w:sz w:val="22"/>
          <w:szCs w:val="22"/>
        </w:rPr>
        <w:t xml:space="preserve"> RECEIVABLES</w:t>
      </w:r>
      <w:r w:rsidR="00B22CA4" w:rsidRPr="00515545">
        <w:rPr>
          <w:rFonts w:cs="Times New Roman"/>
          <w:b/>
          <w:bCs/>
          <w:sz w:val="22"/>
          <w:szCs w:val="22"/>
        </w:rPr>
        <w:t>, LOAN</w:t>
      </w:r>
      <w:r w:rsidR="00DE26FE" w:rsidRPr="00515545">
        <w:rPr>
          <w:rFonts w:cs="Times New Roman"/>
          <w:b/>
          <w:bCs/>
          <w:sz w:val="22"/>
          <w:szCs w:val="22"/>
        </w:rPr>
        <w:t xml:space="preserve"> RECEIVABLES</w:t>
      </w:r>
      <w:r w:rsidR="00B22CA4" w:rsidRPr="00515545">
        <w:rPr>
          <w:rFonts w:cs="Times New Roman"/>
          <w:b/>
          <w:bCs/>
          <w:sz w:val="22"/>
          <w:szCs w:val="22"/>
        </w:rPr>
        <w:t xml:space="preserve">, </w:t>
      </w:r>
      <w:r w:rsidR="00525D73" w:rsidRPr="00515545">
        <w:rPr>
          <w:rFonts w:cs="Times New Roman"/>
          <w:b/>
          <w:bCs/>
          <w:sz w:val="22"/>
          <w:szCs w:val="22"/>
        </w:rPr>
        <w:t xml:space="preserve">AND </w:t>
      </w:r>
      <w:r w:rsidR="00B22CA4" w:rsidRPr="00515545">
        <w:rPr>
          <w:rFonts w:cs="Times New Roman"/>
          <w:b/>
          <w:bCs/>
          <w:sz w:val="22"/>
          <w:szCs w:val="22"/>
        </w:rPr>
        <w:t>NANO</w:t>
      </w:r>
      <w:r w:rsidR="00DE26FE" w:rsidRPr="00515545">
        <w:rPr>
          <w:b/>
          <w:bCs/>
          <w:caps/>
          <w:sz w:val="22"/>
          <w:szCs w:val="22"/>
        </w:rPr>
        <w:t xml:space="preserve"> </w:t>
      </w:r>
      <w:r w:rsidR="00B22CA4" w:rsidRPr="00515545">
        <w:rPr>
          <w:b/>
          <w:bCs/>
          <w:caps/>
          <w:sz w:val="22"/>
          <w:szCs w:val="22"/>
        </w:rPr>
        <w:t>FINANCE</w:t>
      </w:r>
      <w:r w:rsidR="00DE26FE" w:rsidRPr="00515545">
        <w:rPr>
          <w:b/>
          <w:bCs/>
          <w:caps/>
          <w:sz w:val="22"/>
          <w:szCs w:val="22"/>
        </w:rPr>
        <w:t xml:space="preserve"> RECEIVABLES</w:t>
      </w:r>
      <w:r w:rsidR="0047562A" w:rsidRPr="00515545">
        <w:rPr>
          <w:b/>
          <w:bCs/>
          <w:caps/>
          <w:sz w:val="22"/>
          <w:szCs w:val="22"/>
        </w:rPr>
        <w:t xml:space="preserve"> </w:t>
      </w:r>
      <w:r w:rsidR="00B22CA4" w:rsidRPr="00515545">
        <w:rPr>
          <w:b/>
          <w:bCs/>
          <w:sz w:val="22"/>
          <w:szCs w:val="22"/>
        </w:rPr>
        <w:t>- NET</w:t>
      </w:r>
    </w:p>
    <w:p w14:paraId="2F7E0490" w14:textId="77777777" w:rsidR="00802141" w:rsidRPr="008129FA" w:rsidRDefault="00802141" w:rsidP="008129FA">
      <w:pPr>
        <w:jc w:val="both"/>
        <w:rPr>
          <w:rFonts w:cs="Cordia New"/>
          <w:sz w:val="22"/>
          <w:szCs w:val="22"/>
        </w:rPr>
      </w:pPr>
    </w:p>
    <w:p w14:paraId="1081D1AC" w14:textId="77777777" w:rsidR="00DC7067" w:rsidRPr="00515545" w:rsidRDefault="002C1C68" w:rsidP="000B1378">
      <w:pPr>
        <w:pStyle w:val="NoSpacing"/>
        <w:rPr>
          <w:sz w:val="22"/>
          <w:szCs w:val="22"/>
          <w:u w:val="single"/>
        </w:rPr>
      </w:pPr>
      <w:r w:rsidRPr="00515545">
        <w:rPr>
          <w:sz w:val="22"/>
          <w:szCs w:val="22"/>
          <w:u w:val="single"/>
        </w:rPr>
        <w:t>Hire-</w:t>
      </w:r>
      <w:r w:rsidR="00DE26FE" w:rsidRPr="00515545">
        <w:rPr>
          <w:sz w:val="22"/>
          <w:szCs w:val="22"/>
          <w:u w:val="single"/>
        </w:rPr>
        <w:t>p</w:t>
      </w:r>
      <w:r w:rsidR="00DC7067" w:rsidRPr="00515545">
        <w:rPr>
          <w:sz w:val="22"/>
          <w:szCs w:val="22"/>
          <w:u w:val="single"/>
        </w:rPr>
        <w:t xml:space="preserve">urchase </w:t>
      </w:r>
      <w:r w:rsidR="00DE26FE" w:rsidRPr="00515545">
        <w:rPr>
          <w:sz w:val="22"/>
          <w:szCs w:val="22"/>
          <w:u w:val="single"/>
        </w:rPr>
        <w:t>c</w:t>
      </w:r>
      <w:r w:rsidR="00DC7067" w:rsidRPr="00515545">
        <w:rPr>
          <w:sz w:val="22"/>
          <w:szCs w:val="22"/>
          <w:u w:val="single"/>
        </w:rPr>
        <w:t xml:space="preserve">ontract </w:t>
      </w:r>
      <w:r w:rsidR="00DE26FE" w:rsidRPr="00515545">
        <w:rPr>
          <w:sz w:val="22"/>
          <w:szCs w:val="22"/>
          <w:u w:val="single"/>
        </w:rPr>
        <w:t>r</w:t>
      </w:r>
      <w:r w:rsidR="00DC7067" w:rsidRPr="00515545">
        <w:rPr>
          <w:sz w:val="22"/>
          <w:szCs w:val="22"/>
          <w:u w:val="single"/>
        </w:rPr>
        <w:t>eceivables</w:t>
      </w:r>
    </w:p>
    <w:p w14:paraId="5F55604A" w14:textId="77777777" w:rsidR="00DC7067" w:rsidRPr="008129FA" w:rsidRDefault="00DC7067" w:rsidP="008129FA">
      <w:pPr>
        <w:jc w:val="both"/>
        <w:rPr>
          <w:rFonts w:cs="Cordia New"/>
          <w:sz w:val="22"/>
          <w:szCs w:val="22"/>
          <w:highlight w:val="yellow"/>
        </w:rPr>
      </w:pPr>
    </w:p>
    <w:tbl>
      <w:tblPr>
        <w:tblW w:w="10254" w:type="dxa"/>
        <w:tblLayout w:type="fixed"/>
        <w:tblLook w:val="04A0" w:firstRow="1" w:lastRow="0" w:firstColumn="1" w:lastColumn="0" w:noHBand="0" w:noVBand="1"/>
      </w:tblPr>
      <w:tblGrid>
        <w:gridCol w:w="2093"/>
        <w:gridCol w:w="1168"/>
        <w:gridCol w:w="236"/>
        <w:gridCol w:w="1174"/>
        <w:gridCol w:w="236"/>
        <w:gridCol w:w="1170"/>
        <w:gridCol w:w="236"/>
        <w:gridCol w:w="1161"/>
        <w:gridCol w:w="236"/>
        <w:gridCol w:w="1174"/>
        <w:gridCol w:w="236"/>
        <w:gridCol w:w="1134"/>
      </w:tblGrid>
      <w:tr w:rsidR="00F262F7" w:rsidRPr="00515545" w14:paraId="2A828C5C" w14:textId="77777777" w:rsidTr="0048323E">
        <w:tc>
          <w:tcPr>
            <w:tcW w:w="2093" w:type="dxa"/>
          </w:tcPr>
          <w:p w14:paraId="695BE88C" w14:textId="77777777" w:rsidR="00F262F7" w:rsidRPr="00515545" w:rsidRDefault="00F262F7" w:rsidP="0048323E">
            <w:pPr>
              <w:spacing w:line="160" w:lineRule="atLeast"/>
              <w:jc w:val="both"/>
              <w:rPr>
                <w:rFonts w:cs="Times New Roman"/>
                <w:sz w:val="20"/>
                <w:szCs w:val="20"/>
                <w:highlight w:val="yellow"/>
              </w:rPr>
            </w:pPr>
          </w:p>
        </w:tc>
        <w:tc>
          <w:tcPr>
            <w:tcW w:w="8161" w:type="dxa"/>
            <w:gridSpan w:val="11"/>
            <w:tcBorders>
              <w:bottom w:val="single" w:sz="4" w:space="0" w:color="auto"/>
            </w:tcBorders>
          </w:tcPr>
          <w:p w14:paraId="05F531C2"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Consolidated financial statements (In Thousand Baht)</w:t>
            </w:r>
          </w:p>
        </w:tc>
      </w:tr>
      <w:tr w:rsidR="00F262F7" w:rsidRPr="00515545" w14:paraId="7D209B04" w14:textId="77777777" w:rsidTr="0048323E">
        <w:tc>
          <w:tcPr>
            <w:tcW w:w="2093" w:type="dxa"/>
          </w:tcPr>
          <w:p w14:paraId="6D4F77B1" w14:textId="77777777" w:rsidR="00F262F7" w:rsidRPr="00515545" w:rsidRDefault="00F262F7" w:rsidP="00F262F7">
            <w:pPr>
              <w:spacing w:line="160" w:lineRule="atLeast"/>
              <w:jc w:val="both"/>
              <w:rPr>
                <w:rFonts w:cs="Times New Roman"/>
                <w:sz w:val="20"/>
                <w:szCs w:val="20"/>
                <w:highlight w:val="yellow"/>
              </w:rPr>
            </w:pPr>
          </w:p>
        </w:tc>
        <w:tc>
          <w:tcPr>
            <w:tcW w:w="3984" w:type="dxa"/>
            <w:gridSpan w:val="5"/>
            <w:tcBorders>
              <w:top w:val="single" w:sz="4" w:space="0" w:color="auto"/>
              <w:bottom w:val="single" w:sz="4" w:space="0" w:color="auto"/>
            </w:tcBorders>
          </w:tcPr>
          <w:p w14:paraId="1CAFAC13" w14:textId="340ACDE8" w:rsidR="00F262F7" w:rsidRPr="00515545" w:rsidRDefault="00042087" w:rsidP="00F262F7">
            <w:pPr>
              <w:spacing w:line="160" w:lineRule="atLeast"/>
              <w:jc w:val="center"/>
              <w:rPr>
                <w:rFonts w:cs="Times New Roman"/>
                <w:sz w:val="20"/>
                <w:szCs w:val="20"/>
              </w:rPr>
            </w:pPr>
            <w:r>
              <w:rPr>
                <w:rFonts w:cs="Times New Roman"/>
                <w:sz w:val="20"/>
                <w:szCs w:val="20"/>
              </w:rPr>
              <w:t>September 30</w:t>
            </w:r>
            <w:r w:rsidR="004650E3" w:rsidRPr="00515545">
              <w:rPr>
                <w:rFonts w:cs="Times New Roman"/>
                <w:sz w:val="20"/>
                <w:szCs w:val="20"/>
              </w:rPr>
              <w:t>,</w:t>
            </w:r>
            <w:r w:rsidR="00F262F7" w:rsidRPr="00515545">
              <w:rPr>
                <w:rFonts w:cs="Times New Roman"/>
                <w:sz w:val="20"/>
                <w:szCs w:val="20"/>
              </w:rPr>
              <w:t xml:space="preserve"> 2024</w:t>
            </w:r>
          </w:p>
        </w:tc>
        <w:tc>
          <w:tcPr>
            <w:tcW w:w="236" w:type="dxa"/>
            <w:tcBorders>
              <w:top w:val="single" w:sz="4" w:space="0" w:color="auto"/>
            </w:tcBorders>
          </w:tcPr>
          <w:p w14:paraId="1A69289A" w14:textId="77777777" w:rsidR="00F262F7" w:rsidRPr="00515545" w:rsidRDefault="00F262F7" w:rsidP="00F262F7">
            <w:pPr>
              <w:spacing w:line="160" w:lineRule="atLeast"/>
              <w:jc w:val="center"/>
              <w:rPr>
                <w:rFonts w:cs="Times New Roman"/>
                <w:sz w:val="20"/>
                <w:szCs w:val="20"/>
              </w:rPr>
            </w:pPr>
          </w:p>
        </w:tc>
        <w:tc>
          <w:tcPr>
            <w:tcW w:w="3941" w:type="dxa"/>
            <w:gridSpan w:val="5"/>
            <w:tcBorders>
              <w:top w:val="single" w:sz="4" w:space="0" w:color="auto"/>
              <w:bottom w:val="single" w:sz="4" w:space="0" w:color="auto"/>
            </w:tcBorders>
          </w:tcPr>
          <w:p w14:paraId="4F474B4D" w14:textId="77777777" w:rsidR="00F262F7" w:rsidRPr="00515545" w:rsidRDefault="00F262F7" w:rsidP="00F262F7">
            <w:pPr>
              <w:spacing w:line="160" w:lineRule="atLeast"/>
              <w:jc w:val="center"/>
              <w:rPr>
                <w:rFonts w:cs="Times New Roman"/>
                <w:sz w:val="20"/>
                <w:szCs w:val="20"/>
              </w:rPr>
            </w:pPr>
            <w:r w:rsidRPr="00515545">
              <w:rPr>
                <w:rFonts w:cs="Times New Roman"/>
                <w:sz w:val="20"/>
                <w:szCs w:val="20"/>
              </w:rPr>
              <w:t>December 31, 2023</w:t>
            </w:r>
          </w:p>
        </w:tc>
      </w:tr>
      <w:tr w:rsidR="00F262F7" w:rsidRPr="00515545" w14:paraId="0F0709B2" w14:textId="77777777" w:rsidTr="0048323E">
        <w:tc>
          <w:tcPr>
            <w:tcW w:w="2093" w:type="dxa"/>
          </w:tcPr>
          <w:p w14:paraId="66E7E4AF" w14:textId="77777777" w:rsidR="00F262F7" w:rsidRPr="00515545" w:rsidRDefault="00F262F7" w:rsidP="0048323E">
            <w:pPr>
              <w:spacing w:line="160" w:lineRule="atLeast"/>
              <w:jc w:val="both"/>
              <w:rPr>
                <w:rFonts w:cs="Times New Roman"/>
                <w:sz w:val="20"/>
                <w:szCs w:val="20"/>
              </w:rPr>
            </w:pPr>
          </w:p>
        </w:tc>
        <w:tc>
          <w:tcPr>
            <w:tcW w:w="1168" w:type="dxa"/>
            <w:tcBorders>
              <w:top w:val="single" w:sz="4" w:space="0" w:color="auto"/>
              <w:bottom w:val="single" w:sz="4" w:space="0" w:color="auto"/>
            </w:tcBorders>
          </w:tcPr>
          <w:p w14:paraId="693CEDB4"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61781451"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56B03FEA"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4290E1B4" w14:textId="77777777" w:rsidR="00F262F7" w:rsidRPr="00515545" w:rsidRDefault="00F262F7" w:rsidP="0048323E">
            <w:pPr>
              <w:spacing w:line="160" w:lineRule="atLeast"/>
              <w:jc w:val="center"/>
              <w:rPr>
                <w:rFonts w:cs="Times New Roman"/>
                <w:sz w:val="20"/>
                <w:szCs w:val="20"/>
              </w:rPr>
            </w:pPr>
          </w:p>
        </w:tc>
        <w:tc>
          <w:tcPr>
            <w:tcW w:w="1170" w:type="dxa"/>
            <w:tcBorders>
              <w:top w:val="single" w:sz="4" w:space="0" w:color="auto"/>
              <w:bottom w:val="single" w:sz="4" w:space="0" w:color="auto"/>
            </w:tcBorders>
          </w:tcPr>
          <w:p w14:paraId="4B2F8D3B"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c>
          <w:tcPr>
            <w:tcW w:w="236" w:type="dxa"/>
          </w:tcPr>
          <w:p w14:paraId="7A49FE46" w14:textId="77777777" w:rsidR="00F262F7" w:rsidRPr="00515545"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03ACCE9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177D9CB8"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48F204FA"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07B5C543" w14:textId="77777777" w:rsidR="00F262F7" w:rsidRPr="00515545" w:rsidRDefault="00F262F7" w:rsidP="0048323E">
            <w:pPr>
              <w:spacing w:line="160" w:lineRule="atLeast"/>
              <w:jc w:val="center"/>
              <w:rPr>
                <w:rFonts w:cs="Times New Roman"/>
                <w:sz w:val="20"/>
                <w:szCs w:val="20"/>
              </w:rPr>
            </w:pPr>
          </w:p>
        </w:tc>
        <w:tc>
          <w:tcPr>
            <w:tcW w:w="1134" w:type="dxa"/>
            <w:tcBorders>
              <w:top w:val="single" w:sz="4" w:space="0" w:color="auto"/>
              <w:bottom w:val="single" w:sz="4" w:space="0" w:color="auto"/>
            </w:tcBorders>
          </w:tcPr>
          <w:p w14:paraId="635D5808"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r>
      <w:tr w:rsidR="00F262F7" w:rsidRPr="00515545" w14:paraId="39593313" w14:textId="77777777" w:rsidTr="0048323E">
        <w:tc>
          <w:tcPr>
            <w:tcW w:w="2093" w:type="dxa"/>
          </w:tcPr>
          <w:p w14:paraId="1C0B9C87" w14:textId="77777777" w:rsidR="00F262F7" w:rsidRPr="00515545" w:rsidRDefault="00F262F7" w:rsidP="006E7E2A">
            <w:pPr>
              <w:spacing w:line="160" w:lineRule="atLeast"/>
              <w:ind w:left="-110"/>
              <w:jc w:val="both"/>
              <w:rPr>
                <w:rFonts w:cs="Times New Roman"/>
                <w:sz w:val="20"/>
                <w:szCs w:val="20"/>
              </w:rPr>
            </w:pPr>
            <w:r w:rsidRPr="00515545">
              <w:rPr>
                <w:rFonts w:cs="Times New Roman"/>
                <w:sz w:val="20"/>
                <w:szCs w:val="20"/>
              </w:rPr>
              <w:t xml:space="preserve">Hire-purchase contract  </w:t>
            </w:r>
          </w:p>
        </w:tc>
        <w:tc>
          <w:tcPr>
            <w:tcW w:w="1168" w:type="dxa"/>
            <w:tcBorders>
              <w:top w:val="single" w:sz="4" w:space="0" w:color="auto"/>
            </w:tcBorders>
          </w:tcPr>
          <w:p w14:paraId="048096A0"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41F38B6" w14:textId="77777777" w:rsidR="00F262F7" w:rsidRPr="00515545"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4CCF8DFC"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186DDA7" w14:textId="77777777" w:rsidR="00F262F7" w:rsidRPr="00515545" w:rsidRDefault="00F262F7" w:rsidP="0048323E">
            <w:pPr>
              <w:spacing w:line="160" w:lineRule="atLeast"/>
              <w:jc w:val="both"/>
              <w:rPr>
                <w:rFonts w:cs="Times New Roman"/>
                <w:sz w:val="20"/>
                <w:szCs w:val="20"/>
                <w:highlight w:val="yellow"/>
              </w:rPr>
            </w:pPr>
          </w:p>
        </w:tc>
        <w:tc>
          <w:tcPr>
            <w:tcW w:w="1170" w:type="dxa"/>
            <w:tcBorders>
              <w:top w:val="single" w:sz="4" w:space="0" w:color="auto"/>
            </w:tcBorders>
          </w:tcPr>
          <w:p w14:paraId="3DF23918"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10851700" w14:textId="77777777" w:rsidR="00F262F7" w:rsidRPr="00515545"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5CD02733" w14:textId="77777777" w:rsidR="00F262F7" w:rsidRPr="00515545" w:rsidRDefault="00F262F7" w:rsidP="0048323E">
            <w:pPr>
              <w:spacing w:line="160" w:lineRule="atLeast"/>
              <w:jc w:val="both"/>
              <w:rPr>
                <w:rFonts w:cs="Times New Roman"/>
                <w:sz w:val="20"/>
                <w:szCs w:val="20"/>
              </w:rPr>
            </w:pPr>
          </w:p>
        </w:tc>
        <w:tc>
          <w:tcPr>
            <w:tcW w:w="236" w:type="dxa"/>
          </w:tcPr>
          <w:p w14:paraId="387CC551" w14:textId="77777777" w:rsidR="00F262F7" w:rsidRPr="00515545" w:rsidRDefault="00F262F7" w:rsidP="0048323E">
            <w:pPr>
              <w:spacing w:line="160" w:lineRule="atLeast"/>
              <w:jc w:val="both"/>
              <w:rPr>
                <w:rFonts w:cs="Times New Roman"/>
                <w:sz w:val="20"/>
                <w:szCs w:val="20"/>
              </w:rPr>
            </w:pPr>
          </w:p>
        </w:tc>
        <w:tc>
          <w:tcPr>
            <w:tcW w:w="1174" w:type="dxa"/>
            <w:tcBorders>
              <w:top w:val="single" w:sz="4" w:space="0" w:color="auto"/>
            </w:tcBorders>
          </w:tcPr>
          <w:p w14:paraId="25AA7C95" w14:textId="77777777" w:rsidR="00F262F7" w:rsidRPr="00515545" w:rsidRDefault="00F262F7" w:rsidP="0048323E">
            <w:pPr>
              <w:spacing w:line="160" w:lineRule="atLeast"/>
              <w:jc w:val="both"/>
              <w:rPr>
                <w:rFonts w:cs="Times New Roman"/>
                <w:sz w:val="20"/>
                <w:szCs w:val="20"/>
              </w:rPr>
            </w:pPr>
          </w:p>
        </w:tc>
        <w:tc>
          <w:tcPr>
            <w:tcW w:w="236" w:type="dxa"/>
          </w:tcPr>
          <w:p w14:paraId="187A36E6" w14:textId="77777777" w:rsidR="00F262F7" w:rsidRPr="00515545" w:rsidRDefault="00F262F7" w:rsidP="0048323E">
            <w:pPr>
              <w:spacing w:line="160" w:lineRule="atLeast"/>
              <w:jc w:val="both"/>
              <w:rPr>
                <w:rFonts w:cs="Times New Roman"/>
                <w:sz w:val="20"/>
                <w:szCs w:val="20"/>
              </w:rPr>
            </w:pPr>
          </w:p>
        </w:tc>
        <w:tc>
          <w:tcPr>
            <w:tcW w:w="1134" w:type="dxa"/>
            <w:tcBorders>
              <w:top w:val="single" w:sz="4" w:space="0" w:color="auto"/>
            </w:tcBorders>
          </w:tcPr>
          <w:p w14:paraId="2398D612" w14:textId="77777777" w:rsidR="00F262F7" w:rsidRPr="00515545" w:rsidRDefault="00F262F7" w:rsidP="0048323E">
            <w:pPr>
              <w:spacing w:line="160" w:lineRule="atLeast"/>
              <w:jc w:val="both"/>
              <w:rPr>
                <w:rFonts w:cs="Times New Roman"/>
                <w:sz w:val="20"/>
                <w:szCs w:val="20"/>
              </w:rPr>
            </w:pPr>
          </w:p>
        </w:tc>
      </w:tr>
      <w:tr w:rsidR="0063223B" w:rsidRPr="00515545" w14:paraId="4D4C7565" w14:textId="77777777" w:rsidTr="0048323E">
        <w:tc>
          <w:tcPr>
            <w:tcW w:w="2093" w:type="dxa"/>
          </w:tcPr>
          <w:p w14:paraId="2E094522"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515545">
              <w:rPr>
                <w:rFonts w:cs="Times New Roman"/>
                <w:sz w:val="20"/>
                <w:szCs w:val="20"/>
              </w:rPr>
              <w:t xml:space="preserve">   receivables</w:t>
            </w:r>
          </w:p>
        </w:tc>
        <w:tc>
          <w:tcPr>
            <w:tcW w:w="1168" w:type="dxa"/>
            <w:vAlign w:val="bottom"/>
          </w:tcPr>
          <w:p w14:paraId="34ADEC0A" w14:textId="50ACCF30"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2,9</w:t>
            </w:r>
            <w:r w:rsidR="00ED4FAE">
              <w:rPr>
                <w:rFonts w:cs="Times New Roman"/>
                <w:sz w:val="20"/>
                <w:szCs w:val="20"/>
              </w:rPr>
              <w:t>79</w:t>
            </w:r>
            <w:r>
              <w:rPr>
                <w:rFonts w:cs="Times New Roman"/>
                <w:sz w:val="20"/>
                <w:szCs w:val="20"/>
              </w:rPr>
              <w:t>,118</w:t>
            </w:r>
          </w:p>
        </w:tc>
        <w:tc>
          <w:tcPr>
            <w:tcW w:w="236" w:type="dxa"/>
          </w:tcPr>
          <w:p w14:paraId="0F45087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66616B21" w14:textId="6F90A74E"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1,730,138</w:t>
            </w:r>
          </w:p>
        </w:tc>
        <w:tc>
          <w:tcPr>
            <w:tcW w:w="236" w:type="dxa"/>
          </w:tcPr>
          <w:p w14:paraId="4257C4E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3C29ABAF" w14:textId="793010D6"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1,2</w:t>
            </w:r>
            <w:r w:rsidR="00ED4FAE">
              <w:rPr>
                <w:rFonts w:cs="Times New Roman"/>
                <w:sz w:val="20"/>
                <w:szCs w:val="20"/>
              </w:rPr>
              <w:t>48</w:t>
            </w:r>
            <w:r>
              <w:rPr>
                <w:rFonts w:cs="Times New Roman"/>
                <w:sz w:val="20"/>
                <w:szCs w:val="20"/>
              </w:rPr>
              <w:t>,980</w:t>
            </w:r>
          </w:p>
        </w:tc>
        <w:tc>
          <w:tcPr>
            <w:tcW w:w="236" w:type="dxa"/>
          </w:tcPr>
          <w:p w14:paraId="25AC234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57D2384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5,221,887</w:t>
            </w:r>
          </w:p>
        </w:tc>
        <w:tc>
          <w:tcPr>
            <w:tcW w:w="236" w:type="dxa"/>
          </w:tcPr>
          <w:p w14:paraId="36C6D63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513BEB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2,774,015</w:t>
            </w:r>
          </w:p>
        </w:tc>
        <w:tc>
          <w:tcPr>
            <w:tcW w:w="236" w:type="dxa"/>
          </w:tcPr>
          <w:p w14:paraId="61882CB3"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4027AE0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2,447,872</w:t>
            </w:r>
          </w:p>
        </w:tc>
      </w:tr>
      <w:tr w:rsidR="0063223B" w:rsidRPr="00515545" w14:paraId="7C5A1D5D" w14:textId="77777777" w:rsidTr="00474E3A">
        <w:tc>
          <w:tcPr>
            <w:tcW w:w="2093" w:type="dxa"/>
          </w:tcPr>
          <w:p w14:paraId="094093A3"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515545">
              <w:rPr>
                <w:rFonts w:cs="Times New Roman"/>
                <w:spacing w:val="-4"/>
                <w:sz w:val="20"/>
                <w:szCs w:val="20"/>
              </w:rPr>
              <w:t>Accrued interest income</w:t>
            </w:r>
          </w:p>
        </w:tc>
        <w:tc>
          <w:tcPr>
            <w:tcW w:w="1168" w:type="dxa"/>
            <w:vAlign w:val="bottom"/>
          </w:tcPr>
          <w:p w14:paraId="0D6C95EE" w14:textId="36D93AE2"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30,752</w:t>
            </w:r>
          </w:p>
        </w:tc>
        <w:tc>
          <w:tcPr>
            <w:tcW w:w="236" w:type="dxa"/>
          </w:tcPr>
          <w:p w14:paraId="19C08A6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A8A5B13" w14:textId="069DF00F"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30,752</w:t>
            </w:r>
          </w:p>
        </w:tc>
        <w:tc>
          <w:tcPr>
            <w:tcW w:w="236" w:type="dxa"/>
          </w:tcPr>
          <w:p w14:paraId="78D4B09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center"/>
          </w:tcPr>
          <w:p w14:paraId="12872550" w14:textId="5924FD37"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65AF382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E0A95C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55,218</w:t>
            </w:r>
          </w:p>
        </w:tc>
        <w:tc>
          <w:tcPr>
            <w:tcW w:w="236" w:type="dxa"/>
          </w:tcPr>
          <w:p w14:paraId="471FAF3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2591508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55,218</w:t>
            </w:r>
          </w:p>
        </w:tc>
        <w:tc>
          <w:tcPr>
            <w:tcW w:w="236" w:type="dxa"/>
          </w:tcPr>
          <w:p w14:paraId="52CB47CC"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Pr>
          <w:p w14:paraId="5B8E478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515545">
              <w:rPr>
                <w:rFonts w:cs="Times New Roman"/>
                <w:sz w:val="20"/>
                <w:szCs w:val="20"/>
              </w:rPr>
              <w:t>-</w:t>
            </w:r>
          </w:p>
        </w:tc>
      </w:tr>
      <w:tr w:rsidR="0063223B" w:rsidRPr="00515545" w14:paraId="7AC3C53E" w14:textId="77777777" w:rsidTr="0048323E">
        <w:tc>
          <w:tcPr>
            <w:tcW w:w="2093" w:type="dxa"/>
          </w:tcPr>
          <w:p w14:paraId="28258281"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unearned income</w:t>
            </w:r>
          </w:p>
        </w:tc>
        <w:tc>
          <w:tcPr>
            <w:tcW w:w="1168" w:type="dxa"/>
            <w:tcBorders>
              <w:bottom w:val="single" w:sz="4" w:space="0" w:color="auto"/>
            </w:tcBorders>
            <w:vAlign w:val="bottom"/>
          </w:tcPr>
          <w:p w14:paraId="420C634F" w14:textId="5BC90C1E"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(68</w:t>
            </w:r>
            <w:r w:rsidR="00ED4FAE">
              <w:rPr>
                <w:rFonts w:cs="Times New Roman"/>
                <w:sz w:val="20"/>
                <w:szCs w:val="20"/>
              </w:rPr>
              <w:t>3</w:t>
            </w:r>
            <w:r>
              <w:rPr>
                <w:rFonts w:cs="Times New Roman"/>
                <w:sz w:val="20"/>
                <w:szCs w:val="20"/>
              </w:rPr>
              <w:t>,982)</w:t>
            </w:r>
          </w:p>
        </w:tc>
        <w:tc>
          <w:tcPr>
            <w:tcW w:w="236" w:type="dxa"/>
          </w:tcPr>
          <w:p w14:paraId="704A9C5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795DDE12" w14:textId="36081977"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(458,441)</w:t>
            </w:r>
          </w:p>
        </w:tc>
        <w:tc>
          <w:tcPr>
            <w:tcW w:w="236" w:type="dxa"/>
          </w:tcPr>
          <w:p w14:paraId="211D589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7DDC8307" w14:textId="60029766"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(22</w:t>
            </w:r>
            <w:r w:rsidR="00ED4FAE">
              <w:rPr>
                <w:rFonts w:cs="Times New Roman"/>
                <w:sz w:val="20"/>
                <w:szCs w:val="20"/>
              </w:rPr>
              <w:t>5,</w:t>
            </w:r>
            <w:r>
              <w:rPr>
                <w:rFonts w:cs="Times New Roman"/>
                <w:sz w:val="20"/>
                <w:szCs w:val="20"/>
              </w:rPr>
              <w:t>541)</w:t>
            </w:r>
          </w:p>
        </w:tc>
        <w:tc>
          <w:tcPr>
            <w:tcW w:w="236" w:type="dxa"/>
          </w:tcPr>
          <w:p w14:paraId="0F9B8C2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5D5C30CB"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515545">
              <w:rPr>
                <w:rFonts w:cs="Times New Roman"/>
                <w:sz w:val="20"/>
                <w:szCs w:val="20"/>
              </w:rPr>
              <w:t>(1,380,140)</w:t>
            </w:r>
          </w:p>
        </w:tc>
        <w:tc>
          <w:tcPr>
            <w:tcW w:w="236" w:type="dxa"/>
          </w:tcPr>
          <w:p w14:paraId="34C8D54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17AAF67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(849,029)</w:t>
            </w:r>
          </w:p>
        </w:tc>
        <w:tc>
          <w:tcPr>
            <w:tcW w:w="236" w:type="dxa"/>
          </w:tcPr>
          <w:p w14:paraId="14BDD56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51B07D4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(531,111)</w:t>
            </w:r>
          </w:p>
        </w:tc>
      </w:tr>
      <w:tr w:rsidR="0063223B" w:rsidRPr="00515545" w14:paraId="16137AAE" w14:textId="77777777" w:rsidTr="0048323E">
        <w:tc>
          <w:tcPr>
            <w:tcW w:w="2093" w:type="dxa"/>
          </w:tcPr>
          <w:p w14:paraId="4372C64C"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8" w:type="dxa"/>
            <w:tcBorders>
              <w:top w:val="single" w:sz="4" w:space="0" w:color="auto"/>
            </w:tcBorders>
            <w:vAlign w:val="bottom"/>
          </w:tcPr>
          <w:p w14:paraId="252E254E" w14:textId="6C71364C"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2,325,888</w:t>
            </w:r>
          </w:p>
        </w:tc>
        <w:tc>
          <w:tcPr>
            <w:tcW w:w="236" w:type="dxa"/>
          </w:tcPr>
          <w:p w14:paraId="7659F70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tcBorders>
            <w:vAlign w:val="bottom"/>
          </w:tcPr>
          <w:p w14:paraId="7467A621" w14:textId="107188B4"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1,302,449</w:t>
            </w:r>
          </w:p>
        </w:tc>
        <w:tc>
          <w:tcPr>
            <w:tcW w:w="236" w:type="dxa"/>
          </w:tcPr>
          <w:p w14:paraId="475D3C4B"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tcBorders>
            <w:vAlign w:val="bottom"/>
          </w:tcPr>
          <w:p w14:paraId="5EDEF045" w14:textId="4818E2DC"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1,023,439</w:t>
            </w:r>
          </w:p>
        </w:tc>
        <w:tc>
          <w:tcPr>
            <w:tcW w:w="236" w:type="dxa"/>
          </w:tcPr>
          <w:p w14:paraId="29B47DE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0C4EE3E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3,896,965</w:t>
            </w:r>
          </w:p>
        </w:tc>
        <w:tc>
          <w:tcPr>
            <w:tcW w:w="236" w:type="dxa"/>
          </w:tcPr>
          <w:p w14:paraId="4989FEB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4DFD9E9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1,980,204</w:t>
            </w:r>
          </w:p>
        </w:tc>
        <w:tc>
          <w:tcPr>
            <w:tcW w:w="236" w:type="dxa"/>
          </w:tcPr>
          <w:p w14:paraId="15BA57E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tcBorders>
            <w:vAlign w:val="bottom"/>
          </w:tcPr>
          <w:p w14:paraId="28CB309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1,916,761</w:t>
            </w:r>
          </w:p>
        </w:tc>
      </w:tr>
      <w:tr w:rsidR="00F262F7" w:rsidRPr="00515545" w14:paraId="1F2137F1" w14:textId="77777777" w:rsidTr="0048323E">
        <w:tc>
          <w:tcPr>
            <w:tcW w:w="2093" w:type="dxa"/>
          </w:tcPr>
          <w:p w14:paraId="045621AF"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allowance for</w:t>
            </w:r>
          </w:p>
        </w:tc>
        <w:tc>
          <w:tcPr>
            <w:tcW w:w="1168" w:type="dxa"/>
            <w:vAlign w:val="bottom"/>
          </w:tcPr>
          <w:p w14:paraId="7756DA1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9F981F1"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53FACF72"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7F51A8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7107D69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54C0D42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4986A23"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62C857F"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550A4F9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079C8118"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1A11276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F262F7" w:rsidRPr="00515545" w14:paraId="0680944E" w14:textId="77777777" w:rsidTr="0048323E">
        <w:tc>
          <w:tcPr>
            <w:tcW w:w="2093" w:type="dxa"/>
          </w:tcPr>
          <w:p w14:paraId="586BE1C1"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impairment for  </w:t>
            </w:r>
          </w:p>
        </w:tc>
        <w:tc>
          <w:tcPr>
            <w:tcW w:w="1168" w:type="dxa"/>
            <w:vAlign w:val="bottom"/>
          </w:tcPr>
          <w:p w14:paraId="3DC094B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015DDA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1E58A8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E00AA6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5A96C65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654468B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C726EF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1D184AA2"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7F3EC3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73B9B8C4"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36F23FA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63223B" w:rsidRPr="00515545" w14:paraId="0E75A8CE" w14:textId="77777777" w:rsidTr="0048323E">
        <w:tc>
          <w:tcPr>
            <w:tcW w:w="2093" w:type="dxa"/>
          </w:tcPr>
          <w:p w14:paraId="0DC63561"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expected credit loss</w:t>
            </w:r>
          </w:p>
        </w:tc>
        <w:tc>
          <w:tcPr>
            <w:tcW w:w="1168" w:type="dxa"/>
            <w:tcBorders>
              <w:bottom w:val="single" w:sz="4" w:space="0" w:color="auto"/>
            </w:tcBorders>
            <w:vAlign w:val="bottom"/>
          </w:tcPr>
          <w:p w14:paraId="07FA70D5" w14:textId="69FEFCCA"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(199,572)</w:t>
            </w:r>
          </w:p>
        </w:tc>
        <w:tc>
          <w:tcPr>
            <w:tcW w:w="236" w:type="dxa"/>
          </w:tcPr>
          <w:p w14:paraId="2DC73D6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4F8B375D" w14:textId="4F7930D3"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(137,268)</w:t>
            </w:r>
          </w:p>
        </w:tc>
        <w:tc>
          <w:tcPr>
            <w:tcW w:w="236" w:type="dxa"/>
          </w:tcPr>
          <w:p w14:paraId="2AD7C54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32B8DEA2" w14:textId="06886016"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(62,304)</w:t>
            </w:r>
          </w:p>
        </w:tc>
        <w:tc>
          <w:tcPr>
            <w:tcW w:w="236" w:type="dxa"/>
          </w:tcPr>
          <w:p w14:paraId="7941C783"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6B8FE48C"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515545">
              <w:rPr>
                <w:rFonts w:cs="Times New Roman"/>
                <w:sz w:val="20"/>
                <w:szCs w:val="20"/>
              </w:rPr>
              <w:t>(353,726)</w:t>
            </w:r>
          </w:p>
        </w:tc>
        <w:tc>
          <w:tcPr>
            <w:tcW w:w="236" w:type="dxa"/>
          </w:tcPr>
          <w:p w14:paraId="0A3FC7B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4BDDB73C"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(225,103)</w:t>
            </w:r>
          </w:p>
        </w:tc>
        <w:tc>
          <w:tcPr>
            <w:tcW w:w="236" w:type="dxa"/>
          </w:tcPr>
          <w:p w14:paraId="13CB470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78707CE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(128,623)</w:t>
            </w:r>
          </w:p>
        </w:tc>
      </w:tr>
      <w:tr w:rsidR="0063223B" w:rsidRPr="00515545" w14:paraId="17B79BCA" w14:textId="77777777" w:rsidTr="0048323E">
        <w:tc>
          <w:tcPr>
            <w:tcW w:w="2093" w:type="dxa"/>
          </w:tcPr>
          <w:p w14:paraId="52D9A181"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8" w:type="dxa"/>
            <w:tcBorders>
              <w:top w:val="single" w:sz="4" w:space="0" w:color="auto"/>
              <w:bottom w:val="double" w:sz="4" w:space="0" w:color="auto"/>
            </w:tcBorders>
            <w:vAlign w:val="bottom"/>
          </w:tcPr>
          <w:p w14:paraId="0215B453" w14:textId="022AC167"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2</w:t>
            </w:r>
            <w:r w:rsidR="00464458">
              <w:rPr>
                <w:rFonts w:cs="Times New Roman"/>
                <w:sz w:val="20"/>
                <w:szCs w:val="20"/>
              </w:rPr>
              <w:t>,</w:t>
            </w:r>
            <w:r>
              <w:rPr>
                <w:rFonts w:cs="Times New Roman"/>
                <w:sz w:val="20"/>
                <w:szCs w:val="20"/>
              </w:rPr>
              <w:t>126,316</w:t>
            </w:r>
          </w:p>
        </w:tc>
        <w:tc>
          <w:tcPr>
            <w:tcW w:w="236" w:type="dxa"/>
          </w:tcPr>
          <w:p w14:paraId="15B37B31"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2189D2A2" w14:textId="23763CF8"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1,165,181</w:t>
            </w:r>
          </w:p>
        </w:tc>
        <w:tc>
          <w:tcPr>
            <w:tcW w:w="236" w:type="dxa"/>
          </w:tcPr>
          <w:p w14:paraId="3F62547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bottom w:val="double" w:sz="4" w:space="0" w:color="auto"/>
            </w:tcBorders>
            <w:vAlign w:val="bottom"/>
          </w:tcPr>
          <w:p w14:paraId="3A4E2062" w14:textId="6175364D" w:rsidR="0063223B" w:rsidRPr="00515545" w:rsidRDefault="00C37938"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961,135</w:t>
            </w:r>
          </w:p>
        </w:tc>
        <w:tc>
          <w:tcPr>
            <w:tcW w:w="236" w:type="dxa"/>
          </w:tcPr>
          <w:p w14:paraId="623D2551"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5ECD8CD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3,543,239</w:t>
            </w:r>
          </w:p>
        </w:tc>
        <w:tc>
          <w:tcPr>
            <w:tcW w:w="236" w:type="dxa"/>
          </w:tcPr>
          <w:p w14:paraId="0EA0C39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87D17A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1,755,101</w:t>
            </w:r>
          </w:p>
        </w:tc>
        <w:tc>
          <w:tcPr>
            <w:tcW w:w="236" w:type="dxa"/>
          </w:tcPr>
          <w:p w14:paraId="020155A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bottom w:val="double" w:sz="4" w:space="0" w:color="auto"/>
            </w:tcBorders>
            <w:vAlign w:val="bottom"/>
          </w:tcPr>
          <w:p w14:paraId="083FEEC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1,788,138</w:t>
            </w:r>
          </w:p>
        </w:tc>
      </w:tr>
    </w:tbl>
    <w:p w14:paraId="79E062E5" w14:textId="77777777" w:rsidR="00F262F7" w:rsidRPr="008129FA" w:rsidRDefault="00F262F7" w:rsidP="008129FA">
      <w:pPr>
        <w:tabs>
          <w:tab w:val="left" w:pos="540"/>
        </w:tabs>
        <w:jc w:val="both"/>
        <w:rPr>
          <w:rFonts w:cs="Cordia New"/>
          <w:sz w:val="22"/>
          <w:szCs w:val="22"/>
          <w:highlight w:val="yellow"/>
        </w:rPr>
      </w:pPr>
    </w:p>
    <w:tbl>
      <w:tblPr>
        <w:tblW w:w="10250" w:type="dxa"/>
        <w:tblLayout w:type="fixed"/>
        <w:tblLook w:val="04A0" w:firstRow="1" w:lastRow="0" w:firstColumn="1" w:lastColumn="0" w:noHBand="0" w:noVBand="1"/>
      </w:tblPr>
      <w:tblGrid>
        <w:gridCol w:w="2093"/>
        <w:gridCol w:w="1161"/>
        <w:gridCol w:w="236"/>
        <w:gridCol w:w="1174"/>
        <w:gridCol w:w="236"/>
        <w:gridCol w:w="1167"/>
        <w:gridCol w:w="236"/>
        <w:gridCol w:w="1161"/>
        <w:gridCol w:w="236"/>
        <w:gridCol w:w="1174"/>
        <w:gridCol w:w="236"/>
        <w:gridCol w:w="1140"/>
      </w:tblGrid>
      <w:tr w:rsidR="00F262F7" w:rsidRPr="00515545" w14:paraId="5E044F3E" w14:textId="77777777" w:rsidTr="0048323E">
        <w:tc>
          <w:tcPr>
            <w:tcW w:w="2093" w:type="dxa"/>
          </w:tcPr>
          <w:p w14:paraId="303EE9EF" w14:textId="77777777" w:rsidR="00F262F7" w:rsidRPr="00515545" w:rsidRDefault="00F262F7" w:rsidP="0048323E">
            <w:pPr>
              <w:spacing w:line="160" w:lineRule="atLeast"/>
              <w:jc w:val="both"/>
              <w:rPr>
                <w:rFonts w:cs="Times New Roman"/>
                <w:sz w:val="20"/>
                <w:szCs w:val="20"/>
                <w:highlight w:val="yellow"/>
              </w:rPr>
            </w:pPr>
          </w:p>
        </w:tc>
        <w:tc>
          <w:tcPr>
            <w:tcW w:w="8157" w:type="dxa"/>
            <w:gridSpan w:val="11"/>
            <w:tcBorders>
              <w:bottom w:val="single" w:sz="4" w:space="0" w:color="auto"/>
            </w:tcBorders>
          </w:tcPr>
          <w:p w14:paraId="78A145EB" w14:textId="77777777" w:rsidR="00F262F7" w:rsidRPr="00515545" w:rsidRDefault="00F262F7" w:rsidP="0048323E">
            <w:pPr>
              <w:spacing w:line="160" w:lineRule="atLeast"/>
              <w:jc w:val="center"/>
              <w:rPr>
                <w:rFonts w:cs="Times New Roman"/>
                <w:spacing w:val="-2"/>
                <w:sz w:val="20"/>
                <w:szCs w:val="20"/>
              </w:rPr>
            </w:pPr>
            <w:r w:rsidRPr="00515545">
              <w:rPr>
                <w:sz w:val="20"/>
                <w:szCs w:val="20"/>
              </w:rPr>
              <w:t>Separate</w:t>
            </w:r>
            <w:r w:rsidRPr="00515545">
              <w:rPr>
                <w:rFonts w:cs="Times New Roman"/>
                <w:sz w:val="20"/>
                <w:szCs w:val="20"/>
              </w:rPr>
              <w:t xml:space="preserve"> financial statements (In Thousand Baht)</w:t>
            </w:r>
          </w:p>
        </w:tc>
      </w:tr>
      <w:tr w:rsidR="00F262F7" w:rsidRPr="00515545" w14:paraId="5F165BC4" w14:textId="77777777" w:rsidTr="0048323E">
        <w:tc>
          <w:tcPr>
            <w:tcW w:w="2093" w:type="dxa"/>
          </w:tcPr>
          <w:p w14:paraId="6660D590" w14:textId="77777777" w:rsidR="00F262F7" w:rsidRPr="00515545" w:rsidRDefault="00F262F7" w:rsidP="00F262F7">
            <w:pPr>
              <w:spacing w:line="160" w:lineRule="atLeast"/>
              <w:jc w:val="both"/>
              <w:rPr>
                <w:rFonts w:cs="Times New Roman"/>
                <w:sz w:val="20"/>
                <w:szCs w:val="20"/>
                <w:highlight w:val="yellow"/>
              </w:rPr>
            </w:pPr>
          </w:p>
        </w:tc>
        <w:tc>
          <w:tcPr>
            <w:tcW w:w="3974" w:type="dxa"/>
            <w:gridSpan w:val="5"/>
            <w:tcBorders>
              <w:top w:val="single" w:sz="4" w:space="0" w:color="auto"/>
              <w:bottom w:val="single" w:sz="4" w:space="0" w:color="auto"/>
            </w:tcBorders>
          </w:tcPr>
          <w:p w14:paraId="2BEDDF90" w14:textId="5477FF83" w:rsidR="00F262F7" w:rsidRPr="00515545" w:rsidRDefault="00042087" w:rsidP="00F262F7">
            <w:pPr>
              <w:spacing w:line="160" w:lineRule="atLeast"/>
              <w:jc w:val="center"/>
              <w:rPr>
                <w:rFonts w:cs="Times New Roman"/>
                <w:sz w:val="20"/>
                <w:szCs w:val="20"/>
              </w:rPr>
            </w:pPr>
            <w:r>
              <w:rPr>
                <w:rFonts w:cs="Times New Roman"/>
                <w:sz w:val="20"/>
                <w:szCs w:val="20"/>
              </w:rPr>
              <w:t>September 30</w:t>
            </w:r>
            <w:r w:rsidR="004650E3" w:rsidRPr="00515545">
              <w:rPr>
                <w:rFonts w:cs="Times New Roman"/>
                <w:sz w:val="20"/>
                <w:szCs w:val="20"/>
              </w:rPr>
              <w:t>,</w:t>
            </w:r>
            <w:r w:rsidR="00F262F7" w:rsidRPr="00515545">
              <w:rPr>
                <w:rFonts w:cs="Times New Roman"/>
                <w:sz w:val="20"/>
                <w:szCs w:val="20"/>
              </w:rPr>
              <w:t xml:space="preserve"> 2024</w:t>
            </w:r>
          </w:p>
        </w:tc>
        <w:tc>
          <w:tcPr>
            <w:tcW w:w="236" w:type="dxa"/>
            <w:tcBorders>
              <w:top w:val="single" w:sz="4" w:space="0" w:color="auto"/>
            </w:tcBorders>
          </w:tcPr>
          <w:p w14:paraId="5FA66084" w14:textId="77777777" w:rsidR="00F262F7" w:rsidRPr="00515545" w:rsidRDefault="00F262F7" w:rsidP="00F262F7">
            <w:pPr>
              <w:spacing w:line="160" w:lineRule="atLeast"/>
              <w:jc w:val="center"/>
              <w:rPr>
                <w:rFonts w:cs="Times New Roman"/>
                <w:sz w:val="20"/>
                <w:szCs w:val="20"/>
              </w:rPr>
            </w:pPr>
          </w:p>
        </w:tc>
        <w:tc>
          <w:tcPr>
            <w:tcW w:w="3947" w:type="dxa"/>
            <w:gridSpan w:val="5"/>
            <w:tcBorders>
              <w:top w:val="single" w:sz="4" w:space="0" w:color="auto"/>
              <w:bottom w:val="single" w:sz="4" w:space="0" w:color="auto"/>
            </w:tcBorders>
          </w:tcPr>
          <w:p w14:paraId="0CD1938E" w14:textId="77777777" w:rsidR="00F262F7" w:rsidRPr="00515545" w:rsidRDefault="00F262F7" w:rsidP="00F262F7">
            <w:pPr>
              <w:spacing w:line="160" w:lineRule="atLeast"/>
              <w:jc w:val="center"/>
              <w:rPr>
                <w:rFonts w:cs="Times New Roman"/>
                <w:spacing w:val="-2"/>
                <w:sz w:val="20"/>
                <w:szCs w:val="20"/>
              </w:rPr>
            </w:pPr>
            <w:r w:rsidRPr="00515545">
              <w:rPr>
                <w:rFonts w:cs="Times New Roman"/>
                <w:sz w:val="20"/>
                <w:szCs w:val="20"/>
              </w:rPr>
              <w:t>December 31, 2023</w:t>
            </w:r>
          </w:p>
        </w:tc>
      </w:tr>
      <w:tr w:rsidR="00F262F7" w:rsidRPr="00515545" w14:paraId="1379576C" w14:textId="77777777" w:rsidTr="0048323E">
        <w:tc>
          <w:tcPr>
            <w:tcW w:w="2093" w:type="dxa"/>
          </w:tcPr>
          <w:p w14:paraId="77CB5C58" w14:textId="77777777" w:rsidR="00F262F7" w:rsidRPr="00515545" w:rsidRDefault="00F262F7" w:rsidP="0048323E">
            <w:pPr>
              <w:spacing w:line="160" w:lineRule="atLeast"/>
              <w:jc w:val="both"/>
              <w:rPr>
                <w:rFonts w:cs="Times New Roman"/>
                <w:sz w:val="20"/>
                <w:szCs w:val="20"/>
              </w:rPr>
            </w:pPr>
          </w:p>
        </w:tc>
        <w:tc>
          <w:tcPr>
            <w:tcW w:w="1161" w:type="dxa"/>
            <w:tcBorders>
              <w:top w:val="single" w:sz="4" w:space="0" w:color="auto"/>
              <w:bottom w:val="single" w:sz="4" w:space="0" w:color="auto"/>
            </w:tcBorders>
          </w:tcPr>
          <w:p w14:paraId="4FA29C9F"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2C5F54F5"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604B02A2"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38B0F391" w14:textId="77777777" w:rsidR="00F262F7" w:rsidRPr="00515545" w:rsidRDefault="00F262F7" w:rsidP="0048323E">
            <w:pPr>
              <w:spacing w:line="160" w:lineRule="atLeast"/>
              <w:jc w:val="center"/>
              <w:rPr>
                <w:rFonts w:cs="Times New Roman"/>
                <w:sz w:val="20"/>
                <w:szCs w:val="20"/>
              </w:rPr>
            </w:pPr>
          </w:p>
        </w:tc>
        <w:tc>
          <w:tcPr>
            <w:tcW w:w="1167" w:type="dxa"/>
            <w:tcBorders>
              <w:top w:val="single" w:sz="4" w:space="0" w:color="auto"/>
              <w:bottom w:val="single" w:sz="4" w:space="0" w:color="auto"/>
            </w:tcBorders>
          </w:tcPr>
          <w:p w14:paraId="777CDF09"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c>
          <w:tcPr>
            <w:tcW w:w="236" w:type="dxa"/>
          </w:tcPr>
          <w:p w14:paraId="0C85428D" w14:textId="77777777" w:rsidR="00F262F7" w:rsidRPr="00515545"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6F56CC7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6FEE3E94"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21E395B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32F2B717" w14:textId="77777777" w:rsidR="00F262F7" w:rsidRPr="00515545" w:rsidRDefault="00F262F7" w:rsidP="0048323E">
            <w:pPr>
              <w:spacing w:line="160" w:lineRule="atLeast"/>
              <w:jc w:val="center"/>
              <w:rPr>
                <w:rFonts w:cs="Times New Roman"/>
                <w:sz w:val="20"/>
                <w:szCs w:val="20"/>
              </w:rPr>
            </w:pPr>
          </w:p>
        </w:tc>
        <w:tc>
          <w:tcPr>
            <w:tcW w:w="1140" w:type="dxa"/>
            <w:tcBorders>
              <w:top w:val="single" w:sz="4" w:space="0" w:color="auto"/>
              <w:bottom w:val="single" w:sz="4" w:space="0" w:color="auto"/>
            </w:tcBorders>
          </w:tcPr>
          <w:p w14:paraId="2466B6A3" w14:textId="77777777" w:rsidR="00F262F7" w:rsidRPr="00515545" w:rsidRDefault="00F262F7" w:rsidP="0048323E">
            <w:pPr>
              <w:spacing w:line="160" w:lineRule="atLeast"/>
              <w:jc w:val="center"/>
              <w:rPr>
                <w:rFonts w:cs="Times New Roman"/>
                <w:sz w:val="20"/>
                <w:szCs w:val="20"/>
              </w:rPr>
            </w:pPr>
            <w:r w:rsidRPr="00515545">
              <w:rPr>
                <w:rFonts w:cs="Times New Roman"/>
                <w:spacing w:val="-2"/>
                <w:sz w:val="20"/>
                <w:szCs w:val="20"/>
              </w:rPr>
              <w:t>Long</w:t>
            </w:r>
            <w:r w:rsidRPr="00515545">
              <w:rPr>
                <w:rFonts w:cs="Times New Roman"/>
                <w:sz w:val="20"/>
                <w:szCs w:val="20"/>
              </w:rPr>
              <w:t>-term</w:t>
            </w:r>
          </w:p>
        </w:tc>
      </w:tr>
      <w:tr w:rsidR="00F262F7" w:rsidRPr="00515545" w14:paraId="744BDA18" w14:textId="77777777" w:rsidTr="0048323E">
        <w:tc>
          <w:tcPr>
            <w:tcW w:w="2093" w:type="dxa"/>
          </w:tcPr>
          <w:p w14:paraId="311B734C" w14:textId="77777777" w:rsidR="00F262F7" w:rsidRPr="00515545" w:rsidRDefault="00F262F7" w:rsidP="006E7E2A">
            <w:pPr>
              <w:spacing w:line="160" w:lineRule="atLeast"/>
              <w:ind w:left="-110"/>
              <w:jc w:val="both"/>
              <w:rPr>
                <w:rFonts w:cs="Times New Roman"/>
                <w:sz w:val="20"/>
                <w:szCs w:val="20"/>
              </w:rPr>
            </w:pPr>
            <w:r w:rsidRPr="00515545">
              <w:rPr>
                <w:rFonts w:cs="Times New Roman"/>
                <w:sz w:val="20"/>
                <w:szCs w:val="20"/>
              </w:rPr>
              <w:t xml:space="preserve">Hire-purchase contract  </w:t>
            </w:r>
          </w:p>
        </w:tc>
        <w:tc>
          <w:tcPr>
            <w:tcW w:w="1161" w:type="dxa"/>
            <w:tcBorders>
              <w:top w:val="single" w:sz="4" w:space="0" w:color="auto"/>
            </w:tcBorders>
          </w:tcPr>
          <w:p w14:paraId="0522F2C5"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28C81FF9" w14:textId="77777777" w:rsidR="00F262F7" w:rsidRPr="00515545"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207F53F9"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4FC539FE" w14:textId="77777777" w:rsidR="00F262F7" w:rsidRPr="00515545" w:rsidRDefault="00F262F7" w:rsidP="0048323E">
            <w:pPr>
              <w:spacing w:line="160" w:lineRule="atLeast"/>
              <w:jc w:val="both"/>
              <w:rPr>
                <w:rFonts w:cs="Times New Roman"/>
                <w:sz w:val="20"/>
                <w:szCs w:val="20"/>
                <w:highlight w:val="yellow"/>
              </w:rPr>
            </w:pPr>
          </w:p>
        </w:tc>
        <w:tc>
          <w:tcPr>
            <w:tcW w:w="1167" w:type="dxa"/>
            <w:tcBorders>
              <w:top w:val="single" w:sz="4" w:space="0" w:color="auto"/>
            </w:tcBorders>
          </w:tcPr>
          <w:p w14:paraId="5C4EAA80"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0EFD98C" w14:textId="77777777" w:rsidR="00F262F7" w:rsidRPr="00515545"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1C79C307" w14:textId="77777777" w:rsidR="00F262F7" w:rsidRPr="00515545" w:rsidRDefault="00F262F7" w:rsidP="0048323E">
            <w:pPr>
              <w:spacing w:line="160" w:lineRule="atLeast"/>
              <w:jc w:val="both"/>
              <w:rPr>
                <w:rFonts w:cs="Times New Roman"/>
                <w:sz w:val="20"/>
                <w:szCs w:val="20"/>
              </w:rPr>
            </w:pPr>
          </w:p>
        </w:tc>
        <w:tc>
          <w:tcPr>
            <w:tcW w:w="236" w:type="dxa"/>
          </w:tcPr>
          <w:p w14:paraId="063B9DFE" w14:textId="77777777" w:rsidR="00F262F7" w:rsidRPr="00515545" w:rsidRDefault="00F262F7" w:rsidP="0048323E">
            <w:pPr>
              <w:spacing w:line="160" w:lineRule="atLeast"/>
              <w:jc w:val="both"/>
              <w:rPr>
                <w:rFonts w:cs="Times New Roman"/>
                <w:sz w:val="20"/>
                <w:szCs w:val="20"/>
              </w:rPr>
            </w:pPr>
          </w:p>
        </w:tc>
        <w:tc>
          <w:tcPr>
            <w:tcW w:w="1174" w:type="dxa"/>
            <w:tcBorders>
              <w:top w:val="single" w:sz="4" w:space="0" w:color="auto"/>
            </w:tcBorders>
          </w:tcPr>
          <w:p w14:paraId="3828C076" w14:textId="77777777" w:rsidR="00F262F7" w:rsidRPr="00515545" w:rsidRDefault="00F262F7" w:rsidP="0048323E">
            <w:pPr>
              <w:spacing w:line="160" w:lineRule="atLeast"/>
              <w:jc w:val="both"/>
              <w:rPr>
                <w:rFonts w:cs="Times New Roman"/>
                <w:sz w:val="20"/>
                <w:szCs w:val="20"/>
              </w:rPr>
            </w:pPr>
          </w:p>
        </w:tc>
        <w:tc>
          <w:tcPr>
            <w:tcW w:w="236" w:type="dxa"/>
          </w:tcPr>
          <w:p w14:paraId="0E6C48A2" w14:textId="77777777" w:rsidR="00F262F7" w:rsidRPr="00515545" w:rsidRDefault="00F262F7" w:rsidP="0048323E">
            <w:pPr>
              <w:spacing w:line="160" w:lineRule="atLeast"/>
              <w:jc w:val="both"/>
              <w:rPr>
                <w:rFonts w:cs="Times New Roman"/>
                <w:sz w:val="20"/>
                <w:szCs w:val="20"/>
              </w:rPr>
            </w:pPr>
          </w:p>
        </w:tc>
        <w:tc>
          <w:tcPr>
            <w:tcW w:w="1140" w:type="dxa"/>
            <w:tcBorders>
              <w:top w:val="single" w:sz="4" w:space="0" w:color="auto"/>
            </w:tcBorders>
          </w:tcPr>
          <w:p w14:paraId="6B2B398E" w14:textId="77777777" w:rsidR="00F262F7" w:rsidRPr="00515545" w:rsidRDefault="00F262F7" w:rsidP="0048323E">
            <w:pPr>
              <w:spacing w:line="160" w:lineRule="atLeast"/>
              <w:jc w:val="both"/>
              <w:rPr>
                <w:rFonts w:cs="Times New Roman"/>
                <w:sz w:val="20"/>
                <w:szCs w:val="20"/>
              </w:rPr>
            </w:pPr>
          </w:p>
        </w:tc>
      </w:tr>
      <w:tr w:rsidR="0063223B" w:rsidRPr="00515545" w14:paraId="58C4CA94" w14:textId="77777777" w:rsidTr="0048323E">
        <w:tc>
          <w:tcPr>
            <w:tcW w:w="2093" w:type="dxa"/>
          </w:tcPr>
          <w:p w14:paraId="1CFABEEF"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515545">
              <w:rPr>
                <w:rFonts w:cs="Times New Roman"/>
                <w:sz w:val="20"/>
                <w:szCs w:val="20"/>
              </w:rPr>
              <w:t xml:space="preserve">   receivables</w:t>
            </w:r>
          </w:p>
        </w:tc>
        <w:tc>
          <w:tcPr>
            <w:tcW w:w="1161" w:type="dxa"/>
            <w:vAlign w:val="bottom"/>
          </w:tcPr>
          <w:p w14:paraId="5A7BA62C" w14:textId="7DF9F1EF" w:rsidR="0063223B" w:rsidRPr="00515545" w:rsidRDefault="003C4EB7"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1,3</w:t>
            </w:r>
            <w:r w:rsidR="00ED4FAE">
              <w:rPr>
                <w:rFonts w:cs="Times New Roman"/>
                <w:sz w:val="20"/>
                <w:szCs w:val="20"/>
              </w:rPr>
              <w:t>78</w:t>
            </w:r>
            <w:r>
              <w:rPr>
                <w:rFonts w:cs="Times New Roman"/>
                <w:sz w:val="20"/>
                <w:szCs w:val="20"/>
              </w:rPr>
              <w:t>,933</w:t>
            </w:r>
          </w:p>
        </w:tc>
        <w:tc>
          <w:tcPr>
            <w:tcW w:w="236" w:type="dxa"/>
          </w:tcPr>
          <w:p w14:paraId="54A2CD8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04B3DBA9" w14:textId="0DC731C4" w:rsidR="0063223B" w:rsidRPr="00515545" w:rsidRDefault="003C4EB7"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924,654</w:t>
            </w:r>
          </w:p>
        </w:tc>
        <w:tc>
          <w:tcPr>
            <w:tcW w:w="236" w:type="dxa"/>
          </w:tcPr>
          <w:p w14:paraId="02FEA28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DAE27D3" w14:textId="2839DF7C" w:rsidR="0063223B" w:rsidRPr="00515545" w:rsidRDefault="003C4EB7"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45</w:t>
            </w:r>
            <w:r w:rsidR="00ED4FAE">
              <w:rPr>
                <w:rFonts w:cs="Times New Roman"/>
                <w:sz w:val="20"/>
                <w:szCs w:val="20"/>
              </w:rPr>
              <w:t>4</w:t>
            </w:r>
            <w:r>
              <w:rPr>
                <w:rFonts w:cs="Times New Roman"/>
                <w:sz w:val="20"/>
                <w:szCs w:val="20"/>
              </w:rPr>
              <w:t>,279</w:t>
            </w:r>
          </w:p>
        </w:tc>
        <w:tc>
          <w:tcPr>
            <w:tcW w:w="236" w:type="dxa"/>
          </w:tcPr>
          <w:p w14:paraId="1D3AC37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26A6A4C" w14:textId="77777777" w:rsidR="0063223B" w:rsidRPr="00515545" w:rsidRDefault="0063223B"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3,029,393</w:t>
            </w:r>
          </w:p>
        </w:tc>
        <w:tc>
          <w:tcPr>
            <w:tcW w:w="236" w:type="dxa"/>
          </w:tcPr>
          <w:p w14:paraId="777CE84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DE809F8" w14:textId="77777777" w:rsidR="0063223B" w:rsidRPr="00515545" w:rsidRDefault="0063223B"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1,714,388</w:t>
            </w:r>
          </w:p>
        </w:tc>
        <w:tc>
          <w:tcPr>
            <w:tcW w:w="236" w:type="dxa"/>
          </w:tcPr>
          <w:p w14:paraId="19D333A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56716F39" w14:textId="77777777" w:rsidR="0063223B" w:rsidRPr="00515545" w:rsidRDefault="0063223B" w:rsidP="003C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1,315,005</w:t>
            </w:r>
          </w:p>
        </w:tc>
      </w:tr>
      <w:tr w:rsidR="0063223B" w:rsidRPr="00515545" w14:paraId="479CAB91" w14:textId="77777777" w:rsidTr="0048323E">
        <w:tc>
          <w:tcPr>
            <w:tcW w:w="2093" w:type="dxa"/>
          </w:tcPr>
          <w:p w14:paraId="109C66B0"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515545">
              <w:rPr>
                <w:rFonts w:cs="Times New Roman"/>
                <w:spacing w:val="-4"/>
                <w:sz w:val="20"/>
                <w:szCs w:val="20"/>
              </w:rPr>
              <w:t>Accrued interest income</w:t>
            </w:r>
          </w:p>
        </w:tc>
        <w:tc>
          <w:tcPr>
            <w:tcW w:w="1161" w:type="dxa"/>
            <w:vAlign w:val="bottom"/>
          </w:tcPr>
          <w:p w14:paraId="5B1C1606" w14:textId="583B7F1B"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11,442</w:t>
            </w:r>
          </w:p>
        </w:tc>
        <w:tc>
          <w:tcPr>
            <w:tcW w:w="236" w:type="dxa"/>
          </w:tcPr>
          <w:p w14:paraId="5F85C4D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29DD2BB9" w14:textId="1D50FB45"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11,442</w:t>
            </w:r>
          </w:p>
        </w:tc>
        <w:tc>
          <w:tcPr>
            <w:tcW w:w="236" w:type="dxa"/>
          </w:tcPr>
          <w:p w14:paraId="24E313D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center"/>
          </w:tcPr>
          <w:p w14:paraId="367D5C27" w14:textId="02337546"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0245025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2C78541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26,517</w:t>
            </w:r>
          </w:p>
        </w:tc>
        <w:tc>
          <w:tcPr>
            <w:tcW w:w="236" w:type="dxa"/>
          </w:tcPr>
          <w:p w14:paraId="1F3FF4CB"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39EDDD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26,517</w:t>
            </w:r>
          </w:p>
        </w:tc>
        <w:tc>
          <w:tcPr>
            <w:tcW w:w="236" w:type="dxa"/>
          </w:tcPr>
          <w:p w14:paraId="30B0A57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center"/>
          </w:tcPr>
          <w:p w14:paraId="03C8C0E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515545">
              <w:rPr>
                <w:rFonts w:cs="Times New Roman"/>
                <w:sz w:val="20"/>
                <w:szCs w:val="20"/>
              </w:rPr>
              <w:t>-</w:t>
            </w:r>
          </w:p>
        </w:tc>
      </w:tr>
      <w:tr w:rsidR="0063223B" w:rsidRPr="00515545" w14:paraId="09DAFCF0" w14:textId="77777777" w:rsidTr="0048323E">
        <w:tc>
          <w:tcPr>
            <w:tcW w:w="2093" w:type="dxa"/>
          </w:tcPr>
          <w:p w14:paraId="606EB11E"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unearned income</w:t>
            </w:r>
          </w:p>
        </w:tc>
        <w:tc>
          <w:tcPr>
            <w:tcW w:w="1161" w:type="dxa"/>
            <w:tcBorders>
              <w:bottom w:val="single" w:sz="4" w:space="0" w:color="auto"/>
            </w:tcBorders>
            <w:vAlign w:val="bottom"/>
          </w:tcPr>
          <w:p w14:paraId="118DA4C4" w14:textId="79DB65A2"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(24</w:t>
            </w:r>
            <w:r w:rsidR="00ED4FAE">
              <w:rPr>
                <w:rFonts w:cs="Times New Roman"/>
                <w:sz w:val="20"/>
                <w:szCs w:val="20"/>
              </w:rPr>
              <w:t>6</w:t>
            </w:r>
            <w:r>
              <w:rPr>
                <w:rFonts w:cs="Times New Roman"/>
                <w:sz w:val="20"/>
                <w:szCs w:val="20"/>
              </w:rPr>
              <w:t>,794)</w:t>
            </w:r>
          </w:p>
        </w:tc>
        <w:tc>
          <w:tcPr>
            <w:tcW w:w="236" w:type="dxa"/>
          </w:tcPr>
          <w:p w14:paraId="01F6B70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70D7D6B0" w14:textId="58FF7516"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(181,082)</w:t>
            </w:r>
          </w:p>
        </w:tc>
        <w:tc>
          <w:tcPr>
            <w:tcW w:w="236" w:type="dxa"/>
          </w:tcPr>
          <w:p w14:paraId="23540DA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6A9CD034" w14:textId="02F3F775"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(6</w:t>
            </w:r>
            <w:r w:rsidR="00ED4FAE">
              <w:rPr>
                <w:rFonts w:cs="Times New Roman"/>
                <w:sz w:val="20"/>
                <w:szCs w:val="20"/>
              </w:rPr>
              <w:t>5</w:t>
            </w:r>
            <w:r>
              <w:rPr>
                <w:rFonts w:cs="Times New Roman"/>
                <w:sz w:val="20"/>
                <w:szCs w:val="20"/>
              </w:rPr>
              <w:t>,712)</w:t>
            </w:r>
          </w:p>
        </w:tc>
        <w:tc>
          <w:tcPr>
            <w:tcW w:w="236" w:type="dxa"/>
          </w:tcPr>
          <w:p w14:paraId="1CEC437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2EE60221" w14:textId="77777777" w:rsidR="0063223B" w:rsidRPr="00515545" w:rsidRDefault="0063223B"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(706,084)</w:t>
            </w:r>
          </w:p>
        </w:tc>
        <w:tc>
          <w:tcPr>
            <w:tcW w:w="236" w:type="dxa"/>
          </w:tcPr>
          <w:p w14:paraId="48EC7F2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33D71333"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(469,305)</w:t>
            </w:r>
          </w:p>
        </w:tc>
        <w:tc>
          <w:tcPr>
            <w:tcW w:w="236" w:type="dxa"/>
          </w:tcPr>
          <w:p w14:paraId="5D08540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238D96B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(236,779)</w:t>
            </w:r>
          </w:p>
        </w:tc>
      </w:tr>
      <w:tr w:rsidR="0063223B" w:rsidRPr="00515545" w14:paraId="485E73D4" w14:textId="77777777" w:rsidTr="0048323E">
        <w:tc>
          <w:tcPr>
            <w:tcW w:w="2093" w:type="dxa"/>
          </w:tcPr>
          <w:p w14:paraId="31264799"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1" w:type="dxa"/>
            <w:tcBorders>
              <w:top w:val="single" w:sz="4" w:space="0" w:color="auto"/>
            </w:tcBorders>
            <w:vAlign w:val="bottom"/>
          </w:tcPr>
          <w:p w14:paraId="24958C34" w14:textId="1F33BAA9"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1,143,581</w:t>
            </w:r>
          </w:p>
        </w:tc>
        <w:tc>
          <w:tcPr>
            <w:tcW w:w="236" w:type="dxa"/>
          </w:tcPr>
          <w:p w14:paraId="183075A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tcBorders>
            <w:vAlign w:val="bottom"/>
          </w:tcPr>
          <w:p w14:paraId="161DEAC0" w14:textId="1DF181F0"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755,014</w:t>
            </w:r>
          </w:p>
        </w:tc>
        <w:tc>
          <w:tcPr>
            <w:tcW w:w="236" w:type="dxa"/>
          </w:tcPr>
          <w:p w14:paraId="14C376E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tcBorders>
            <w:vAlign w:val="bottom"/>
          </w:tcPr>
          <w:p w14:paraId="29B4793F" w14:textId="1639E36B"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388,567</w:t>
            </w:r>
          </w:p>
        </w:tc>
        <w:tc>
          <w:tcPr>
            <w:tcW w:w="236" w:type="dxa"/>
          </w:tcPr>
          <w:p w14:paraId="0B9C21C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7FC7C7F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2,349,826</w:t>
            </w:r>
          </w:p>
        </w:tc>
        <w:tc>
          <w:tcPr>
            <w:tcW w:w="236" w:type="dxa"/>
          </w:tcPr>
          <w:p w14:paraId="2E4F73A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3914793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1,271,600</w:t>
            </w:r>
          </w:p>
        </w:tc>
        <w:tc>
          <w:tcPr>
            <w:tcW w:w="236" w:type="dxa"/>
          </w:tcPr>
          <w:p w14:paraId="617A87D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tcBorders>
            <w:vAlign w:val="bottom"/>
          </w:tcPr>
          <w:p w14:paraId="34B96B8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1,078,226</w:t>
            </w:r>
          </w:p>
        </w:tc>
      </w:tr>
      <w:tr w:rsidR="00F262F7" w:rsidRPr="00515545" w14:paraId="6C914FF9" w14:textId="77777777" w:rsidTr="0048323E">
        <w:tc>
          <w:tcPr>
            <w:tcW w:w="2093" w:type="dxa"/>
          </w:tcPr>
          <w:p w14:paraId="6A8E73CA"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allowance for</w:t>
            </w:r>
          </w:p>
        </w:tc>
        <w:tc>
          <w:tcPr>
            <w:tcW w:w="1161" w:type="dxa"/>
            <w:vAlign w:val="bottom"/>
          </w:tcPr>
          <w:p w14:paraId="75FCFC2C"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563247E"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477B96A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B4FEDFE"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46A1B3D"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5A3D7A4"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19947863"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FDB1E37"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423234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130D7260"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05E991F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F262F7" w:rsidRPr="00515545" w14:paraId="6752D142" w14:textId="77777777" w:rsidTr="0048323E">
        <w:tc>
          <w:tcPr>
            <w:tcW w:w="2093" w:type="dxa"/>
          </w:tcPr>
          <w:p w14:paraId="1DB5F9D9"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impairment for  </w:t>
            </w:r>
          </w:p>
        </w:tc>
        <w:tc>
          <w:tcPr>
            <w:tcW w:w="1161" w:type="dxa"/>
            <w:vAlign w:val="bottom"/>
          </w:tcPr>
          <w:p w14:paraId="693EAD02"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48001E4"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5DD54B5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AB81555"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631737B7"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CC15F85"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17A2457"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75D11231"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0B3D3E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3DD5AA6C"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48F7D92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63223B" w:rsidRPr="00515545" w14:paraId="49BC2D52" w14:textId="77777777" w:rsidTr="0048323E">
        <w:tc>
          <w:tcPr>
            <w:tcW w:w="2093" w:type="dxa"/>
          </w:tcPr>
          <w:p w14:paraId="6F32C93C"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expected credit loss</w:t>
            </w:r>
          </w:p>
        </w:tc>
        <w:tc>
          <w:tcPr>
            <w:tcW w:w="1161" w:type="dxa"/>
            <w:tcBorders>
              <w:bottom w:val="single" w:sz="4" w:space="0" w:color="auto"/>
            </w:tcBorders>
            <w:vAlign w:val="bottom"/>
          </w:tcPr>
          <w:p w14:paraId="0A5EF118" w14:textId="2D9EED07"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(134,776)</w:t>
            </w:r>
          </w:p>
        </w:tc>
        <w:tc>
          <w:tcPr>
            <w:tcW w:w="236" w:type="dxa"/>
          </w:tcPr>
          <w:p w14:paraId="7753E79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68E80C01" w14:textId="1FA08535"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(96,675)</w:t>
            </w:r>
          </w:p>
        </w:tc>
        <w:tc>
          <w:tcPr>
            <w:tcW w:w="236" w:type="dxa"/>
          </w:tcPr>
          <w:p w14:paraId="29216A4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01F77041" w14:textId="31AF4177"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(38,101)</w:t>
            </w:r>
          </w:p>
        </w:tc>
        <w:tc>
          <w:tcPr>
            <w:tcW w:w="236" w:type="dxa"/>
          </w:tcPr>
          <w:p w14:paraId="0C9A192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0EC38EB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(268,490)</w:t>
            </w:r>
          </w:p>
        </w:tc>
        <w:tc>
          <w:tcPr>
            <w:tcW w:w="236" w:type="dxa"/>
          </w:tcPr>
          <w:p w14:paraId="7F47C183"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7ED7BFE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(171,463)</w:t>
            </w:r>
          </w:p>
        </w:tc>
        <w:tc>
          <w:tcPr>
            <w:tcW w:w="236" w:type="dxa"/>
          </w:tcPr>
          <w:p w14:paraId="35E8F19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4488A8A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(97,027)</w:t>
            </w:r>
          </w:p>
        </w:tc>
      </w:tr>
      <w:tr w:rsidR="0063223B" w:rsidRPr="00515545" w14:paraId="3C4544F6" w14:textId="77777777" w:rsidTr="0048323E">
        <w:tc>
          <w:tcPr>
            <w:tcW w:w="2093" w:type="dxa"/>
          </w:tcPr>
          <w:p w14:paraId="53238445"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1" w:type="dxa"/>
            <w:tcBorders>
              <w:top w:val="single" w:sz="4" w:space="0" w:color="auto"/>
              <w:bottom w:val="double" w:sz="4" w:space="0" w:color="auto"/>
            </w:tcBorders>
            <w:vAlign w:val="bottom"/>
          </w:tcPr>
          <w:p w14:paraId="149630F9" w14:textId="443C9D7F"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1,008,805</w:t>
            </w:r>
          </w:p>
        </w:tc>
        <w:tc>
          <w:tcPr>
            <w:tcW w:w="236" w:type="dxa"/>
          </w:tcPr>
          <w:p w14:paraId="60E17521"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4457676D" w14:textId="0D41A1D5"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658,339</w:t>
            </w:r>
          </w:p>
        </w:tc>
        <w:tc>
          <w:tcPr>
            <w:tcW w:w="236" w:type="dxa"/>
          </w:tcPr>
          <w:p w14:paraId="6827A4C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bottom w:val="double" w:sz="4" w:space="0" w:color="auto"/>
            </w:tcBorders>
            <w:vAlign w:val="bottom"/>
          </w:tcPr>
          <w:p w14:paraId="53E93A83" w14:textId="5BC604B4" w:rsidR="0063223B" w:rsidRPr="00515545" w:rsidRDefault="003C4EB7"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350,466</w:t>
            </w:r>
          </w:p>
        </w:tc>
        <w:tc>
          <w:tcPr>
            <w:tcW w:w="236" w:type="dxa"/>
          </w:tcPr>
          <w:p w14:paraId="357693B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210DFBC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2,081,3</w:t>
            </w:r>
            <w:r w:rsidRPr="00515545">
              <w:rPr>
                <w:rFonts w:cs="Cordia New"/>
                <w:sz w:val="20"/>
                <w:szCs w:val="20"/>
              </w:rPr>
              <w:t>3</w:t>
            </w:r>
            <w:r w:rsidRPr="00515545">
              <w:rPr>
                <w:rFonts w:cs="Times New Roman"/>
                <w:sz w:val="20"/>
                <w:szCs w:val="20"/>
              </w:rPr>
              <w:t>6</w:t>
            </w:r>
          </w:p>
        </w:tc>
        <w:tc>
          <w:tcPr>
            <w:tcW w:w="236" w:type="dxa"/>
          </w:tcPr>
          <w:p w14:paraId="30808D0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EB03FC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1,100,137</w:t>
            </w:r>
          </w:p>
        </w:tc>
        <w:tc>
          <w:tcPr>
            <w:tcW w:w="236" w:type="dxa"/>
          </w:tcPr>
          <w:p w14:paraId="5A8BB27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bottom w:val="double" w:sz="4" w:space="0" w:color="auto"/>
            </w:tcBorders>
            <w:vAlign w:val="bottom"/>
          </w:tcPr>
          <w:p w14:paraId="3C4B9FFB"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981,199</w:t>
            </w:r>
          </w:p>
        </w:tc>
      </w:tr>
    </w:tbl>
    <w:p w14:paraId="487376F8" w14:textId="77777777" w:rsidR="00F262F7" w:rsidRPr="00515545" w:rsidRDefault="00F262F7" w:rsidP="00D03159">
      <w:pPr>
        <w:tabs>
          <w:tab w:val="left" w:pos="540"/>
        </w:tabs>
        <w:jc w:val="both"/>
        <w:rPr>
          <w:rFonts w:cs="Cordia New"/>
          <w:sz w:val="22"/>
          <w:szCs w:val="22"/>
        </w:rPr>
      </w:pPr>
    </w:p>
    <w:p w14:paraId="2C1B7207" w14:textId="77777777" w:rsidR="00255FFC" w:rsidRDefault="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10A7EDA0" w14:textId="60295129" w:rsidR="00D03159" w:rsidRPr="00515545" w:rsidRDefault="00D03159" w:rsidP="00C6030E">
      <w:pPr>
        <w:tabs>
          <w:tab w:val="left" w:pos="540"/>
        </w:tabs>
        <w:jc w:val="thaiDistribute"/>
        <w:rPr>
          <w:rFonts w:cs="Times New Roman"/>
          <w:sz w:val="22"/>
          <w:szCs w:val="22"/>
        </w:rPr>
      </w:pPr>
      <w:r w:rsidRPr="00515545">
        <w:rPr>
          <w:rFonts w:cs="Times New Roman"/>
          <w:sz w:val="22"/>
          <w:szCs w:val="22"/>
        </w:rPr>
        <w:lastRenderedPageBreak/>
        <w:t>Hire-purchase</w:t>
      </w:r>
      <w:r w:rsidR="008134F5" w:rsidRPr="00515545">
        <w:rPr>
          <w:rFonts w:cs="Times New Roman"/>
          <w:sz w:val="22"/>
          <w:szCs w:val="22"/>
        </w:rPr>
        <w:t xml:space="preserve"> cont</w:t>
      </w:r>
      <w:r w:rsidR="00FB34DB" w:rsidRPr="00515545">
        <w:rPr>
          <w:rFonts w:cs="Times New Roman"/>
          <w:sz w:val="22"/>
          <w:szCs w:val="22"/>
        </w:rPr>
        <w:t xml:space="preserve">ract receivables as </w:t>
      </w:r>
      <w:r w:rsidR="003C79E5" w:rsidRPr="00515545">
        <w:rPr>
          <w:rFonts w:cs="Times New Roman"/>
          <w:sz w:val="22"/>
          <w:szCs w:val="22"/>
        </w:rPr>
        <w:t xml:space="preserve">at </w:t>
      </w:r>
      <w:r w:rsidR="00042087">
        <w:rPr>
          <w:rFonts w:cs="Times New Roman"/>
          <w:sz w:val="22"/>
          <w:szCs w:val="22"/>
        </w:rPr>
        <w:t>September 30</w:t>
      </w:r>
      <w:r w:rsidR="001A138E" w:rsidRPr="00515545">
        <w:rPr>
          <w:rFonts w:cs="Times New Roman"/>
          <w:sz w:val="22"/>
          <w:szCs w:val="22"/>
        </w:rPr>
        <w:t>,</w:t>
      </w:r>
      <w:r w:rsidR="00F062CA" w:rsidRPr="00515545">
        <w:rPr>
          <w:rFonts w:cs="Times New Roman"/>
          <w:sz w:val="22"/>
          <w:szCs w:val="22"/>
        </w:rPr>
        <w:t xml:space="preserve"> </w:t>
      </w:r>
      <w:r w:rsidR="007936F7" w:rsidRPr="00515545">
        <w:rPr>
          <w:rFonts w:cs="Times New Roman"/>
          <w:sz w:val="22"/>
          <w:szCs w:val="22"/>
        </w:rPr>
        <w:t>2024</w:t>
      </w:r>
      <w:r w:rsidR="00F062CA" w:rsidRPr="00515545">
        <w:rPr>
          <w:rFonts w:cs="Times New Roman"/>
          <w:sz w:val="22"/>
          <w:szCs w:val="22"/>
        </w:rPr>
        <w:t xml:space="preserve"> and December 31, </w:t>
      </w:r>
      <w:r w:rsidR="007936F7" w:rsidRPr="00515545">
        <w:rPr>
          <w:rFonts w:cs="Times New Roman"/>
          <w:sz w:val="22"/>
          <w:szCs w:val="22"/>
        </w:rPr>
        <w:t>2023</w:t>
      </w:r>
      <w:r w:rsidR="006C2A27" w:rsidRPr="00515545">
        <w:rPr>
          <w:rFonts w:cs="Times New Roman"/>
          <w:sz w:val="22"/>
          <w:szCs w:val="22"/>
          <w:cs/>
        </w:rPr>
        <w:t xml:space="preserve"> </w:t>
      </w:r>
      <w:r w:rsidRPr="00515545">
        <w:rPr>
          <w:rFonts w:cs="Times New Roman"/>
          <w:sz w:val="22"/>
          <w:szCs w:val="22"/>
          <w:lang w:val="en-GB"/>
        </w:rPr>
        <w:t>were classified by staging</w:t>
      </w:r>
      <w:r w:rsidR="00E40232" w:rsidRPr="00515545">
        <w:rPr>
          <w:rFonts w:cs="Times New Roman"/>
          <w:sz w:val="22"/>
          <w:szCs w:val="22"/>
          <w:lang w:val="en-GB"/>
        </w:rPr>
        <w:t xml:space="preserve"> </w:t>
      </w:r>
      <w:r w:rsidRPr="00515545">
        <w:rPr>
          <w:rFonts w:cs="Times New Roman"/>
          <w:sz w:val="22"/>
          <w:szCs w:val="22"/>
        </w:rPr>
        <w:t>as follows:</w:t>
      </w:r>
    </w:p>
    <w:p w14:paraId="1553CB53" w14:textId="77777777" w:rsidR="009F369A" w:rsidRPr="00515545" w:rsidRDefault="009F369A" w:rsidP="006E2A39">
      <w:pPr>
        <w:tabs>
          <w:tab w:val="clear" w:pos="227"/>
          <w:tab w:val="clear" w:pos="454"/>
        </w:tabs>
        <w:spacing w:line="240" w:lineRule="auto"/>
        <w:jc w:val="both"/>
        <w:rPr>
          <w:rFonts w:cs="Times New Roman"/>
          <w:sz w:val="22"/>
          <w:szCs w:val="22"/>
          <w:highlight w:val="yellow"/>
        </w:rPr>
      </w:pPr>
    </w:p>
    <w:tbl>
      <w:tblPr>
        <w:tblW w:w="9784" w:type="dxa"/>
        <w:tblLayout w:type="fixed"/>
        <w:tblLook w:val="01E0" w:firstRow="1" w:lastRow="1" w:firstColumn="1" w:lastColumn="1" w:noHBand="0" w:noVBand="0"/>
      </w:tblPr>
      <w:tblGrid>
        <w:gridCol w:w="3828"/>
        <w:gridCol w:w="1296"/>
        <w:gridCol w:w="270"/>
        <w:gridCol w:w="1269"/>
        <w:gridCol w:w="270"/>
        <w:gridCol w:w="1294"/>
        <w:gridCol w:w="270"/>
        <w:gridCol w:w="1287"/>
      </w:tblGrid>
      <w:tr w:rsidR="009F369A" w:rsidRPr="00515545" w14:paraId="6CAE2961" w14:textId="77777777" w:rsidTr="005E68A3">
        <w:tc>
          <w:tcPr>
            <w:tcW w:w="3828" w:type="dxa"/>
            <w:vAlign w:val="bottom"/>
          </w:tcPr>
          <w:p w14:paraId="4AABEB78"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56" w:type="dxa"/>
            <w:gridSpan w:val="7"/>
          </w:tcPr>
          <w:p w14:paraId="40753CE6"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In Thousand Baht</w:t>
            </w:r>
          </w:p>
        </w:tc>
      </w:tr>
      <w:tr w:rsidR="009F369A" w:rsidRPr="00515545" w14:paraId="2C9232D7" w14:textId="77777777" w:rsidTr="005E68A3">
        <w:tc>
          <w:tcPr>
            <w:tcW w:w="3828" w:type="dxa"/>
            <w:vAlign w:val="bottom"/>
          </w:tcPr>
          <w:p w14:paraId="707668AB"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35" w:type="dxa"/>
            <w:gridSpan w:val="3"/>
            <w:tcBorders>
              <w:top w:val="single" w:sz="4" w:space="0" w:color="auto"/>
            </w:tcBorders>
            <w:vAlign w:val="bottom"/>
          </w:tcPr>
          <w:p w14:paraId="099A60D6"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tcPr>
          <w:p w14:paraId="028196D6"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51" w:type="dxa"/>
            <w:gridSpan w:val="3"/>
            <w:tcBorders>
              <w:top w:val="single" w:sz="4" w:space="0" w:color="auto"/>
            </w:tcBorders>
          </w:tcPr>
          <w:p w14:paraId="40843FD9" w14:textId="77777777" w:rsidR="009F369A" w:rsidRPr="00515545" w:rsidRDefault="00F96851"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7623FA" w:rsidRPr="00515545" w14:paraId="283C6BD4" w14:textId="77777777" w:rsidTr="005E68A3">
        <w:tc>
          <w:tcPr>
            <w:tcW w:w="3828" w:type="dxa"/>
            <w:vAlign w:val="bottom"/>
          </w:tcPr>
          <w:p w14:paraId="7FB525C3" w14:textId="77777777" w:rsidR="007623FA" w:rsidRPr="00515545"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35" w:type="dxa"/>
            <w:gridSpan w:val="3"/>
            <w:tcBorders>
              <w:bottom w:val="single" w:sz="4" w:space="0" w:color="auto"/>
            </w:tcBorders>
            <w:vAlign w:val="bottom"/>
          </w:tcPr>
          <w:p w14:paraId="6376AADD" w14:textId="77777777" w:rsidR="007623FA" w:rsidRPr="00515545"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tcPr>
          <w:p w14:paraId="5A85D865" w14:textId="77777777" w:rsidR="007623FA" w:rsidRPr="00515545"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51" w:type="dxa"/>
            <w:gridSpan w:val="3"/>
          </w:tcPr>
          <w:p w14:paraId="5BCB7B0C" w14:textId="77777777" w:rsidR="007623FA" w:rsidRPr="00515545"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9F369A" w:rsidRPr="00515545" w14:paraId="220A2A8A" w14:textId="77777777" w:rsidTr="005E68A3">
        <w:tc>
          <w:tcPr>
            <w:tcW w:w="3828" w:type="dxa"/>
            <w:vAlign w:val="bottom"/>
          </w:tcPr>
          <w:p w14:paraId="31017025"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96" w:type="dxa"/>
            <w:tcBorders>
              <w:top w:val="single" w:sz="4" w:space="0" w:color="auto"/>
            </w:tcBorders>
            <w:vAlign w:val="bottom"/>
          </w:tcPr>
          <w:p w14:paraId="1F3803E6" w14:textId="034EAFAE" w:rsidR="009F369A" w:rsidRPr="00515545" w:rsidRDefault="00042087"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September 30</w:t>
            </w:r>
            <w:r w:rsidR="001A138E" w:rsidRPr="00515545">
              <w:rPr>
                <w:rFonts w:cs="Times New Roman"/>
                <w:sz w:val="22"/>
                <w:szCs w:val="22"/>
              </w:rPr>
              <w:t>,</w:t>
            </w:r>
            <w:r w:rsidR="009F369A" w:rsidRPr="00515545">
              <w:rPr>
                <w:rFonts w:cs="Times New Roman"/>
                <w:sz w:val="22"/>
                <w:szCs w:val="22"/>
              </w:rPr>
              <w:t xml:space="preserve"> </w:t>
            </w:r>
          </w:p>
          <w:p w14:paraId="42FA5AD5" w14:textId="77777777" w:rsidR="009F369A" w:rsidRPr="00515545" w:rsidRDefault="007936F7"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2024</w:t>
            </w:r>
          </w:p>
        </w:tc>
        <w:tc>
          <w:tcPr>
            <w:tcW w:w="270" w:type="dxa"/>
            <w:vAlign w:val="bottom"/>
          </w:tcPr>
          <w:p w14:paraId="197B73C6"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69" w:type="dxa"/>
            <w:tcBorders>
              <w:bottom w:val="single" w:sz="4" w:space="0" w:color="auto"/>
            </w:tcBorders>
            <w:vAlign w:val="bottom"/>
          </w:tcPr>
          <w:p w14:paraId="301536F7"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 xml:space="preserve">December 31, </w:t>
            </w:r>
            <w:r w:rsidR="007936F7" w:rsidRPr="00515545">
              <w:rPr>
                <w:rFonts w:cs="Times New Roman"/>
                <w:sz w:val="22"/>
                <w:szCs w:val="22"/>
              </w:rPr>
              <w:t>2023</w:t>
            </w:r>
          </w:p>
        </w:tc>
        <w:tc>
          <w:tcPr>
            <w:tcW w:w="270" w:type="dxa"/>
            <w:vAlign w:val="bottom"/>
          </w:tcPr>
          <w:p w14:paraId="38EA78DF"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top w:val="single" w:sz="4" w:space="0" w:color="auto"/>
            </w:tcBorders>
            <w:vAlign w:val="bottom"/>
          </w:tcPr>
          <w:p w14:paraId="162BE65F" w14:textId="7D086AAD" w:rsidR="009F369A" w:rsidRPr="00515545" w:rsidRDefault="00042087"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September 30</w:t>
            </w:r>
            <w:r w:rsidR="001A138E" w:rsidRPr="00515545">
              <w:rPr>
                <w:rFonts w:cs="Times New Roman"/>
                <w:sz w:val="22"/>
                <w:szCs w:val="22"/>
              </w:rPr>
              <w:t>,</w:t>
            </w:r>
            <w:r w:rsidR="009F369A" w:rsidRPr="00515545">
              <w:rPr>
                <w:rFonts w:cs="Times New Roman"/>
                <w:sz w:val="22"/>
                <w:szCs w:val="22"/>
              </w:rPr>
              <w:t xml:space="preserve"> </w:t>
            </w:r>
          </w:p>
          <w:p w14:paraId="2D317872" w14:textId="77777777" w:rsidR="009F369A" w:rsidRPr="00515545" w:rsidRDefault="007936F7"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2024</w:t>
            </w:r>
          </w:p>
        </w:tc>
        <w:tc>
          <w:tcPr>
            <w:tcW w:w="270" w:type="dxa"/>
            <w:tcBorders>
              <w:top w:val="single" w:sz="4" w:space="0" w:color="auto"/>
            </w:tcBorders>
            <w:vAlign w:val="bottom"/>
          </w:tcPr>
          <w:p w14:paraId="5DE66E27"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87" w:type="dxa"/>
            <w:tcBorders>
              <w:top w:val="single" w:sz="4" w:space="0" w:color="auto"/>
            </w:tcBorders>
            <w:vAlign w:val="bottom"/>
          </w:tcPr>
          <w:p w14:paraId="6C1CA59B"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 xml:space="preserve">December 31, </w:t>
            </w:r>
            <w:r w:rsidR="007936F7" w:rsidRPr="00515545">
              <w:rPr>
                <w:rFonts w:cs="Times New Roman"/>
                <w:sz w:val="22"/>
                <w:szCs w:val="22"/>
              </w:rPr>
              <w:t>2023</w:t>
            </w:r>
          </w:p>
        </w:tc>
      </w:tr>
      <w:tr w:rsidR="00E50057" w:rsidRPr="00515545" w14:paraId="0E32F22A" w14:textId="77777777" w:rsidTr="005E68A3">
        <w:tc>
          <w:tcPr>
            <w:tcW w:w="3828" w:type="dxa"/>
            <w:vAlign w:val="bottom"/>
          </w:tcPr>
          <w:p w14:paraId="7B0EB417" w14:textId="77777777" w:rsidR="00E50057" w:rsidRPr="00515545"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rPr>
                <w:rFonts w:cs="Times New Roman"/>
                <w:sz w:val="22"/>
                <w:szCs w:val="22"/>
                <w:lang w:val="en-GB"/>
              </w:rPr>
            </w:pPr>
          </w:p>
        </w:tc>
        <w:tc>
          <w:tcPr>
            <w:tcW w:w="1296" w:type="dxa"/>
            <w:tcBorders>
              <w:top w:val="single" w:sz="4" w:space="0" w:color="auto"/>
            </w:tcBorders>
            <w:vAlign w:val="bottom"/>
          </w:tcPr>
          <w:p w14:paraId="7E1FCCE3" w14:textId="77777777" w:rsidR="00E50057" w:rsidRPr="00515545" w:rsidRDefault="00E50057" w:rsidP="00F262F7">
            <w:pPr>
              <w:tabs>
                <w:tab w:val="clear" w:pos="907"/>
              </w:tabs>
              <w:spacing w:line="140" w:lineRule="atLeast"/>
              <w:ind w:right="237"/>
              <w:jc w:val="right"/>
              <w:rPr>
                <w:rFonts w:cs="Times New Roman"/>
                <w:sz w:val="22"/>
                <w:szCs w:val="22"/>
                <w:highlight w:val="yellow"/>
              </w:rPr>
            </w:pPr>
          </w:p>
        </w:tc>
        <w:tc>
          <w:tcPr>
            <w:tcW w:w="270" w:type="dxa"/>
          </w:tcPr>
          <w:p w14:paraId="25042E75" w14:textId="77777777" w:rsidR="00E50057" w:rsidRPr="00515545" w:rsidRDefault="00E50057" w:rsidP="00F262F7">
            <w:pPr>
              <w:tabs>
                <w:tab w:val="clear" w:pos="907"/>
              </w:tabs>
              <w:spacing w:line="140" w:lineRule="atLeast"/>
              <w:ind w:right="237"/>
              <w:jc w:val="right"/>
              <w:rPr>
                <w:rFonts w:cs="Times New Roman"/>
                <w:sz w:val="22"/>
                <w:szCs w:val="22"/>
                <w:highlight w:val="yellow"/>
              </w:rPr>
            </w:pPr>
          </w:p>
        </w:tc>
        <w:tc>
          <w:tcPr>
            <w:tcW w:w="1269" w:type="dxa"/>
            <w:tcBorders>
              <w:top w:val="single" w:sz="4" w:space="0" w:color="auto"/>
            </w:tcBorders>
            <w:vAlign w:val="bottom"/>
          </w:tcPr>
          <w:p w14:paraId="2C76FA13" w14:textId="77777777" w:rsidR="00E50057" w:rsidRPr="00515545"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2"/>
                <w:szCs w:val="22"/>
                <w:highlight w:val="yellow"/>
              </w:rPr>
            </w:pPr>
          </w:p>
        </w:tc>
        <w:tc>
          <w:tcPr>
            <w:tcW w:w="270" w:type="dxa"/>
          </w:tcPr>
          <w:p w14:paraId="6B646DE3" w14:textId="77777777" w:rsidR="00E50057" w:rsidRPr="00515545" w:rsidRDefault="00E50057" w:rsidP="00F262F7">
            <w:pPr>
              <w:tabs>
                <w:tab w:val="clear" w:pos="907"/>
              </w:tabs>
              <w:spacing w:line="140" w:lineRule="atLeast"/>
              <w:ind w:right="237"/>
              <w:jc w:val="right"/>
              <w:rPr>
                <w:rFonts w:cs="Times New Roman"/>
                <w:sz w:val="22"/>
                <w:szCs w:val="22"/>
                <w:highlight w:val="yellow"/>
              </w:rPr>
            </w:pPr>
          </w:p>
        </w:tc>
        <w:tc>
          <w:tcPr>
            <w:tcW w:w="1294" w:type="dxa"/>
            <w:tcBorders>
              <w:top w:val="single" w:sz="4" w:space="0" w:color="auto"/>
            </w:tcBorders>
            <w:vAlign w:val="bottom"/>
          </w:tcPr>
          <w:p w14:paraId="06D88625" w14:textId="77777777" w:rsidR="00E50057" w:rsidRPr="00515545"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2"/>
                <w:szCs w:val="22"/>
                <w:highlight w:val="yellow"/>
              </w:rPr>
            </w:pPr>
          </w:p>
        </w:tc>
        <w:tc>
          <w:tcPr>
            <w:tcW w:w="270" w:type="dxa"/>
          </w:tcPr>
          <w:p w14:paraId="3B9EE37A" w14:textId="77777777" w:rsidR="00E50057" w:rsidRPr="00515545" w:rsidRDefault="00E50057" w:rsidP="00F262F7">
            <w:pPr>
              <w:tabs>
                <w:tab w:val="clear" w:pos="907"/>
              </w:tabs>
              <w:spacing w:line="140" w:lineRule="atLeast"/>
              <w:ind w:right="237"/>
              <w:jc w:val="right"/>
              <w:rPr>
                <w:rFonts w:cs="Times New Roman"/>
                <w:sz w:val="22"/>
                <w:szCs w:val="22"/>
                <w:highlight w:val="yellow"/>
              </w:rPr>
            </w:pPr>
          </w:p>
        </w:tc>
        <w:tc>
          <w:tcPr>
            <w:tcW w:w="1287" w:type="dxa"/>
            <w:tcBorders>
              <w:top w:val="single" w:sz="4" w:space="0" w:color="auto"/>
            </w:tcBorders>
            <w:vAlign w:val="bottom"/>
          </w:tcPr>
          <w:p w14:paraId="59899556" w14:textId="77777777" w:rsidR="00E50057" w:rsidRPr="00515545"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2"/>
                <w:szCs w:val="22"/>
                <w:highlight w:val="yellow"/>
              </w:rPr>
            </w:pPr>
          </w:p>
        </w:tc>
      </w:tr>
      <w:tr w:rsidR="00F262F7" w:rsidRPr="00515545" w14:paraId="10D8B63C" w14:textId="77777777" w:rsidTr="005E68A3">
        <w:tc>
          <w:tcPr>
            <w:tcW w:w="3828" w:type="dxa"/>
            <w:vAlign w:val="bottom"/>
          </w:tcPr>
          <w:p w14:paraId="5380FAA4"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296" w:type="dxa"/>
          </w:tcPr>
          <w:p w14:paraId="161C4710" w14:textId="48A012A6" w:rsidR="00F262F7" w:rsidRPr="00515545" w:rsidRDefault="003C4EB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1,771,385</w:t>
            </w:r>
          </w:p>
        </w:tc>
        <w:tc>
          <w:tcPr>
            <w:tcW w:w="270" w:type="dxa"/>
          </w:tcPr>
          <w:p w14:paraId="55DEF05A" w14:textId="77777777" w:rsidR="00F262F7" w:rsidRPr="00515545" w:rsidRDefault="00F262F7" w:rsidP="00F262F7">
            <w:pPr>
              <w:tabs>
                <w:tab w:val="clear" w:pos="907"/>
              </w:tabs>
              <w:ind w:right="237"/>
              <w:jc w:val="right"/>
              <w:rPr>
                <w:rFonts w:cs="Times New Roman"/>
                <w:sz w:val="22"/>
                <w:szCs w:val="22"/>
                <w:highlight w:val="yellow"/>
              </w:rPr>
            </w:pPr>
          </w:p>
        </w:tc>
        <w:tc>
          <w:tcPr>
            <w:tcW w:w="1269" w:type="dxa"/>
          </w:tcPr>
          <w:p w14:paraId="64B787B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3,050,927</w:t>
            </w:r>
          </w:p>
        </w:tc>
        <w:tc>
          <w:tcPr>
            <w:tcW w:w="270" w:type="dxa"/>
          </w:tcPr>
          <w:p w14:paraId="6FDF055F" w14:textId="77777777" w:rsidR="00F262F7" w:rsidRPr="00515545" w:rsidRDefault="00F262F7" w:rsidP="00F262F7">
            <w:pPr>
              <w:tabs>
                <w:tab w:val="clear" w:pos="907"/>
              </w:tabs>
              <w:ind w:right="237"/>
              <w:jc w:val="right"/>
              <w:rPr>
                <w:rFonts w:cs="Times New Roman"/>
                <w:sz w:val="22"/>
                <w:szCs w:val="22"/>
                <w:highlight w:val="yellow"/>
              </w:rPr>
            </w:pPr>
          </w:p>
        </w:tc>
        <w:tc>
          <w:tcPr>
            <w:tcW w:w="1294" w:type="dxa"/>
            <w:vAlign w:val="bottom"/>
          </w:tcPr>
          <w:p w14:paraId="59DDF1B1" w14:textId="3623F18F" w:rsidR="00F262F7" w:rsidRPr="00515545" w:rsidRDefault="003C4EB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782,386</w:t>
            </w:r>
          </w:p>
        </w:tc>
        <w:tc>
          <w:tcPr>
            <w:tcW w:w="270" w:type="dxa"/>
          </w:tcPr>
          <w:p w14:paraId="328DE799" w14:textId="77777777" w:rsidR="00F262F7" w:rsidRPr="00515545" w:rsidRDefault="00F262F7" w:rsidP="00F262F7">
            <w:pPr>
              <w:tabs>
                <w:tab w:val="clear" w:pos="907"/>
              </w:tabs>
              <w:ind w:right="237"/>
              <w:jc w:val="right"/>
              <w:rPr>
                <w:rFonts w:cs="Times New Roman"/>
                <w:sz w:val="22"/>
                <w:szCs w:val="22"/>
                <w:highlight w:val="yellow"/>
              </w:rPr>
            </w:pPr>
          </w:p>
        </w:tc>
        <w:tc>
          <w:tcPr>
            <w:tcW w:w="1287" w:type="dxa"/>
          </w:tcPr>
          <w:p w14:paraId="08FA9953"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1,732,550</w:t>
            </w:r>
          </w:p>
        </w:tc>
      </w:tr>
      <w:tr w:rsidR="00F262F7" w:rsidRPr="00515545" w14:paraId="4907EDF7" w14:textId="77777777" w:rsidTr="005E68A3">
        <w:tc>
          <w:tcPr>
            <w:tcW w:w="3828" w:type="dxa"/>
            <w:vAlign w:val="bottom"/>
          </w:tcPr>
          <w:p w14:paraId="64D3CE4C"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lang w:val="en-GB"/>
              </w:rPr>
            </w:pPr>
            <w:r w:rsidRPr="00515545">
              <w:rPr>
                <w:rFonts w:cs="Times New Roman"/>
                <w:sz w:val="22"/>
                <w:szCs w:val="22"/>
                <w:lang w:val="en-GB"/>
              </w:rPr>
              <w:t>Under-performing receivables</w:t>
            </w:r>
          </w:p>
        </w:tc>
        <w:tc>
          <w:tcPr>
            <w:tcW w:w="1296" w:type="dxa"/>
          </w:tcPr>
          <w:p w14:paraId="2C9E23C9" w14:textId="3BE0022D" w:rsidR="00F262F7" w:rsidRPr="00515545" w:rsidRDefault="003C4EB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390,502</w:t>
            </w:r>
          </w:p>
        </w:tc>
        <w:tc>
          <w:tcPr>
            <w:tcW w:w="270" w:type="dxa"/>
          </w:tcPr>
          <w:p w14:paraId="49CF9842" w14:textId="77777777" w:rsidR="00F262F7" w:rsidRPr="00515545" w:rsidRDefault="00F262F7" w:rsidP="00F262F7">
            <w:pPr>
              <w:tabs>
                <w:tab w:val="clear" w:pos="907"/>
              </w:tabs>
              <w:ind w:right="237"/>
              <w:jc w:val="right"/>
              <w:rPr>
                <w:rFonts w:cs="Times New Roman"/>
                <w:sz w:val="22"/>
                <w:szCs w:val="22"/>
                <w:highlight w:val="yellow"/>
              </w:rPr>
            </w:pPr>
          </w:p>
        </w:tc>
        <w:tc>
          <w:tcPr>
            <w:tcW w:w="1269" w:type="dxa"/>
          </w:tcPr>
          <w:p w14:paraId="3C10E555"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cs/>
              </w:rPr>
            </w:pPr>
            <w:r w:rsidRPr="00515545">
              <w:rPr>
                <w:rFonts w:cs="Times New Roman"/>
                <w:sz w:val="22"/>
                <w:szCs w:val="22"/>
              </w:rPr>
              <w:t>539,071</w:t>
            </w:r>
          </w:p>
        </w:tc>
        <w:tc>
          <w:tcPr>
            <w:tcW w:w="270" w:type="dxa"/>
          </w:tcPr>
          <w:p w14:paraId="6F3AC10C" w14:textId="77777777" w:rsidR="00F262F7" w:rsidRPr="00515545" w:rsidRDefault="00F262F7" w:rsidP="00F262F7">
            <w:pPr>
              <w:tabs>
                <w:tab w:val="clear" w:pos="907"/>
              </w:tabs>
              <w:ind w:right="237"/>
              <w:jc w:val="right"/>
              <w:rPr>
                <w:rFonts w:cs="Times New Roman"/>
                <w:sz w:val="22"/>
                <w:szCs w:val="22"/>
                <w:highlight w:val="yellow"/>
              </w:rPr>
            </w:pPr>
          </w:p>
        </w:tc>
        <w:tc>
          <w:tcPr>
            <w:tcW w:w="1294" w:type="dxa"/>
            <w:vAlign w:val="bottom"/>
          </w:tcPr>
          <w:p w14:paraId="3C0CDB07" w14:textId="742B3C2C" w:rsidR="00F262F7" w:rsidRPr="00515545" w:rsidRDefault="003C4EB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280,441</w:t>
            </w:r>
          </w:p>
        </w:tc>
        <w:tc>
          <w:tcPr>
            <w:tcW w:w="270" w:type="dxa"/>
          </w:tcPr>
          <w:p w14:paraId="543B6426" w14:textId="77777777" w:rsidR="00F262F7" w:rsidRPr="00515545" w:rsidRDefault="00F262F7" w:rsidP="00F262F7">
            <w:pPr>
              <w:tabs>
                <w:tab w:val="clear" w:pos="907"/>
              </w:tabs>
              <w:ind w:right="237"/>
              <w:jc w:val="right"/>
              <w:rPr>
                <w:rFonts w:cs="Times New Roman"/>
                <w:sz w:val="22"/>
                <w:szCs w:val="22"/>
                <w:highlight w:val="yellow"/>
              </w:rPr>
            </w:pPr>
          </w:p>
        </w:tc>
        <w:tc>
          <w:tcPr>
            <w:tcW w:w="1287" w:type="dxa"/>
          </w:tcPr>
          <w:p w14:paraId="057DE00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410,314</w:t>
            </w:r>
          </w:p>
        </w:tc>
      </w:tr>
      <w:tr w:rsidR="000D2ECF" w:rsidRPr="00515545" w14:paraId="1986618C" w14:textId="77777777" w:rsidTr="005E68A3">
        <w:tc>
          <w:tcPr>
            <w:tcW w:w="3828" w:type="dxa"/>
            <w:vAlign w:val="bottom"/>
          </w:tcPr>
          <w:p w14:paraId="504107E1" w14:textId="77777777" w:rsidR="000D2ECF" w:rsidRPr="00515545" w:rsidRDefault="000D2ECF"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296" w:type="dxa"/>
            <w:tcBorders>
              <w:bottom w:val="single" w:sz="4" w:space="0" w:color="auto"/>
            </w:tcBorders>
          </w:tcPr>
          <w:p w14:paraId="69D812D6" w14:textId="525BECF3" w:rsidR="000D2ECF" w:rsidRPr="00515545" w:rsidRDefault="003C4EB7"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164,001</w:t>
            </w:r>
          </w:p>
        </w:tc>
        <w:tc>
          <w:tcPr>
            <w:tcW w:w="270" w:type="dxa"/>
          </w:tcPr>
          <w:p w14:paraId="21577C41" w14:textId="77777777" w:rsidR="000D2ECF" w:rsidRPr="00515545" w:rsidRDefault="000D2ECF" w:rsidP="000D2ECF">
            <w:pPr>
              <w:tabs>
                <w:tab w:val="clear" w:pos="907"/>
              </w:tabs>
              <w:ind w:right="237"/>
              <w:jc w:val="right"/>
              <w:rPr>
                <w:rFonts w:cs="Times New Roman"/>
                <w:sz w:val="22"/>
                <w:szCs w:val="22"/>
                <w:highlight w:val="yellow"/>
              </w:rPr>
            </w:pPr>
          </w:p>
        </w:tc>
        <w:tc>
          <w:tcPr>
            <w:tcW w:w="1269" w:type="dxa"/>
            <w:tcBorders>
              <w:bottom w:val="single" w:sz="4" w:space="0" w:color="auto"/>
            </w:tcBorders>
          </w:tcPr>
          <w:p w14:paraId="34467B4B"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306,967</w:t>
            </w:r>
          </w:p>
        </w:tc>
        <w:tc>
          <w:tcPr>
            <w:tcW w:w="270" w:type="dxa"/>
          </w:tcPr>
          <w:p w14:paraId="0EF4B022" w14:textId="77777777" w:rsidR="000D2ECF" w:rsidRPr="00515545" w:rsidRDefault="000D2ECF" w:rsidP="000D2ECF">
            <w:pPr>
              <w:tabs>
                <w:tab w:val="clear" w:pos="907"/>
              </w:tabs>
              <w:ind w:right="237"/>
              <w:jc w:val="right"/>
              <w:rPr>
                <w:rFonts w:cs="Times New Roman"/>
                <w:sz w:val="22"/>
                <w:szCs w:val="22"/>
                <w:highlight w:val="yellow"/>
              </w:rPr>
            </w:pPr>
          </w:p>
        </w:tc>
        <w:tc>
          <w:tcPr>
            <w:tcW w:w="1294" w:type="dxa"/>
            <w:tcBorders>
              <w:bottom w:val="single" w:sz="4" w:space="0" w:color="auto"/>
            </w:tcBorders>
          </w:tcPr>
          <w:p w14:paraId="5C15D18E" w14:textId="6CFF7BE5" w:rsidR="000D2ECF" w:rsidRPr="00515545" w:rsidRDefault="003C4EB7"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80,754</w:t>
            </w:r>
          </w:p>
        </w:tc>
        <w:tc>
          <w:tcPr>
            <w:tcW w:w="270" w:type="dxa"/>
          </w:tcPr>
          <w:p w14:paraId="4C15202F" w14:textId="77777777" w:rsidR="000D2ECF" w:rsidRPr="00515545" w:rsidRDefault="000D2ECF" w:rsidP="000D2ECF">
            <w:pPr>
              <w:tabs>
                <w:tab w:val="clear" w:pos="907"/>
              </w:tabs>
              <w:ind w:right="237"/>
              <w:jc w:val="right"/>
              <w:rPr>
                <w:rFonts w:cs="Times New Roman"/>
                <w:sz w:val="22"/>
                <w:szCs w:val="22"/>
                <w:highlight w:val="yellow"/>
              </w:rPr>
            </w:pPr>
          </w:p>
        </w:tc>
        <w:tc>
          <w:tcPr>
            <w:tcW w:w="1287" w:type="dxa"/>
            <w:tcBorders>
              <w:bottom w:val="single" w:sz="4" w:space="0" w:color="auto"/>
            </w:tcBorders>
          </w:tcPr>
          <w:p w14:paraId="61807E9E"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206,962</w:t>
            </w:r>
          </w:p>
        </w:tc>
      </w:tr>
      <w:tr w:rsidR="000D2ECF" w:rsidRPr="00515545" w14:paraId="6B0BB4BA" w14:textId="77777777" w:rsidTr="005E68A3">
        <w:tc>
          <w:tcPr>
            <w:tcW w:w="3828" w:type="dxa"/>
            <w:vAlign w:val="bottom"/>
          </w:tcPr>
          <w:p w14:paraId="5358EBC9" w14:textId="77777777" w:rsidR="000D2ECF" w:rsidRPr="00515545" w:rsidRDefault="000D2ECF"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Total</w:t>
            </w:r>
          </w:p>
        </w:tc>
        <w:tc>
          <w:tcPr>
            <w:tcW w:w="1296" w:type="dxa"/>
            <w:tcBorders>
              <w:top w:val="single" w:sz="4" w:space="0" w:color="auto"/>
            </w:tcBorders>
          </w:tcPr>
          <w:p w14:paraId="155A5324" w14:textId="4A4D1BAB" w:rsidR="000D2ECF" w:rsidRPr="00515545" w:rsidRDefault="003C4EB7"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2,325,888</w:t>
            </w:r>
          </w:p>
        </w:tc>
        <w:tc>
          <w:tcPr>
            <w:tcW w:w="270" w:type="dxa"/>
          </w:tcPr>
          <w:p w14:paraId="45344CBE" w14:textId="77777777" w:rsidR="000D2ECF" w:rsidRPr="00515545" w:rsidRDefault="000D2ECF" w:rsidP="000D2ECF">
            <w:pPr>
              <w:tabs>
                <w:tab w:val="clear" w:pos="907"/>
              </w:tabs>
              <w:ind w:right="237"/>
              <w:jc w:val="right"/>
              <w:rPr>
                <w:rFonts w:cs="Times New Roman"/>
                <w:sz w:val="22"/>
                <w:szCs w:val="22"/>
                <w:highlight w:val="yellow"/>
              </w:rPr>
            </w:pPr>
          </w:p>
        </w:tc>
        <w:tc>
          <w:tcPr>
            <w:tcW w:w="1269" w:type="dxa"/>
            <w:tcBorders>
              <w:top w:val="single" w:sz="4" w:space="0" w:color="auto"/>
            </w:tcBorders>
          </w:tcPr>
          <w:p w14:paraId="0270E580"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3,896,965</w:t>
            </w:r>
          </w:p>
        </w:tc>
        <w:tc>
          <w:tcPr>
            <w:tcW w:w="270" w:type="dxa"/>
          </w:tcPr>
          <w:p w14:paraId="4021161F" w14:textId="77777777" w:rsidR="000D2ECF" w:rsidRPr="00515545" w:rsidRDefault="000D2ECF" w:rsidP="000D2ECF">
            <w:pPr>
              <w:tabs>
                <w:tab w:val="clear" w:pos="907"/>
              </w:tabs>
              <w:ind w:right="237"/>
              <w:jc w:val="right"/>
              <w:rPr>
                <w:rFonts w:cs="Times New Roman"/>
                <w:sz w:val="22"/>
                <w:szCs w:val="22"/>
                <w:highlight w:val="yellow"/>
              </w:rPr>
            </w:pPr>
          </w:p>
        </w:tc>
        <w:tc>
          <w:tcPr>
            <w:tcW w:w="1294" w:type="dxa"/>
            <w:tcBorders>
              <w:top w:val="single" w:sz="4" w:space="0" w:color="auto"/>
            </w:tcBorders>
          </w:tcPr>
          <w:p w14:paraId="505A8D10" w14:textId="41DD9628" w:rsidR="000D2ECF" w:rsidRPr="00515545" w:rsidRDefault="003C4EB7"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1,143,581</w:t>
            </w:r>
          </w:p>
        </w:tc>
        <w:tc>
          <w:tcPr>
            <w:tcW w:w="270" w:type="dxa"/>
          </w:tcPr>
          <w:p w14:paraId="3CE27B93" w14:textId="77777777" w:rsidR="000D2ECF" w:rsidRPr="00515545" w:rsidRDefault="000D2ECF" w:rsidP="000D2ECF">
            <w:pPr>
              <w:tabs>
                <w:tab w:val="clear" w:pos="907"/>
              </w:tabs>
              <w:ind w:right="237"/>
              <w:jc w:val="right"/>
              <w:rPr>
                <w:rFonts w:cs="Times New Roman"/>
                <w:sz w:val="22"/>
                <w:szCs w:val="22"/>
                <w:highlight w:val="yellow"/>
              </w:rPr>
            </w:pPr>
          </w:p>
        </w:tc>
        <w:tc>
          <w:tcPr>
            <w:tcW w:w="1287" w:type="dxa"/>
            <w:tcBorders>
              <w:top w:val="single" w:sz="4" w:space="0" w:color="auto"/>
            </w:tcBorders>
          </w:tcPr>
          <w:p w14:paraId="57AB8B4C"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2,349,826</w:t>
            </w:r>
          </w:p>
        </w:tc>
      </w:tr>
      <w:tr w:rsidR="00F262F7" w:rsidRPr="00515545" w14:paraId="592FE027" w14:textId="77777777" w:rsidTr="005E68A3">
        <w:tc>
          <w:tcPr>
            <w:tcW w:w="3828" w:type="dxa"/>
            <w:vAlign w:val="bottom"/>
          </w:tcPr>
          <w:p w14:paraId="3B2146C5"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Less allowance for impairment for</w:t>
            </w:r>
          </w:p>
        </w:tc>
        <w:tc>
          <w:tcPr>
            <w:tcW w:w="1296" w:type="dxa"/>
            <w:vAlign w:val="bottom"/>
          </w:tcPr>
          <w:p w14:paraId="06A4CF82" w14:textId="77777777" w:rsidR="00F262F7" w:rsidRPr="00515545" w:rsidRDefault="00F262F7" w:rsidP="00F262F7">
            <w:pPr>
              <w:tabs>
                <w:tab w:val="clear" w:pos="907"/>
              </w:tabs>
              <w:ind w:right="170"/>
              <w:jc w:val="right"/>
              <w:rPr>
                <w:rFonts w:cs="Times New Roman"/>
                <w:sz w:val="22"/>
                <w:szCs w:val="22"/>
              </w:rPr>
            </w:pPr>
          </w:p>
        </w:tc>
        <w:tc>
          <w:tcPr>
            <w:tcW w:w="270" w:type="dxa"/>
          </w:tcPr>
          <w:p w14:paraId="7BB95CD4" w14:textId="77777777" w:rsidR="00F262F7" w:rsidRPr="00515545" w:rsidRDefault="00F262F7" w:rsidP="00F262F7">
            <w:pPr>
              <w:tabs>
                <w:tab w:val="clear" w:pos="907"/>
              </w:tabs>
              <w:ind w:right="170"/>
              <w:jc w:val="right"/>
              <w:rPr>
                <w:rFonts w:cs="Times New Roman"/>
                <w:sz w:val="22"/>
                <w:szCs w:val="22"/>
                <w:highlight w:val="yellow"/>
                <w:cs/>
              </w:rPr>
            </w:pPr>
          </w:p>
        </w:tc>
        <w:tc>
          <w:tcPr>
            <w:tcW w:w="1269" w:type="dxa"/>
            <w:vAlign w:val="bottom"/>
          </w:tcPr>
          <w:p w14:paraId="112B307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40EF4462" w14:textId="77777777" w:rsidR="00F262F7" w:rsidRPr="00515545" w:rsidRDefault="00F262F7" w:rsidP="00F262F7">
            <w:pPr>
              <w:tabs>
                <w:tab w:val="clear" w:pos="907"/>
              </w:tabs>
              <w:ind w:right="170"/>
              <w:jc w:val="right"/>
              <w:rPr>
                <w:rFonts w:cs="Times New Roman"/>
                <w:sz w:val="22"/>
                <w:szCs w:val="22"/>
                <w:highlight w:val="yellow"/>
                <w:cs/>
              </w:rPr>
            </w:pPr>
          </w:p>
        </w:tc>
        <w:tc>
          <w:tcPr>
            <w:tcW w:w="1294" w:type="dxa"/>
            <w:vAlign w:val="bottom"/>
          </w:tcPr>
          <w:p w14:paraId="361F46CF"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68EC398E" w14:textId="77777777" w:rsidR="00F262F7" w:rsidRPr="00515545" w:rsidRDefault="00F262F7" w:rsidP="00F262F7">
            <w:pPr>
              <w:tabs>
                <w:tab w:val="clear" w:pos="907"/>
              </w:tabs>
              <w:ind w:right="170"/>
              <w:jc w:val="right"/>
              <w:rPr>
                <w:rFonts w:cs="Times New Roman"/>
                <w:sz w:val="22"/>
                <w:szCs w:val="22"/>
                <w:highlight w:val="yellow"/>
                <w:cs/>
              </w:rPr>
            </w:pPr>
          </w:p>
        </w:tc>
        <w:tc>
          <w:tcPr>
            <w:tcW w:w="1287" w:type="dxa"/>
            <w:vAlign w:val="bottom"/>
          </w:tcPr>
          <w:p w14:paraId="4968EBEE"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0D2ECF" w:rsidRPr="00515545" w14:paraId="2A757D4F" w14:textId="77777777" w:rsidTr="005E68A3">
        <w:tc>
          <w:tcPr>
            <w:tcW w:w="3828" w:type="dxa"/>
            <w:vAlign w:val="bottom"/>
          </w:tcPr>
          <w:p w14:paraId="1CB71814" w14:textId="77777777" w:rsidR="000D2ECF" w:rsidRPr="00515545" w:rsidRDefault="000D2ECF"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 xml:space="preserve">   expected credit loss</w:t>
            </w:r>
          </w:p>
        </w:tc>
        <w:tc>
          <w:tcPr>
            <w:tcW w:w="1296" w:type="dxa"/>
          </w:tcPr>
          <w:p w14:paraId="37237DED" w14:textId="52B09C0A" w:rsidR="000D2ECF" w:rsidRPr="00515545" w:rsidRDefault="007E79FE" w:rsidP="007E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5"/>
              <w:rPr>
                <w:rFonts w:cs="Times New Roman"/>
                <w:sz w:val="22"/>
                <w:szCs w:val="22"/>
              </w:rPr>
            </w:pPr>
            <w:r>
              <w:rPr>
                <w:rFonts w:cstheme="minorBidi" w:hint="cs"/>
                <w:sz w:val="22"/>
                <w:szCs w:val="22"/>
                <w:cs/>
              </w:rPr>
              <w:t xml:space="preserve">       </w:t>
            </w:r>
            <w:r w:rsidR="003C4EB7">
              <w:rPr>
                <w:rFonts w:cs="Times New Roman"/>
                <w:sz w:val="22"/>
                <w:szCs w:val="22"/>
              </w:rPr>
              <w:t>(199,572)</w:t>
            </w:r>
          </w:p>
        </w:tc>
        <w:tc>
          <w:tcPr>
            <w:tcW w:w="270" w:type="dxa"/>
          </w:tcPr>
          <w:p w14:paraId="67A2AB96" w14:textId="77777777" w:rsidR="000D2ECF" w:rsidRPr="00515545" w:rsidRDefault="000D2ECF" w:rsidP="000D2ECF">
            <w:pPr>
              <w:tabs>
                <w:tab w:val="clear" w:pos="907"/>
              </w:tabs>
              <w:ind w:right="170"/>
              <w:jc w:val="right"/>
              <w:rPr>
                <w:rFonts w:cs="Times New Roman"/>
                <w:sz w:val="22"/>
                <w:szCs w:val="22"/>
                <w:highlight w:val="yellow"/>
                <w:cs/>
              </w:rPr>
            </w:pPr>
          </w:p>
        </w:tc>
        <w:tc>
          <w:tcPr>
            <w:tcW w:w="1269" w:type="dxa"/>
            <w:tcBorders>
              <w:bottom w:val="single" w:sz="4" w:space="0" w:color="auto"/>
            </w:tcBorders>
          </w:tcPr>
          <w:p w14:paraId="669D8610"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(353,726)</w:t>
            </w:r>
          </w:p>
        </w:tc>
        <w:tc>
          <w:tcPr>
            <w:tcW w:w="270" w:type="dxa"/>
          </w:tcPr>
          <w:p w14:paraId="442CF538" w14:textId="77777777" w:rsidR="000D2ECF" w:rsidRPr="00515545" w:rsidRDefault="000D2ECF" w:rsidP="000D2ECF">
            <w:pPr>
              <w:tabs>
                <w:tab w:val="clear" w:pos="907"/>
              </w:tabs>
              <w:ind w:right="170"/>
              <w:jc w:val="right"/>
              <w:rPr>
                <w:rFonts w:cs="Times New Roman"/>
                <w:sz w:val="22"/>
                <w:szCs w:val="22"/>
                <w:highlight w:val="yellow"/>
                <w:cs/>
              </w:rPr>
            </w:pPr>
          </w:p>
        </w:tc>
        <w:tc>
          <w:tcPr>
            <w:tcW w:w="1294" w:type="dxa"/>
            <w:tcBorders>
              <w:bottom w:val="single" w:sz="4" w:space="0" w:color="auto"/>
            </w:tcBorders>
          </w:tcPr>
          <w:p w14:paraId="0BC84448" w14:textId="1FAAEA5D" w:rsidR="000D2ECF" w:rsidRPr="00515545" w:rsidRDefault="007E79FE" w:rsidP="007E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5"/>
              <w:rPr>
                <w:rFonts w:cs="Times New Roman"/>
                <w:sz w:val="22"/>
                <w:szCs w:val="22"/>
              </w:rPr>
            </w:pPr>
            <w:r>
              <w:rPr>
                <w:rFonts w:cstheme="minorBidi" w:hint="cs"/>
                <w:sz w:val="22"/>
                <w:szCs w:val="22"/>
                <w:cs/>
              </w:rPr>
              <w:t xml:space="preserve">       </w:t>
            </w:r>
            <w:r w:rsidR="003C4EB7">
              <w:rPr>
                <w:rFonts w:cs="Times New Roman"/>
                <w:sz w:val="22"/>
                <w:szCs w:val="22"/>
              </w:rPr>
              <w:t>(134,776)</w:t>
            </w:r>
          </w:p>
        </w:tc>
        <w:tc>
          <w:tcPr>
            <w:tcW w:w="270" w:type="dxa"/>
          </w:tcPr>
          <w:p w14:paraId="1CF036F4" w14:textId="77777777" w:rsidR="000D2ECF" w:rsidRPr="00515545" w:rsidRDefault="000D2ECF" w:rsidP="000D2ECF">
            <w:pPr>
              <w:tabs>
                <w:tab w:val="clear" w:pos="907"/>
              </w:tabs>
              <w:ind w:right="170"/>
              <w:jc w:val="right"/>
              <w:rPr>
                <w:rFonts w:cs="Times New Roman"/>
                <w:sz w:val="22"/>
                <w:szCs w:val="22"/>
                <w:highlight w:val="yellow"/>
                <w:cs/>
              </w:rPr>
            </w:pPr>
          </w:p>
        </w:tc>
        <w:tc>
          <w:tcPr>
            <w:tcW w:w="1287" w:type="dxa"/>
          </w:tcPr>
          <w:p w14:paraId="4678FC57"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(268,490)</w:t>
            </w:r>
          </w:p>
        </w:tc>
      </w:tr>
      <w:tr w:rsidR="000D2ECF" w:rsidRPr="00515545" w14:paraId="140ECDE1" w14:textId="77777777" w:rsidTr="005E68A3">
        <w:tc>
          <w:tcPr>
            <w:tcW w:w="3828" w:type="dxa"/>
            <w:vAlign w:val="bottom"/>
          </w:tcPr>
          <w:p w14:paraId="78550228" w14:textId="77777777" w:rsidR="000D2ECF" w:rsidRPr="00515545" w:rsidRDefault="000D2ECF"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Net</w:t>
            </w:r>
          </w:p>
        </w:tc>
        <w:tc>
          <w:tcPr>
            <w:tcW w:w="1296" w:type="dxa"/>
            <w:tcBorders>
              <w:top w:val="single" w:sz="4" w:space="0" w:color="auto"/>
              <w:bottom w:val="double" w:sz="4" w:space="0" w:color="auto"/>
            </w:tcBorders>
            <w:vAlign w:val="bottom"/>
          </w:tcPr>
          <w:p w14:paraId="7040BD27" w14:textId="262E7E70" w:rsidR="000D2ECF" w:rsidRPr="00515545" w:rsidRDefault="003C4EB7" w:rsidP="00346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2,126,316</w:t>
            </w:r>
          </w:p>
        </w:tc>
        <w:tc>
          <w:tcPr>
            <w:tcW w:w="270" w:type="dxa"/>
          </w:tcPr>
          <w:p w14:paraId="7EA56E7C" w14:textId="77777777" w:rsidR="000D2ECF" w:rsidRPr="00515545" w:rsidRDefault="000D2ECF" w:rsidP="000D2ECF">
            <w:pPr>
              <w:tabs>
                <w:tab w:val="clear" w:pos="907"/>
              </w:tabs>
              <w:ind w:right="237"/>
              <w:jc w:val="right"/>
              <w:rPr>
                <w:rFonts w:cs="Times New Roman"/>
                <w:sz w:val="22"/>
                <w:szCs w:val="22"/>
                <w:highlight w:val="yellow"/>
              </w:rPr>
            </w:pPr>
          </w:p>
        </w:tc>
        <w:tc>
          <w:tcPr>
            <w:tcW w:w="1269" w:type="dxa"/>
            <w:tcBorders>
              <w:top w:val="single" w:sz="4" w:space="0" w:color="auto"/>
              <w:bottom w:val="double" w:sz="4" w:space="0" w:color="auto"/>
            </w:tcBorders>
            <w:vAlign w:val="bottom"/>
          </w:tcPr>
          <w:p w14:paraId="2B8C8BDA" w14:textId="77777777" w:rsidR="000D2ECF" w:rsidRPr="00515545" w:rsidRDefault="000D2ECF" w:rsidP="005E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3,543,239</w:t>
            </w:r>
          </w:p>
        </w:tc>
        <w:tc>
          <w:tcPr>
            <w:tcW w:w="270" w:type="dxa"/>
          </w:tcPr>
          <w:p w14:paraId="49DDE6F6" w14:textId="77777777" w:rsidR="000D2ECF" w:rsidRPr="00515545" w:rsidRDefault="000D2ECF" w:rsidP="000D2ECF">
            <w:pPr>
              <w:tabs>
                <w:tab w:val="clear" w:pos="907"/>
              </w:tabs>
              <w:ind w:right="237"/>
              <w:jc w:val="right"/>
              <w:rPr>
                <w:rFonts w:cs="Times New Roman"/>
                <w:sz w:val="22"/>
                <w:szCs w:val="22"/>
                <w:highlight w:val="yellow"/>
              </w:rPr>
            </w:pPr>
          </w:p>
        </w:tc>
        <w:tc>
          <w:tcPr>
            <w:tcW w:w="1294" w:type="dxa"/>
            <w:tcBorders>
              <w:top w:val="single" w:sz="4" w:space="0" w:color="auto"/>
              <w:bottom w:val="double" w:sz="4" w:space="0" w:color="auto"/>
            </w:tcBorders>
            <w:vAlign w:val="bottom"/>
          </w:tcPr>
          <w:p w14:paraId="60F2511E" w14:textId="79BBFD05" w:rsidR="000D2ECF" w:rsidRPr="00515545" w:rsidRDefault="003C4EB7"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1,008,805</w:t>
            </w:r>
          </w:p>
        </w:tc>
        <w:tc>
          <w:tcPr>
            <w:tcW w:w="270" w:type="dxa"/>
          </w:tcPr>
          <w:p w14:paraId="4B1EDF5D" w14:textId="77777777" w:rsidR="000D2ECF" w:rsidRPr="00515545" w:rsidRDefault="000D2ECF" w:rsidP="000D2ECF">
            <w:pPr>
              <w:tabs>
                <w:tab w:val="clear" w:pos="907"/>
              </w:tabs>
              <w:ind w:right="237"/>
              <w:jc w:val="right"/>
              <w:rPr>
                <w:rFonts w:cs="Times New Roman"/>
                <w:sz w:val="22"/>
                <w:szCs w:val="22"/>
                <w:highlight w:val="yellow"/>
              </w:rPr>
            </w:pPr>
          </w:p>
        </w:tc>
        <w:tc>
          <w:tcPr>
            <w:tcW w:w="1287" w:type="dxa"/>
            <w:tcBorders>
              <w:top w:val="single" w:sz="4" w:space="0" w:color="auto"/>
              <w:bottom w:val="double" w:sz="4" w:space="0" w:color="auto"/>
            </w:tcBorders>
            <w:vAlign w:val="bottom"/>
          </w:tcPr>
          <w:p w14:paraId="7A6BC919" w14:textId="77777777" w:rsidR="000D2ECF" w:rsidRPr="00515545" w:rsidRDefault="000D2ECF" w:rsidP="005E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2,081,336</w:t>
            </w:r>
          </w:p>
        </w:tc>
      </w:tr>
      <w:tr w:rsidR="001A138E" w:rsidRPr="00515545" w14:paraId="61B253C4" w14:textId="77777777" w:rsidTr="005E68A3">
        <w:tc>
          <w:tcPr>
            <w:tcW w:w="3828" w:type="dxa"/>
            <w:vAlign w:val="bottom"/>
          </w:tcPr>
          <w:p w14:paraId="16FCE5B7"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highlight w:val="yellow"/>
              </w:rPr>
            </w:pPr>
          </w:p>
        </w:tc>
        <w:tc>
          <w:tcPr>
            <w:tcW w:w="1296" w:type="dxa"/>
            <w:tcBorders>
              <w:top w:val="double" w:sz="4" w:space="0" w:color="auto"/>
            </w:tcBorders>
            <w:vAlign w:val="bottom"/>
          </w:tcPr>
          <w:p w14:paraId="7F056110"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0C699CE0" w14:textId="77777777" w:rsidR="001A138E" w:rsidRPr="00515545" w:rsidRDefault="001A138E" w:rsidP="000D2ECF">
            <w:pPr>
              <w:tabs>
                <w:tab w:val="clear" w:pos="907"/>
              </w:tabs>
              <w:ind w:right="237"/>
              <w:jc w:val="right"/>
              <w:rPr>
                <w:rFonts w:cs="Times New Roman"/>
                <w:sz w:val="22"/>
                <w:szCs w:val="22"/>
                <w:highlight w:val="yellow"/>
              </w:rPr>
            </w:pPr>
          </w:p>
        </w:tc>
        <w:tc>
          <w:tcPr>
            <w:tcW w:w="1269" w:type="dxa"/>
            <w:tcBorders>
              <w:top w:val="double" w:sz="4" w:space="0" w:color="auto"/>
            </w:tcBorders>
            <w:vAlign w:val="bottom"/>
          </w:tcPr>
          <w:p w14:paraId="4AB3ECCE"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739073D9" w14:textId="77777777" w:rsidR="001A138E" w:rsidRPr="00515545" w:rsidRDefault="001A138E" w:rsidP="000D2ECF">
            <w:pPr>
              <w:tabs>
                <w:tab w:val="clear" w:pos="907"/>
              </w:tabs>
              <w:ind w:right="237"/>
              <w:jc w:val="right"/>
              <w:rPr>
                <w:rFonts w:cs="Times New Roman"/>
                <w:sz w:val="22"/>
                <w:szCs w:val="22"/>
                <w:highlight w:val="yellow"/>
              </w:rPr>
            </w:pPr>
          </w:p>
        </w:tc>
        <w:tc>
          <w:tcPr>
            <w:tcW w:w="1294" w:type="dxa"/>
            <w:tcBorders>
              <w:top w:val="double" w:sz="4" w:space="0" w:color="auto"/>
            </w:tcBorders>
            <w:vAlign w:val="bottom"/>
          </w:tcPr>
          <w:p w14:paraId="07B943F2"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697054FB" w14:textId="77777777" w:rsidR="001A138E" w:rsidRPr="00515545" w:rsidRDefault="001A138E" w:rsidP="000D2ECF">
            <w:pPr>
              <w:tabs>
                <w:tab w:val="clear" w:pos="907"/>
              </w:tabs>
              <w:ind w:right="237"/>
              <w:jc w:val="right"/>
              <w:rPr>
                <w:rFonts w:cs="Times New Roman"/>
                <w:sz w:val="22"/>
                <w:szCs w:val="22"/>
                <w:highlight w:val="yellow"/>
              </w:rPr>
            </w:pPr>
          </w:p>
        </w:tc>
        <w:tc>
          <w:tcPr>
            <w:tcW w:w="1287" w:type="dxa"/>
            <w:tcBorders>
              <w:top w:val="double" w:sz="4" w:space="0" w:color="auto"/>
            </w:tcBorders>
            <w:vAlign w:val="bottom"/>
          </w:tcPr>
          <w:p w14:paraId="1579189F"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255FFC" w:rsidRPr="00515545" w14:paraId="03700378" w14:textId="77777777" w:rsidTr="005E68A3">
        <w:tc>
          <w:tcPr>
            <w:tcW w:w="3828" w:type="dxa"/>
            <w:vAlign w:val="bottom"/>
          </w:tcPr>
          <w:p w14:paraId="2BFEFEE2" w14:textId="15D99D1F" w:rsidR="00255FFC" w:rsidRPr="00255FFC" w:rsidRDefault="00346C35" w:rsidP="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sz w:val="22"/>
                <w:szCs w:val="28"/>
              </w:rPr>
              <w:t>Percentage</w:t>
            </w:r>
            <w:r>
              <w:rPr>
                <w:rFonts w:cs="Times New Roman"/>
                <w:sz w:val="22"/>
                <w:szCs w:val="22"/>
              </w:rPr>
              <w:t xml:space="preserve"> of a</w:t>
            </w:r>
            <w:r w:rsidR="00255FFC" w:rsidRPr="00A75FAD">
              <w:rPr>
                <w:rFonts w:cs="Times New Roman"/>
                <w:sz w:val="22"/>
                <w:szCs w:val="22"/>
              </w:rPr>
              <w:t xml:space="preserve">llowance for </w:t>
            </w:r>
          </w:p>
        </w:tc>
        <w:tc>
          <w:tcPr>
            <w:tcW w:w="1296" w:type="dxa"/>
            <w:vAlign w:val="bottom"/>
          </w:tcPr>
          <w:p w14:paraId="7084F5C5"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37D58652" w14:textId="77777777" w:rsidR="00255FFC" w:rsidRPr="00515545" w:rsidRDefault="00255FFC" w:rsidP="000D2ECF">
            <w:pPr>
              <w:tabs>
                <w:tab w:val="clear" w:pos="907"/>
              </w:tabs>
              <w:ind w:right="237"/>
              <w:jc w:val="right"/>
              <w:rPr>
                <w:rFonts w:cs="Times New Roman"/>
                <w:sz w:val="22"/>
                <w:szCs w:val="22"/>
                <w:highlight w:val="yellow"/>
              </w:rPr>
            </w:pPr>
          </w:p>
        </w:tc>
        <w:tc>
          <w:tcPr>
            <w:tcW w:w="1269" w:type="dxa"/>
            <w:vAlign w:val="bottom"/>
          </w:tcPr>
          <w:p w14:paraId="158EC618"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21523314" w14:textId="77777777" w:rsidR="00255FFC" w:rsidRPr="00515545" w:rsidRDefault="00255FFC" w:rsidP="000D2ECF">
            <w:pPr>
              <w:tabs>
                <w:tab w:val="clear" w:pos="907"/>
              </w:tabs>
              <w:ind w:right="237"/>
              <w:jc w:val="right"/>
              <w:rPr>
                <w:rFonts w:cs="Times New Roman"/>
                <w:sz w:val="22"/>
                <w:szCs w:val="22"/>
                <w:highlight w:val="yellow"/>
              </w:rPr>
            </w:pPr>
          </w:p>
        </w:tc>
        <w:tc>
          <w:tcPr>
            <w:tcW w:w="1294" w:type="dxa"/>
            <w:vAlign w:val="bottom"/>
          </w:tcPr>
          <w:p w14:paraId="697E4E1F"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2D87DC85" w14:textId="77777777" w:rsidR="00255FFC" w:rsidRPr="00515545" w:rsidRDefault="00255FFC" w:rsidP="000D2ECF">
            <w:pPr>
              <w:tabs>
                <w:tab w:val="clear" w:pos="907"/>
              </w:tabs>
              <w:ind w:right="237"/>
              <w:jc w:val="right"/>
              <w:rPr>
                <w:rFonts w:cs="Times New Roman"/>
                <w:sz w:val="22"/>
                <w:szCs w:val="22"/>
                <w:highlight w:val="yellow"/>
              </w:rPr>
            </w:pPr>
          </w:p>
        </w:tc>
        <w:tc>
          <w:tcPr>
            <w:tcW w:w="1287" w:type="dxa"/>
            <w:vAlign w:val="bottom"/>
          </w:tcPr>
          <w:p w14:paraId="5023AB50"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255FFC" w:rsidRPr="00515545" w14:paraId="0F2C6BE5" w14:textId="77777777" w:rsidTr="005E68A3">
        <w:tc>
          <w:tcPr>
            <w:tcW w:w="3828" w:type="dxa"/>
            <w:vAlign w:val="bottom"/>
          </w:tcPr>
          <w:p w14:paraId="6B195C99" w14:textId="0D53154B" w:rsidR="00255FFC" w:rsidRPr="00255FFC" w:rsidRDefault="00255FFC" w:rsidP="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sz w:val="22"/>
                <w:szCs w:val="28"/>
              </w:rPr>
            </w:pPr>
            <w:r>
              <w:rPr>
                <w:rFonts w:cs="Times New Roman"/>
                <w:sz w:val="22"/>
                <w:szCs w:val="22"/>
              </w:rPr>
              <w:t xml:space="preserve">   </w:t>
            </w:r>
            <w:r w:rsidR="00346C35" w:rsidRPr="00A75FAD">
              <w:rPr>
                <w:rFonts w:cs="Times New Roman"/>
                <w:sz w:val="22"/>
                <w:szCs w:val="22"/>
              </w:rPr>
              <w:t xml:space="preserve">impairment for </w:t>
            </w:r>
            <w:r w:rsidRPr="00A75FAD">
              <w:rPr>
                <w:rFonts w:cs="Times New Roman"/>
                <w:sz w:val="22"/>
                <w:szCs w:val="22"/>
              </w:rPr>
              <w:t>expected credit loss</w:t>
            </w:r>
            <w:r>
              <w:rPr>
                <w:rFonts w:cs="Times New Roman"/>
                <w:sz w:val="22"/>
                <w:szCs w:val="22"/>
              </w:rPr>
              <w:t xml:space="preserve"> </w:t>
            </w:r>
          </w:p>
        </w:tc>
        <w:tc>
          <w:tcPr>
            <w:tcW w:w="1296" w:type="dxa"/>
            <w:vAlign w:val="bottom"/>
          </w:tcPr>
          <w:p w14:paraId="47025224"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3F1612F5" w14:textId="77777777" w:rsidR="00255FFC" w:rsidRPr="00515545" w:rsidRDefault="00255FFC" w:rsidP="000D2ECF">
            <w:pPr>
              <w:tabs>
                <w:tab w:val="clear" w:pos="907"/>
              </w:tabs>
              <w:ind w:right="237"/>
              <w:jc w:val="right"/>
              <w:rPr>
                <w:rFonts w:cs="Times New Roman"/>
                <w:sz w:val="22"/>
                <w:szCs w:val="22"/>
                <w:highlight w:val="yellow"/>
              </w:rPr>
            </w:pPr>
          </w:p>
        </w:tc>
        <w:tc>
          <w:tcPr>
            <w:tcW w:w="1269" w:type="dxa"/>
            <w:vAlign w:val="bottom"/>
          </w:tcPr>
          <w:p w14:paraId="4CE21FB6"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19E779BD" w14:textId="77777777" w:rsidR="00255FFC" w:rsidRPr="00515545" w:rsidRDefault="00255FFC" w:rsidP="000D2ECF">
            <w:pPr>
              <w:tabs>
                <w:tab w:val="clear" w:pos="907"/>
              </w:tabs>
              <w:ind w:right="237"/>
              <w:jc w:val="right"/>
              <w:rPr>
                <w:rFonts w:cs="Times New Roman"/>
                <w:sz w:val="22"/>
                <w:szCs w:val="22"/>
                <w:highlight w:val="yellow"/>
              </w:rPr>
            </w:pPr>
          </w:p>
        </w:tc>
        <w:tc>
          <w:tcPr>
            <w:tcW w:w="1294" w:type="dxa"/>
            <w:vAlign w:val="bottom"/>
          </w:tcPr>
          <w:p w14:paraId="6035FB5C"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11F8DF00" w14:textId="77777777" w:rsidR="00255FFC" w:rsidRPr="00515545" w:rsidRDefault="00255FFC" w:rsidP="000D2ECF">
            <w:pPr>
              <w:tabs>
                <w:tab w:val="clear" w:pos="907"/>
              </w:tabs>
              <w:ind w:right="237"/>
              <w:jc w:val="right"/>
              <w:rPr>
                <w:rFonts w:cs="Times New Roman"/>
                <w:sz w:val="22"/>
                <w:szCs w:val="22"/>
                <w:highlight w:val="yellow"/>
              </w:rPr>
            </w:pPr>
          </w:p>
        </w:tc>
        <w:tc>
          <w:tcPr>
            <w:tcW w:w="1287" w:type="dxa"/>
            <w:vAlign w:val="bottom"/>
          </w:tcPr>
          <w:p w14:paraId="138FD008"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255FFC" w:rsidRPr="00515545" w14:paraId="1FEEFE71" w14:textId="77777777" w:rsidTr="005E68A3">
        <w:tc>
          <w:tcPr>
            <w:tcW w:w="3828" w:type="dxa"/>
            <w:vAlign w:val="bottom"/>
          </w:tcPr>
          <w:p w14:paraId="33DFA095" w14:textId="301A8DBA" w:rsidR="00255FFC" w:rsidRDefault="00255FFC" w:rsidP="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rFonts w:cs="Times New Roman"/>
                <w:sz w:val="22"/>
                <w:szCs w:val="22"/>
              </w:rPr>
              <w:t xml:space="preserve">   </w:t>
            </w:r>
            <w:r w:rsidR="00346C35">
              <w:rPr>
                <w:rFonts w:cs="Times New Roman"/>
                <w:sz w:val="22"/>
                <w:szCs w:val="22"/>
              </w:rPr>
              <w:t>to</w:t>
            </w:r>
            <w:r>
              <w:rPr>
                <w:rFonts w:cs="Times New Roman"/>
                <w:sz w:val="22"/>
                <w:szCs w:val="22"/>
              </w:rPr>
              <w:t xml:space="preserve"> </w:t>
            </w:r>
            <w:r w:rsidRPr="00515545">
              <w:rPr>
                <w:rFonts w:cs="Times New Roman"/>
                <w:sz w:val="22"/>
                <w:szCs w:val="22"/>
              </w:rPr>
              <w:t>total</w:t>
            </w:r>
            <w:r w:rsidRPr="00255FFC">
              <w:rPr>
                <w:rFonts w:cs="Times New Roman"/>
                <w:spacing w:val="-2"/>
                <w:sz w:val="22"/>
                <w:szCs w:val="22"/>
              </w:rPr>
              <w:t xml:space="preserve"> hire-purchase contract</w:t>
            </w:r>
          </w:p>
        </w:tc>
        <w:tc>
          <w:tcPr>
            <w:tcW w:w="1296" w:type="dxa"/>
            <w:vAlign w:val="bottom"/>
          </w:tcPr>
          <w:p w14:paraId="25204487"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61F1C50F" w14:textId="77777777" w:rsidR="00255FFC" w:rsidRPr="00515545" w:rsidRDefault="00255FFC" w:rsidP="000D2ECF">
            <w:pPr>
              <w:tabs>
                <w:tab w:val="clear" w:pos="907"/>
              </w:tabs>
              <w:ind w:right="237"/>
              <w:jc w:val="right"/>
              <w:rPr>
                <w:rFonts w:cs="Times New Roman"/>
                <w:sz w:val="22"/>
                <w:szCs w:val="22"/>
                <w:highlight w:val="yellow"/>
              </w:rPr>
            </w:pPr>
          </w:p>
        </w:tc>
        <w:tc>
          <w:tcPr>
            <w:tcW w:w="1269" w:type="dxa"/>
            <w:vAlign w:val="bottom"/>
          </w:tcPr>
          <w:p w14:paraId="1321BE5F"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109107E6" w14:textId="77777777" w:rsidR="00255FFC" w:rsidRPr="00515545" w:rsidRDefault="00255FFC" w:rsidP="000D2ECF">
            <w:pPr>
              <w:tabs>
                <w:tab w:val="clear" w:pos="907"/>
              </w:tabs>
              <w:ind w:right="237"/>
              <w:jc w:val="right"/>
              <w:rPr>
                <w:rFonts w:cs="Times New Roman"/>
                <w:sz w:val="22"/>
                <w:szCs w:val="22"/>
                <w:highlight w:val="yellow"/>
              </w:rPr>
            </w:pPr>
          </w:p>
        </w:tc>
        <w:tc>
          <w:tcPr>
            <w:tcW w:w="1294" w:type="dxa"/>
            <w:vAlign w:val="bottom"/>
          </w:tcPr>
          <w:p w14:paraId="26E8BDAD"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49C15563" w14:textId="77777777" w:rsidR="00255FFC" w:rsidRPr="00515545" w:rsidRDefault="00255FFC" w:rsidP="000D2ECF">
            <w:pPr>
              <w:tabs>
                <w:tab w:val="clear" w:pos="907"/>
              </w:tabs>
              <w:ind w:right="237"/>
              <w:jc w:val="right"/>
              <w:rPr>
                <w:rFonts w:cs="Times New Roman"/>
                <w:sz w:val="22"/>
                <w:szCs w:val="22"/>
                <w:highlight w:val="yellow"/>
              </w:rPr>
            </w:pPr>
          </w:p>
        </w:tc>
        <w:tc>
          <w:tcPr>
            <w:tcW w:w="1287" w:type="dxa"/>
            <w:vAlign w:val="bottom"/>
          </w:tcPr>
          <w:p w14:paraId="18F59201"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255FFC" w:rsidRPr="00515545" w14:paraId="542574C7" w14:textId="77777777" w:rsidTr="005E68A3">
        <w:tc>
          <w:tcPr>
            <w:tcW w:w="3828" w:type="dxa"/>
            <w:vAlign w:val="bottom"/>
          </w:tcPr>
          <w:p w14:paraId="2680FBA3" w14:textId="08DFDEC9" w:rsidR="00255FFC" w:rsidRPr="00255FFC" w:rsidRDefault="00255FFC" w:rsidP="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pacing w:val="-2"/>
                <w:sz w:val="22"/>
                <w:szCs w:val="22"/>
              </w:rPr>
            </w:pPr>
            <w:r>
              <w:rPr>
                <w:rFonts w:cs="Times New Roman"/>
                <w:sz w:val="22"/>
                <w:szCs w:val="22"/>
              </w:rPr>
              <w:t xml:space="preserve">   </w:t>
            </w:r>
            <w:r w:rsidRPr="00255FFC">
              <w:rPr>
                <w:rFonts w:cs="Times New Roman"/>
                <w:spacing w:val="-2"/>
                <w:sz w:val="22"/>
                <w:szCs w:val="22"/>
              </w:rPr>
              <w:t>receivables (%)</w:t>
            </w:r>
          </w:p>
        </w:tc>
        <w:tc>
          <w:tcPr>
            <w:tcW w:w="1296" w:type="dxa"/>
            <w:tcBorders>
              <w:bottom w:val="double" w:sz="4" w:space="0" w:color="auto"/>
            </w:tcBorders>
            <w:vAlign w:val="bottom"/>
          </w:tcPr>
          <w:p w14:paraId="3D426A37" w14:textId="05078CAE" w:rsidR="00255FFC" w:rsidRPr="00255FFC"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255FFC">
              <w:rPr>
                <w:rFonts w:cs="Times New Roman"/>
                <w:sz w:val="22"/>
                <w:szCs w:val="22"/>
              </w:rPr>
              <w:t>8.58</w:t>
            </w:r>
          </w:p>
        </w:tc>
        <w:tc>
          <w:tcPr>
            <w:tcW w:w="270" w:type="dxa"/>
          </w:tcPr>
          <w:p w14:paraId="37F19D31" w14:textId="77777777" w:rsidR="00255FFC" w:rsidRPr="00255FFC" w:rsidRDefault="00255FFC" w:rsidP="000D2ECF">
            <w:pPr>
              <w:tabs>
                <w:tab w:val="clear" w:pos="907"/>
              </w:tabs>
              <w:ind w:right="237"/>
              <w:jc w:val="right"/>
              <w:rPr>
                <w:rFonts w:cs="Times New Roman"/>
                <w:sz w:val="22"/>
                <w:szCs w:val="22"/>
              </w:rPr>
            </w:pPr>
          </w:p>
        </w:tc>
        <w:tc>
          <w:tcPr>
            <w:tcW w:w="1269" w:type="dxa"/>
            <w:tcBorders>
              <w:bottom w:val="double" w:sz="4" w:space="0" w:color="auto"/>
            </w:tcBorders>
            <w:vAlign w:val="bottom"/>
          </w:tcPr>
          <w:p w14:paraId="4B283924" w14:textId="207DA5D0" w:rsidR="00255FFC" w:rsidRPr="00255FFC" w:rsidRDefault="00255FFC" w:rsidP="005E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ind w:right="171"/>
              <w:rPr>
                <w:rFonts w:cs="Times New Roman"/>
                <w:sz w:val="22"/>
                <w:szCs w:val="22"/>
              </w:rPr>
            </w:pPr>
            <w:r w:rsidRPr="00255FFC">
              <w:rPr>
                <w:rFonts w:cs="Times New Roman"/>
                <w:sz w:val="22"/>
                <w:szCs w:val="22"/>
              </w:rPr>
              <w:t>9.08</w:t>
            </w:r>
          </w:p>
        </w:tc>
        <w:tc>
          <w:tcPr>
            <w:tcW w:w="270" w:type="dxa"/>
          </w:tcPr>
          <w:p w14:paraId="6124F9D6" w14:textId="77777777" w:rsidR="00255FFC" w:rsidRPr="00255FFC" w:rsidRDefault="00255FFC" w:rsidP="000D2ECF">
            <w:pPr>
              <w:tabs>
                <w:tab w:val="clear" w:pos="907"/>
              </w:tabs>
              <w:ind w:right="237"/>
              <w:jc w:val="right"/>
              <w:rPr>
                <w:rFonts w:cs="Times New Roman"/>
                <w:sz w:val="22"/>
                <w:szCs w:val="22"/>
              </w:rPr>
            </w:pPr>
          </w:p>
        </w:tc>
        <w:tc>
          <w:tcPr>
            <w:tcW w:w="1294" w:type="dxa"/>
            <w:tcBorders>
              <w:bottom w:val="double" w:sz="4" w:space="0" w:color="auto"/>
            </w:tcBorders>
            <w:vAlign w:val="bottom"/>
          </w:tcPr>
          <w:p w14:paraId="629165D3" w14:textId="158EF9BF" w:rsidR="00255FFC" w:rsidRPr="00255FFC"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sidRPr="00255FFC">
              <w:rPr>
                <w:rFonts w:cs="Times New Roman"/>
                <w:sz w:val="22"/>
                <w:szCs w:val="22"/>
              </w:rPr>
              <w:t>11.79</w:t>
            </w:r>
          </w:p>
        </w:tc>
        <w:tc>
          <w:tcPr>
            <w:tcW w:w="270" w:type="dxa"/>
          </w:tcPr>
          <w:p w14:paraId="7EFC3CBF" w14:textId="77777777" w:rsidR="00255FFC" w:rsidRPr="00255FFC" w:rsidRDefault="00255FFC" w:rsidP="000D2ECF">
            <w:pPr>
              <w:tabs>
                <w:tab w:val="clear" w:pos="907"/>
              </w:tabs>
              <w:ind w:right="237"/>
              <w:jc w:val="right"/>
              <w:rPr>
                <w:rFonts w:cs="Times New Roman"/>
                <w:sz w:val="22"/>
                <w:szCs w:val="22"/>
              </w:rPr>
            </w:pPr>
          </w:p>
        </w:tc>
        <w:tc>
          <w:tcPr>
            <w:tcW w:w="1287" w:type="dxa"/>
            <w:tcBorders>
              <w:bottom w:val="double" w:sz="4" w:space="0" w:color="auto"/>
            </w:tcBorders>
            <w:vAlign w:val="bottom"/>
          </w:tcPr>
          <w:p w14:paraId="2DB35736" w14:textId="376618D7" w:rsidR="00255FFC" w:rsidRPr="00255FFC" w:rsidRDefault="00255FFC" w:rsidP="005E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ind w:right="186"/>
              <w:rPr>
                <w:rFonts w:cs="Times New Roman"/>
                <w:sz w:val="22"/>
                <w:szCs w:val="22"/>
              </w:rPr>
            </w:pPr>
            <w:r w:rsidRPr="00255FFC">
              <w:rPr>
                <w:rFonts w:cs="Times New Roman"/>
                <w:sz w:val="22"/>
                <w:szCs w:val="22"/>
              </w:rPr>
              <w:t>11.43</w:t>
            </w:r>
          </w:p>
        </w:tc>
      </w:tr>
    </w:tbl>
    <w:p w14:paraId="11447566" w14:textId="77777777" w:rsidR="00B8372C" w:rsidRPr="00515545" w:rsidRDefault="00B8372C" w:rsidP="006E2A39">
      <w:pPr>
        <w:tabs>
          <w:tab w:val="clear" w:pos="227"/>
          <w:tab w:val="clear" w:pos="454"/>
        </w:tabs>
        <w:spacing w:line="240" w:lineRule="auto"/>
        <w:jc w:val="both"/>
        <w:rPr>
          <w:rFonts w:cs="Cordia New"/>
          <w:sz w:val="22"/>
          <w:szCs w:val="22"/>
          <w:highlight w:val="yellow"/>
        </w:rPr>
      </w:pPr>
    </w:p>
    <w:p w14:paraId="7091FD9A" w14:textId="77777777" w:rsidR="001B6FCE" w:rsidRPr="00515545" w:rsidRDefault="001B6FCE" w:rsidP="001B6FCE">
      <w:pPr>
        <w:pStyle w:val="NoSpacing"/>
        <w:rPr>
          <w:rFonts w:cs="Times New Roman"/>
          <w:sz w:val="22"/>
          <w:szCs w:val="22"/>
          <w:u w:val="single"/>
        </w:rPr>
      </w:pPr>
      <w:r w:rsidRPr="00515545">
        <w:rPr>
          <w:rFonts w:cs="Times New Roman"/>
          <w:sz w:val="22"/>
          <w:szCs w:val="22"/>
          <w:u w:val="single"/>
        </w:rPr>
        <w:t>Loan receivables</w:t>
      </w:r>
    </w:p>
    <w:p w14:paraId="2BBAE8D9" w14:textId="77777777" w:rsidR="001B6FCE" w:rsidRPr="00515545" w:rsidRDefault="001B6FCE" w:rsidP="001B6FCE">
      <w:pPr>
        <w:pStyle w:val="NoSpacing"/>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1B6FCE" w:rsidRPr="00515545" w14:paraId="63DA5CB7" w14:textId="77777777" w:rsidTr="003A0D6D">
        <w:tc>
          <w:tcPr>
            <w:tcW w:w="2235" w:type="dxa"/>
          </w:tcPr>
          <w:p w14:paraId="3C83869A" w14:textId="77777777" w:rsidR="001B6FCE" w:rsidRPr="00515545" w:rsidRDefault="001B6FCE" w:rsidP="001B6FCE">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1CCF9D83" w14:textId="77777777" w:rsidR="001B6FCE" w:rsidRPr="00515545" w:rsidRDefault="001B6FCE" w:rsidP="001B6FCE">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1B6FCE" w:rsidRPr="00515545" w14:paraId="54F6D280" w14:textId="77777777" w:rsidTr="0048323E">
        <w:tc>
          <w:tcPr>
            <w:tcW w:w="2235" w:type="dxa"/>
          </w:tcPr>
          <w:p w14:paraId="4B23C62D" w14:textId="77777777" w:rsidR="001B6FCE" w:rsidRPr="00515545" w:rsidRDefault="001B6FCE" w:rsidP="001B6FCE">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36768331" w14:textId="597616C9" w:rsidR="001B6FCE" w:rsidRPr="00515545" w:rsidRDefault="00042087" w:rsidP="001B6FCE">
            <w:pPr>
              <w:spacing w:line="160" w:lineRule="atLeast"/>
              <w:jc w:val="center"/>
              <w:rPr>
                <w:rFonts w:cs="Times New Roman"/>
                <w:sz w:val="22"/>
                <w:szCs w:val="22"/>
              </w:rPr>
            </w:pPr>
            <w:r>
              <w:rPr>
                <w:rFonts w:cs="Times New Roman"/>
                <w:sz w:val="22"/>
                <w:szCs w:val="22"/>
              </w:rPr>
              <w:t>September 30</w:t>
            </w:r>
            <w:r w:rsidR="00A05D40" w:rsidRPr="00515545">
              <w:rPr>
                <w:rFonts w:cs="Times New Roman"/>
                <w:sz w:val="22"/>
                <w:szCs w:val="22"/>
              </w:rPr>
              <w:t>,</w:t>
            </w:r>
            <w:r w:rsidR="001B6FCE" w:rsidRPr="00515545">
              <w:rPr>
                <w:rFonts w:cs="Times New Roman"/>
                <w:sz w:val="22"/>
                <w:szCs w:val="22"/>
              </w:rPr>
              <w:t xml:space="preserve"> 2024</w:t>
            </w:r>
          </w:p>
        </w:tc>
        <w:tc>
          <w:tcPr>
            <w:tcW w:w="236" w:type="dxa"/>
          </w:tcPr>
          <w:p w14:paraId="7B93B647" w14:textId="77777777" w:rsidR="001B6FCE" w:rsidRPr="00515545" w:rsidRDefault="001B6FCE" w:rsidP="001B6FCE">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6CC4CCEF" w14:textId="77777777" w:rsidR="001B6FCE" w:rsidRPr="00515545" w:rsidRDefault="001B6FCE" w:rsidP="001B6FCE">
            <w:pPr>
              <w:spacing w:line="160" w:lineRule="atLeast"/>
              <w:jc w:val="center"/>
              <w:rPr>
                <w:rFonts w:cs="Times New Roman"/>
                <w:sz w:val="22"/>
                <w:szCs w:val="22"/>
              </w:rPr>
            </w:pPr>
            <w:r w:rsidRPr="00515545">
              <w:rPr>
                <w:rFonts w:cs="Times New Roman"/>
                <w:sz w:val="22"/>
                <w:szCs w:val="22"/>
              </w:rPr>
              <w:t>December 31, 2023</w:t>
            </w:r>
          </w:p>
        </w:tc>
      </w:tr>
      <w:tr w:rsidR="001B6FCE" w:rsidRPr="00515545" w14:paraId="25B1A2EF" w14:textId="77777777" w:rsidTr="001B6FCE">
        <w:tc>
          <w:tcPr>
            <w:tcW w:w="2235" w:type="dxa"/>
          </w:tcPr>
          <w:p w14:paraId="1BF66513" w14:textId="77777777" w:rsidR="001B6FCE" w:rsidRPr="00515545" w:rsidRDefault="001B6FCE" w:rsidP="0048323E">
            <w:pPr>
              <w:spacing w:line="160" w:lineRule="atLeast"/>
              <w:jc w:val="both"/>
              <w:rPr>
                <w:rFonts w:cs="Times New Roman"/>
                <w:sz w:val="22"/>
                <w:szCs w:val="22"/>
              </w:rPr>
            </w:pPr>
          </w:p>
        </w:tc>
        <w:tc>
          <w:tcPr>
            <w:tcW w:w="1077" w:type="dxa"/>
            <w:tcBorders>
              <w:top w:val="single" w:sz="4" w:space="0" w:color="auto"/>
              <w:bottom w:val="single" w:sz="4" w:space="0" w:color="auto"/>
            </w:tcBorders>
          </w:tcPr>
          <w:p w14:paraId="569044F2"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77B1D6D8"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7C8C21FD"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700DB20"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66E329F9"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c>
          <w:tcPr>
            <w:tcW w:w="236" w:type="dxa"/>
          </w:tcPr>
          <w:p w14:paraId="33CE1D02"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053BB09E"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5DF35D89"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5C583D30"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0305445"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191DC23F"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r>
      <w:tr w:rsidR="001B6FCE" w:rsidRPr="00515545" w14:paraId="2EE7DA93" w14:textId="77777777" w:rsidTr="001B6FCE">
        <w:tc>
          <w:tcPr>
            <w:tcW w:w="2235" w:type="dxa"/>
          </w:tcPr>
          <w:p w14:paraId="2AC47F92"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4F5EC839"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023417CA"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23815522"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3ABCE66" w14:textId="77777777" w:rsidR="001B6FCE" w:rsidRPr="00515545" w:rsidRDefault="001B6FCE" w:rsidP="00C51331">
            <w:pPr>
              <w:spacing w:line="120" w:lineRule="atLeast"/>
              <w:jc w:val="both"/>
              <w:rPr>
                <w:rFonts w:cs="Times New Roman"/>
                <w:sz w:val="22"/>
                <w:szCs w:val="22"/>
                <w:highlight w:val="yellow"/>
              </w:rPr>
            </w:pPr>
          </w:p>
        </w:tc>
        <w:tc>
          <w:tcPr>
            <w:tcW w:w="1191" w:type="dxa"/>
            <w:tcBorders>
              <w:top w:val="single" w:sz="4" w:space="0" w:color="auto"/>
            </w:tcBorders>
          </w:tcPr>
          <w:p w14:paraId="6119EFC0"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B0F8AA4"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5E469303" w14:textId="77777777" w:rsidR="001B6FCE" w:rsidRPr="00515545" w:rsidRDefault="001B6FCE" w:rsidP="00C51331">
            <w:pPr>
              <w:spacing w:line="120" w:lineRule="atLeast"/>
              <w:jc w:val="both"/>
              <w:rPr>
                <w:rFonts w:cs="Times New Roman"/>
                <w:sz w:val="22"/>
                <w:szCs w:val="22"/>
              </w:rPr>
            </w:pPr>
          </w:p>
        </w:tc>
        <w:tc>
          <w:tcPr>
            <w:tcW w:w="236" w:type="dxa"/>
          </w:tcPr>
          <w:p w14:paraId="5482C756"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382601A3" w14:textId="77777777" w:rsidR="001B6FCE" w:rsidRPr="00515545" w:rsidRDefault="001B6FCE" w:rsidP="00C51331">
            <w:pPr>
              <w:spacing w:line="120" w:lineRule="atLeast"/>
              <w:jc w:val="both"/>
              <w:rPr>
                <w:rFonts w:cs="Times New Roman"/>
                <w:sz w:val="22"/>
                <w:szCs w:val="22"/>
              </w:rPr>
            </w:pPr>
          </w:p>
        </w:tc>
        <w:tc>
          <w:tcPr>
            <w:tcW w:w="236" w:type="dxa"/>
          </w:tcPr>
          <w:p w14:paraId="2519AA6D" w14:textId="77777777" w:rsidR="001B6FCE" w:rsidRPr="00515545" w:rsidRDefault="001B6FCE" w:rsidP="00C51331">
            <w:pPr>
              <w:spacing w:line="120" w:lineRule="atLeast"/>
              <w:jc w:val="both"/>
              <w:rPr>
                <w:rFonts w:cs="Times New Roman"/>
                <w:sz w:val="22"/>
                <w:szCs w:val="22"/>
              </w:rPr>
            </w:pPr>
          </w:p>
        </w:tc>
        <w:tc>
          <w:tcPr>
            <w:tcW w:w="1191" w:type="dxa"/>
            <w:tcBorders>
              <w:top w:val="single" w:sz="4" w:space="0" w:color="auto"/>
            </w:tcBorders>
          </w:tcPr>
          <w:p w14:paraId="64ABD3C3" w14:textId="77777777" w:rsidR="001B6FCE" w:rsidRPr="00515545" w:rsidRDefault="001B6FCE" w:rsidP="00C51331">
            <w:pPr>
              <w:spacing w:line="120" w:lineRule="atLeast"/>
              <w:jc w:val="both"/>
              <w:rPr>
                <w:rFonts w:cs="Times New Roman"/>
                <w:sz w:val="22"/>
                <w:szCs w:val="22"/>
              </w:rPr>
            </w:pPr>
          </w:p>
        </w:tc>
      </w:tr>
      <w:tr w:rsidR="00075052" w:rsidRPr="00515545" w14:paraId="3E2AA72F" w14:textId="77777777" w:rsidTr="001B6FCE">
        <w:tc>
          <w:tcPr>
            <w:tcW w:w="2235" w:type="dxa"/>
          </w:tcPr>
          <w:p w14:paraId="0FB9011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r w:rsidRPr="00515545">
              <w:rPr>
                <w:rFonts w:cs="Times New Roman"/>
                <w:sz w:val="22"/>
                <w:szCs w:val="22"/>
              </w:rPr>
              <w:t>Loans receivables</w:t>
            </w:r>
          </w:p>
        </w:tc>
        <w:tc>
          <w:tcPr>
            <w:tcW w:w="1077" w:type="dxa"/>
          </w:tcPr>
          <w:p w14:paraId="476C627E" w14:textId="02B04214"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89,382</w:t>
            </w:r>
          </w:p>
        </w:tc>
        <w:tc>
          <w:tcPr>
            <w:tcW w:w="236" w:type="dxa"/>
          </w:tcPr>
          <w:p w14:paraId="240B550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61C93ABD" w14:textId="2DF51A96"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57,235</w:t>
            </w:r>
          </w:p>
        </w:tc>
        <w:tc>
          <w:tcPr>
            <w:tcW w:w="236" w:type="dxa"/>
          </w:tcPr>
          <w:p w14:paraId="7FDF5F0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374D0E0C" w14:textId="1B9A6743"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32,147</w:t>
            </w:r>
          </w:p>
        </w:tc>
        <w:tc>
          <w:tcPr>
            <w:tcW w:w="236" w:type="dxa"/>
          </w:tcPr>
          <w:p w14:paraId="2220A3E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93D6C1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122,046</w:t>
            </w:r>
          </w:p>
        </w:tc>
        <w:tc>
          <w:tcPr>
            <w:tcW w:w="236" w:type="dxa"/>
          </w:tcPr>
          <w:p w14:paraId="2468F35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94C3EE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53,058</w:t>
            </w:r>
          </w:p>
        </w:tc>
        <w:tc>
          <w:tcPr>
            <w:tcW w:w="236" w:type="dxa"/>
          </w:tcPr>
          <w:p w14:paraId="2D15E5C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C1CF68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515545">
              <w:rPr>
                <w:rFonts w:cs="Times New Roman"/>
                <w:sz w:val="22"/>
                <w:szCs w:val="22"/>
              </w:rPr>
              <w:t>68,988</w:t>
            </w:r>
          </w:p>
        </w:tc>
      </w:tr>
      <w:tr w:rsidR="00075052" w:rsidRPr="00515545" w14:paraId="4CDAE96F" w14:textId="77777777" w:rsidTr="001B6FCE">
        <w:tc>
          <w:tcPr>
            <w:tcW w:w="2235" w:type="dxa"/>
          </w:tcPr>
          <w:p w14:paraId="055C7F8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tcPr>
          <w:p w14:paraId="48945200" w14:textId="0A34165A"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(647)</w:t>
            </w:r>
          </w:p>
        </w:tc>
        <w:tc>
          <w:tcPr>
            <w:tcW w:w="236" w:type="dxa"/>
          </w:tcPr>
          <w:p w14:paraId="7D1AB78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05003EC5" w14:textId="693B3DAD"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(487)</w:t>
            </w:r>
          </w:p>
        </w:tc>
        <w:tc>
          <w:tcPr>
            <w:tcW w:w="236" w:type="dxa"/>
          </w:tcPr>
          <w:p w14:paraId="7574B50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1950AC00" w14:textId="10FE74E9"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(160)</w:t>
            </w:r>
          </w:p>
        </w:tc>
        <w:tc>
          <w:tcPr>
            <w:tcW w:w="236" w:type="dxa"/>
          </w:tcPr>
          <w:p w14:paraId="46E33E2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16D493A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(937)</w:t>
            </w:r>
          </w:p>
        </w:tc>
        <w:tc>
          <w:tcPr>
            <w:tcW w:w="236" w:type="dxa"/>
          </w:tcPr>
          <w:p w14:paraId="7430F83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15AFE0B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(611)</w:t>
            </w:r>
          </w:p>
        </w:tc>
        <w:tc>
          <w:tcPr>
            <w:tcW w:w="236" w:type="dxa"/>
          </w:tcPr>
          <w:p w14:paraId="174D0BA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01C3BA9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ind w:right="-108"/>
              <w:rPr>
                <w:rFonts w:cs="Times New Roman"/>
                <w:sz w:val="22"/>
                <w:szCs w:val="22"/>
              </w:rPr>
            </w:pPr>
            <w:r w:rsidRPr="00515545">
              <w:rPr>
                <w:rFonts w:cs="Times New Roman"/>
                <w:sz w:val="22"/>
                <w:szCs w:val="22"/>
              </w:rPr>
              <w:t>(326)</w:t>
            </w:r>
          </w:p>
        </w:tc>
      </w:tr>
      <w:tr w:rsidR="00075052" w:rsidRPr="00515545" w14:paraId="4DD41B20" w14:textId="77777777" w:rsidTr="001B6FCE">
        <w:tc>
          <w:tcPr>
            <w:tcW w:w="2235" w:type="dxa"/>
          </w:tcPr>
          <w:p w14:paraId="053A1D5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tcBorders>
          </w:tcPr>
          <w:p w14:paraId="21849788" w14:textId="05222900"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88,735</w:t>
            </w:r>
          </w:p>
        </w:tc>
        <w:tc>
          <w:tcPr>
            <w:tcW w:w="236" w:type="dxa"/>
          </w:tcPr>
          <w:p w14:paraId="76B5F8B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tcBorders>
          </w:tcPr>
          <w:p w14:paraId="3E13B383" w14:textId="13CDF75E"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56,748</w:t>
            </w:r>
          </w:p>
        </w:tc>
        <w:tc>
          <w:tcPr>
            <w:tcW w:w="236" w:type="dxa"/>
          </w:tcPr>
          <w:p w14:paraId="14DA8E6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tcBorders>
          </w:tcPr>
          <w:p w14:paraId="1F9672F1" w14:textId="2658203E"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31,987</w:t>
            </w:r>
          </w:p>
        </w:tc>
        <w:tc>
          <w:tcPr>
            <w:tcW w:w="236" w:type="dxa"/>
          </w:tcPr>
          <w:p w14:paraId="69C459B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2CB3D83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121,109</w:t>
            </w:r>
          </w:p>
        </w:tc>
        <w:tc>
          <w:tcPr>
            <w:tcW w:w="236" w:type="dxa"/>
          </w:tcPr>
          <w:p w14:paraId="0A79A78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781D4DD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52,447</w:t>
            </w:r>
          </w:p>
        </w:tc>
        <w:tc>
          <w:tcPr>
            <w:tcW w:w="236" w:type="dxa"/>
          </w:tcPr>
          <w:p w14:paraId="17413DB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3CE8E63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515545">
              <w:rPr>
                <w:rFonts w:cs="Times New Roman"/>
                <w:sz w:val="22"/>
                <w:szCs w:val="22"/>
              </w:rPr>
              <w:t>68,662</w:t>
            </w:r>
          </w:p>
        </w:tc>
      </w:tr>
      <w:tr w:rsidR="00C51331" w:rsidRPr="00515545" w14:paraId="083FDC83" w14:textId="77777777" w:rsidTr="001B6FCE">
        <w:tc>
          <w:tcPr>
            <w:tcW w:w="2235" w:type="dxa"/>
          </w:tcPr>
          <w:p w14:paraId="5D218A57"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allowance for</w:t>
            </w:r>
          </w:p>
        </w:tc>
        <w:tc>
          <w:tcPr>
            <w:tcW w:w="1077" w:type="dxa"/>
          </w:tcPr>
          <w:p w14:paraId="6AC5252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2EA162"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1FF1F536"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058CC78"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09A8E5BF"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2F82952C"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FA18915"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14CB2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C1D5C2"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A32375D"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382B3FD"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C51331" w:rsidRPr="00515545" w14:paraId="6857C4D1" w14:textId="77777777" w:rsidTr="001B6FCE">
        <w:tc>
          <w:tcPr>
            <w:tcW w:w="2235" w:type="dxa"/>
          </w:tcPr>
          <w:p w14:paraId="14FB3AC6"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impairment for  </w:t>
            </w:r>
          </w:p>
        </w:tc>
        <w:tc>
          <w:tcPr>
            <w:tcW w:w="1077" w:type="dxa"/>
          </w:tcPr>
          <w:p w14:paraId="050A85B7"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FB87167"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1E377E6"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E7B999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6BFB99B"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4402615"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C01C500"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AEF74E2"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63BA7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FF49807"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57944F9"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075052" w:rsidRPr="00515545" w14:paraId="50B401A8" w14:textId="77777777" w:rsidTr="001B6FCE">
        <w:tc>
          <w:tcPr>
            <w:tcW w:w="2235" w:type="dxa"/>
          </w:tcPr>
          <w:p w14:paraId="0A26874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031F8FB9" w14:textId="1CC7A2FC"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(10,405)</w:t>
            </w:r>
          </w:p>
        </w:tc>
        <w:tc>
          <w:tcPr>
            <w:tcW w:w="236" w:type="dxa"/>
          </w:tcPr>
          <w:p w14:paraId="6CD96E2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6C635549" w14:textId="2CEE22CC"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(6,645)</w:t>
            </w:r>
          </w:p>
        </w:tc>
        <w:tc>
          <w:tcPr>
            <w:tcW w:w="236" w:type="dxa"/>
          </w:tcPr>
          <w:p w14:paraId="39CBCC2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5A64C186" w14:textId="3CB8405C"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(3,760)</w:t>
            </w:r>
          </w:p>
        </w:tc>
        <w:tc>
          <w:tcPr>
            <w:tcW w:w="236" w:type="dxa"/>
          </w:tcPr>
          <w:p w14:paraId="6661101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34B3171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(13,516)</w:t>
            </w:r>
          </w:p>
        </w:tc>
        <w:tc>
          <w:tcPr>
            <w:tcW w:w="236" w:type="dxa"/>
          </w:tcPr>
          <w:p w14:paraId="558A04A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2AE0799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(4,343)</w:t>
            </w:r>
          </w:p>
        </w:tc>
        <w:tc>
          <w:tcPr>
            <w:tcW w:w="236" w:type="dxa"/>
          </w:tcPr>
          <w:p w14:paraId="00A48AC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36D3C6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515545">
              <w:rPr>
                <w:rFonts w:cs="Times New Roman"/>
                <w:sz w:val="22"/>
                <w:szCs w:val="22"/>
              </w:rPr>
              <w:t>(9,173)</w:t>
            </w:r>
          </w:p>
        </w:tc>
      </w:tr>
      <w:tr w:rsidR="00075052" w:rsidRPr="00515545" w14:paraId="79C533F2" w14:textId="77777777" w:rsidTr="001B6FCE">
        <w:tc>
          <w:tcPr>
            <w:tcW w:w="2235" w:type="dxa"/>
          </w:tcPr>
          <w:p w14:paraId="24B06A17"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1EE2C8F4" w14:textId="30AEDBAA"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78,330</w:t>
            </w:r>
          </w:p>
        </w:tc>
        <w:tc>
          <w:tcPr>
            <w:tcW w:w="236" w:type="dxa"/>
          </w:tcPr>
          <w:p w14:paraId="7D43EEE3"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bottom w:val="double" w:sz="4" w:space="0" w:color="auto"/>
            </w:tcBorders>
          </w:tcPr>
          <w:p w14:paraId="323067C9" w14:textId="46B3406C"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50,103</w:t>
            </w:r>
          </w:p>
        </w:tc>
        <w:tc>
          <w:tcPr>
            <w:tcW w:w="236" w:type="dxa"/>
          </w:tcPr>
          <w:p w14:paraId="060A647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bottom w:val="double" w:sz="4" w:space="0" w:color="auto"/>
            </w:tcBorders>
          </w:tcPr>
          <w:p w14:paraId="57BCBF8F" w14:textId="2430852C" w:rsidR="00075052" w:rsidRPr="00515545" w:rsidRDefault="008655F5"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28,227</w:t>
            </w:r>
          </w:p>
        </w:tc>
        <w:tc>
          <w:tcPr>
            <w:tcW w:w="236" w:type="dxa"/>
          </w:tcPr>
          <w:p w14:paraId="7F0DAFB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4B1B908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107,593</w:t>
            </w:r>
          </w:p>
        </w:tc>
        <w:tc>
          <w:tcPr>
            <w:tcW w:w="236" w:type="dxa"/>
          </w:tcPr>
          <w:p w14:paraId="7B84144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150A0EE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48,104</w:t>
            </w:r>
          </w:p>
        </w:tc>
        <w:tc>
          <w:tcPr>
            <w:tcW w:w="236" w:type="dxa"/>
          </w:tcPr>
          <w:p w14:paraId="3DEB8A1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101E699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515545">
              <w:rPr>
                <w:rFonts w:cs="Times New Roman"/>
                <w:sz w:val="22"/>
                <w:szCs w:val="22"/>
              </w:rPr>
              <w:t>59,489</w:t>
            </w:r>
          </w:p>
        </w:tc>
      </w:tr>
    </w:tbl>
    <w:p w14:paraId="1D66BB4F" w14:textId="77777777" w:rsidR="001B6FCE" w:rsidRPr="00515545" w:rsidRDefault="001B6FCE" w:rsidP="001B6FCE">
      <w:pPr>
        <w:pStyle w:val="NoSpacing"/>
        <w:jc w:val="thaiDistribute"/>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1B6FCE" w:rsidRPr="00515545" w14:paraId="51B28867" w14:textId="77777777" w:rsidTr="003A0D6D">
        <w:tc>
          <w:tcPr>
            <w:tcW w:w="2235" w:type="dxa"/>
          </w:tcPr>
          <w:p w14:paraId="092C8ADD" w14:textId="77777777" w:rsidR="001B6FCE" w:rsidRPr="00515545" w:rsidRDefault="001B6FCE" w:rsidP="0048323E">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0CD7E681"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Separate financial statements (In Thousand Baht)</w:t>
            </w:r>
          </w:p>
        </w:tc>
      </w:tr>
      <w:tr w:rsidR="001B6FCE" w:rsidRPr="00515545" w14:paraId="51EE6AF3" w14:textId="77777777" w:rsidTr="0048323E">
        <w:tc>
          <w:tcPr>
            <w:tcW w:w="2235" w:type="dxa"/>
          </w:tcPr>
          <w:p w14:paraId="4927B155" w14:textId="77777777" w:rsidR="001B6FCE" w:rsidRPr="00515545" w:rsidRDefault="001B6FCE" w:rsidP="001B6FCE">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12CAE286" w14:textId="325DF2C6" w:rsidR="001B6FCE" w:rsidRPr="00515545" w:rsidRDefault="00042087" w:rsidP="001B6FCE">
            <w:pPr>
              <w:spacing w:line="160" w:lineRule="atLeast"/>
              <w:jc w:val="center"/>
              <w:rPr>
                <w:rFonts w:cs="Times New Roman"/>
                <w:sz w:val="22"/>
                <w:szCs w:val="22"/>
              </w:rPr>
            </w:pPr>
            <w:r>
              <w:rPr>
                <w:rFonts w:cs="Times New Roman"/>
                <w:sz w:val="22"/>
                <w:szCs w:val="22"/>
              </w:rPr>
              <w:t>September 30</w:t>
            </w:r>
            <w:r w:rsidR="001B6FCE" w:rsidRPr="00515545">
              <w:rPr>
                <w:rFonts w:cs="Times New Roman"/>
                <w:sz w:val="22"/>
                <w:szCs w:val="22"/>
              </w:rPr>
              <w:t>, 2024</w:t>
            </w:r>
          </w:p>
        </w:tc>
        <w:tc>
          <w:tcPr>
            <w:tcW w:w="236" w:type="dxa"/>
          </w:tcPr>
          <w:p w14:paraId="0C60DD97" w14:textId="77777777" w:rsidR="001B6FCE" w:rsidRPr="00515545" w:rsidRDefault="001B6FCE" w:rsidP="001B6FCE">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7B219217" w14:textId="77777777" w:rsidR="001B6FCE" w:rsidRPr="00515545" w:rsidRDefault="001B6FCE" w:rsidP="001B6FCE">
            <w:pPr>
              <w:spacing w:line="160" w:lineRule="atLeast"/>
              <w:jc w:val="center"/>
              <w:rPr>
                <w:rFonts w:cs="Times New Roman"/>
                <w:sz w:val="22"/>
                <w:szCs w:val="22"/>
              </w:rPr>
            </w:pPr>
            <w:r w:rsidRPr="00515545">
              <w:rPr>
                <w:rFonts w:cs="Times New Roman"/>
                <w:sz w:val="22"/>
                <w:szCs w:val="22"/>
              </w:rPr>
              <w:t>December 31, 2023</w:t>
            </w:r>
          </w:p>
        </w:tc>
      </w:tr>
      <w:tr w:rsidR="001B6FCE" w:rsidRPr="00515545" w14:paraId="63012CBF" w14:textId="77777777" w:rsidTr="001B6FCE">
        <w:tc>
          <w:tcPr>
            <w:tcW w:w="2235" w:type="dxa"/>
          </w:tcPr>
          <w:p w14:paraId="4289CA03" w14:textId="77777777" w:rsidR="001B6FCE" w:rsidRPr="00515545" w:rsidRDefault="001B6FCE" w:rsidP="0048323E">
            <w:pPr>
              <w:spacing w:line="160" w:lineRule="atLeast"/>
              <w:jc w:val="both"/>
              <w:rPr>
                <w:rFonts w:cs="Times New Roman"/>
                <w:sz w:val="22"/>
                <w:szCs w:val="22"/>
                <w:highlight w:val="yellow"/>
              </w:rPr>
            </w:pPr>
          </w:p>
        </w:tc>
        <w:tc>
          <w:tcPr>
            <w:tcW w:w="1077" w:type="dxa"/>
            <w:tcBorders>
              <w:top w:val="single" w:sz="4" w:space="0" w:color="auto"/>
              <w:bottom w:val="single" w:sz="4" w:space="0" w:color="auto"/>
            </w:tcBorders>
          </w:tcPr>
          <w:p w14:paraId="3B17B7D9"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17F4C2BF"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23DFD4BB"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5CF0DE60"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1F8FFDEA"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c>
          <w:tcPr>
            <w:tcW w:w="236" w:type="dxa"/>
          </w:tcPr>
          <w:p w14:paraId="720CC934"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6F8FCFDE"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7B265AC6"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09756A20"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7874FB67"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3ADD9DF2"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r>
      <w:tr w:rsidR="001B6FCE" w:rsidRPr="00515545" w14:paraId="227680F4" w14:textId="77777777" w:rsidTr="001B6FCE">
        <w:tc>
          <w:tcPr>
            <w:tcW w:w="2235" w:type="dxa"/>
          </w:tcPr>
          <w:p w14:paraId="3F1E8170"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10588EAA"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065D598"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4DBFE6C9"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56057A32" w14:textId="77777777" w:rsidR="001B6FCE" w:rsidRPr="00515545" w:rsidRDefault="001B6FCE" w:rsidP="00C51331">
            <w:pPr>
              <w:spacing w:line="120" w:lineRule="atLeast"/>
              <w:jc w:val="both"/>
              <w:rPr>
                <w:rFonts w:cs="Times New Roman"/>
                <w:sz w:val="22"/>
                <w:szCs w:val="22"/>
                <w:highlight w:val="yellow"/>
              </w:rPr>
            </w:pPr>
          </w:p>
        </w:tc>
        <w:tc>
          <w:tcPr>
            <w:tcW w:w="1191" w:type="dxa"/>
            <w:tcBorders>
              <w:top w:val="single" w:sz="4" w:space="0" w:color="auto"/>
            </w:tcBorders>
          </w:tcPr>
          <w:p w14:paraId="2B2DAD74"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1263F417"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1F97CBA2" w14:textId="77777777" w:rsidR="001B6FCE" w:rsidRPr="00515545" w:rsidRDefault="001B6FCE" w:rsidP="00C51331">
            <w:pPr>
              <w:spacing w:line="120" w:lineRule="atLeast"/>
              <w:jc w:val="both"/>
              <w:rPr>
                <w:rFonts w:cs="Times New Roman"/>
                <w:sz w:val="22"/>
                <w:szCs w:val="22"/>
              </w:rPr>
            </w:pPr>
          </w:p>
        </w:tc>
        <w:tc>
          <w:tcPr>
            <w:tcW w:w="236" w:type="dxa"/>
          </w:tcPr>
          <w:p w14:paraId="1D6BBEF3"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4989337D" w14:textId="77777777" w:rsidR="001B6FCE" w:rsidRPr="00515545" w:rsidRDefault="001B6FCE" w:rsidP="00C51331">
            <w:pPr>
              <w:spacing w:line="120" w:lineRule="atLeast"/>
              <w:jc w:val="both"/>
              <w:rPr>
                <w:rFonts w:cs="Times New Roman"/>
                <w:sz w:val="22"/>
                <w:szCs w:val="22"/>
              </w:rPr>
            </w:pPr>
          </w:p>
        </w:tc>
        <w:tc>
          <w:tcPr>
            <w:tcW w:w="236" w:type="dxa"/>
          </w:tcPr>
          <w:p w14:paraId="2F8919A1" w14:textId="77777777" w:rsidR="001B6FCE" w:rsidRPr="00515545" w:rsidRDefault="001B6FCE" w:rsidP="00C51331">
            <w:pPr>
              <w:spacing w:line="120" w:lineRule="atLeast"/>
              <w:jc w:val="both"/>
              <w:rPr>
                <w:rFonts w:cs="Times New Roman"/>
                <w:sz w:val="22"/>
                <w:szCs w:val="22"/>
              </w:rPr>
            </w:pPr>
          </w:p>
        </w:tc>
        <w:tc>
          <w:tcPr>
            <w:tcW w:w="1191" w:type="dxa"/>
            <w:tcBorders>
              <w:top w:val="single" w:sz="4" w:space="0" w:color="auto"/>
            </w:tcBorders>
          </w:tcPr>
          <w:p w14:paraId="39A8F973" w14:textId="77777777" w:rsidR="001B6FCE" w:rsidRPr="00515545" w:rsidRDefault="001B6FCE" w:rsidP="00C51331">
            <w:pPr>
              <w:spacing w:line="120" w:lineRule="atLeast"/>
              <w:jc w:val="both"/>
              <w:rPr>
                <w:rFonts w:cs="Times New Roman"/>
                <w:sz w:val="22"/>
                <w:szCs w:val="22"/>
              </w:rPr>
            </w:pPr>
          </w:p>
        </w:tc>
      </w:tr>
      <w:tr w:rsidR="00075052" w:rsidRPr="00515545" w14:paraId="5FA9B48D" w14:textId="77777777" w:rsidTr="001B6FCE">
        <w:tc>
          <w:tcPr>
            <w:tcW w:w="2235" w:type="dxa"/>
          </w:tcPr>
          <w:p w14:paraId="373DD1C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r w:rsidRPr="00515545">
              <w:rPr>
                <w:rFonts w:cs="Times New Roman"/>
                <w:sz w:val="22"/>
                <w:szCs w:val="22"/>
              </w:rPr>
              <w:t>Loans receivables</w:t>
            </w:r>
          </w:p>
        </w:tc>
        <w:tc>
          <w:tcPr>
            <w:tcW w:w="1077" w:type="dxa"/>
          </w:tcPr>
          <w:p w14:paraId="59A4AD08"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1D8EF68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FF0000"/>
                <w:sz w:val="22"/>
                <w:szCs w:val="22"/>
              </w:rPr>
            </w:pPr>
          </w:p>
        </w:tc>
        <w:tc>
          <w:tcPr>
            <w:tcW w:w="1077" w:type="dxa"/>
          </w:tcPr>
          <w:p w14:paraId="10948518"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2CC29A5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0A81DC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0C8A2B4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2BAB75E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77</w:t>
            </w:r>
          </w:p>
        </w:tc>
        <w:tc>
          <w:tcPr>
            <w:tcW w:w="236" w:type="dxa"/>
          </w:tcPr>
          <w:p w14:paraId="6BD5CA7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03C645D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77</w:t>
            </w:r>
          </w:p>
        </w:tc>
        <w:tc>
          <w:tcPr>
            <w:tcW w:w="236" w:type="dxa"/>
          </w:tcPr>
          <w:p w14:paraId="68727C4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0B15D56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075052" w:rsidRPr="00515545" w14:paraId="5636CB96" w14:textId="77777777" w:rsidTr="0048323E">
        <w:tc>
          <w:tcPr>
            <w:tcW w:w="2235" w:type="dxa"/>
          </w:tcPr>
          <w:p w14:paraId="0C806C07"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vAlign w:val="center"/>
          </w:tcPr>
          <w:p w14:paraId="35BD041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2F538F8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FF0000"/>
                <w:sz w:val="22"/>
                <w:szCs w:val="22"/>
              </w:rPr>
            </w:pPr>
          </w:p>
        </w:tc>
        <w:tc>
          <w:tcPr>
            <w:tcW w:w="1077" w:type="dxa"/>
            <w:tcBorders>
              <w:bottom w:val="single" w:sz="4" w:space="0" w:color="auto"/>
            </w:tcBorders>
            <w:vAlign w:val="center"/>
          </w:tcPr>
          <w:p w14:paraId="33B5C9F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6012E59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FFEEDA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01EF2B8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vAlign w:val="center"/>
          </w:tcPr>
          <w:p w14:paraId="4F65C56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0E53588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vAlign w:val="center"/>
          </w:tcPr>
          <w:p w14:paraId="2E7784B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3A2C16C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871F0F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075052" w:rsidRPr="00515545" w14:paraId="4BD2B517" w14:textId="77777777" w:rsidTr="001B6FCE">
        <w:tc>
          <w:tcPr>
            <w:tcW w:w="2235" w:type="dxa"/>
          </w:tcPr>
          <w:p w14:paraId="0F2D23B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tcBorders>
          </w:tcPr>
          <w:p w14:paraId="51C0F93A"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732611A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FF0000"/>
                <w:sz w:val="22"/>
                <w:szCs w:val="22"/>
              </w:rPr>
            </w:pPr>
          </w:p>
        </w:tc>
        <w:tc>
          <w:tcPr>
            <w:tcW w:w="1077" w:type="dxa"/>
            <w:tcBorders>
              <w:top w:val="single" w:sz="4" w:space="0" w:color="auto"/>
            </w:tcBorders>
          </w:tcPr>
          <w:p w14:paraId="1680A0AB"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5FA087F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2C8D631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471EC743"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02CF3CB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77</w:t>
            </w:r>
          </w:p>
        </w:tc>
        <w:tc>
          <w:tcPr>
            <w:tcW w:w="236" w:type="dxa"/>
          </w:tcPr>
          <w:p w14:paraId="635A11F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11706C3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77</w:t>
            </w:r>
          </w:p>
        </w:tc>
        <w:tc>
          <w:tcPr>
            <w:tcW w:w="236" w:type="dxa"/>
          </w:tcPr>
          <w:p w14:paraId="20F3E33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4760135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075052" w:rsidRPr="00515545" w14:paraId="6062B150" w14:textId="77777777" w:rsidTr="001B6FCE">
        <w:tc>
          <w:tcPr>
            <w:tcW w:w="2235" w:type="dxa"/>
          </w:tcPr>
          <w:p w14:paraId="6D7A0DF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Less allowance for</w:t>
            </w:r>
          </w:p>
        </w:tc>
        <w:tc>
          <w:tcPr>
            <w:tcW w:w="1077" w:type="dxa"/>
          </w:tcPr>
          <w:p w14:paraId="7E75C78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0774F60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2D0FAFA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4DD37C1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54BEB4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0C8CC3E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0F43491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3587DC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14DD330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4FA515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20EE48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r>
      <w:tr w:rsidR="00075052" w:rsidRPr="00515545" w14:paraId="4156CF69" w14:textId="77777777" w:rsidTr="001B6FCE">
        <w:tc>
          <w:tcPr>
            <w:tcW w:w="2235" w:type="dxa"/>
          </w:tcPr>
          <w:p w14:paraId="45393DD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impairment for  </w:t>
            </w:r>
          </w:p>
        </w:tc>
        <w:tc>
          <w:tcPr>
            <w:tcW w:w="1077" w:type="dxa"/>
          </w:tcPr>
          <w:p w14:paraId="4005B9D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6B7666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4E0CD4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F2FA4F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51D8437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70A1EF3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0F641FC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0F22D6E7"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469B20B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4842697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6D5C0E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r>
      <w:tr w:rsidR="00075052" w:rsidRPr="00515545" w14:paraId="3A88AF93" w14:textId="77777777" w:rsidTr="001B6FCE">
        <w:tc>
          <w:tcPr>
            <w:tcW w:w="2235" w:type="dxa"/>
          </w:tcPr>
          <w:p w14:paraId="3A5FD96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0A23C0E6"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18ABFCC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190DA4EE"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3B7D063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66552D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3826CAA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433A5C3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(40)</w:t>
            </w:r>
          </w:p>
        </w:tc>
        <w:tc>
          <w:tcPr>
            <w:tcW w:w="236" w:type="dxa"/>
          </w:tcPr>
          <w:p w14:paraId="30F160A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371503D7"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(40)</w:t>
            </w:r>
          </w:p>
        </w:tc>
        <w:tc>
          <w:tcPr>
            <w:tcW w:w="236" w:type="dxa"/>
          </w:tcPr>
          <w:p w14:paraId="3C41128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2771244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075052" w:rsidRPr="00515545" w14:paraId="6CCB3AB8" w14:textId="77777777" w:rsidTr="001B6FCE">
        <w:tc>
          <w:tcPr>
            <w:tcW w:w="2235" w:type="dxa"/>
          </w:tcPr>
          <w:p w14:paraId="28C46BB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12648EF1"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36CC700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5BF239B2"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769C3F3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63334F1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426D30B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71F1D74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37</w:t>
            </w:r>
          </w:p>
        </w:tc>
        <w:tc>
          <w:tcPr>
            <w:tcW w:w="236" w:type="dxa"/>
          </w:tcPr>
          <w:p w14:paraId="65DBDA7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3E58D8D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37</w:t>
            </w:r>
          </w:p>
        </w:tc>
        <w:tc>
          <w:tcPr>
            <w:tcW w:w="236" w:type="dxa"/>
          </w:tcPr>
          <w:p w14:paraId="71830F6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4BF40E0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bl>
    <w:p w14:paraId="4B98A1AD" w14:textId="77777777" w:rsidR="00EB750C" w:rsidRPr="00515545" w:rsidRDefault="001B6FCE" w:rsidP="001B6FCE">
      <w:pPr>
        <w:tabs>
          <w:tab w:val="clear" w:pos="227"/>
          <w:tab w:val="clear" w:pos="454"/>
        </w:tabs>
        <w:spacing w:line="240" w:lineRule="auto"/>
        <w:jc w:val="thaiDistribute"/>
        <w:rPr>
          <w:rFonts w:cs="Times New Roman"/>
          <w:sz w:val="22"/>
          <w:szCs w:val="22"/>
          <w:highlight w:val="yellow"/>
        </w:rPr>
      </w:pPr>
      <w:r w:rsidRPr="00515545">
        <w:rPr>
          <w:rFonts w:cs="Times New Roman"/>
          <w:sz w:val="22"/>
          <w:szCs w:val="22"/>
          <w:highlight w:val="yellow"/>
        </w:rPr>
        <w:t xml:space="preserve"> </w:t>
      </w:r>
    </w:p>
    <w:p w14:paraId="397F3500" w14:textId="3D045E8B" w:rsidR="00642E2C" w:rsidRPr="00515545" w:rsidRDefault="00F24E17" w:rsidP="00642E2C">
      <w:pPr>
        <w:tabs>
          <w:tab w:val="left" w:pos="540"/>
        </w:tabs>
        <w:jc w:val="both"/>
        <w:rPr>
          <w:rFonts w:cs="Times New Roman"/>
          <w:sz w:val="22"/>
          <w:szCs w:val="22"/>
        </w:rPr>
      </w:pPr>
      <w:r w:rsidRPr="00515545">
        <w:rPr>
          <w:rFonts w:cs="Times New Roman"/>
          <w:sz w:val="22"/>
          <w:szCs w:val="22"/>
          <w:highlight w:val="yellow"/>
        </w:rPr>
        <w:br w:type="page"/>
      </w:r>
      <w:r w:rsidR="009A261C" w:rsidRPr="00515545">
        <w:rPr>
          <w:rFonts w:cs="Times New Roman"/>
          <w:sz w:val="22"/>
          <w:szCs w:val="22"/>
        </w:rPr>
        <w:lastRenderedPageBreak/>
        <w:t xml:space="preserve">Loan receivables as </w:t>
      </w:r>
      <w:r w:rsidR="004B3A74" w:rsidRPr="00515545">
        <w:rPr>
          <w:rFonts w:cs="Times New Roman"/>
          <w:sz w:val="22"/>
          <w:szCs w:val="22"/>
        </w:rPr>
        <w:t>at</w:t>
      </w:r>
      <w:r w:rsidR="004B3A74" w:rsidRPr="00515545">
        <w:rPr>
          <w:rFonts w:cs="Times New Roman"/>
          <w:sz w:val="22"/>
          <w:szCs w:val="22"/>
          <w:cs/>
        </w:rPr>
        <w:t xml:space="preserve"> </w:t>
      </w:r>
      <w:r w:rsidR="00042087">
        <w:rPr>
          <w:rFonts w:cs="Times New Roman"/>
          <w:sz w:val="22"/>
          <w:szCs w:val="22"/>
        </w:rPr>
        <w:t>September 30</w:t>
      </w:r>
      <w:r w:rsidR="00A05D40" w:rsidRPr="00515545">
        <w:rPr>
          <w:rFonts w:cs="Times New Roman"/>
          <w:sz w:val="22"/>
          <w:szCs w:val="22"/>
        </w:rPr>
        <w:t>,</w:t>
      </w:r>
      <w:r w:rsidR="00F062CA" w:rsidRPr="00515545">
        <w:rPr>
          <w:rFonts w:cs="Times New Roman"/>
          <w:sz w:val="22"/>
          <w:szCs w:val="22"/>
        </w:rPr>
        <w:t xml:space="preserve"> </w:t>
      </w:r>
      <w:r w:rsidR="007936F7" w:rsidRPr="00515545">
        <w:rPr>
          <w:rFonts w:cs="Times New Roman"/>
          <w:sz w:val="22"/>
          <w:szCs w:val="22"/>
        </w:rPr>
        <w:t>2024</w:t>
      </w:r>
      <w:r w:rsidR="00F062CA" w:rsidRPr="00515545">
        <w:rPr>
          <w:rFonts w:cs="Times New Roman"/>
          <w:sz w:val="22"/>
          <w:szCs w:val="22"/>
        </w:rPr>
        <w:t xml:space="preserve"> and December 31, </w:t>
      </w:r>
      <w:r w:rsidR="007936F7" w:rsidRPr="00515545">
        <w:rPr>
          <w:rFonts w:cs="Times New Roman"/>
          <w:sz w:val="22"/>
          <w:szCs w:val="22"/>
        </w:rPr>
        <w:t>2023</w:t>
      </w:r>
      <w:r w:rsidR="00D41921" w:rsidRPr="00515545">
        <w:rPr>
          <w:rFonts w:cs="Times New Roman"/>
          <w:sz w:val="22"/>
          <w:szCs w:val="22"/>
        </w:rPr>
        <w:t xml:space="preserve"> </w:t>
      </w:r>
      <w:r w:rsidR="000706B2" w:rsidRPr="00515545">
        <w:rPr>
          <w:rFonts w:cs="Times New Roman"/>
          <w:sz w:val="22"/>
          <w:szCs w:val="22"/>
        </w:rPr>
        <w:t>were classified by staging</w:t>
      </w:r>
      <w:r w:rsidR="00642E2C" w:rsidRPr="00515545">
        <w:rPr>
          <w:rFonts w:cs="Times New Roman"/>
          <w:sz w:val="22"/>
          <w:szCs w:val="22"/>
        </w:rPr>
        <w:t xml:space="preserve"> as follows:</w:t>
      </w:r>
    </w:p>
    <w:p w14:paraId="602121F5" w14:textId="77777777" w:rsidR="000706B2" w:rsidRPr="00515545" w:rsidRDefault="000706B2" w:rsidP="00757C0D">
      <w:pPr>
        <w:pStyle w:val="NoSpacing"/>
        <w:spacing w:line="160" w:lineRule="atLeast"/>
        <w:jc w:val="thaiDistribute"/>
        <w:rPr>
          <w:rFonts w:cs="Times New Roman"/>
          <w:sz w:val="22"/>
          <w:szCs w:val="22"/>
        </w:rPr>
      </w:pPr>
    </w:p>
    <w:tbl>
      <w:tblPr>
        <w:tblW w:w="9790" w:type="dxa"/>
        <w:tblLayout w:type="fixed"/>
        <w:tblLook w:val="01E0" w:firstRow="1" w:lastRow="1" w:firstColumn="1" w:lastColumn="1" w:noHBand="0" w:noVBand="0"/>
      </w:tblPr>
      <w:tblGrid>
        <w:gridCol w:w="3794"/>
        <w:gridCol w:w="1296"/>
        <w:gridCol w:w="270"/>
        <w:gridCol w:w="1290"/>
        <w:gridCol w:w="270"/>
        <w:gridCol w:w="1302"/>
        <w:gridCol w:w="270"/>
        <w:gridCol w:w="1298"/>
      </w:tblGrid>
      <w:tr w:rsidR="005A04CB" w:rsidRPr="00515545" w14:paraId="00517D11" w14:textId="77777777" w:rsidTr="006E7E2A">
        <w:tc>
          <w:tcPr>
            <w:tcW w:w="3794" w:type="dxa"/>
            <w:vAlign w:val="bottom"/>
          </w:tcPr>
          <w:p w14:paraId="72208F7D"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96" w:type="dxa"/>
            <w:gridSpan w:val="7"/>
          </w:tcPr>
          <w:p w14:paraId="662DA64B"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In Thousand Baht</w:t>
            </w:r>
          </w:p>
        </w:tc>
      </w:tr>
      <w:tr w:rsidR="005A04CB" w:rsidRPr="00515545" w14:paraId="6E89BF70" w14:textId="77777777" w:rsidTr="006E7E2A">
        <w:tc>
          <w:tcPr>
            <w:tcW w:w="3794" w:type="dxa"/>
            <w:vAlign w:val="bottom"/>
          </w:tcPr>
          <w:p w14:paraId="5137A547"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56" w:type="dxa"/>
            <w:gridSpan w:val="3"/>
            <w:tcBorders>
              <w:top w:val="single" w:sz="4" w:space="0" w:color="auto"/>
            </w:tcBorders>
            <w:vAlign w:val="bottom"/>
          </w:tcPr>
          <w:p w14:paraId="5ECC8629"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tcPr>
          <w:p w14:paraId="6743B44D"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70" w:type="dxa"/>
            <w:gridSpan w:val="3"/>
            <w:tcBorders>
              <w:top w:val="single" w:sz="4" w:space="0" w:color="auto"/>
            </w:tcBorders>
          </w:tcPr>
          <w:p w14:paraId="2B68CCE9" w14:textId="77777777" w:rsidR="005A04CB" w:rsidRPr="00515545" w:rsidRDefault="00F96851"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7623FA" w:rsidRPr="00515545" w14:paraId="4F46E643" w14:textId="77777777" w:rsidTr="006E7E2A">
        <w:tc>
          <w:tcPr>
            <w:tcW w:w="3794" w:type="dxa"/>
            <w:vAlign w:val="bottom"/>
          </w:tcPr>
          <w:p w14:paraId="35821FC1" w14:textId="77777777" w:rsidR="007623FA" w:rsidRPr="00515545" w:rsidRDefault="007623F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56" w:type="dxa"/>
            <w:gridSpan w:val="3"/>
            <w:tcBorders>
              <w:bottom w:val="single" w:sz="4" w:space="0" w:color="auto"/>
            </w:tcBorders>
            <w:vAlign w:val="bottom"/>
          </w:tcPr>
          <w:p w14:paraId="5C08F086" w14:textId="77777777" w:rsidR="007623FA" w:rsidRPr="00515545" w:rsidRDefault="007623F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tcPr>
          <w:p w14:paraId="5E003479" w14:textId="77777777" w:rsidR="007623FA" w:rsidRPr="00515545" w:rsidRDefault="007623F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70" w:type="dxa"/>
            <w:gridSpan w:val="3"/>
          </w:tcPr>
          <w:p w14:paraId="48E9E018" w14:textId="77777777" w:rsidR="007623FA" w:rsidRPr="00515545" w:rsidRDefault="007623F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F062CA" w:rsidRPr="00515545" w14:paraId="13F6759D" w14:textId="77777777" w:rsidTr="006E7E2A">
        <w:tc>
          <w:tcPr>
            <w:tcW w:w="3794" w:type="dxa"/>
            <w:vAlign w:val="bottom"/>
          </w:tcPr>
          <w:p w14:paraId="6DFC879B" w14:textId="77777777" w:rsidR="00F062CA" w:rsidRPr="00515545" w:rsidRDefault="00F062C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96" w:type="dxa"/>
            <w:tcBorders>
              <w:top w:val="single" w:sz="4" w:space="0" w:color="auto"/>
            </w:tcBorders>
            <w:vAlign w:val="bottom"/>
          </w:tcPr>
          <w:p w14:paraId="5A5275B8" w14:textId="5017A87D" w:rsidR="00F062CA" w:rsidRPr="006E7E2A" w:rsidRDefault="0004208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Cordia New"/>
                <w:sz w:val="22"/>
                <w:szCs w:val="22"/>
                <w:cs/>
              </w:rPr>
            </w:pPr>
            <w:r>
              <w:rPr>
                <w:rFonts w:cs="Times New Roman"/>
                <w:sz w:val="22"/>
                <w:szCs w:val="22"/>
              </w:rPr>
              <w:t>September 30</w:t>
            </w:r>
            <w:r w:rsidR="00A05D40" w:rsidRPr="00515545">
              <w:rPr>
                <w:rFonts w:cs="Times New Roman"/>
                <w:sz w:val="22"/>
                <w:szCs w:val="22"/>
              </w:rPr>
              <w:t>,</w:t>
            </w:r>
          </w:p>
        </w:tc>
        <w:tc>
          <w:tcPr>
            <w:tcW w:w="270" w:type="dxa"/>
            <w:vAlign w:val="bottom"/>
          </w:tcPr>
          <w:p w14:paraId="287B007E" w14:textId="77777777" w:rsidR="00F062CA" w:rsidRPr="00515545" w:rsidRDefault="00F062C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0" w:type="dxa"/>
            <w:vAlign w:val="bottom"/>
          </w:tcPr>
          <w:p w14:paraId="11CEA3CA" w14:textId="7688FC05" w:rsidR="00F062CA" w:rsidRPr="00515545" w:rsidRDefault="00F062C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 xml:space="preserve">December 31, </w:t>
            </w:r>
          </w:p>
        </w:tc>
        <w:tc>
          <w:tcPr>
            <w:tcW w:w="270" w:type="dxa"/>
            <w:vAlign w:val="bottom"/>
          </w:tcPr>
          <w:p w14:paraId="3F6E30D5" w14:textId="77777777" w:rsidR="00F062CA" w:rsidRPr="00515545" w:rsidRDefault="00F062C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02" w:type="dxa"/>
            <w:tcBorders>
              <w:top w:val="single" w:sz="4" w:space="0" w:color="auto"/>
            </w:tcBorders>
            <w:vAlign w:val="bottom"/>
          </w:tcPr>
          <w:p w14:paraId="1764ED31" w14:textId="444FB6EE" w:rsidR="00F062CA" w:rsidRPr="00515545" w:rsidRDefault="0004208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September 30</w:t>
            </w:r>
            <w:r w:rsidR="00A05D40" w:rsidRPr="00515545">
              <w:rPr>
                <w:rFonts w:cs="Times New Roman"/>
                <w:sz w:val="22"/>
                <w:szCs w:val="22"/>
              </w:rPr>
              <w:t>,</w:t>
            </w:r>
            <w:r w:rsidR="00F062CA" w:rsidRPr="00515545">
              <w:rPr>
                <w:rFonts w:cs="Times New Roman"/>
                <w:sz w:val="22"/>
                <w:szCs w:val="22"/>
              </w:rPr>
              <w:t xml:space="preserve"> </w:t>
            </w:r>
          </w:p>
        </w:tc>
        <w:tc>
          <w:tcPr>
            <w:tcW w:w="270" w:type="dxa"/>
            <w:tcBorders>
              <w:top w:val="single" w:sz="4" w:space="0" w:color="auto"/>
            </w:tcBorders>
            <w:vAlign w:val="bottom"/>
          </w:tcPr>
          <w:p w14:paraId="15EC1D89" w14:textId="77777777" w:rsidR="00F062CA" w:rsidRPr="00515545" w:rsidRDefault="00F062C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7" w:type="dxa"/>
            <w:tcBorders>
              <w:top w:val="single" w:sz="4" w:space="0" w:color="auto"/>
            </w:tcBorders>
            <w:vAlign w:val="bottom"/>
          </w:tcPr>
          <w:p w14:paraId="1E35E09C" w14:textId="7B07A22B" w:rsidR="00F062CA" w:rsidRPr="00515545" w:rsidRDefault="00F062C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 xml:space="preserve">December 31, </w:t>
            </w:r>
          </w:p>
        </w:tc>
      </w:tr>
      <w:tr w:rsidR="006E7E2A" w:rsidRPr="00515545" w14:paraId="1243FEB8" w14:textId="77777777" w:rsidTr="006E7E2A">
        <w:tc>
          <w:tcPr>
            <w:tcW w:w="3794" w:type="dxa"/>
            <w:vAlign w:val="bottom"/>
          </w:tcPr>
          <w:p w14:paraId="40438996" w14:textId="77777777" w:rsidR="006E7E2A" w:rsidRPr="00515545" w:rsidRDefault="006E7E2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96" w:type="dxa"/>
            <w:vAlign w:val="bottom"/>
          </w:tcPr>
          <w:p w14:paraId="7A021AC0" w14:textId="7C962184" w:rsidR="006E7E2A"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2024</w:t>
            </w:r>
          </w:p>
        </w:tc>
        <w:tc>
          <w:tcPr>
            <w:tcW w:w="270" w:type="dxa"/>
            <w:vAlign w:val="bottom"/>
          </w:tcPr>
          <w:p w14:paraId="3DC94118" w14:textId="77777777"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0" w:type="dxa"/>
            <w:tcBorders>
              <w:bottom w:val="single" w:sz="4" w:space="0" w:color="auto"/>
            </w:tcBorders>
            <w:vAlign w:val="bottom"/>
          </w:tcPr>
          <w:p w14:paraId="6CD30D9B" w14:textId="7FA02563"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w:t>
            </w:r>
            <w:r>
              <w:rPr>
                <w:rFonts w:cs="Times New Roman"/>
                <w:sz w:val="22"/>
                <w:szCs w:val="22"/>
              </w:rPr>
              <w:t>3</w:t>
            </w:r>
          </w:p>
        </w:tc>
        <w:tc>
          <w:tcPr>
            <w:tcW w:w="270" w:type="dxa"/>
            <w:vAlign w:val="bottom"/>
          </w:tcPr>
          <w:p w14:paraId="77BDF5FB" w14:textId="77777777"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02" w:type="dxa"/>
            <w:vAlign w:val="bottom"/>
          </w:tcPr>
          <w:p w14:paraId="4D9295FE" w14:textId="1CBFCC12" w:rsidR="006E7E2A"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2024</w:t>
            </w:r>
          </w:p>
        </w:tc>
        <w:tc>
          <w:tcPr>
            <w:tcW w:w="270" w:type="dxa"/>
            <w:vAlign w:val="bottom"/>
          </w:tcPr>
          <w:p w14:paraId="0B911C33" w14:textId="77777777"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7" w:type="dxa"/>
            <w:vAlign w:val="bottom"/>
          </w:tcPr>
          <w:p w14:paraId="58F38BB8" w14:textId="172EA513"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w:t>
            </w:r>
            <w:r>
              <w:rPr>
                <w:rFonts w:cs="Times New Roman"/>
                <w:sz w:val="22"/>
                <w:szCs w:val="22"/>
              </w:rPr>
              <w:t>3</w:t>
            </w:r>
          </w:p>
        </w:tc>
      </w:tr>
      <w:tr w:rsidR="00E50057" w:rsidRPr="00515545" w14:paraId="066ACEBD" w14:textId="77777777" w:rsidTr="006E7E2A">
        <w:tc>
          <w:tcPr>
            <w:tcW w:w="3794" w:type="dxa"/>
            <w:vAlign w:val="bottom"/>
          </w:tcPr>
          <w:p w14:paraId="710AB4F4" w14:textId="77777777" w:rsidR="00E50057" w:rsidRPr="00515545" w:rsidRDefault="00E50057" w:rsidP="00757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22"/>
                <w:szCs w:val="22"/>
                <w:lang w:val="en-GB"/>
              </w:rPr>
            </w:pPr>
          </w:p>
        </w:tc>
        <w:tc>
          <w:tcPr>
            <w:tcW w:w="1296" w:type="dxa"/>
            <w:tcBorders>
              <w:top w:val="single" w:sz="4" w:space="0" w:color="auto"/>
            </w:tcBorders>
            <w:vAlign w:val="bottom"/>
          </w:tcPr>
          <w:p w14:paraId="42CCDD94" w14:textId="77777777" w:rsidR="00E50057" w:rsidRPr="00515545" w:rsidRDefault="00E50057" w:rsidP="00757C0D">
            <w:pPr>
              <w:tabs>
                <w:tab w:val="clear" w:pos="680"/>
                <w:tab w:val="clear" w:pos="907"/>
                <w:tab w:val="left" w:pos="905"/>
              </w:tabs>
              <w:spacing w:line="160" w:lineRule="atLeast"/>
              <w:ind w:right="237"/>
              <w:jc w:val="right"/>
              <w:rPr>
                <w:rFonts w:cs="Times New Roman"/>
                <w:sz w:val="22"/>
                <w:szCs w:val="22"/>
                <w:highlight w:val="yellow"/>
              </w:rPr>
            </w:pPr>
          </w:p>
        </w:tc>
        <w:tc>
          <w:tcPr>
            <w:tcW w:w="270" w:type="dxa"/>
          </w:tcPr>
          <w:p w14:paraId="485D4C69"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1290" w:type="dxa"/>
            <w:tcBorders>
              <w:top w:val="single" w:sz="4" w:space="0" w:color="auto"/>
            </w:tcBorders>
            <w:vAlign w:val="bottom"/>
          </w:tcPr>
          <w:p w14:paraId="3E492339"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270" w:type="dxa"/>
          </w:tcPr>
          <w:p w14:paraId="16D91BB3"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1302" w:type="dxa"/>
            <w:tcBorders>
              <w:top w:val="single" w:sz="4" w:space="0" w:color="auto"/>
            </w:tcBorders>
            <w:vAlign w:val="bottom"/>
          </w:tcPr>
          <w:p w14:paraId="22085B46"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270" w:type="dxa"/>
          </w:tcPr>
          <w:p w14:paraId="35A25D94"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1297" w:type="dxa"/>
            <w:tcBorders>
              <w:top w:val="single" w:sz="4" w:space="0" w:color="auto"/>
            </w:tcBorders>
            <w:vAlign w:val="bottom"/>
          </w:tcPr>
          <w:p w14:paraId="30ECC5BE"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r>
      <w:tr w:rsidR="0080315A" w:rsidRPr="00515545" w14:paraId="66FCA8A5" w14:textId="77777777" w:rsidTr="006E7E2A">
        <w:tc>
          <w:tcPr>
            <w:tcW w:w="3794" w:type="dxa"/>
            <w:vAlign w:val="bottom"/>
          </w:tcPr>
          <w:p w14:paraId="4A89CB6D"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296" w:type="dxa"/>
          </w:tcPr>
          <w:p w14:paraId="234DF93A" w14:textId="06CE5690" w:rsidR="0080315A" w:rsidRPr="00515545" w:rsidRDefault="008655F5" w:rsidP="0080315A">
            <w:pPr>
              <w:tabs>
                <w:tab w:val="clear" w:pos="907"/>
              </w:tabs>
              <w:ind w:right="237"/>
              <w:jc w:val="right"/>
              <w:rPr>
                <w:rFonts w:cs="Times New Roman"/>
                <w:sz w:val="22"/>
                <w:szCs w:val="22"/>
              </w:rPr>
            </w:pPr>
            <w:r>
              <w:rPr>
                <w:rFonts w:cs="Times New Roman"/>
                <w:sz w:val="22"/>
                <w:szCs w:val="22"/>
              </w:rPr>
              <w:t>63,708</w:t>
            </w:r>
          </w:p>
        </w:tc>
        <w:tc>
          <w:tcPr>
            <w:tcW w:w="270" w:type="dxa"/>
          </w:tcPr>
          <w:p w14:paraId="015EFDBE"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Pr>
          <w:p w14:paraId="34390311"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97,611</w:t>
            </w:r>
          </w:p>
        </w:tc>
        <w:tc>
          <w:tcPr>
            <w:tcW w:w="270" w:type="dxa"/>
          </w:tcPr>
          <w:p w14:paraId="0A3780FE"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Pr>
          <w:p w14:paraId="0E5C38C7" w14:textId="77777777" w:rsidR="0080315A" w:rsidRPr="00515545" w:rsidRDefault="0080315A" w:rsidP="00820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02FAD15F" w14:textId="77777777" w:rsidR="0080315A" w:rsidRPr="00515545" w:rsidRDefault="0080315A" w:rsidP="0080315A">
            <w:pPr>
              <w:tabs>
                <w:tab w:val="clear" w:pos="907"/>
              </w:tabs>
              <w:ind w:right="237"/>
              <w:jc w:val="right"/>
              <w:rPr>
                <w:rFonts w:cs="Times New Roman"/>
                <w:sz w:val="22"/>
                <w:szCs w:val="22"/>
                <w:highlight w:val="yellow"/>
              </w:rPr>
            </w:pPr>
          </w:p>
        </w:tc>
        <w:tc>
          <w:tcPr>
            <w:tcW w:w="1297" w:type="dxa"/>
          </w:tcPr>
          <w:p w14:paraId="6B3EE5A4" w14:textId="77777777" w:rsidR="0080315A" w:rsidRPr="00515545" w:rsidRDefault="0080315A" w:rsidP="0080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80315A" w:rsidRPr="00515545" w14:paraId="22088A52" w14:textId="77777777" w:rsidTr="006E7E2A">
        <w:tc>
          <w:tcPr>
            <w:tcW w:w="3794" w:type="dxa"/>
            <w:vAlign w:val="bottom"/>
          </w:tcPr>
          <w:p w14:paraId="05DEB602"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lang w:val="en-GB"/>
              </w:rPr>
            </w:pPr>
            <w:r w:rsidRPr="00515545">
              <w:rPr>
                <w:rFonts w:cs="Times New Roman"/>
                <w:sz w:val="22"/>
                <w:szCs w:val="22"/>
                <w:lang w:val="en-GB"/>
              </w:rPr>
              <w:t>Under-performing receivables</w:t>
            </w:r>
          </w:p>
        </w:tc>
        <w:tc>
          <w:tcPr>
            <w:tcW w:w="1296" w:type="dxa"/>
          </w:tcPr>
          <w:p w14:paraId="4BF92C10" w14:textId="17B5F76E" w:rsidR="0080315A" w:rsidRPr="00515545" w:rsidRDefault="008655F5" w:rsidP="0080315A">
            <w:pPr>
              <w:tabs>
                <w:tab w:val="clear" w:pos="907"/>
              </w:tabs>
              <w:ind w:right="237"/>
              <w:jc w:val="right"/>
              <w:rPr>
                <w:rFonts w:cs="Times New Roman"/>
                <w:sz w:val="22"/>
                <w:szCs w:val="22"/>
              </w:rPr>
            </w:pPr>
            <w:r>
              <w:rPr>
                <w:rFonts w:cs="Times New Roman"/>
                <w:sz w:val="22"/>
                <w:szCs w:val="22"/>
              </w:rPr>
              <w:t>14,192</w:t>
            </w:r>
          </w:p>
        </w:tc>
        <w:tc>
          <w:tcPr>
            <w:tcW w:w="270" w:type="dxa"/>
          </w:tcPr>
          <w:p w14:paraId="311C4AA3"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Pr>
          <w:p w14:paraId="25682D7A"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7,295</w:t>
            </w:r>
          </w:p>
        </w:tc>
        <w:tc>
          <w:tcPr>
            <w:tcW w:w="270" w:type="dxa"/>
          </w:tcPr>
          <w:p w14:paraId="28A56821"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Pr>
          <w:p w14:paraId="6C98866A" w14:textId="77777777" w:rsidR="0080315A" w:rsidRPr="00515545" w:rsidRDefault="0080315A" w:rsidP="00820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326974D7" w14:textId="77777777" w:rsidR="0080315A" w:rsidRPr="00515545" w:rsidRDefault="0080315A" w:rsidP="0080315A">
            <w:pPr>
              <w:tabs>
                <w:tab w:val="clear" w:pos="907"/>
              </w:tabs>
              <w:ind w:right="237"/>
              <w:jc w:val="right"/>
              <w:rPr>
                <w:rFonts w:cs="Times New Roman"/>
                <w:sz w:val="22"/>
                <w:szCs w:val="22"/>
                <w:highlight w:val="yellow"/>
              </w:rPr>
            </w:pPr>
          </w:p>
        </w:tc>
        <w:tc>
          <w:tcPr>
            <w:tcW w:w="1297" w:type="dxa"/>
          </w:tcPr>
          <w:p w14:paraId="12B417FA" w14:textId="77777777" w:rsidR="0080315A" w:rsidRPr="00515545" w:rsidRDefault="0080315A" w:rsidP="0080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80315A" w:rsidRPr="00515545" w14:paraId="17330393" w14:textId="77777777" w:rsidTr="006E7E2A">
        <w:tc>
          <w:tcPr>
            <w:tcW w:w="3794" w:type="dxa"/>
            <w:vAlign w:val="bottom"/>
          </w:tcPr>
          <w:p w14:paraId="3CAF1D9E"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296" w:type="dxa"/>
            <w:tcBorders>
              <w:bottom w:val="single" w:sz="4" w:space="0" w:color="auto"/>
            </w:tcBorders>
          </w:tcPr>
          <w:p w14:paraId="25100839" w14:textId="47099B00" w:rsidR="0080315A" w:rsidRPr="00515545" w:rsidRDefault="008655F5" w:rsidP="0080315A">
            <w:pPr>
              <w:tabs>
                <w:tab w:val="clear" w:pos="907"/>
              </w:tabs>
              <w:ind w:right="237"/>
              <w:jc w:val="right"/>
              <w:rPr>
                <w:rFonts w:cs="Times New Roman"/>
                <w:sz w:val="22"/>
                <w:szCs w:val="22"/>
              </w:rPr>
            </w:pPr>
            <w:r>
              <w:rPr>
                <w:rFonts w:cs="Times New Roman"/>
                <w:sz w:val="22"/>
                <w:szCs w:val="22"/>
              </w:rPr>
              <w:t>10,835</w:t>
            </w:r>
          </w:p>
        </w:tc>
        <w:tc>
          <w:tcPr>
            <w:tcW w:w="270" w:type="dxa"/>
          </w:tcPr>
          <w:p w14:paraId="731833AB"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Borders>
              <w:bottom w:val="single" w:sz="4" w:space="0" w:color="auto"/>
            </w:tcBorders>
          </w:tcPr>
          <w:p w14:paraId="02831379"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16,203</w:t>
            </w:r>
          </w:p>
        </w:tc>
        <w:tc>
          <w:tcPr>
            <w:tcW w:w="270" w:type="dxa"/>
          </w:tcPr>
          <w:p w14:paraId="798EAF3E"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Borders>
              <w:bottom w:val="single" w:sz="4" w:space="0" w:color="auto"/>
            </w:tcBorders>
            <w:vAlign w:val="bottom"/>
          </w:tcPr>
          <w:p w14:paraId="71E5D6C2" w14:textId="77777777" w:rsidR="0080315A" w:rsidRPr="00515545" w:rsidRDefault="002C6508" w:rsidP="002C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196CBD5A" w14:textId="77777777" w:rsidR="0080315A" w:rsidRPr="00515545" w:rsidRDefault="0080315A" w:rsidP="0080315A">
            <w:pPr>
              <w:tabs>
                <w:tab w:val="clear" w:pos="907"/>
              </w:tabs>
              <w:ind w:right="237"/>
              <w:jc w:val="right"/>
              <w:rPr>
                <w:rFonts w:cs="Times New Roman"/>
                <w:sz w:val="22"/>
                <w:szCs w:val="22"/>
                <w:highlight w:val="yellow"/>
              </w:rPr>
            </w:pPr>
          </w:p>
        </w:tc>
        <w:tc>
          <w:tcPr>
            <w:tcW w:w="1297" w:type="dxa"/>
            <w:tcBorders>
              <w:bottom w:val="single" w:sz="4" w:space="0" w:color="auto"/>
            </w:tcBorders>
            <w:vAlign w:val="bottom"/>
          </w:tcPr>
          <w:p w14:paraId="7BA8D652" w14:textId="77777777" w:rsidR="0080315A" w:rsidRPr="00515545" w:rsidRDefault="0080315A" w:rsidP="0080315A">
            <w:pPr>
              <w:tabs>
                <w:tab w:val="clear" w:pos="907"/>
              </w:tabs>
              <w:ind w:right="237"/>
              <w:jc w:val="right"/>
              <w:rPr>
                <w:rFonts w:cs="Times New Roman"/>
                <w:sz w:val="22"/>
                <w:szCs w:val="22"/>
              </w:rPr>
            </w:pPr>
            <w:r w:rsidRPr="00515545">
              <w:rPr>
                <w:rFonts w:cs="Times New Roman"/>
                <w:sz w:val="22"/>
                <w:szCs w:val="22"/>
              </w:rPr>
              <w:t>77</w:t>
            </w:r>
          </w:p>
        </w:tc>
      </w:tr>
      <w:tr w:rsidR="0080315A" w:rsidRPr="00515545" w14:paraId="6F89EBA6" w14:textId="77777777" w:rsidTr="006E7E2A">
        <w:tc>
          <w:tcPr>
            <w:tcW w:w="3794" w:type="dxa"/>
            <w:vAlign w:val="bottom"/>
          </w:tcPr>
          <w:p w14:paraId="1B1CD494"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296" w:type="dxa"/>
            <w:tcBorders>
              <w:top w:val="single" w:sz="4" w:space="0" w:color="auto"/>
            </w:tcBorders>
          </w:tcPr>
          <w:p w14:paraId="3C13F1C1" w14:textId="05263C59" w:rsidR="0080315A" w:rsidRPr="00515545" w:rsidRDefault="008655F5" w:rsidP="0080315A">
            <w:pPr>
              <w:tabs>
                <w:tab w:val="clear" w:pos="907"/>
              </w:tabs>
              <w:ind w:right="237"/>
              <w:jc w:val="right"/>
              <w:rPr>
                <w:rFonts w:cs="Times New Roman"/>
                <w:sz w:val="22"/>
                <w:szCs w:val="22"/>
              </w:rPr>
            </w:pPr>
            <w:r>
              <w:rPr>
                <w:rFonts w:cs="Times New Roman"/>
                <w:sz w:val="22"/>
                <w:szCs w:val="22"/>
              </w:rPr>
              <w:t>88,735</w:t>
            </w:r>
          </w:p>
        </w:tc>
        <w:tc>
          <w:tcPr>
            <w:tcW w:w="270" w:type="dxa"/>
          </w:tcPr>
          <w:p w14:paraId="642E5799"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Borders>
              <w:top w:val="single" w:sz="4" w:space="0" w:color="auto"/>
            </w:tcBorders>
          </w:tcPr>
          <w:p w14:paraId="60E3644B"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121,109</w:t>
            </w:r>
          </w:p>
        </w:tc>
        <w:tc>
          <w:tcPr>
            <w:tcW w:w="270" w:type="dxa"/>
          </w:tcPr>
          <w:p w14:paraId="0E8B77AD"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Borders>
              <w:top w:val="single" w:sz="4" w:space="0" w:color="auto"/>
            </w:tcBorders>
            <w:vAlign w:val="bottom"/>
          </w:tcPr>
          <w:p w14:paraId="177AE6F1" w14:textId="77777777" w:rsidR="0080315A" w:rsidRPr="00515545" w:rsidRDefault="002C6508" w:rsidP="002C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60FA5CC7" w14:textId="77777777" w:rsidR="0080315A" w:rsidRPr="00515545" w:rsidRDefault="0080315A" w:rsidP="0080315A">
            <w:pPr>
              <w:tabs>
                <w:tab w:val="clear" w:pos="907"/>
              </w:tabs>
              <w:ind w:right="237"/>
              <w:jc w:val="right"/>
              <w:rPr>
                <w:rFonts w:cs="Times New Roman"/>
                <w:sz w:val="22"/>
                <w:szCs w:val="22"/>
                <w:highlight w:val="yellow"/>
              </w:rPr>
            </w:pPr>
          </w:p>
        </w:tc>
        <w:tc>
          <w:tcPr>
            <w:tcW w:w="1297" w:type="dxa"/>
            <w:tcBorders>
              <w:top w:val="single" w:sz="4" w:space="0" w:color="auto"/>
            </w:tcBorders>
            <w:vAlign w:val="bottom"/>
          </w:tcPr>
          <w:p w14:paraId="7FC62517" w14:textId="77777777" w:rsidR="0080315A" w:rsidRPr="00515545" w:rsidRDefault="0080315A" w:rsidP="0080315A">
            <w:pPr>
              <w:tabs>
                <w:tab w:val="clear" w:pos="907"/>
              </w:tabs>
              <w:ind w:right="237"/>
              <w:jc w:val="right"/>
              <w:rPr>
                <w:rFonts w:cs="Times New Roman"/>
                <w:sz w:val="22"/>
                <w:szCs w:val="22"/>
              </w:rPr>
            </w:pPr>
            <w:r w:rsidRPr="00515545">
              <w:rPr>
                <w:rFonts w:cs="Times New Roman"/>
                <w:sz w:val="22"/>
                <w:szCs w:val="22"/>
              </w:rPr>
              <w:t>77</w:t>
            </w:r>
          </w:p>
        </w:tc>
      </w:tr>
      <w:tr w:rsidR="0080315A" w:rsidRPr="00515545" w14:paraId="3F61B076" w14:textId="77777777" w:rsidTr="006E7E2A">
        <w:tc>
          <w:tcPr>
            <w:tcW w:w="3794" w:type="dxa"/>
            <w:vAlign w:val="bottom"/>
          </w:tcPr>
          <w:p w14:paraId="192228BB"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Less allowance for impairment for</w:t>
            </w:r>
          </w:p>
        </w:tc>
        <w:tc>
          <w:tcPr>
            <w:tcW w:w="1296" w:type="dxa"/>
            <w:vAlign w:val="bottom"/>
          </w:tcPr>
          <w:p w14:paraId="4E81574A" w14:textId="77777777" w:rsidR="0080315A" w:rsidRPr="00515545" w:rsidRDefault="0080315A" w:rsidP="0080315A">
            <w:pPr>
              <w:tabs>
                <w:tab w:val="clear" w:pos="907"/>
              </w:tabs>
              <w:ind w:right="162"/>
              <w:jc w:val="right"/>
              <w:rPr>
                <w:rFonts w:cs="Times New Roman"/>
                <w:sz w:val="22"/>
                <w:szCs w:val="22"/>
              </w:rPr>
            </w:pPr>
          </w:p>
        </w:tc>
        <w:tc>
          <w:tcPr>
            <w:tcW w:w="270" w:type="dxa"/>
          </w:tcPr>
          <w:p w14:paraId="52FE850D" w14:textId="77777777" w:rsidR="0080315A" w:rsidRPr="00515545" w:rsidRDefault="0080315A" w:rsidP="0080315A">
            <w:pPr>
              <w:tabs>
                <w:tab w:val="clear" w:pos="907"/>
              </w:tabs>
              <w:ind w:right="170"/>
              <w:jc w:val="right"/>
              <w:rPr>
                <w:rFonts w:cs="Times New Roman"/>
                <w:sz w:val="22"/>
                <w:szCs w:val="22"/>
                <w:highlight w:val="yellow"/>
                <w:cs/>
              </w:rPr>
            </w:pPr>
          </w:p>
        </w:tc>
        <w:tc>
          <w:tcPr>
            <w:tcW w:w="1290" w:type="dxa"/>
            <w:vAlign w:val="bottom"/>
          </w:tcPr>
          <w:p w14:paraId="09433564" w14:textId="77777777" w:rsidR="0080315A" w:rsidRPr="00515545" w:rsidRDefault="0080315A" w:rsidP="0080315A">
            <w:pPr>
              <w:tabs>
                <w:tab w:val="clear" w:pos="907"/>
              </w:tabs>
              <w:ind w:right="200"/>
              <w:jc w:val="right"/>
              <w:rPr>
                <w:rFonts w:cs="Times New Roman"/>
                <w:sz w:val="22"/>
                <w:szCs w:val="22"/>
              </w:rPr>
            </w:pPr>
          </w:p>
        </w:tc>
        <w:tc>
          <w:tcPr>
            <w:tcW w:w="270" w:type="dxa"/>
          </w:tcPr>
          <w:p w14:paraId="726405DB" w14:textId="77777777" w:rsidR="0080315A" w:rsidRPr="00515545" w:rsidRDefault="0080315A" w:rsidP="0080315A">
            <w:pPr>
              <w:tabs>
                <w:tab w:val="clear" w:pos="907"/>
              </w:tabs>
              <w:ind w:right="170"/>
              <w:jc w:val="right"/>
              <w:rPr>
                <w:rFonts w:cs="Times New Roman"/>
                <w:sz w:val="22"/>
                <w:szCs w:val="22"/>
                <w:highlight w:val="yellow"/>
                <w:cs/>
              </w:rPr>
            </w:pPr>
          </w:p>
        </w:tc>
        <w:tc>
          <w:tcPr>
            <w:tcW w:w="1302" w:type="dxa"/>
            <w:vAlign w:val="bottom"/>
          </w:tcPr>
          <w:p w14:paraId="02419C2C" w14:textId="77777777" w:rsidR="0080315A" w:rsidRPr="00515545" w:rsidRDefault="0080315A" w:rsidP="0080315A">
            <w:pPr>
              <w:tabs>
                <w:tab w:val="clear" w:pos="907"/>
              </w:tabs>
              <w:ind w:right="162"/>
              <w:jc w:val="right"/>
              <w:rPr>
                <w:rFonts w:cs="Times New Roman"/>
                <w:sz w:val="22"/>
                <w:szCs w:val="22"/>
              </w:rPr>
            </w:pPr>
          </w:p>
        </w:tc>
        <w:tc>
          <w:tcPr>
            <w:tcW w:w="270" w:type="dxa"/>
          </w:tcPr>
          <w:p w14:paraId="2A10EFF8" w14:textId="77777777" w:rsidR="0080315A" w:rsidRPr="00515545" w:rsidRDefault="0080315A" w:rsidP="0080315A">
            <w:pPr>
              <w:tabs>
                <w:tab w:val="clear" w:pos="907"/>
              </w:tabs>
              <w:ind w:right="170"/>
              <w:jc w:val="right"/>
              <w:rPr>
                <w:rFonts w:cs="Times New Roman"/>
                <w:sz w:val="22"/>
                <w:szCs w:val="22"/>
                <w:highlight w:val="yellow"/>
                <w:cs/>
              </w:rPr>
            </w:pPr>
          </w:p>
        </w:tc>
        <w:tc>
          <w:tcPr>
            <w:tcW w:w="1297" w:type="dxa"/>
            <w:vAlign w:val="bottom"/>
          </w:tcPr>
          <w:p w14:paraId="66D2C879" w14:textId="77777777" w:rsidR="0080315A" w:rsidRPr="00515545" w:rsidRDefault="0080315A" w:rsidP="0080315A">
            <w:pPr>
              <w:tabs>
                <w:tab w:val="clear" w:pos="907"/>
              </w:tabs>
              <w:ind w:right="162"/>
              <w:jc w:val="right"/>
              <w:rPr>
                <w:rFonts w:cs="Times New Roman"/>
                <w:sz w:val="22"/>
                <w:szCs w:val="22"/>
              </w:rPr>
            </w:pPr>
          </w:p>
        </w:tc>
      </w:tr>
      <w:tr w:rsidR="0080315A" w:rsidRPr="00515545" w14:paraId="14EA6BA2" w14:textId="77777777" w:rsidTr="006E7E2A">
        <w:tc>
          <w:tcPr>
            <w:tcW w:w="3794" w:type="dxa"/>
            <w:vAlign w:val="bottom"/>
          </w:tcPr>
          <w:p w14:paraId="21BB64ED"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 xml:space="preserve">   expected credit loss</w:t>
            </w:r>
          </w:p>
        </w:tc>
        <w:tc>
          <w:tcPr>
            <w:tcW w:w="1296" w:type="dxa"/>
            <w:tcBorders>
              <w:bottom w:val="single" w:sz="4" w:space="0" w:color="auto"/>
            </w:tcBorders>
          </w:tcPr>
          <w:p w14:paraId="2D1BAB92" w14:textId="6CE2BE8B" w:rsidR="0080315A" w:rsidRPr="00515545" w:rsidRDefault="008655F5" w:rsidP="0080315A">
            <w:pPr>
              <w:tabs>
                <w:tab w:val="clear" w:pos="680"/>
                <w:tab w:val="clear" w:pos="907"/>
                <w:tab w:val="left" w:pos="706"/>
                <w:tab w:val="left" w:pos="809"/>
              </w:tabs>
              <w:ind w:right="162"/>
              <w:jc w:val="right"/>
              <w:rPr>
                <w:rFonts w:cs="Times New Roman"/>
                <w:sz w:val="22"/>
                <w:szCs w:val="22"/>
              </w:rPr>
            </w:pPr>
            <w:r>
              <w:rPr>
                <w:rFonts w:cs="Times New Roman"/>
                <w:sz w:val="22"/>
                <w:szCs w:val="22"/>
              </w:rPr>
              <w:t>(10,405)</w:t>
            </w:r>
          </w:p>
        </w:tc>
        <w:tc>
          <w:tcPr>
            <w:tcW w:w="270" w:type="dxa"/>
          </w:tcPr>
          <w:p w14:paraId="1991C0DB" w14:textId="77777777" w:rsidR="0080315A" w:rsidRPr="00515545" w:rsidRDefault="0080315A" w:rsidP="0080315A">
            <w:pPr>
              <w:tabs>
                <w:tab w:val="clear" w:pos="907"/>
              </w:tabs>
              <w:ind w:right="170"/>
              <w:jc w:val="right"/>
              <w:rPr>
                <w:rFonts w:cs="Times New Roman"/>
                <w:sz w:val="22"/>
                <w:szCs w:val="22"/>
                <w:highlight w:val="yellow"/>
                <w:cs/>
              </w:rPr>
            </w:pPr>
          </w:p>
        </w:tc>
        <w:tc>
          <w:tcPr>
            <w:tcW w:w="1290" w:type="dxa"/>
            <w:tcBorders>
              <w:bottom w:val="single" w:sz="4" w:space="0" w:color="auto"/>
            </w:tcBorders>
          </w:tcPr>
          <w:p w14:paraId="07A0499C" w14:textId="77777777" w:rsidR="0080315A" w:rsidRPr="00515545" w:rsidRDefault="0080315A" w:rsidP="0080315A">
            <w:pPr>
              <w:tabs>
                <w:tab w:val="clear" w:pos="907"/>
              </w:tabs>
              <w:ind w:right="58"/>
              <w:jc w:val="center"/>
              <w:rPr>
                <w:rFonts w:cs="Times New Roman"/>
                <w:sz w:val="22"/>
                <w:szCs w:val="22"/>
              </w:rPr>
            </w:pPr>
            <w:r w:rsidRPr="00515545">
              <w:rPr>
                <w:rFonts w:cs="Times New Roman"/>
                <w:sz w:val="22"/>
                <w:szCs w:val="22"/>
              </w:rPr>
              <w:t xml:space="preserve">  (13,516)</w:t>
            </w:r>
          </w:p>
        </w:tc>
        <w:tc>
          <w:tcPr>
            <w:tcW w:w="270" w:type="dxa"/>
          </w:tcPr>
          <w:p w14:paraId="2B34940E" w14:textId="77777777" w:rsidR="0080315A" w:rsidRPr="00515545" w:rsidRDefault="0080315A" w:rsidP="0080315A">
            <w:pPr>
              <w:tabs>
                <w:tab w:val="clear" w:pos="907"/>
              </w:tabs>
              <w:ind w:right="170"/>
              <w:jc w:val="right"/>
              <w:rPr>
                <w:rFonts w:cs="Times New Roman"/>
                <w:sz w:val="22"/>
                <w:szCs w:val="22"/>
                <w:highlight w:val="yellow"/>
                <w:cs/>
              </w:rPr>
            </w:pPr>
          </w:p>
        </w:tc>
        <w:tc>
          <w:tcPr>
            <w:tcW w:w="1302" w:type="dxa"/>
            <w:tcBorders>
              <w:bottom w:val="single" w:sz="4" w:space="0" w:color="auto"/>
            </w:tcBorders>
            <w:vAlign w:val="bottom"/>
          </w:tcPr>
          <w:p w14:paraId="1B20A146" w14:textId="77777777" w:rsidR="0080315A" w:rsidRPr="00515545" w:rsidRDefault="002C6508" w:rsidP="002C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4DD7B925" w14:textId="77777777" w:rsidR="0080315A" w:rsidRPr="00515545" w:rsidRDefault="0080315A" w:rsidP="0080315A">
            <w:pPr>
              <w:tabs>
                <w:tab w:val="clear" w:pos="907"/>
              </w:tabs>
              <w:ind w:right="170"/>
              <w:jc w:val="right"/>
              <w:rPr>
                <w:rFonts w:cs="Times New Roman"/>
                <w:sz w:val="22"/>
                <w:szCs w:val="22"/>
                <w:highlight w:val="yellow"/>
                <w:cs/>
              </w:rPr>
            </w:pPr>
          </w:p>
        </w:tc>
        <w:tc>
          <w:tcPr>
            <w:tcW w:w="1297" w:type="dxa"/>
            <w:tcBorders>
              <w:bottom w:val="single" w:sz="4" w:space="0" w:color="auto"/>
            </w:tcBorders>
            <w:vAlign w:val="bottom"/>
          </w:tcPr>
          <w:p w14:paraId="67E69B8D" w14:textId="77777777" w:rsidR="0080315A" w:rsidRPr="00515545" w:rsidRDefault="0080315A" w:rsidP="0080315A">
            <w:pPr>
              <w:tabs>
                <w:tab w:val="clear" w:pos="907"/>
              </w:tabs>
              <w:ind w:right="162"/>
              <w:jc w:val="right"/>
              <w:rPr>
                <w:rFonts w:cs="Times New Roman"/>
                <w:sz w:val="22"/>
                <w:szCs w:val="22"/>
              </w:rPr>
            </w:pPr>
            <w:r w:rsidRPr="00515545">
              <w:rPr>
                <w:rFonts w:cs="Times New Roman"/>
                <w:sz w:val="22"/>
                <w:szCs w:val="22"/>
              </w:rPr>
              <w:t>(40)</w:t>
            </w:r>
          </w:p>
        </w:tc>
      </w:tr>
      <w:tr w:rsidR="0080315A" w:rsidRPr="00515545" w14:paraId="58860182" w14:textId="77777777" w:rsidTr="006E7E2A">
        <w:tc>
          <w:tcPr>
            <w:tcW w:w="3794" w:type="dxa"/>
            <w:vAlign w:val="bottom"/>
          </w:tcPr>
          <w:p w14:paraId="002FDF8D"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296" w:type="dxa"/>
            <w:tcBorders>
              <w:top w:val="single" w:sz="4" w:space="0" w:color="auto"/>
              <w:bottom w:val="double" w:sz="4" w:space="0" w:color="auto"/>
            </w:tcBorders>
          </w:tcPr>
          <w:p w14:paraId="479FD274" w14:textId="5DCB29DD" w:rsidR="0080315A" w:rsidRPr="00515545" w:rsidRDefault="008655F5" w:rsidP="0080315A">
            <w:pPr>
              <w:tabs>
                <w:tab w:val="clear" w:pos="907"/>
              </w:tabs>
              <w:ind w:right="237"/>
              <w:jc w:val="right"/>
              <w:rPr>
                <w:rFonts w:cs="Times New Roman"/>
                <w:sz w:val="22"/>
                <w:szCs w:val="22"/>
              </w:rPr>
            </w:pPr>
            <w:r>
              <w:rPr>
                <w:rFonts w:cs="Times New Roman"/>
                <w:sz w:val="22"/>
                <w:szCs w:val="22"/>
              </w:rPr>
              <w:t>78,330</w:t>
            </w:r>
          </w:p>
        </w:tc>
        <w:tc>
          <w:tcPr>
            <w:tcW w:w="270" w:type="dxa"/>
          </w:tcPr>
          <w:p w14:paraId="595988C1"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Borders>
              <w:top w:val="single" w:sz="4" w:space="0" w:color="auto"/>
              <w:bottom w:val="double" w:sz="4" w:space="0" w:color="auto"/>
            </w:tcBorders>
          </w:tcPr>
          <w:p w14:paraId="5AE02975"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107,593</w:t>
            </w:r>
          </w:p>
        </w:tc>
        <w:tc>
          <w:tcPr>
            <w:tcW w:w="270" w:type="dxa"/>
          </w:tcPr>
          <w:p w14:paraId="64A34312"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Borders>
              <w:top w:val="single" w:sz="4" w:space="0" w:color="auto"/>
              <w:bottom w:val="double" w:sz="4" w:space="0" w:color="auto"/>
            </w:tcBorders>
          </w:tcPr>
          <w:p w14:paraId="6650F403" w14:textId="77777777" w:rsidR="0080315A" w:rsidRPr="00515545" w:rsidRDefault="002C6508" w:rsidP="002C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4AADF533" w14:textId="77777777" w:rsidR="0080315A" w:rsidRPr="00515545" w:rsidRDefault="0080315A" w:rsidP="0080315A">
            <w:pPr>
              <w:tabs>
                <w:tab w:val="clear" w:pos="907"/>
              </w:tabs>
              <w:ind w:right="237"/>
              <w:jc w:val="right"/>
              <w:rPr>
                <w:rFonts w:cs="Times New Roman"/>
                <w:sz w:val="22"/>
                <w:szCs w:val="22"/>
                <w:highlight w:val="yellow"/>
              </w:rPr>
            </w:pPr>
          </w:p>
        </w:tc>
        <w:tc>
          <w:tcPr>
            <w:tcW w:w="1297" w:type="dxa"/>
            <w:tcBorders>
              <w:top w:val="single" w:sz="4" w:space="0" w:color="auto"/>
              <w:bottom w:val="double" w:sz="4" w:space="0" w:color="auto"/>
            </w:tcBorders>
          </w:tcPr>
          <w:p w14:paraId="0EA484C4" w14:textId="77777777" w:rsidR="0080315A" w:rsidRPr="00515545" w:rsidRDefault="0080315A" w:rsidP="0080315A">
            <w:pPr>
              <w:tabs>
                <w:tab w:val="clear" w:pos="907"/>
              </w:tabs>
              <w:ind w:right="237"/>
              <w:jc w:val="right"/>
              <w:rPr>
                <w:rFonts w:cs="Times New Roman"/>
                <w:sz w:val="22"/>
                <w:szCs w:val="22"/>
              </w:rPr>
            </w:pPr>
            <w:r w:rsidRPr="00515545">
              <w:rPr>
                <w:rFonts w:cs="Times New Roman"/>
                <w:sz w:val="22"/>
                <w:szCs w:val="22"/>
              </w:rPr>
              <w:t>37</w:t>
            </w:r>
          </w:p>
        </w:tc>
      </w:tr>
    </w:tbl>
    <w:p w14:paraId="27F4BBCF" w14:textId="77777777" w:rsidR="00515545" w:rsidRDefault="00515545" w:rsidP="002A55EE">
      <w:pPr>
        <w:tabs>
          <w:tab w:val="left" w:pos="540"/>
        </w:tabs>
        <w:jc w:val="both"/>
        <w:rPr>
          <w:rFonts w:cs="Times New Roman"/>
          <w:sz w:val="22"/>
          <w:szCs w:val="22"/>
        </w:rPr>
      </w:pPr>
    </w:p>
    <w:p w14:paraId="72D5B708" w14:textId="77777777" w:rsidR="002A55EE" w:rsidRPr="00515545" w:rsidRDefault="002A55EE" w:rsidP="002A55EE">
      <w:pPr>
        <w:tabs>
          <w:tab w:val="left" w:pos="540"/>
        </w:tabs>
        <w:jc w:val="both"/>
        <w:rPr>
          <w:rFonts w:cs="Times New Roman"/>
          <w:sz w:val="22"/>
          <w:szCs w:val="22"/>
        </w:rPr>
      </w:pPr>
      <w:r w:rsidRPr="00515545">
        <w:rPr>
          <w:rFonts w:cs="Times New Roman"/>
          <w:sz w:val="22"/>
          <w:szCs w:val="22"/>
        </w:rPr>
        <w:t>The abovementioned loan receivables are repayable monthly at the fixed equally amount per month. The characteristics of agreements or contracts of such receivables are relevant to and continuant with the hire-purchase contract receivables.</w:t>
      </w:r>
    </w:p>
    <w:p w14:paraId="0BDBAF03" w14:textId="77777777" w:rsidR="00AC2780" w:rsidRPr="00515545" w:rsidRDefault="00AC2780" w:rsidP="002A55EE">
      <w:pPr>
        <w:tabs>
          <w:tab w:val="left" w:pos="540"/>
        </w:tabs>
        <w:jc w:val="both"/>
        <w:rPr>
          <w:rFonts w:cs="Times New Roman"/>
          <w:sz w:val="22"/>
          <w:szCs w:val="22"/>
        </w:rPr>
      </w:pPr>
    </w:p>
    <w:p w14:paraId="05D5B85F" w14:textId="77777777" w:rsidR="00466731" w:rsidRPr="00515545" w:rsidRDefault="00466731" w:rsidP="00466731">
      <w:pPr>
        <w:pStyle w:val="NoSpacing"/>
        <w:rPr>
          <w:rFonts w:cs="Times New Roman"/>
          <w:sz w:val="22"/>
          <w:szCs w:val="22"/>
          <w:u w:val="single"/>
        </w:rPr>
      </w:pPr>
      <w:r w:rsidRPr="00515545">
        <w:rPr>
          <w:rFonts w:cs="Times New Roman"/>
          <w:sz w:val="22"/>
          <w:szCs w:val="22"/>
          <w:u w:val="single"/>
        </w:rPr>
        <w:t xml:space="preserve">Nano </w:t>
      </w:r>
      <w:r w:rsidR="00DE26FE" w:rsidRPr="00515545">
        <w:rPr>
          <w:rFonts w:cs="Times New Roman"/>
          <w:sz w:val="22"/>
          <w:szCs w:val="22"/>
          <w:u w:val="single"/>
        </w:rPr>
        <w:t>f</w:t>
      </w:r>
      <w:r w:rsidRPr="00515545">
        <w:rPr>
          <w:rFonts w:cs="Times New Roman"/>
          <w:sz w:val="22"/>
          <w:szCs w:val="22"/>
          <w:u w:val="single"/>
        </w:rPr>
        <w:t xml:space="preserve">inance </w:t>
      </w:r>
      <w:r w:rsidR="00DE26FE" w:rsidRPr="00515545">
        <w:rPr>
          <w:rFonts w:cs="Times New Roman"/>
          <w:sz w:val="22"/>
          <w:szCs w:val="22"/>
          <w:u w:val="single"/>
        </w:rPr>
        <w:t>r</w:t>
      </w:r>
      <w:r w:rsidRPr="00515545">
        <w:rPr>
          <w:rFonts w:cs="Times New Roman"/>
          <w:sz w:val="22"/>
          <w:szCs w:val="22"/>
          <w:u w:val="single"/>
        </w:rPr>
        <w:t>eceivables</w:t>
      </w:r>
    </w:p>
    <w:p w14:paraId="730EC36A" w14:textId="77777777" w:rsidR="003F05F2" w:rsidRPr="00515545" w:rsidRDefault="003F05F2" w:rsidP="00466731">
      <w:pPr>
        <w:pStyle w:val="NoSpacing"/>
        <w:rPr>
          <w:rFonts w:cs="Times New Roman"/>
          <w:sz w:val="22"/>
          <w:szCs w:val="22"/>
          <w:highlight w:val="yellow"/>
        </w:rPr>
      </w:pPr>
    </w:p>
    <w:tbl>
      <w:tblPr>
        <w:tblW w:w="10176" w:type="dxa"/>
        <w:tblLayout w:type="fixed"/>
        <w:tblLook w:val="04A0" w:firstRow="1" w:lastRow="0" w:firstColumn="1" w:lastColumn="0" w:noHBand="0" w:noVBand="1"/>
      </w:tblPr>
      <w:tblGrid>
        <w:gridCol w:w="2376"/>
        <w:gridCol w:w="1134"/>
        <w:gridCol w:w="236"/>
        <w:gridCol w:w="1040"/>
        <w:gridCol w:w="236"/>
        <w:gridCol w:w="1184"/>
        <w:gridCol w:w="236"/>
        <w:gridCol w:w="1062"/>
        <w:gridCol w:w="236"/>
        <w:gridCol w:w="1082"/>
        <w:gridCol w:w="236"/>
        <w:gridCol w:w="1118"/>
      </w:tblGrid>
      <w:tr w:rsidR="00E50057" w:rsidRPr="00515545" w14:paraId="0A0F8F0C" w14:textId="77777777" w:rsidTr="00005CFE">
        <w:tc>
          <w:tcPr>
            <w:tcW w:w="2376" w:type="dxa"/>
          </w:tcPr>
          <w:p w14:paraId="186BAE79" w14:textId="77777777" w:rsidR="00E50057" w:rsidRPr="00515545" w:rsidRDefault="00E50057" w:rsidP="004F1E78">
            <w:pPr>
              <w:spacing w:line="160" w:lineRule="atLeast"/>
              <w:jc w:val="both"/>
              <w:rPr>
                <w:rFonts w:cs="Times New Roman"/>
                <w:sz w:val="22"/>
                <w:szCs w:val="22"/>
                <w:highlight w:val="yellow"/>
              </w:rPr>
            </w:pPr>
          </w:p>
        </w:tc>
        <w:tc>
          <w:tcPr>
            <w:tcW w:w="7800" w:type="dxa"/>
            <w:gridSpan w:val="11"/>
            <w:tcBorders>
              <w:bottom w:val="single" w:sz="4" w:space="0" w:color="auto"/>
            </w:tcBorders>
          </w:tcPr>
          <w:p w14:paraId="7611204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E50057" w:rsidRPr="00515545" w14:paraId="19FB0107" w14:textId="77777777" w:rsidTr="00005CFE">
        <w:tc>
          <w:tcPr>
            <w:tcW w:w="2376" w:type="dxa"/>
          </w:tcPr>
          <w:p w14:paraId="11EF77A2" w14:textId="77777777" w:rsidR="00E50057" w:rsidRPr="00515545" w:rsidRDefault="00E50057" w:rsidP="004F1E78">
            <w:pPr>
              <w:spacing w:line="160" w:lineRule="atLeast"/>
              <w:jc w:val="both"/>
              <w:rPr>
                <w:rFonts w:cs="Times New Roman"/>
                <w:sz w:val="22"/>
                <w:szCs w:val="22"/>
                <w:highlight w:val="yellow"/>
              </w:rPr>
            </w:pPr>
          </w:p>
        </w:tc>
        <w:tc>
          <w:tcPr>
            <w:tcW w:w="3830" w:type="dxa"/>
            <w:gridSpan w:val="5"/>
            <w:tcBorders>
              <w:top w:val="single" w:sz="4" w:space="0" w:color="auto"/>
              <w:bottom w:val="single" w:sz="4" w:space="0" w:color="auto"/>
            </w:tcBorders>
          </w:tcPr>
          <w:p w14:paraId="2ACD4524" w14:textId="312966D8" w:rsidR="00E50057" w:rsidRPr="00515545" w:rsidRDefault="00042087" w:rsidP="004F1E78">
            <w:pPr>
              <w:spacing w:line="160" w:lineRule="atLeast"/>
              <w:jc w:val="center"/>
              <w:rPr>
                <w:rFonts w:cs="Times New Roman"/>
                <w:sz w:val="22"/>
                <w:szCs w:val="22"/>
              </w:rPr>
            </w:pPr>
            <w:r>
              <w:rPr>
                <w:rFonts w:cs="Times New Roman"/>
                <w:sz w:val="22"/>
                <w:szCs w:val="22"/>
              </w:rPr>
              <w:t>September 30</w:t>
            </w:r>
            <w:r w:rsidR="00A05D40" w:rsidRPr="00515545">
              <w:rPr>
                <w:rFonts w:cs="Times New Roman"/>
                <w:sz w:val="22"/>
                <w:szCs w:val="22"/>
              </w:rPr>
              <w:t>,</w:t>
            </w:r>
            <w:r w:rsidR="00E50057" w:rsidRPr="00515545">
              <w:rPr>
                <w:rFonts w:cs="Times New Roman"/>
                <w:sz w:val="22"/>
                <w:szCs w:val="22"/>
              </w:rPr>
              <w:t xml:space="preserve"> </w:t>
            </w:r>
            <w:r w:rsidR="007936F7" w:rsidRPr="00515545">
              <w:rPr>
                <w:rFonts w:cs="Times New Roman"/>
                <w:sz w:val="22"/>
                <w:szCs w:val="22"/>
              </w:rPr>
              <w:t>2024</w:t>
            </w:r>
          </w:p>
        </w:tc>
        <w:tc>
          <w:tcPr>
            <w:tcW w:w="236" w:type="dxa"/>
            <w:tcBorders>
              <w:top w:val="single" w:sz="4" w:space="0" w:color="auto"/>
            </w:tcBorders>
          </w:tcPr>
          <w:p w14:paraId="1FE22DE7" w14:textId="77777777" w:rsidR="00E50057" w:rsidRPr="00515545" w:rsidRDefault="00E50057" w:rsidP="004F1E78">
            <w:pPr>
              <w:spacing w:line="160" w:lineRule="atLeast"/>
              <w:jc w:val="center"/>
              <w:rPr>
                <w:rFonts w:cs="Times New Roman"/>
                <w:sz w:val="22"/>
                <w:szCs w:val="22"/>
              </w:rPr>
            </w:pPr>
          </w:p>
        </w:tc>
        <w:tc>
          <w:tcPr>
            <w:tcW w:w="3734" w:type="dxa"/>
            <w:gridSpan w:val="5"/>
            <w:tcBorders>
              <w:top w:val="single" w:sz="4" w:space="0" w:color="auto"/>
              <w:bottom w:val="single" w:sz="4" w:space="0" w:color="auto"/>
            </w:tcBorders>
          </w:tcPr>
          <w:p w14:paraId="4307B6C2"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 xml:space="preserve">December 31, </w:t>
            </w:r>
            <w:r w:rsidR="007936F7" w:rsidRPr="00515545">
              <w:rPr>
                <w:rFonts w:cs="Times New Roman"/>
                <w:sz w:val="22"/>
                <w:szCs w:val="22"/>
              </w:rPr>
              <w:t>2023</w:t>
            </w:r>
          </w:p>
        </w:tc>
      </w:tr>
      <w:tr w:rsidR="00E50057" w:rsidRPr="00515545" w14:paraId="712D4E8F" w14:textId="77777777" w:rsidTr="00005CFE">
        <w:tc>
          <w:tcPr>
            <w:tcW w:w="2376" w:type="dxa"/>
          </w:tcPr>
          <w:p w14:paraId="4D632722" w14:textId="77777777" w:rsidR="00E50057" w:rsidRPr="00515545" w:rsidRDefault="00E50057" w:rsidP="004F1E78">
            <w:pPr>
              <w:spacing w:line="160" w:lineRule="atLeast"/>
              <w:jc w:val="both"/>
              <w:rPr>
                <w:rFonts w:cs="Times New Roman"/>
                <w:sz w:val="22"/>
                <w:szCs w:val="22"/>
                <w:highlight w:val="yellow"/>
              </w:rPr>
            </w:pPr>
          </w:p>
        </w:tc>
        <w:tc>
          <w:tcPr>
            <w:tcW w:w="1134" w:type="dxa"/>
            <w:tcBorders>
              <w:top w:val="single" w:sz="4" w:space="0" w:color="auto"/>
              <w:bottom w:val="single" w:sz="4" w:space="0" w:color="auto"/>
            </w:tcBorders>
          </w:tcPr>
          <w:p w14:paraId="6FE12907"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2BEFDE0A" w14:textId="77777777" w:rsidR="00E50057" w:rsidRPr="00515545" w:rsidRDefault="00E50057" w:rsidP="004F1E78">
            <w:pPr>
              <w:spacing w:line="160" w:lineRule="atLeast"/>
              <w:jc w:val="center"/>
              <w:rPr>
                <w:rFonts w:cs="Times New Roman"/>
                <w:sz w:val="22"/>
                <w:szCs w:val="22"/>
              </w:rPr>
            </w:pPr>
          </w:p>
        </w:tc>
        <w:tc>
          <w:tcPr>
            <w:tcW w:w="1040" w:type="dxa"/>
            <w:tcBorders>
              <w:top w:val="single" w:sz="4" w:space="0" w:color="auto"/>
              <w:bottom w:val="single" w:sz="4" w:space="0" w:color="auto"/>
            </w:tcBorders>
          </w:tcPr>
          <w:p w14:paraId="2C26001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8DD9598" w14:textId="77777777" w:rsidR="00E50057" w:rsidRPr="00515545" w:rsidRDefault="00E50057" w:rsidP="004F1E78">
            <w:pPr>
              <w:spacing w:line="160" w:lineRule="atLeast"/>
              <w:jc w:val="center"/>
              <w:rPr>
                <w:rFonts w:cs="Times New Roman"/>
                <w:sz w:val="22"/>
                <w:szCs w:val="22"/>
              </w:rPr>
            </w:pPr>
          </w:p>
        </w:tc>
        <w:tc>
          <w:tcPr>
            <w:tcW w:w="1181" w:type="dxa"/>
            <w:tcBorders>
              <w:top w:val="single" w:sz="4" w:space="0" w:color="auto"/>
              <w:bottom w:val="single" w:sz="4" w:space="0" w:color="auto"/>
            </w:tcBorders>
          </w:tcPr>
          <w:p w14:paraId="77C0C70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Long-term</w:t>
            </w:r>
          </w:p>
        </w:tc>
        <w:tc>
          <w:tcPr>
            <w:tcW w:w="236" w:type="dxa"/>
          </w:tcPr>
          <w:p w14:paraId="399F4296" w14:textId="77777777" w:rsidR="00E50057" w:rsidRPr="00515545" w:rsidRDefault="00E50057" w:rsidP="004F1E78">
            <w:pPr>
              <w:spacing w:line="160" w:lineRule="atLeast"/>
              <w:jc w:val="center"/>
              <w:rPr>
                <w:rFonts w:cs="Times New Roman"/>
                <w:sz w:val="22"/>
                <w:szCs w:val="22"/>
              </w:rPr>
            </w:pPr>
          </w:p>
        </w:tc>
        <w:tc>
          <w:tcPr>
            <w:tcW w:w="1062" w:type="dxa"/>
            <w:tcBorders>
              <w:top w:val="single" w:sz="4" w:space="0" w:color="auto"/>
              <w:bottom w:val="single" w:sz="4" w:space="0" w:color="auto"/>
            </w:tcBorders>
          </w:tcPr>
          <w:p w14:paraId="2DCA4A7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44966B47" w14:textId="77777777" w:rsidR="00E50057" w:rsidRPr="00515545" w:rsidRDefault="00E50057" w:rsidP="004F1E78">
            <w:pPr>
              <w:spacing w:line="160" w:lineRule="atLeast"/>
              <w:jc w:val="center"/>
              <w:rPr>
                <w:rFonts w:cs="Times New Roman"/>
                <w:sz w:val="22"/>
                <w:szCs w:val="22"/>
              </w:rPr>
            </w:pPr>
          </w:p>
        </w:tc>
        <w:tc>
          <w:tcPr>
            <w:tcW w:w="1082" w:type="dxa"/>
            <w:tcBorders>
              <w:top w:val="single" w:sz="4" w:space="0" w:color="auto"/>
              <w:bottom w:val="single" w:sz="4" w:space="0" w:color="auto"/>
            </w:tcBorders>
          </w:tcPr>
          <w:p w14:paraId="599E4C4C"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8E1E0B8" w14:textId="77777777" w:rsidR="00E50057" w:rsidRPr="00515545" w:rsidRDefault="00E50057" w:rsidP="004F1E78">
            <w:pPr>
              <w:spacing w:line="160" w:lineRule="atLeast"/>
              <w:jc w:val="center"/>
              <w:rPr>
                <w:rFonts w:cs="Times New Roman"/>
                <w:sz w:val="22"/>
                <w:szCs w:val="22"/>
              </w:rPr>
            </w:pPr>
          </w:p>
        </w:tc>
        <w:tc>
          <w:tcPr>
            <w:tcW w:w="1118" w:type="dxa"/>
            <w:tcBorders>
              <w:top w:val="single" w:sz="4" w:space="0" w:color="auto"/>
              <w:bottom w:val="single" w:sz="4" w:space="0" w:color="auto"/>
            </w:tcBorders>
          </w:tcPr>
          <w:p w14:paraId="7C76B5E7" w14:textId="77777777" w:rsidR="00E50057" w:rsidRPr="00515545" w:rsidRDefault="00E50057" w:rsidP="00005CFE">
            <w:pPr>
              <w:tabs>
                <w:tab w:val="clear" w:pos="907"/>
              </w:tabs>
              <w:spacing w:line="160" w:lineRule="atLeast"/>
              <w:ind w:left="-121" w:right="-108"/>
              <w:jc w:val="center"/>
              <w:rPr>
                <w:rFonts w:cs="Times New Roman"/>
                <w:sz w:val="22"/>
                <w:szCs w:val="22"/>
              </w:rPr>
            </w:pPr>
            <w:r w:rsidRPr="00515545">
              <w:rPr>
                <w:rFonts w:cs="Times New Roman"/>
                <w:sz w:val="22"/>
                <w:szCs w:val="22"/>
              </w:rPr>
              <w:t>Long-term</w:t>
            </w:r>
          </w:p>
        </w:tc>
      </w:tr>
      <w:tr w:rsidR="00E50057" w:rsidRPr="00515545" w14:paraId="4097A1B3" w14:textId="77777777" w:rsidTr="00005CFE">
        <w:tc>
          <w:tcPr>
            <w:tcW w:w="2376" w:type="dxa"/>
          </w:tcPr>
          <w:p w14:paraId="722BB6A9" w14:textId="77777777" w:rsidR="00E50057" w:rsidRPr="00515545" w:rsidRDefault="00E50057" w:rsidP="004F1E78">
            <w:pPr>
              <w:spacing w:line="160" w:lineRule="atLeast"/>
              <w:jc w:val="both"/>
              <w:rPr>
                <w:rFonts w:cs="Times New Roman"/>
                <w:sz w:val="22"/>
                <w:szCs w:val="22"/>
              </w:rPr>
            </w:pPr>
          </w:p>
        </w:tc>
        <w:tc>
          <w:tcPr>
            <w:tcW w:w="1134" w:type="dxa"/>
            <w:tcBorders>
              <w:top w:val="single" w:sz="4" w:space="0" w:color="auto"/>
            </w:tcBorders>
          </w:tcPr>
          <w:p w14:paraId="120B7532"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5C9BC61F" w14:textId="77777777" w:rsidR="00E50057" w:rsidRPr="00515545" w:rsidRDefault="00E50057" w:rsidP="004F1E78">
            <w:pPr>
              <w:spacing w:line="160" w:lineRule="atLeast"/>
              <w:jc w:val="both"/>
              <w:rPr>
                <w:rFonts w:cs="Times New Roman"/>
                <w:sz w:val="22"/>
                <w:szCs w:val="22"/>
                <w:highlight w:val="yellow"/>
              </w:rPr>
            </w:pPr>
          </w:p>
        </w:tc>
        <w:tc>
          <w:tcPr>
            <w:tcW w:w="1040" w:type="dxa"/>
            <w:tcBorders>
              <w:top w:val="single" w:sz="4" w:space="0" w:color="auto"/>
            </w:tcBorders>
          </w:tcPr>
          <w:p w14:paraId="5F0C6DA0"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7AD66F35" w14:textId="77777777" w:rsidR="00E50057" w:rsidRPr="00515545" w:rsidRDefault="00E50057" w:rsidP="004F1E78">
            <w:pPr>
              <w:spacing w:line="160" w:lineRule="atLeast"/>
              <w:jc w:val="both"/>
              <w:rPr>
                <w:rFonts w:cs="Times New Roman"/>
                <w:sz w:val="22"/>
                <w:szCs w:val="22"/>
                <w:highlight w:val="yellow"/>
              </w:rPr>
            </w:pPr>
          </w:p>
        </w:tc>
        <w:tc>
          <w:tcPr>
            <w:tcW w:w="1181" w:type="dxa"/>
            <w:tcBorders>
              <w:top w:val="single" w:sz="4" w:space="0" w:color="auto"/>
            </w:tcBorders>
          </w:tcPr>
          <w:p w14:paraId="0F754D87"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222BDE88" w14:textId="77777777" w:rsidR="00E50057" w:rsidRPr="00515545" w:rsidRDefault="00E50057" w:rsidP="004F1E78">
            <w:pPr>
              <w:spacing w:line="160" w:lineRule="atLeast"/>
              <w:jc w:val="both"/>
              <w:rPr>
                <w:rFonts w:cs="Times New Roman"/>
                <w:sz w:val="22"/>
                <w:szCs w:val="22"/>
                <w:highlight w:val="yellow"/>
              </w:rPr>
            </w:pPr>
          </w:p>
        </w:tc>
        <w:tc>
          <w:tcPr>
            <w:tcW w:w="1062" w:type="dxa"/>
            <w:tcBorders>
              <w:top w:val="single" w:sz="4" w:space="0" w:color="auto"/>
            </w:tcBorders>
          </w:tcPr>
          <w:p w14:paraId="0804BA83" w14:textId="77777777" w:rsidR="00E50057" w:rsidRPr="00515545" w:rsidRDefault="00E50057" w:rsidP="004F1E78">
            <w:pPr>
              <w:spacing w:line="160" w:lineRule="atLeast"/>
              <w:jc w:val="both"/>
              <w:rPr>
                <w:rFonts w:cs="Times New Roman"/>
                <w:sz w:val="22"/>
                <w:szCs w:val="22"/>
              </w:rPr>
            </w:pPr>
          </w:p>
        </w:tc>
        <w:tc>
          <w:tcPr>
            <w:tcW w:w="236" w:type="dxa"/>
          </w:tcPr>
          <w:p w14:paraId="3873E26C" w14:textId="77777777" w:rsidR="00E50057" w:rsidRPr="00515545" w:rsidRDefault="00E50057" w:rsidP="004F1E78">
            <w:pPr>
              <w:spacing w:line="160" w:lineRule="atLeast"/>
              <w:jc w:val="both"/>
              <w:rPr>
                <w:rFonts w:cs="Times New Roman"/>
                <w:sz w:val="22"/>
                <w:szCs w:val="22"/>
              </w:rPr>
            </w:pPr>
          </w:p>
        </w:tc>
        <w:tc>
          <w:tcPr>
            <w:tcW w:w="1082" w:type="dxa"/>
            <w:tcBorders>
              <w:top w:val="single" w:sz="4" w:space="0" w:color="auto"/>
            </w:tcBorders>
          </w:tcPr>
          <w:p w14:paraId="50C210DD" w14:textId="77777777" w:rsidR="00E50057" w:rsidRPr="00515545" w:rsidRDefault="00E50057" w:rsidP="004F1E78">
            <w:pPr>
              <w:spacing w:line="160" w:lineRule="atLeast"/>
              <w:jc w:val="both"/>
              <w:rPr>
                <w:rFonts w:cs="Times New Roman"/>
                <w:sz w:val="22"/>
                <w:szCs w:val="22"/>
              </w:rPr>
            </w:pPr>
          </w:p>
        </w:tc>
        <w:tc>
          <w:tcPr>
            <w:tcW w:w="236" w:type="dxa"/>
          </w:tcPr>
          <w:p w14:paraId="400DE100" w14:textId="77777777" w:rsidR="00E50057" w:rsidRPr="00515545" w:rsidRDefault="00E50057" w:rsidP="004F1E78">
            <w:pPr>
              <w:spacing w:line="160" w:lineRule="atLeast"/>
              <w:jc w:val="both"/>
              <w:rPr>
                <w:rFonts w:cs="Times New Roman"/>
                <w:sz w:val="22"/>
                <w:szCs w:val="22"/>
              </w:rPr>
            </w:pPr>
          </w:p>
        </w:tc>
        <w:tc>
          <w:tcPr>
            <w:tcW w:w="1118" w:type="dxa"/>
            <w:tcBorders>
              <w:top w:val="single" w:sz="4" w:space="0" w:color="auto"/>
            </w:tcBorders>
          </w:tcPr>
          <w:p w14:paraId="6F7D9A5C" w14:textId="77777777" w:rsidR="00E50057" w:rsidRPr="00515545" w:rsidRDefault="00E50057" w:rsidP="00005CFE">
            <w:pPr>
              <w:spacing w:line="160" w:lineRule="atLeast"/>
              <w:jc w:val="center"/>
              <w:rPr>
                <w:rFonts w:cs="Times New Roman"/>
                <w:sz w:val="22"/>
                <w:szCs w:val="22"/>
              </w:rPr>
            </w:pPr>
          </w:p>
        </w:tc>
      </w:tr>
      <w:tr w:rsidR="008B4E6D" w:rsidRPr="00515545" w14:paraId="4EF12FCB" w14:textId="77777777" w:rsidTr="00005CFE">
        <w:tc>
          <w:tcPr>
            <w:tcW w:w="2376" w:type="dxa"/>
          </w:tcPr>
          <w:p w14:paraId="1423279F"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515545">
              <w:rPr>
                <w:rFonts w:cs="Times New Roman"/>
                <w:sz w:val="22"/>
                <w:szCs w:val="22"/>
              </w:rPr>
              <w:t>Nano finance receivables</w:t>
            </w:r>
          </w:p>
        </w:tc>
        <w:tc>
          <w:tcPr>
            <w:tcW w:w="1134" w:type="dxa"/>
          </w:tcPr>
          <w:p w14:paraId="23B3BF34" w14:textId="505D2CB0" w:rsidR="008B4E6D" w:rsidRPr="00515545" w:rsidRDefault="00A75FA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5,910</w:t>
            </w:r>
          </w:p>
        </w:tc>
        <w:tc>
          <w:tcPr>
            <w:tcW w:w="236" w:type="dxa"/>
          </w:tcPr>
          <w:p w14:paraId="41BAE975"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3A9B16DB" w14:textId="5CE4E558" w:rsidR="008B4E6D" w:rsidRPr="00515545" w:rsidRDefault="00A75FA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4,842</w:t>
            </w:r>
          </w:p>
        </w:tc>
        <w:tc>
          <w:tcPr>
            <w:tcW w:w="236" w:type="dxa"/>
          </w:tcPr>
          <w:p w14:paraId="6AC891DE"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Pr>
          <w:p w14:paraId="2B90E856" w14:textId="766FE917" w:rsidR="008B4E6D" w:rsidRPr="00515545" w:rsidRDefault="00A75FA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1,068</w:t>
            </w:r>
          </w:p>
        </w:tc>
        <w:tc>
          <w:tcPr>
            <w:tcW w:w="236" w:type="dxa"/>
          </w:tcPr>
          <w:p w14:paraId="712DFA4A"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0BE7DAE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8,658</w:t>
            </w:r>
          </w:p>
        </w:tc>
        <w:tc>
          <w:tcPr>
            <w:tcW w:w="236" w:type="dxa"/>
          </w:tcPr>
          <w:p w14:paraId="58C67B41"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51735F8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6,485</w:t>
            </w:r>
          </w:p>
        </w:tc>
        <w:tc>
          <w:tcPr>
            <w:tcW w:w="236" w:type="dxa"/>
          </w:tcPr>
          <w:p w14:paraId="5225967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070B1354" w14:textId="77777777" w:rsidR="008B4E6D" w:rsidRPr="00515545" w:rsidRDefault="008B4E6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2,173</w:t>
            </w:r>
          </w:p>
        </w:tc>
      </w:tr>
      <w:tr w:rsidR="008B4E6D" w:rsidRPr="00515545" w14:paraId="20FEA3AC" w14:textId="77777777" w:rsidTr="00005CFE">
        <w:tc>
          <w:tcPr>
            <w:tcW w:w="2376" w:type="dxa"/>
          </w:tcPr>
          <w:p w14:paraId="15C35404"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unearned income</w:t>
            </w:r>
          </w:p>
        </w:tc>
        <w:tc>
          <w:tcPr>
            <w:tcW w:w="1134" w:type="dxa"/>
            <w:tcBorders>
              <w:bottom w:val="single" w:sz="4" w:space="0" w:color="auto"/>
            </w:tcBorders>
          </w:tcPr>
          <w:p w14:paraId="017AEC0F" w14:textId="2077F03C" w:rsidR="008B4E6D" w:rsidRPr="00515545" w:rsidRDefault="00A75FAD" w:rsidP="00A75FAD">
            <w:pPr>
              <w:spacing w:line="160" w:lineRule="atLeast"/>
              <w:jc w:val="center"/>
              <w:rPr>
                <w:rFonts w:cs="Times New Roman"/>
                <w:sz w:val="22"/>
                <w:szCs w:val="22"/>
              </w:rPr>
            </w:pPr>
            <w:r>
              <w:rPr>
                <w:rFonts w:cs="Times New Roman"/>
                <w:sz w:val="22"/>
                <w:szCs w:val="22"/>
              </w:rPr>
              <w:t>-</w:t>
            </w:r>
          </w:p>
        </w:tc>
        <w:tc>
          <w:tcPr>
            <w:tcW w:w="236" w:type="dxa"/>
          </w:tcPr>
          <w:p w14:paraId="63BE9D51"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22A60A2A" w14:textId="49F4B3B8" w:rsidR="008B4E6D" w:rsidRPr="00515545" w:rsidRDefault="00A75FAD" w:rsidP="00A75FAD">
            <w:pPr>
              <w:spacing w:line="160" w:lineRule="atLeast"/>
              <w:jc w:val="center"/>
              <w:rPr>
                <w:rFonts w:cs="Times New Roman"/>
                <w:sz w:val="22"/>
                <w:szCs w:val="22"/>
              </w:rPr>
            </w:pPr>
            <w:r>
              <w:rPr>
                <w:rFonts w:cs="Times New Roman"/>
                <w:sz w:val="22"/>
                <w:szCs w:val="22"/>
              </w:rPr>
              <w:t>-</w:t>
            </w:r>
          </w:p>
        </w:tc>
        <w:tc>
          <w:tcPr>
            <w:tcW w:w="236" w:type="dxa"/>
          </w:tcPr>
          <w:p w14:paraId="56E0B51D" w14:textId="77777777" w:rsidR="008B4E6D" w:rsidRPr="00515545" w:rsidRDefault="008B4E6D" w:rsidP="00A75FAD">
            <w:pPr>
              <w:tabs>
                <w:tab w:val="decimal" w:pos="880"/>
              </w:tabs>
              <w:spacing w:line="160" w:lineRule="atLeast"/>
              <w:jc w:val="center"/>
              <w:rPr>
                <w:rFonts w:cs="Times New Roman"/>
                <w:sz w:val="22"/>
                <w:szCs w:val="22"/>
              </w:rPr>
            </w:pPr>
          </w:p>
        </w:tc>
        <w:tc>
          <w:tcPr>
            <w:tcW w:w="1181" w:type="dxa"/>
            <w:tcBorders>
              <w:bottom w:val="single" w:sz="4" w:space="0" w:color="auto"/>
            </w:tcBorders>
            <w:vAlign w:val="center"/>
          </w:tcPr>
          <w:p w14:paraId="0590FACC" w14:textId="4B9F793A" w:rsidR="008B4E6D" w:rsidRPr="00515545" w:rsidRDefault="00A75FAD" w:rsidP="00A75FAD">
            <w:pPr>
              <w:spacing w:line="160" w:lineRule="atLeast"/>
              <w:jc w:val="center"/>
              <w:rPr>
                <w:rFonts w:cs="Times New Roman"/>
                <w:sz w:val="22"/>
                <w:szCs w:val="22"/>
              </w:rPr>
            </w:pPr>
            <w:r>
              <w:rPr>
                <w:rFonts w:cs="Times New Roman"/>
                <w:sz w:val="22"/>
                <w:szCs w:val="22"/>
              </w:rPr>
              <w:t>-</w:t>
            </w:r>
          </w:p>
        </w:tc>
        <w:tc>
          <w:tcPr>
            <w:tcW w:w="236" w:type="dxa"/>
          </w:tcPr>
          <w:p w14:paraId="25F20EBF"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522C766C"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(58)</w:t>
            </w:r>
          </w:p>
        </w:tc>
        <w:tc>
          <w:tcPr>
            <w:tcW w:w="236" w:type="dxa"/>
          </w:tcPr>
          <w:p w14:paraId="0EC8008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29C9E99B"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(58)</w:t>
            </w:r>
          </w:p>
        </w:tc>
        <w:tc>
          <w:tcPr>
            <w:tcW w:w="236" w:type="dxa"/>
          </w:tcPr>
          <w:p w14:paraId="4213A49E"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vAlign w:val="center"/>
          </w:tcPr>
          <w:p w14:paraId="069F1BEA" w14:textId="77777777" w:rsidR="008B4E6D" w:rsidRPr="00515545" w:rsidRDefault="008B4E6D" w:rsidP="00005CFE">
            <w:pPr>
              <w:spacing w:line="160" w:lineRule="atLeast"/>
              <w:jc w:val="center"/>
              <w:rPr>
                <w:rFonts w:cs="Times New Roman"/>
                <w:sz w:val="22"/>
                <w:szCs w:val="22"/>
              </w:rPr>
            </w:pPr>
            <w:r w:rsidRPr="00515545">
              <w:rPr>
                <w:rFonts w:cs="Times New Roman"/>
                <w:sz w:val="22"/>
                <w:szCs w:val="22"/>
              </w:rPr>
              <w:t>-</w:t>
            </w:r>
          </w:p>
        </w:tc>
      </w:tr>
      <w:tr w:rsidR="008B4E6D" w:rsidRPr="00515545" w14:paraId="0E780F40" w14:textId="77777777" w:rsidTr="00005CFE">
        <w:trPr>
          <w:trHeight w:val="225"/>
        </w:trPr>
        <w:tc>
          <w:tcPr>
            <w:tcW w:w="2376" w:type="dxa"/>
          </w:tcPr>
          <w:p w14:paraId="63D9B1C8"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134" w:type="dxa"/>
            <w:tcBorders>
              <w:top w:val="single" w:sz="4" w:space="0" w:color="auto"/>
            </w:tcBorders>
          </w:tcPr>
          <w:p w14:paraId="31863D9E" w14:textId="192C2A09" w:rsidR="008B4E6D" w:rsidRPr="00515545" w:rsidRDefault="00A75FA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5,910</w:t>
            </w:r>
          </w:p>
        </w:tc>
        <w:tc>
          <w:tcPr>
            <w:tcW w:w="236" w:type="dxa"/>
          </w:tcPr>
          <w:p w14:paraId="05F6A8D3"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tcBorders>
          </w:tcPr>
          <w:p w14:paraId="62B752A2" w14:textId="4D19D4C3" w:rsidR="008B4E6D" w:rsidRPr="00515545" w:rsidRDefault="00A75FA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4,842</w:t>
            </w:r>
          </w:p>
        </w:tc>
        <w:tc>
          <w:tcPr>
            <w:tcW w:w="236" w:type="dxa"/>
          </w:tcPr>
          <w:p w14:paraId="2DEA0298"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Borders>
              <w:top w:val="single" w:sz="4" w:space="0" w:color="auto"/>
            </w:tcBorders>
          </w:tcPr>
          <w:p w14:paraId="057250B9" w14:textId="1B0D1281" w:rsidR="008B4E6D" w:rsidRPr="00515545" w:rsidRDefault="00A75FA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1,068</w:t>
            </w:r>
          </w:p>
        </w:tc>
        <w:tc>
          <w:tcPr>
            <w:tcW w:w="236" w:type="dxa"/>
          </w:tcPr>
          <w:p w14:paraId="0D8F71F9"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tcBorders>
          </w:tcPr>
          <w:p w14:paraId="531409B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8,600</w:t>
            </w:r>
          </w:p>
        </w:tc>
        <w:tc>
          <w:tcPr>
            <w:tcW w:w="236" w:type="dxa"/>
          </w:tcPr>
          <w:p w14:paraId="42C67EE9"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tcBorders>
          </w:tcPr>
          <w:p w14:paraId="53FF9606"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6,427</w:t>
            </w:r>
          </w:p>
        </w:tc>
        <w:tc>
          <w:tcPr>
            <w:tcW w:w="236" w:type="dxa"/>
          </w:tcPr>
          <w:p w14:paraId="0F2B34CE"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tcBorders>
          </w:tcPr>
          <w:p w14:paraId="07958766" w14:textId="77777777" w:rsidR="008B4E6D" w:rsidRPr="00515545" w:rsidRDefault="008B4E6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2,173</w:t>
            </w:r>
          </w:p>
        </w:tc>
      </w:tr>
      <w:tr w:rsidR="00C51331" w:rsidRPr="00515545" w14:paraId="419AD10D" w14:textId="77777777" w:rsidTr="00005CFE">
        <w:tc>
          <w:tcPr>
            <w:tcW w:w="2376" w:type="dxa"/>
          </w:tcPr>
          <w:p w14:paraId="2EEDD0C2" w14:textId="77777777" w:rsidR="00C51331" w:rsidRPr="00515545" w:rsidRDefault="00C51331"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allowance for</w:t>
            </w:r>
          </w:p>
        </w:tc>
        <w:tc>
          <w:tcPr>
            <w:tcW w:w="1134" w:type="dxa"/>
          </w:tcPr>
          <w:p w14:paraId="746E796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4D33E62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B10D3CF"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F9A9925"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Pr>
          <w:p w14:paraId="58F1FE5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6B6A6D8"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82B8D80"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9E049F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C820968"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3AFA6B0"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49A617D" w14:textId="77777777" w:rsidR="00C51331" w:rsidRPr="00515545" w:rsidRDefault="00C51331"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C51331" w:rsidRPr="00515545" w14:paraId="1364DAB2" w14:textId="77777777" w:rsidTr="00005CFE">
        <w:tc>
          <w:tcPr>
            <w:tcW w:w="2376" w:type="dxa"/>
          </w:tcPr>
          <w:p w14:paraId="6B52B4FD" w14:textId="77777777" w:rsidR="00C51331" w:rsidRPr="00515545" w:rsidRDefault="00C51331"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impairment for  </w:t>
            </w:r>
          </w:p>
        </w:tc>
        <w:tc>
          <w:tcPr>
            <w:tcW w:w="1134" w:type="dxa"/>
          </w:tcPr>
          <w:p w14:paraId="5EF642DF"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7053AF"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78471EE9"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B79D5A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Pr>
          <w:p w14:paraId="6C05DE4D"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382E1520"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5AED4EDB"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CF7066B"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0BBE0F11"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554AAA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C22F02D" w14:textId="77777777" w:rsidR="00C51331" w:rsidRPr="00515545" w:rsidRDefault="00C51331"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8B4E6D" w:rsidRPr="00515545" w14:paraId="0E4A6AFC" w14:textId="77777777" w:rsidTr="00005CFE">
        <w:tc>
          <w:tcPr>
            <w:tcW w:w="2376" w:type="dxa"/>
          </w:tcPr>
          <w:p w14:paraId="1F26AB51"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expected credit loss</w:t>
            </w:r>
          </w:p>
        </w:tc>
        <w:tc>
          <w:tcPr>
            <w:tcW w:w="1134" w:type="dxa"/>
            <w:tcBorders>
              <w:bottom w:val="single" w:sz="4" w:space="0" w:color="auto"/>
            </w:tcBorders>
          </w:tcPr>
          <w:p w14:paraId="2987154C" w14:textId="3776821D" w:rsidR="008B4E6D" w:rsidRPr="00515545" w:rsidRDefault="00A75FA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(549)</w:t>
            </w:r>
          </w:p>
        </w:tc>
        <w:tc>
          <w:tcPr>
            <w:tcW w:w="236" w:type="dxa"/>
          </w:tcPr>
          <w:p w14:paraId="3E48DA67"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0BEF7A70" w14:textId="2BC2E911" w:rsidR="008B4E6D" w:rsidRPr="00515545" w:rsidRDefault="00A75FA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Pr>
                <w:rFonts w:cs="Times New Roman"/>
                <w:sz w:val="22"/>
                <w:szCs w:val="22"/>
              </w:rPr>
              <w:t>(49</w:t>
            </w:r>
            <w:r w:rsidR="00580F76">
              <w:rPr>
                <w:rFonts w:cs="Times New Roman"/>
                <w:sz w:val="22"/>
                <w:szCs w:val="22"/>
              </w:rPr>
              <w:t>5</w:t>
            </w:r>
            <w:r>
              <w:rPr>
                <w:rFonts w:cs="Times New Roman"/>
                <w:sz w:val="22"/>
                <w:szCs w:val="22"/>
              </w:rPr>
              <w:t>)</w:t>
            </w:r>
          </w:p>
        </w:tc>
        <w:tc>
          <w:tcPr>
            <w:tcW w:w="236" w:type="dxa"/>
          </w:tcPr>
          <w:p w14:paraId="7D38C611"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Borders>
              <w:bottom w:val="single" w:sz="4" w:space="0" w:color="auto"/>
            </w:tcBorders>
          </w:tcPr>
          <w:p w14:paraId="061380E7" w14:textId="6A97DEB5" w:rsidR="008B4E6D" w:rsidRPr="00515545" w:rsidRDefault="00A75FA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Pr>
                <w:rFonts w:cs="Times New Roman"/>
                <w:sz w:val="22"/>
                <w:szCs w:val="22"/>
              </w:rPr>
              <w:t>(54)</w:t>
            </w:r>
          </w:p>
        </w:tc>
        <w:tc>
          <w:tcPr>
            <w:tcW w:w="236" w:type="dxa"/>
          </w:tcPr>
          <w:p w14:paraId="3544C1CF"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29CBFC44"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(601)</w:t>
            </w:r>
          </w:p>
        </w:tc>
        <w:tc>
          <w:tcPr>
            <w:tcW w:w="236" w:type="dxa"/>
          </w:tcPr>
          <w:p w14:paraId="11997CEB"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485A1066"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(546)</w:t>
            </w:r>
          </w:p>
        </w:tc>
        <w:tc>
          <w:tcPr>
            <w:tcW w:w="236" w:type="dxa"/>
          </w:tcPr>
          <w:p w14:paraId="4233E867"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tcPr>
          <w:p w14:paraId="5C679EF8" w14:textId="77777777" w:rsidR="008B4E6D" w:rsidRPr="00515545" w:rsidRDefault="008B4E6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(55)</w:t>
            </w:r>
          </w:p>
        </w:tc>
      </w:tr>
      <w:tr w:rsidR="008B4E6D" w:rsidRPr="00515545" w14:paraId="7B43C126" w14:textId="77777777" w:rsidTr="00005CFE">
        <w:tc>
          <w:tcPr>
            <w:tcW w:w="2376" w:type="dxa"/>
          </w:tcPr>
          <w:p w14:paraId="57F705AF"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134" w:type="dxa"/>
            <w:tcBorders>
              <w:top w:val="single" w:sz="4" w:space="0" w:color="auto"/>
              <w:bottom w:val="double" w:sz="4" w:space="0" w:color="auto"/>
            </w:tcBorders>
          </w:tcPr>
          <w:p w14:paraId="3AA1F6FF" w14:textId="19CE0CFB" w:rsidR="008B4E6D" w:rsidRPr="00515545" w:rsidRDefault="00A75FA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5,361</w:t>
            </w:r>
          </w:p>
        </w:tc>
        <w:tc>
          <w:tcPr>
            <w:tcW w:w="236" w:type="dxa"/>
          </w:tcPr>
          <w:p w14:paraId="728D681B"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bottom w:val="double" w:sz="4" w:space="0" w:color="auto"/>
            </w:tcBorders>
          </w:tcPr>
          <w:p w14:paraId="35DFBAFC" w14:textId="724C73F5" w:rsidR="008B4E6D" w:rsidRPr="00515545" w:rsidRDefault="00A75FA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4,347</w:t>
            </w:r>
          </w:p>
        </w:tc>
        <w:tc>
          <w:tcPr>
            <w:tcW w:w="236" w:type="dxa"/>
          </w:tcPr>
          <w:p w14:paraId="63153408"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Borders>
              <w:top w:val="single" w:sz="4" w:space="0" w:color="auto"/>
              <w:bottom w:val="double" w:sz="4" w:space="0" w:color="auto"/>
            </w:tcBorders>
          </w:tcPr>
          <w:p w14:paraId="3F79F29E" w14:textId="6D1E6DC6" w:rsidR="008B4E6D" w:rsidRPr="00515545" w:rsidRDefault="00A75FA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1,014</w:t>
            </w:r>
          </w:p>
        </w:tc>
        <w:tc>
          <w:tcPr>
            <w:tcW w:w="236" w:type="dxa"/>
          </w:tcPr>
          <w:p w14:paraId="445D7DD3"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bottom w:val="double" w:sz="4" w:space="0" w:color="auto"/>
            </w:tcBorders>
          </w:tcPr>
          <w:p w14:paraId="51B0ED1B"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7,999</w:t>
            </w:r>
          </w:p>
        </w:tc>
        <w:tc>
          <w:tcPr>
            <w:tcW w:w="236" w:type="dxa"/>
          </w:tcPr>
          <w:p w14:paraId="0B84FC67"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bottom w:val="double" w:sz="4" w:space="0" w:color="auto"/>
            </w:tcBorders>
          </w:tcPr>
          <w:p w14:paraId="07D3BBDC"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5,881</w:t>
            </w:r>
          </w:p>
        </w:tc>
        <w:tc>
          <w:tcPr>
            <w:tcW w:w="236" w:type="dxa"/>
          </w:tcPr>
          <w:p w14:paraId="60DAA27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bottom w:val="double" w:sz="4" w:space="0" w:color="auto"/>
            </w:tcBorders>
          </w:tcPr>
          <w:p w14:paraId="3E987EC2" w14:textId="77777777" w:rsidR="008B4E6D" w:rsidRPr="00515545" w:rsidRDefault="008B4E6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2,118</w:t>
            </w:r>
          </w:p>
        </w:tc>
      </w:tr>
    </w:tbl>
    <w:p w14:paraId="7155C57D" w14:textId="77777777" w:rsidR="00E50057" w:rsidRPr="00515545" w:rsidRDefault="00E50057" w:rsidP="00466731">
      <w:pPr>
        <w:pStyle w:val="NoSpacing"/>
        <w:jc w:val="thaiDistribute"/>
        <w:rPr>
          <w:rFonts w:cs="Times New Roman"/>
          <w:color w:val="FF0000"/>
          <w:sz w:val="22"/>
          <w:szCs w:val="22"/>
          <w:highlight w:val="yellow"/>
        </w:rPr>
      </w:pPr>
    </w:p>
    <w:p w14:paraId="028641D4" w14:textId="715DBC22" w:rsidR="003F7605" w:rsidRPr="00515545" w:rsidRDefault="003F7605" w:rsidP="00466731">
      <w:pPr>
        <w:pStyle w:val="NoSpacing"/>
        <w:jc w:val="thaiDistribute"/>
        <w:rPr>
          <w:rFonts w:cs="Times New Roman"/>
          <w:spacing w:val="-4"/>
          <w:sz w:val="22"/>
          <w:szCs w:val="22"/>
        </w:rPr>
      </w:pPr>
      <w:r w:rsidRPr="00515545">
        <w:rPr>
          <w:rFonts w:cs="Times New Roman"/>
          <w:spacing w:val="-4"/>
          <w:sz w:val="22"/>
          <w:szCs w:val="22"/>
        </w:rPr>
        <w:t>Nan</w:t>
      </w:r>
      <w:r w:rsidR="003C560E" w:rsidRPr="00515545">
        <w:rPr>
          <w:rFonts w:cs="Times New Roman"/>
          <w:spacing w:val="-4"/>
          <w:sz w:val="22"/>
          <w:szCs w:val="22"/>
        </w:rPr>
        <w:t xml:space="preserve">o finance receivables as </w:t>
      </w:r>
      <w:r w:rsidR="00E74656" w:rsidRPr="00515545">
        <w:rPr>
          <w:rFonts w:cs="Times New Roman"/>
          <w:spacing w:val="-4"/>
          <w:sz w:val="22"/>
          <w:szCs w:val="22"/>
        </w:rPr>
        <w:t xml:space="preserve">at </w:t>
      </w:r>
      <w:r w:rsidR="00042087">
        <w:rPr>
          <w:rFonts w:cs="Times New Roman"/>
          <w:sz w:val="22"/>
          <w:szCs w:val="22"/>
        </w:rPr>
        <w:t>September 30</w:t>
      </w:r>
      <w:r w:rsidR="00A05D40" w:rsidRPr="00515545">
        <w:rPr>
          <w:rFonts w:cs="Times New Roman"/>
          <w:sz w:val="22"/>
          <w:szCs w:val="22"/>
        </w:rPr>
        <w:t>,</w:t>
      </w:r>
      <w:r w:rsidR="00F062CA" w:rsidRPr="00515545">
        <w:rPr>
          <w:rFonts w:cs="Times New Roman"/>
          <w:spacing w:val="-4"/>
          <w:sz w:val="22"/>
          <w:szCs w:val="22"/>
        </w:rPr>
        <w:t xml:space="preserve"> </w:t>
      </w:r>
      <w:r w:rsidR="007936F7" w:rsidRPr="00515545">
        <w:rPr>
          <w:rFonts w:cs="Times New Roman"/>
          <w:spacing w:val="-4"/>
          <w:sz w:val="22"/>
          <w:szCs w:val="22"/>
        </w:rPr>
        <w:t>2024</w:t>
      </w:r>
      <w:r w:rsidR="00F062CA" w:rsidRPr="00515545">
        <w:rPr>
          <w:rFonts w:cs="Times New Roman"/>
          <w:spacing w:val="-4"/>
          <w:sz w:val="22"/>
          <w:szCs w:val="22"/>
        </w:rPr>
        <w:t xml:space="preserve"> and December 31, </w:t>
      </w:r>
      <w:r w:rsidR="007936F7" w:rsidRPr="00515545">
        <w:rPr>
          <w:rFonts w:cs="Times New Roman"/>
          <w:spacing w:val="-4"/>
          <w:sz w:val="22"/>
          <w:szCs w:val="22"/>
        </w:rPr>
        <w:t>2023</w:t>
      </w:r>
      <w:r w:rsidRPr="00515545">
        <w:rPr>
          <w:rFonts w:cs="Times New Roman"/>
          <w:spacing w:val="-4"/>
          <w:sz w:val="22"/>
          <w:szCs w:val="22"/>
        </w:rPr>
        <w:t xml:space="preserve"> were classified by staging</w:t>
      </w:r>
      <w:r w:rsidR="00275BF0" w:rsidRPr="00515545">
        <w:rPr>
          <w:rFonts w:cs="Times New Roman"/>
          <w:spacing w:val="-4"/>
          <w:sz w:val="22"/>
          <w:szCs w:val="22"/>
        </w:rPr>
        <w:t xml:space="preserve"> as follows:</w:t>
      </w:r>
    </w:p>
    <w:p w14:paraId="73980767" w14:textId="77777777" w:rsidR="00446762" w:rsidRPr="00515545" w:rsidRDefault="00446762"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tbl>
      <w:tblPr>
        <w:tblW w:w="9531" w:type="dxa"/>
        <w:tblLayout w:type="fixed"/>
        <w:tblLook w:val="01E0" w:firstRow="1" w:lastRow="1" w:firstColumn="1" w:lastColumn="1" w:noHBand="0" w:noVBand="0"/>
      </w:tblPr>
      <w:tblGrid>
        <w:gridCol w:w="6237"/>
        <w:gridCol w:w="1451"/>
        <w:gridCol w:w="270"/>
        <w:gridCol w:w="1573"/>
      </w:tblGrid>
      <w:tr w:rsidR="00F24E17" w:rsidRPr="00515545" w14:paraId="1F34891C" w14:textId="77777777" w:rsidTr="0048323E">
        <w:tc>
          <w:tcPr>
            <w:tcW w:w="6237" w:type="dxa"/>
            <w:vAlign w:val="bottom"/>
          </w:tcPr>
          <w:p w14:paraId="2A60ECC3"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367C66F"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F24E17" w:rsidRPr="00515545" w14:paraId="2FDF822A" w14:textId="77777777" w:rsidTr="0048323E">
        <w:tc>
          <w:tcPr>
            <w:tcW w:w="6237" w:type="dxa"/>
            <w:vAlign w:val="bottom"/>
          </w:tcPr>
          <w:p w14:paraId="3D7CC98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774BBEB1"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4E17" w:rsidRPr="00515545" w14:paraId="1AAE8ADD" w14:textId="77777777" w:rsidTr="0048323E">
        <w:tc>
          <w:tcPr>
            <w:tcW w:w="6237" w:type="dxa"/>
            <w:vAlign w:val="bottom"/>
          </w:tcPr>
          <w:p w14:paraId="2C91547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tcBorders>
            <w:vAlign w:val="center"/>
          </w:tcPr>
          <w:p w14:paraId="5E61E61E" w14:textId="16F4D803" w:rsidR="00F24E17" w:rsidRPr="00515545" w:rsidRDefault="0004208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September 30</w:t>
            </w:r>
            <w:r w:rsidR="00A05D40" w:rsidRPr="00515545">
              <w:rPr>
                <w:rFonts w:cs="Times New Roman"/>
                <w:sz w:val="22"/>
                <w:szCs w:val="22"/>
              </w:rPr>
              <w:t>,</w:t>
            </w:r>
          </w:p>
        </w:tc>
        <w:tc>
          <w:tcPr>
            <w:tcW w:w="270" w:type="dxa"/>
            <w:tcBorders>
              <w:top w:val="single" w:sz="4" w:space="0" w:color="auto"/>
              <w:right w:val="nil"/>
            </w:tcBorders>
            <w:vAlign w:val="center"/>
          </w:tcPr>
          <w:p w14:paraId="6CC5F007"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0096224D"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F24E17" w:rsidRPr="00515545" w14:paraId="2286CD5A" w14:textId="77777777" w:rsidTr="0048323E">
        <w:tc>
          <w:tcPr>
            <w:tcW w:w="6237" w:type="dxa"/>
            <w:vAlign w:val="bottom"/>
          </w:tcPr>
          <w:p w14:paraId="3511FE2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bottom w:val="single" w:sz="4" w:space="0" w:color="auto"/>
            </w:tcBorders>
            <w:vAlign w:val="center"/>
          </w:tcPr>
          <w:p w14:paraId="0E50EB0A"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2024</w:t>
            </w:r>
          </w:p>
        </w:tc>
        <w:tc>
          <w:tcPr>
            <w:tcW w:w="270" w:type="dxa"/>
            <w:tcBorders>
              <w:right w:val="nil"/>
            </w:tcBorders>
            <w:vAlign w:val="center"/>
          </w:tcPr>
          <w:p w14:paraId="5155A2E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5D5860CF"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2023</w:t>
            </w:r>
          </w:p>
        </w:tc>
      </w:tr>
      <w:tr w:rsidR="00F24E17" w:rsidRPr="00515545" w14:paraId="2F80F444" w14:textId="77777777" w:rsidTr="0048323E">
        <w:tc>
          <w:tcPr>
            <w:tcW w:w="6237" w:type="dxa"/>
            <w:vAlign w:val="bottom"/>
          </w:tcPr>
          <w:p w14:paraId="2880BB9B"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6DA9EED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270" w:type="dxa"/>
          </w:tcPr>
          <w:p w14:paraId="2B3C9D8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4F73FB6A" w14:textId="77777777" w:rsidR="00F24E17" w:rsidRPr="00515545" w:rsidRDefault="00F24E17" w:rsidP="0048323E">
            <w:pPr>
              <w:tabs>
                <w:tab w:val="clear" w:pos="907"/>
              </w:tabs>
              <w:spacing w:line="180" w:lineRule="atLeast"/>
              <w:ind w:right="237"/>
              <w:jc w:val="right"/>
              <w:rPr>
                <w:rFonts w:cs="Times New Roman"/>
                <w:sz w:val="22"/>
                <w:szCs w:val="22"/>
              </w:rPr>
            </w:pPr>
          </w:p>
        </w:tc>
      </w:tr>
      <w:tr w:rsidR="008B4E6D" w:rsidRPr="00515545" w14:paraId="3D4A187B" w14:textId="77777777" w:rsidTr="00474E3A">
        <w:tc>
          <w:tcPr>
            <w:tcW w:w="6237" w:type="dxa"/>
            <w:vAlign w:val="bottom"/>
          </w:tcPr>
          <w:p w14:paraId="0127979E"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66F043BD" w14:textId="5A9BF315" w:rsidR="008B4E6D" w:rsidRPr="00515545" w:rsidRDefault="008E2EB7" w:rsidP="008B4E6D">
            <w:pPr>
              <w:tabs>
                <w:tab w:val="clear" w:pos="907"/>
                <w:tab w:val="clear" w:pos="1644"/>
                <w:tab w:val="clear" w:pos="1871"/>
              </w:tabs>
              <w:ind w:right="237"/>
              <w:jc w:val="right"/>
              <w:rPr>
                <w:rFonts w:cs="Times New Roman"/>
                <w:sz w:val="22"/>
                <w:szCs w:val="22"/>
              </w:rPr>
            </w:pPr>
            <w:r>
              <w:rPr>
                <w:rFonts w:cs="Times New Roman"/>
                <w:sz w:val="22"/>
                <w:szCs w:val="22"/>
              </w:rPr>
              <w:t>4,807</w:t>
            </w:r>
          </w:p>
        </w:tc>
        <w:tc>
          <w:tcPr>
            <w:tcW w:w="270" w:type="dxa"/>
          </w:tcPr>
          <w:p w14:paraId="2A63A478"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vAlign w:val="bottom"/>
          </w:tcPr>
          <w:p w14:paraId="4BA969BB"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7,352</w:t>
            </w:r>
          </w:p>
        </w:tc>
      </w:tr>
      <w:tr w:rsidR="008B4E6D" w:rsidRPr="00515545" w14:paraId="5C0684DA" w14:textId="77777777" w:rsidTr="00474E3A">
        <w:tc>
          <w:tcPr>
            <w:tcW w:w="6237" w:type="dxa"/>
            <w:vAlign w:val="bottom"/>
          </w:tcPr>
          <w:p w14:paraId="5E99EF96"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52894394" w14:textId="006AED78" w:rsidR="008B4E6D" w:rsidRPr="00515545" w:rsidRDefault="008E2EB7" w:rsidP="008B4E6D">
            <w:pPr>
              <w:tabs>
                <w:tab w:val="clear" w:pos="907"/>
                <w:tab w:val="clear" w:pos="1644"/>
                <w:tab w:val="clear" w:pos="1871"/>
              </w:tabs>
              <w:ind w:right="237"/>
              <w:jc w:val="right"/>
              <w:rPr>
                <w:rFonts w:cs="Times New Roman"/>
                <w:sz w:val="22"/>
                <w:szCs w:val="22"/>
              </w:rPr>
            </w:pPr>
            <w:r>
              <w:rPr>
                <w:rFonts w:cs="Times New Roman"/>
                <w:sz w:val="22"/>
                <w:szCs w:val="22"/>
              </w:rPr>
              <w:t>535</w:t>
            </w:r>
          </w:p>
        </w:tc>
        <w:tc>
          <w:tcPr>
            <w:tcW w:w="270" w:type="dxa"/>
          </w:tcPr>
          <w:p w14:paraId="76F268CB"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vAlign w:val="bottom"/>
          </w:tcPr>
          <w:p w14:paraId="4CAB2064"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594</w:t>
            </w:r>
          </w:p>
        </w:tc>
      </w:tr>
      <w:tr w:rsidR="008B4E6D" w:rsidRPr="00515545" w14:paraId="7A5BF4AF" w14:textId="77777777" w:rsidTr="00474E3A">
        <w:tc>
          <w:tcPr>
            <w:tcW w:w="6237" w:type="dxa"/>
            <w:vAlign w:val="bottom"/>
          </w:tcPr>
          <w:p w14:paraId="012387F3"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4B232635" w14:textId="4407E958" w:rsidR="008B4E6D" w:rsidRPr="00515545" w:rsidRDefault="008E2EB7" w:rsidP="008B4E6D">
            <w:pPr>
              <w:tabs>
                <w:tab w:val="clear" w:pos="907"/>
                <w:tab w:val="clear" w:pos="1644"/>
                <w:tab w:val="clear" w:pos="1871"/>
              </w:tabs>
              <w:ind w:right="237"/>
              <w:jc w:val="right"/>
              <w:rPr>
                <w:rFonts w:cs="Times New Roman"/>
                <w:sz w:val="22"/>
                <w:szCs w:val="22"/>
              </w:rPr>
            </w:pPr>
            <w:r>
              <w:rPr>
                <w:rFonts w:cs="Times New Roman"/>
                <w:sz w:val="22"/>
                <w:szCs w:val="22"/>
              </w:rPr>
              <w:t>568</w:t>
            </w:r>
          </w:p>
        </w:tc>
        <w:tc>
          <w:tcPr>
            <w:tcW w:w="270" w:type="dxa"/>
          </w:tcPr>
          <w:p w14:paraId="1E7D8A30"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512B0497"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654</w:t>
            </w:r>
          </w:p>
        </w:tc>
      </w:tr>
      <w:tr w:rsidR="008B4E6D" w:rsidRPr="00515545" w14:paraId="3D4C30B7" w14:textId="77777777" w:rsidTr="00474E3A">
        <w:tc>
          <w:tcPr>
            <w:tcW w:w="6237" w:type="dxa"/>
            <w:vAlign w:val="bottom"/>
          </w:tcPr>
          <w:p w14:paraId="34C6E9FE"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4E0B7809" w14:textId="66D34BD4" w:rsidR="008B4E6D" w:rsidRPr="00515545" w:rsidRDefault="008E2EB7" w:rsidP="008B4E6D">
            <w:pPr>
              <w:tabs>
                <w:tab w:val="clear" w:pos="907"/>
                <w:tab w:val="clear" w:pos="1644"/>
                <w:tab w:val="clear" w:pos="1871"/>
              </w:tabs>
              <w:ind w:right="237"/>
              <w:jc w:val="right"/>
              <w:rPr>
                <w:rFonts w:cs="Times New Roman"/>
                <w:sz w:val="22"/>
                <w:szCs w:val="22"/>
              </w:rPr>
            </w:pPr>
            <w:r>
              <w:rPr>
                <w:rFonts w:cs="Times New Roman"/>
                <w:sz w:val="22"/>
                <w:szCs w:val="22"/>
              </w:rPr>
              <w:t>5,910</w:t>
            </w:r>
          </w:p>
        </w:tc>
        <w:tc>
          <w:tcPr>
            <w:tcW w:w="270" w:type="dxa"/>
          </w:tcPr>
          <w:p w14:paraId="2908C50B"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07BED52"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8,600</w:t>
            </w:r>
          </w:p>
        </w:tc>
      </w:tr>
      <w:tr w:rsidR="008B4E6D" w:rsidRPr="00515545" w14:paraId="3860C3EF" w14:textId="77777777" w:rsidTr="0048323E">
        <w:tc>
          <w:tcPr>
            <w:tcW w:w="6237" w:type="dxa"/>
            <w:vAlign w:val="bottom"/>
          </w:tcPr>
          <w:p w14:paraId="2EF5B2B9"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22D63FAC" w14:textId="13965834" w:rsidR="008B4E6D" w:rsidRPr="00515545" w:rsidRDefault="008E2EB7" w:rsidP="008B4E6D">
            <w:pPr>
              <w:tabs>
                <w:tab w:val="clear" w:pos="907"/>
                <w:tab w:val="clear" w:pos="1644"/>
                <w:tab w:val="clear" w:pos="1871"/>
              </w:tabs>
              <w:ind w:right="162"/>
              <w:jc w:val="right"/>
              <w:rPr>
                <w:rFonts w:cs="Times New Roman"/>
                <w:sz w:val="22"/>
                <w:szCs w:val="22"/>
              </w:rPr>
            </w:pPr>
            <w:r>
              <w:rPr>
                <w:rFonts w:cs="Times New Roman"/>
                <w:sz w:val="22"/>
                <w:szCs w:val="22"/>
              </w:rPr>
              <w:t>(549)</w:t>
            </w:r>
          </w:p>
        </w:tc>
        <w:tc>
          <w:tcPr>
            <w:tcW w:w="270" w:type="dxa"/>
          </w:tcPr>
          <w:p w14:paraId="10556282" w14:textId="77777777" w:rsidR="008B4E6D" w:rsidRPr="00515545" w:rsidRDefault="008B4E6D" w:rsidP="008B4E6D">
            <w:pPr>
              <w:tabs>
                <w:tab w:val="clear" w:pos="907"/>
              </w:tabs>
              <w:ind w:right="170"/>
              <w:jc w:val="right"/>
              <w:rPr>
                <w:rFonts w:cs="Times New Roman"/>
                <w:sz w:val="22"/>
                <w:szCs w:val="22"/>
                <w:highlight w:val="yellow"/>
                <w:cs/>
              </w:rPr>
            </w:pPr>
          </w:p>
        </w:tc>
        <w:tc>
          <w:tcPr>
            <w:tcW w:w="1573" w:type="dxa"/>
          </w:tcPr>
          <w:p w14:paraId="36B0D178" w14:textId="77777777" w:rsidR="008B4E6D" w:rsidRPr="00515545" w:rsidRDefault="008B4E6D" w:rsidP="008B4E6D">
            <w:pPr>
              <w:tabs>
                <w:tab w:val="clear" w:pos="907"/>
                <w:tab w:val="clear" w:pos="1644"/>
                <w:tab w:val="clear" w:pos="1871"/>
              </w:tabs>
              <w:ind w:right="162"/>
              <w:jc w:val="right"/>
              <w:rPr>
                <w:rFonts w:cs="Times New Roman"/>
                <w:sz w:val="22"/>
                <w:szCs w:val="22"/>
              </w:rPr>
            </w:pPr>
            <w:r w:rsidRPr="00515545">
              <w:rPr>
                <w:rFonts w:cs="Times New Roman"/>
                <w:sz w:val="22"/>
                <w:szCs w:val="22"/>
              </w:rPr>
              <w:t>(601)</w:t>
            </w:r>
          </w:p>
        </w:tc>
      </w:tr>
      <w:tr w:rsidR="008B4E6D" w:rsidRPr="00515545" w14:paraId="0A6F1DCA" w14:textId="77777777" w:rsidTr="0048323E">
        <w:tc>
          <w:tcPr>
            <w:tcW w:w="6237" w:type="dxa"/>
            <w:vAlign w:val="bottom"/>
          </w:tcPr>
          <w:p w14:paraId="73496B68"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62AA6ED6" w14:textId="7864E0D7" w:rsidR="008B4E6D" w:rsidRPr="00515545" w:rsidRDefault="008E2EB7" w:rsidP="008B4E6D">
            <w:pPr>
              <w:tabs>
                <w:tab w:val="clear" w:pos="907"/>
                <w:tab w:val="clear" w:pos="1644"/>
                <w:tab w:val="clear" w:pos="1871"/>
              </w:tabs>
              <w:ind w:right="237"/>
              <w:jc w:val="right"/>
              <w:rPr>
                <w:rFonts w:cs="Times New Roman"/>
                <w:sz w:val="22"/>
                <w:szCs w:val="22"/>
              </w:rPr>
            </w:pPr>
            <w:r>
              <w:rPr>
                <w:rFonts w:cs="Times New Roman"/>
                <w:sz w:val="22"/>
                <w:szCs w:val="22"/>
              </w:rPr>
              <w:t>5,361</w:t>
            </w:r>
          </w:p>
        </w:tc>
        <w:tc>
          <w:tcPr>
            <w:tcW w:w="270" w:type="dxa"/>
          </w:tcPr>
          <w:p w14:paraId="3F6B03E6"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07816793"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7,999</w:t>
            </w:r>
          </w:p>
        </w:tc>
      </w:tr>
    </w:tbl>
    <w:p w14:paraId="63D68860" w14:textId="77777777" w:rsidR="00F24E17" w:rsidRPr="00515545" w:rsidRDefault="00F24E17"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p w14:paraId="383ABB58" w14:textId="77777777" w:rsidR="00794C9A" w:rsidRPr="00515545" w:rsidRDefault="00F24E17" w:rsidP="000110A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Cordia New"/>
          <w:b/>
          <w:bCs/>
          <w:caps/>
          <w:sz w:val="22"/>
          <w:szCs w:val="22"/>
          <w:highlight w:val="yellow"/>
        </w:rPr>
        <w:br w:type="page"/>
      </w:r>
      <w:r w:rsidR="00794C9A" w:rsidRPr="00515545">
        <w:rPr>
          <w:rFonts w:cs="Times New Roman"/>
          <w:b/>
          <w:bCs/>
          <w:caps/>
          <w:sz w:val="22"/>
          <w:szCs w:val="22"/>
        </w:rPr>
        <w:lastRenderedPageBreak/>
        <w:t>Loans to other parties</w:t>
      </w:r>
    </w:p>
    <w:p w14:paraId="4031EB19"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caps/>
          <w:sz w:val="22"/>
          <w:szCs w:val="22"/>
          <w:highlight w:val="yellow"/>
          <w:cs/>
        </w:rPr>
      </w:pPr>
    </w:p>
    <w:tbl>
      <w:tblPr>
        <w:tblW w:w="9531" w:type="dxa"/>
        <w:tblLayout w:type="fixed"/>
        <w:tblLook w:val="01E0" w:firstRow="1" w:lastRow="1" w:firstColumn="1" w:lastColumn="1" w:noHBand="0" w:noVBand="0"/>
      </w:tblPr>
      <w:tblGrid>
        <w:gridCol w:w="6237"/>
        <w:gridCol w:w="1451"/>
        <w:gridCol w:w="270"/>
        <w:gridCol w:w="1573"/>
      </w:tblGrid>
      <w:tr w:rsidR="00752799" w:rsidRPr="00515545" w14:paraId="0C987A8A" w14:textId="77777777" w:rsidTr="00752799">
        <w:tc>
          <w:tcPr>
            <w:tcW w:w="6237" w:type="dxa"/>
            <w:vAlign w:val="bottom"/>
          </w:tcPr>
          <w:p w14:paraId="5614E68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7ADD0868"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z w:val="22"/>
                <w:szCs w:val="22"/>
              </w:rPr>
              <w:t>In Thousand Baht</w:t>
            </w:r>
          </w:p>
        </w:tc>
      </w:tr>
      <w:tr w:rsidR="00752799" w:rsidRPr="00515545" w14:paraId="34D89216" w14:textId="77777777" w:rsidTr="00752799">
        <w:tc>
          <w:tcPr>
            <w:tcW w:w="6237" w:type="dxa"/>
            <w:vAlign w:val="bottom"/>
          </w:tcPr>
          <w:p w14:paraId="50A1C43E"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top w:val="single" w:sz="4" w:space="0" w:color="auto"/>
            </w:tcBorders>
          </w:tcPr>
          <w:p w14:paraId="68F25CA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rPr>
            </w:pPr>
            <w:r w:rsidRPr="00515545">
              <w:rPr>
                <w:rFonts w:cs="Times New Roman"/>
                <w:spacing w:val="-2"/>
                <w:sz w:val="22"/>
                <w:szCs w:val="22"/>
              </w:rPr>
              <w:t>Consolidated financial statements/</w:t>
            </w:r>
          </w:p>
        </w:tc>
      </w:tr>
      <w:tr w:rsidR="00752799" w:rsidRPr="00515545" w14:paraId="3BABD1BB" w14:textId="77777777" w:rsidTr="00752799">
        <w:tc>
          <w:tcPr>
            <w:tcW w:w="6237" w:type="dxa"/>
            <w:vAlign w:val="bottom"/>
          </w:tcPr>
          <w:p w14:paraId="73692AA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249678FA"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 financial statements</w:t>
            </w:r>
          </w:p>
        </w:tc>
      </w:tr>
      <w:tr w:rsidR="00752799" w:rsidRPr="00515545" w14:paraId="5C007C17" w14:textId="77777777" w:rsidTr="00C51331">
        <w:tc>
          <w:tcPr>
            <w:tcW w:w="6237" w:type="dxa"/>
            <w:vAlign w:val="bottom"/>
          </w:tcPr>
          <w:p w14:paraId="4999D4A4"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top w:val="single" w:sz="4" w:space="0" w:color="auto"/>
            </w:tcBorders>
            <w:vAlign w:val="center"/>
          </w:tcPr>
          <w:p w14:paraId="2D7F6C06" w14:textId="57D2295A" w:rsidR="00752799" w:rsidRPr="00515545" w:rsidRDefault="00042087"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September 30</w:t>
            </w:r>
            <w:r w:rsidR="00752799" w:rsidRPr="00515545">
              <w:rPr>
                <w:rFonts w:cs="Times New Roman"/>
                <w:sz w:val="22"/>
                <w:szCs w:val="22"/>
              </w:rPr>
              <w:t>,</w:t>
            </w:r>
          </w:p>
        </w:tc>
        <w:tc>
          <w:tcPr>
            <w:tcW w:w="270" w:type="dxa"/>
            <w:tcBorders>
              <w:top w:val="single" w:sz="4" w:space="0" w:color="auto"/>
              <w:right w:val="nil"/>
            </w:tcBorders>
            <w:vAlign w:val="center"/>
          </w:tcPr>
          <w:p w14:paraId="0C5FF0D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57A7D0C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December 31,</w:t>
            </w:r>
          </w:p>
        </w:tc>
      </w:tr>
      <w:tr w:rsidR="00752799" w:rsidRPr="00515545" w14:paraId="1BF89F26" w14:textId="77777777" w:rsidTr="00C51331">
        <w:tc>
          <w:tcPr>
            <w:tcW w:w="6237" w:type="dxa"/>
            <w:vAlign w:val="bottom"/>
          </w:tcPr>
          <w:p w14:paraId="19A5617D"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bottom w:val="single" w:sz="4" w:space="0" w:color="auto"/>
            </w:tcBorders>
            <w:vAlign w:val="center"/>
          </w:tcPr>
          <w:p w14:paraId="7899B7C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2024</w:t>
            </w:r>
          </w:p>
        </w:tc>
        <w:tc>
          <w:tcPr>
            <w:tcW w:w="270" w:type="dxa"/>
            <w:tcBorders>
              <w:right w:val="nil"/>
            </w:tcBorders>
            <w:vAlign w:val="center"/>
          </w:tcPr>
          <w:p w14:paraId="3C2D0093"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257BDDC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2023</w:t>
            </w:r>
          </w:p>
        </w:tc>
      </w:tr>
      <w:tr w:rsidR="00752799" w:rsidRPr="00515545" w14:paraId="4B69E032" w14:textId="77777777" w:rsidTr="0048323E">
        <w:tc>
          <w:tcPr>
            <w:tcW w:w="6237" w:type="dxa"/>
            <w:vAlign w:val="bottom"/>
          </w:tcPr>
          <w:p w14:paraId="2BFE2596"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4FF4A87C"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270" w:type="dxa"/>
          </w:tcPr>
          <w:p w14:paraId="77F07157"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5E38FDB5" w14:textId="77777777" w:rsidR="00752799" w:rsidRPr="00515545" w:rsidRDefault="00752799" w:rsidP="00752799">
            <w:pPr>
              <w:tabs>
                <w:tab w:val="clear" w:pos="907"/>
              </w:tabs>
              <w:spacing w:line="180" w:lineRule="atLeast"/>
              <w:ind w:right="237"/>
              <w:jc w:val="right"/>
              <w:rPr>
                <w:rFonts w:cs="Times New Roman"/>
                <w:sz w:val="22"/>
                <w:szCs w:val="22"/>
              </w:rPr>
            </w:pPr>
          </w:p>
        </w:tc>
      </w:tr>
      <w:tr w:rsidR="00AA43FD" w:rsidRPr="00515545" w14:paraId="7F51FEB7" w14:textId="77777777" w:rsidTr="0048323E">
        <w:tc>
          <w:tcPr>
            <w:tcW w:w="6237" w:type="dxa"/>
            <w:vAlign w:val="bottom"/>
          </w:tcPr>
          <w:p w14:paraId="37CAB708" w14:textId="77777777" w:rsidR="00AA43FD" w:rsidRPr="00515545" w:rsidRDefault="00AA43F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Long-term loans to other parties</w:t>
            </w:r>
          </w:p>
        </w:tc>
        <w:tc>
          <w:tcPr>
            <w:tcW w:w="1451" w:type="dxa"/>
          </w:tcPr>
          <w:p w14:paraId="76DC71B7" w14:textId="0F3CD8E8" w:rsidR="00AA43FD" w:rsidRPr="00515545" w:rsidRDefault="008625AE" w:rsidP="00AA43FD">
            <w:pPr>
              <w:tabs>
                <w:tab w:val="clear" w:pos="907"/>
                <w:tab w:val="clear" w:pos="1644"/>
                <w:tab w:val="clear" w:pos="1871"/>
              </w:tabs>
              <w:ind w:right="237"/>
              <w:jc w:val="right"/>
              <w:rPr>
                <w:rFonts w:cs="Times New Roman"/>
                <w:sz w:val="22"/>
                <w:szCs w:val="22"/>
              </w:rPr>
            </w:pPr>
            <w:r>
              <w:rPr>
                <w:rFonts w:cs="Times New Roman"/>
                <w:sz w:val="22"/>
                <w:szCs w:val="22"/>
              </w:rPr>
              <w:t>25,011</w:t>
            </w:r>
          </w:p>
        </w:tc>
        <w:tc>
          <w:tcPr>
            <w:tcW w:w="270" w:type="dxa"/>
          </w:tcPr>
          <w:p w14:paraId="02036216" w14:textId="77777777" w:rsidR="00AA43FD" w:rsidRPr="00515545" w:rsidRDefault="00AA43FD" w:rsidP="00AA43FD">
            <w:pPr>
              <w:tabs>
                <w:tab w:val="clear" w:pos="907"/>
              </w:tabs>
              <w:ind w:right="237"/>
              <w:jc w:val="right"/>
              <w:rPr>
                <w:rFonts w:cs="Times New Roman"/>
                <w:sz w:val="22"/>
                <w:szCs w:val="22"/>
                <w:highlight w:val="yellow"/>
              </w:rPr>
            </w:pPr>
          </w:p>
        </w:tc>
        <w:tc>
          <w:tcPr>
            <w:tcW w:w="1573" w:type="dxa"/>
          </w:tcPr>
          <w:p w14:paraId="56D688FC" w14:textId="77777777" w:rsidR="00AA43FD" w:rsidRPr="00515545" w:rsidRDefault="00AA43FD" w:rsidP="00AA43FD">
            <w:pPr>
              <w:tabs>
                <w:tab w:val="clear" w:pos="907"/>
              </w:tabs>
              <w:ind w:right="237"/>
              <w:jc w:val="right"/>
              <w:rPr>
                <w:rFonts w:cs="Times New Roman"/>
                <w:sz w:val="22"/>
                <w:szCs w:val="22"/>
              </w:rPr>
            </w:pPr>
            <w:r w:rsidRPr="00515545">
              <w:rPr>
                <w:rFonts w:cs="Times New Roman"/>
                <w:sz w:val="22"/>
                <w:szCs w:val="22"/>
              </w:rPr>
              <w:t>28,904</w:t>
            </w:r>
          </w:p>
        </w:tc>
      </w:tr>
      <w:tr w:rsidR="00AA43FD" w:rsidRPr="00515545" w14:paraId="0BE46903" w14:textId="77777777" w:rsidTr="0048323E">
        <w:tc>
          <w:tcPr>
            <w:tcW w:w="6237" w:type="dxa"/>
            <w:vAlign w:val="bottom"/>
          </w:tcPr>
          <w:p w14:paraId="07A5BB27" w14:textId="77777777" w:rsidR="00AA43FD" w:rsidRPr="00515545" w:rsidRDefault="00AA43F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current portion</w:t>
            </w:r>
          </w:p>
        </w:tc>
        <w:tc>
          <w:tcPr>
            <w:tcW w:w="1451" w:type="dxa"/>
          </w:tcPr>
          <w:p w14:paraId="7C0986A1" w14:textId="38DC9ADD" w:rsidR="00AA43FD" w:rsidRPr="00515545" w:rsidRDefault="008625AE" w:rsidP="00AA43FD">
            <w:pPr>
              <w:tabs>
                <w:tab w:val="clear" w:pos="907"/>
                <w:tab w:val="clear" w:pos="1644"/>
                <w:tab w:val="clear" w:pos="1871"/>
              </w:tabs>
              <w:ind w:right="162"/>
              <w:jc w:val="right"/>
              <w:rPr>
                <w:rFonts w:cs="Times New Roman"/>
                <w:sz w:val="22"/>
                <w:szCs w:val="22"/>
              </w:rPr>
            </w:pPr>
            <w:r>
              <w:rPr>
                <w:rFonts w:cs="Times New Roman"/>
                <w:sz w:val="22"/>
                <w:szCs w:val="22"/>
              </w:rPr>
              <w:t>(16,209)</w:t>
            </w:r>
          </w:p>
        </w:tc>
        <w:tc>
          <w:tcPr>
            <w:tcW w:w="270" w:type="dxa"/>
          </w:tcPr>
          <w:p w14:paraId="147EC8ED" w14:textId="77777777" w:rsidR="00AA43FD" w:rsidRPr="00515545" w:rsidRDefault="00AA43FD" w:rsidP="00AA43FD">
            <w:pPr>
              <w:tabs>
                <w:tab w:val="clear" w:pos="907"/>
              </w:tabs>
              <w:ind w:right="170"/>
              <w:jc w:val="right"/>
              <w:rPr>
                <w:rFonts w:cs="Times New Roman"/>
                <w:sz w:val="22"/>
                <w:szCs w:val="22"/>
                <w:highlight w:val="yellow"/>
                <w:cs/>
              </w:rPr>
            </w:pPr>
          </w:p>
        </w:tc>
        <w:tc>
          <w:tcPr>
            <w:tcW w:w="1573" w:type="dxa"/>
          </w:tcPr>
          <w:p w14:paraId="5EEED814" w14:textId="77777777" w:rsidR="00AA43FD" w:rsidRPr="00515545" w:rsidRDefault="00AA43FD" w:rsidP="00AA43FD">
            <w:pPr>
              <w:tabs>
                <w:tab w:val="clear" w:pos="907"/>
                <w:tab w:val="clear" w:pos="1644"/>
                <w:tab w:val="clear" w:pos="1871"/>
              </w:tabs>
              <w:ind w:right="162"/>
              <w:jc w:val="right"/>
              <w:rPr>
                <w:rFonts w:cs="Times New Roman"/>
                <w:sz w:val="22"/>
                <w:szCs w:val="22"/>
              </w:rPr>
            </w:pPr>
            <w:r w:rsidRPr="00515545">
              <w:rPr>
                <w:rFonts w:cs="Times New Roman"/>
                <w:sz w:val="22"/>
                <w:szCs w:val="22"/>
              </w:rPr>
              <w:t>(3,507)</w:t>
            </w:r>
          </w:p>
        </w:tc>
      </w:tr>
      <w:tr w:rsidR="00AA43FD" w:rsidRPr="00515545" w14:paraId="3E123E28" w14:textId="77777777" w:rsidTr="0048323E">
        <w:tc>
          <w:tcPr>
            <w:tcW w:w="6237" w:type="dxa"/>
            <w:vAlign w:val="bottom"/>
          </w:tcPr>
          <w:p w14:paraId="549D4139" w14:textId="77777777" w:rsidR="00AA43FD" w:rsidRPr="00515545" w:rsidRDefault="00AA43F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2FDC1D32" w14:textId="0EED914D" w:rsidR="00AA43FD" w:rsidRPr="00515545" w:rsidRDefault="008625AE" w:rsidP="00AA43FD">
            <w:pPr>
              <w:tabs>
                <w:tab w:val="clear" w:pos="907"/>
                <w:tab w:val="clear" w:pos="1644"/>
                <w:tab w:val="clear" w:pos="1871"/>
              </w:tabs>
              <w:ind w:right="237"/>
              <w:jc w:val="right"/>
              <w:rPr>
                <w:rFonts w:cs="Times New Roman"/>
                <w:sz w:val="22"/>
                <w:szCs w:val="22"/>
              </w:rPr>
            </w:pPr>
            <w:r>
              <w:rPr>
                <w:rFonts w:cs="Times New Roman"/>
                <w:sz w:val="22"/>
                <w:szCs w:val="22"/>
              </w:rPr>
              <w:t>8,802</w:t>
            </w:r>
          </w:p>
        </w:tc>
        <w:tc>
          <w:tcPr>
            <w:tcW w:w="270" w:type="dxa"/>
          </w:tcPr>
          <w:p w14:paraId="2A58D9D0" w14:textId="77777777" w:rsidR="00AA43FD" w:rsidRPr="00515545" w:rsidRDefault="00AA43FD" w:rsidP="00AA43FD">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2DA8C174" w14:textId="77777777" w:rsidR="00AA43FD" w:rsidRPr="00515545" w:rsidRDefault="00AA43FD" w:rsidP="00AA43FD">
            <w:pPr>
              <w:tabs>
                <w:tab w:val="clear" w:pos="907"/>
              </w:tabs>
              <w:ind w:right="237"/>
              <w:jc w:val="right"/>
              <w:rPr>
                <w:rFonts w:cs="Times New Roman"/>
                <w:sz w:val="22"/>
                <w:szCs w:val="22"/>
              </w:rPr>
            </w:pPr>
            <w:r w:rsidRPr="00515545">
              <w:rPr>
                <w:rFonts w:cs="Times New Roman"/>
                <w:sz w:val="22"/>
                <w:szCs w:val="22"/>
              </w:rPr>
              <w:t>25,397</w:t>
            </w:r>
          </w:p>
        </w:tc>
      </w:tr>
    </w:tbl>
    <w:p w14:paraId="5CE75527" w14:textId="77777777" w:rsidR="00C51331" w:rsidRPr="00515545" w:rsidRDefault="00C51331" w:rsidP="00C51331">
      <w:pPr>
        <w:tabs>
          <w:tab w:val="clear" w:pos="227"/>
          <w:tab w:val="clear" w:pos="454"/>
          <w:tab w:val="left" w:pos="142"/>
          <w:tab w:val="left" w:pos="426"/>
          <w:tab w:val="left" w:pos="709"/>
          <w:tab w:val="left" w:pos="1276"/>
        </w:tabs>
        <w:jc w:val="thaiDistribute"/>
        <w:rPr>
          <w:rFonts w:cs="Times New Roman"/>
          <w:sz w:val="22"/>
          <w:szCs w:val="22"/>
          <w:highlight w:val="yellow"/>
        </w:rPr>
      </w:pPr>
    </w:p>
    <w:p w14:paraId="31BAA418" w14:textId="4D3E623C" w:rsidR="00C51331" w:rsidRPr="00515545" w:rsidRDefault="00C51331" w:rsidP="00C51331">
      <w:pPr>
        <w:tabs>
          <w:tab w:val="clear" w:pos="227"/>
          <w:tab w:val="clear" w:pos="454"/>
          <w:tab w:val="left" w:pos="142"/>
          <w:tab w:val="left" w:pos="426"/>
          <w:tab w:val="left" w:pos="709"/>
          <w:tab w:val="left" w:pos="1276"/>
        </w:tabs>
        <w:jc w:val="thaiDistribute"/>
        <w:rPr>
          <w:rFonts w:cs="Times New Roman"/>
          <w:sz w:val="22"/>
          <w:szCs w:val="22"/>
        </w:rPr>
      </w:pPr>
      <w:r w:rsidRPr="00515545">
        <w:rPr>
          <w:rFonts w:cs="Times New Roman"/>
          <w:sz w:val="22"/>
          <w:szCs w:val="22"/>
        </w:rPr>
        <w:t>Unsecured loan</w:t>
      </w:r>
      <w:r w:rsidRPr="00515545">
        <w:rPr>
          <w:sz w:val="22"/>
          <w:szCs w:val="22"/>
        </w:rPr>
        <w:t xml:space="preserve"> to other parties </w:t>
      </w:r>
      <w:r w:rsidRPr="00515545">
        <w:rPr>
          <w:rFonts w:cs="Cordia New"/>
          <w:sz w:val="22"/>
          <w:szCs w:val="22"/>
        </w:rPr>
        <w:t xml:space="preserve">comprised of (1) loans to </w:t>
      </w:r>
      <w:r w:rsidRPr="00515545">
        <w:rPr>
          <w:sz w:val="22"/>
          <w:szCs w:val="22"/>
        </w:rPr>
        <w:t xml:space="preserve">a </w:t>
      </w:r>
      <w:r w:rsidRPr="00515545">
        <w:rPr>
          <w:rFonts w:cs="Times New Roman"/>
          <w:sz w:val="22"/>
          <w:szCs w:val="22"/>
        </w:rPr>
        <w:t>local non-related company whose business is engaged in sales of solar-cell panel amounting to Baht</w:t>
      </w:r>
      <w:r w:rsidR="00346385" w:rsidRPr="00515545">
        <w:rPr>
          <w:rFonts w:cs="Times New Roman"/>
          <w:sz w:val="22"/>
          <w:szCs w:val="22"/>
        </w:rPr>
        <w:t xml:space="preserve"> </w:t>
      </w:r>
      <w:r w:rsidR="008625AE">
        <w:rPr>
          <w:rFonts w:cs="Times New Roman"/>
          <w:sz w:val="22"/>
          <w:szCs w:val="22"/>
        </w:rPr>
        <w:t>11.8</w:t>
      </w:r>
      <w:r w:rsidR="00346385" w:rsidRPr="00515545">
        <w:rPr>
          <w:rFonts w:cs="Times New Roman"/>
          <w:sz w:val="22"/>
          <w:szCs w:val="22"/>
        </w:rPr>
        <w:t xml:space="preserve"> </w:t>
      </w:r>
      <w:r w:rsidRPr="00515545">
        <w:rPr>
          <w:rFonts w:cs="Times New Roman"/>
          <w:sz w:val="22"/>
          <w:szCs w:val="22"/>
        </w:rPr>
        <w:t xml:space="preserve">million as at </w:t>
      </w:r>
      <w:r w:rsidR="00042087">
        <w:rPr>
          <w:rFonts w:cs="Times New Roman"/>
          <w:sz w:val="22"/>
          <w:szCs w:val="22"/>
        </w:rPr>
        <w:t>September 30</w:t>
      </w:r>
      <w:r w:rsidR="00D3679A" w:rsidRPr="00515545">
        <w:rPr>
          <w:rFonts w:cs="Times New Roman"/>
          <w:sz w:val="22"/>
          <w:szCs w:val="22"/>
        </w:rPr>
        <w:t>, 2024</w:t>
      </w:r>
      <w:r w:rsidRPr="00515545">
        <w:rPr>
          <w:rFonts w:cs="Times New Roman"/>
          <w:sz w:val="22"/>
          <w:szCs w:val="22"/>
        </w:rPr>
        <w:t xml:space="preserve"> </w:t>
      </w:r>
      <w:r w:rsidR="00E47F96" w:rsidRPr="008625AE">
        <w:rPr>
          <w:rFonts w:cs="Times New Roman"/>
          <w:sz w:val="22"/>
          <w:szCs w:val="22"/>
        </w:rPr>
        <w:t>(Baht 1</w:t>
      </w:r>
      <w:r w:rsidR="00E47F96">
        <w:rPr>
          <w:rFonts w:cs="Times New Roman"/>
          <w:sz w:val="22"/>
          <w:szCs w:val="22"/>
        </w:rPr>
        <w:t xml:space="preserve">3.1 </w:t>
      </w:r>
      <w:r w:rsidR="00E47F96" w:rsidRPr="008625AE">
        <w:rPr>
          <w:rFonts w:cs="Times New Roman"/>
          <w:sz w:val="22"/>
          <w:szCs w:val="22"/>
        </w:rPr>
        <w:t>million as at December 31, 2023),</w:t>
      </w:r>
      <w:r w:rsidRPr="00515545">
        <w:rPr>
          <w:rFonts w:cs="Times New Roman"/>
          <w:sz w:val="22"/>
          <w:szCs w:val="22"/>
        </w:rPr>
        <w:t xml:space="preserve"> bears interest</w:t>
      </w:r>
      <w:r w:rsidR="00E47F96">
        <w:rPr>
          <w:rFonts w:cs="Times New Roman"/>
          <w:sz w:val="22"/>
          <w:szCs w:val="22"/>
        </w:rPr>
        <w:t xml:space="preserve"> rate</w:t>
      </w:r>
      <w:r w:rsidRPr="00515545">
        <w:rPr>
          <w:rFonts w:cs="Times New Roman"/>
          <w:sz w:val="22"/>
          <w:szCs w:val="22"/>
        </w:rPr>
        <w:t xml:space="preserve"> at 10% p.a. and is repayable monthly, </w:t>
      </w:r>
      <w:r w:rsidR="0093509A" w:rsidRPr="00515545">
        <w:rPr>
          <w:rFonts w:cs="Times New Roman"/>
          <w:sz w:val="22"/>
          <w:szCs w:val="22"/>
        </w:rPr>
        <w:t>total</w:t>
      </w:r>
      <w:r w:rsidR="001111FC" w:rsidRPr="00515545">
        <w:rPr>
          <w:rFonts w:cs="Times New Roman"/>
          <w:sz w:val="22"/>
          <w:szCs w:val="22"/>
        </w:rPr>
        <w:t>l</w:t>
      </w:r>
      <w:r w:rsidR="0093509A" w:rsidRPr="00515545">
        <w:rPr>
          <w:rFonts w:cs="Times New Roman"/>
          <w:sz w:val="22"/>
          <w:szCs w:val="22"/>
        </w:rPr>
        <w:t>ing</w:t>
      </w:r>
      <w:r w:rsidRPr="00515545">
        <w:rPr>
          <w:rFonts w:cs="Times New Roman"/>
          <w:sz w:val="22"/>
          <w:szCs w:val="22"/>
        </w:rPr>
        <w:t xml:space="preserve"> 72 months, starting from March 2022 until February 2028 and (2) loans to agents amounting to </w:t>
      </w:r>
      <w:r w:rsidRPr="008625AE">
        <w:rPr>
          <w:rFonts w:cs="Times New Roman"/>
          <w:sz w:val="22"/>
          <w:szCs w:val="22"/>
        </w:rPr>
        <w:t>Baht</w:t>
      </w:r>
      <w:r w:rsidR="00346385" w:rsidRPr="008625AE">
        <w:rPr>
          <w:rFonts w:cs="Times New Roman"/>
          <w:sz w:val="22"/>
          <w:szCs w:val="22"/>
        </w:rPr>
        <w:t xml:space="preserve"> 13.</w:t>
      </w:r>
      <w:r w:rsidR="007D0528" w:rsidRPr="008625AE">
        <w:rPr>
          <w:rFonts w:cs="Times New Roman"/>
          <w:sz w:val="22"/>
          <w:szCs w:val="22"/>
        </w:rPr>
        <w:t>2</w:t>
      </w:r>
      <w:r w:rsidR="00346385" w:rsidRPr="008625AE">
        <w:rPr>
          <w:rFonts w:cs="Times New Roman"/>
          <w:sz w:val="22"/>
          <w:szCs w:val="22"/>
        </w:rPr>
        <w:t xml:space="preserve"> </w:t>
      </w:r>
      <w:r w:rsidRPr="008625AE">
        <w:rPr>
          <w:rFonts w:cs="Times New Roman"/>
          <w:sz w:val="22"/>
          <w:szCs w:val="22"/>
        </w:rPr>
        <w:t xml:space="preserve">million as at </w:t>
      </w:r>
      <w:r w:rsidR="00042087" w:rsidRPr="008625AE">
        <w:rPr>
          <w:rFonts w:cs="Times New Roman"/>
          <w:sz w:val="22"/>
          <w:szCs w:val="22"/>
        </w:rPr>
        <w:t>September 30</w:t>
      </w:r>
      <w:r w:rsidR="00D3679A" w:rsidRPr="008625AE">
        <w:rPr>
          <w:rFonts w:cs="Times New Roman"/>
          <w:sz w:val="22"/>
          <w:szCs w:val="22"/>
        </w:rPr>
        <w:t>, 2024</w:t>
      </w:r>
      <w:r w:rsidRPr="008625AE">
        <w:rPr>
          <w:rFonts w:cs="Times New Roman"/>
          <w:sz w:val="22"/>
          <w:szCs w:val="22"/>
        </w:rPr>
        <w:t xml:space="preserve"> (Baht </w:t>
      </w:r>
      <w:r w:rsidR="00D3679A" w:rsidRPr="008625AE">
        <w:rPr>
          <w:rFonts w:cs="Times New Roman"/>
          <w:sz w:val="22"/>
          <w:szCs w:val="22"/>
        </w:rPr>
        <w:t>15.8</w:t>
      </w:r>
      <w:r w:rsidRPr="008625AE">
        <w:rPr>
          <w:rFonts w:cs="Times New Roman"/>
          <w:sz w:val="22"/>
          <w:szCs w:val="22"/>
        </w:rPr>
        <w:t xml:space="preserve"> million as at December 31, 202</w:t>
      </w:r>
      <w:r w:rsidR="00D3679A" w:rsidRPr="008625AE">
        <w:rPr>
          <w:rFonts w:cs="Times New Roman"/>
          <w:sz w:val="22"/>
          <w:szCs w:val="22"/>
        </w:rPr>
        <w:t>3</w:t>
      </w:r>
      <w:r w:rsidRPr="008625AE">
        <w:rPr>
          <w:rFonts w:cs="Times New Roman"/>
          <w:sz w:val="22"/>
          <w:szCs w:val="22"/>
        </w:rPr>
        <w:t>), bear interest rate at 9% p.a. and</w:t>
      </w:r>
      <w:r w:rsidRPr="00515545">
        <w:rPr>
          <w:rFonts w:cs="Times New Roman"/>
          <w:sz w:val="22"/>
          <w:szCs w:val="22"/>
        </w:rPr>
        <w:t xml:space="preserve"> mature within 202</w:t>
      </w:r>
      <w:r w:rsidR="00B361C5">
        <w:rPr>
          <w:rFonts w:cs="Times New Roman"/>
          <w:sz w:val="22"/>
          <w:szCs w:val="22"/>
        </w:rPr>
        <w:t>8</w:t>
      </w:r>
      <w:r w:rsidRPr="00515545">
        <w:rPr>
          <w:rFonts w:cs="Times New Roman"/>
          <w:sz w:val="22"/>
          <w:szCs w:val="22"/>
        </w:rPr>
        <w:t>.</w:t>
      </w:r>
    </w:p>
    <w:p w14:paraId="6035E7E9" w14:textId="77777777" w:rsidR="00794C9A" w:rsidRPr="00515545" w:rsidRDefault="00794C9A" w:rsidP="00794C9A">
      <w:pPr>
        <w:tabs>
          <w:tab w:val="clear" w:pos="227"/>
          <w:tab w:val="clear" w:pos="454"/>
          <w:tab w:val="left" w:pos="142"/>
          <w:tab w:val="left" w:pos="426"/>
          <w:tab w:val="left" w:pos="709"/>
          <w:tab w:val="left" w:pos="1276"/>
        </w:tabs>
        <w:jc w:val="thaiDistribute"/>
        <w:rPr>
          <w:rFonts w:cs="Cordia New"/>
          <w:sz w:val="22"/>
          <w:szCs w:val="22"/>
        </w:rPr>
      </w:pPr>
    </w:p>
    <w:p w14:paraId="0F0EC285" w14:textId="77777777" w:rsidR="00ED177D" w:rsidRPr="00515545" w:rsidRDefault="007B4C55" w:rsidP="00ED177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ASSET</w:t>
      </w:r>
      <w:r w:rsidR="00CF5E58">
        <w:rPr>
          <w:rFonts w:cs="Times New Roman"/>
          <w:b/>
          <w:bCs/>
          <w:caps/>
          <w:sz w:val="22"/>
          <w:szCs w:val="22"/>
        </w:rPr>
        <w:t>S</w:t>
      </w:r>
      <w:r w:rsidRPr="00515545">
        <w:rPr>
          <w:rFonts w:cs="Times New Roman"/>
          <w:b/>
          <w:bCs/>
          <w:caps/>
          <w:sz w:val="22"/>
          <w:szCs w:val="22"/>
        </w:rPr>
        <w:t xml:space="preserve"> FORECLOSED </w:t>
      </w:r>
      <w:r w:rsidR="004F595E" w:rsidRPr="00515545">
        <w:rPr>
          <w:rFonts w:cs="Times New Roman"/>
          <w:b/>
          <w:bCs/>
          <w:caps/>
          <w:sz w:val="22"/>
          <w:szCs w:val="22"/>
        </w:rPr>
        <w:t>-</w:t>
      </w:r>
      <w:r w:rsidRPr="00515545">
        <w:rPr>
          <w:rFonts w:cs="Times New Roman"/>
          <w:b/>
          <w:bCs/>
          <w:caps/>
          <w:sz w:val="22"/>
          <w:szCs w:val="22"/>
        </w:rPr>
        <w:t xml:space="preserve"> NET</w:t>
      </w:r>
    </w:p>
    <w:p w14:paraId="444918DF" w14:textId="77777777" w:rsidR="00873C31" w:rsidRPr="00515545" w:rsidRDefault="00873C31"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tbl>
      <w:tblPr>
        <w:tblW w:w="9749" w:type="dxa"/>
        <w:tblLayout w:type="fixed"/>
        <w:tblLook w:val="04A0" w:firstRow="1" w:lastRow="0" w:firstColumn="1" w:lastColumn="0" w:noHBand="0" w:noVBand="1"/>
      </w:tblPr>
      <w:tblGrid>
        <w:gridCol w:w="3794"/>
        <w:gridCol w:w="1276"/>
        <w:gridCol w:w="283"/>
        <w:gridCol w:w="1276"/>
        <w:gridCol w:w="284"/>
        <w:gridCol w:w="1276"/>
        <w:gridCol w:w="283"/>
        <w:gridCol w:w="1277"/>
      </w:tblGrid>
      <w:tr w:rsidR="003E12A8" w:rsidRPr="00515545" w14:paraId="350226A8" w14:textId="77777777" w:rsidTr="003E12A8">
        <w:trPr>
          <w:trHeight w:val="175"/>
        </w:trPr>
        <w:tc>
          <w:tcPr>
            <w:tcW w:w="3794" w:type="dxa"/>
            <w:vAlign w:val="bottom"/>
          </w:tcPr>
          <w:p w14:paraId="434BF176" w14:textId="77777777" w:rsidR="003E12A8" w:rsidRPr="00515545" w:rsidRDefault="003E12A8" w:rsidP="000B517F">
            <w:pPr>
              <w:tabs>
                <w:tab w:val="left" w:pos="162"/>
              </w:tabs>
              <w:ind w:right="-108"/>
              <w:rPr>
                <w:rFonts w:cs="Times New Roman"/>
                <w:sz w:val="22"/>
                <w:szCs w:val="22"/>
              </w:rPr>
            </w:pPr>
          </w:p>
        </w:tc>
        <w:tc>
          <w:tcPr>
            <w:tcW w:w="5955" w:type="dxa"/>
            <w:gridSpan w:val="7"/>
            <w:tcBorders>
              <w:bottom w:val="single" w:sz="4" w:space="0" w:color="auto"/>
            </w:tcBorders>
            <w:vAlign w:val="center"/>
          </w:tcPr>
          <w:p w14:paraId="537B1C86"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3E12A8" w:rsidRPr="00515545" w14:paraId="17E484FB" w14:textId="77777777" w:rsidTr="003E12A8">
        <w:trPr>
          <w:trHeight w:val="175"/>
        </w:trPr>
        <w:tc>
          <w:tcPr>
            <w:tcW w:w="3794" w:type="dxa"/>
            <w:vAlign w:val="bottom"/>
          </w:tcPr>
          <w:p w14:paraId="2E91DD0A" w14:textId="77777777" w:rsidR="003E12A8" w:rsidRPr="00515545" w:rsidRDefault="003E12A8" w:rsidP="000B517F">
            <w:pPr>
              <w:tabs>
                <w:tab w:val="left" w:pos="162"/>
              </w:tabs>
              <w:ind w:right="-108"/>
              <w:rPr>
                <w:rFonts w:cs="Times New Roman"/>
                <w:sz w:val="22"/>
                <w:szCs w:val="22"/>
              </w:rPr>
            </w:pPr>
          </w:p>
        </w:tc>
        <w:tc>
          <w:tcPr>
            <w:tcW w:w="2835" w:type="dxa"/>
            <w:gridSpan w:val="3"/>
            <w:tcBorders>
              <w:top w:val="single" w:sz="4" w:space="0" w:color="auto"/>
            </w:tcBorders>
            <w:vAlign w:val="center"/>
          </w:tcPr>
          <w:p w14:paraId="2CD99297"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31D9690C"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7C9FC20E"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3E12A8" w:rsidRPr="00515545" w14:paraId="3A22BD62" w14:textId="77777777" w:rsidTr="003E12A8">
        <w:trPr>
          <w:trHeight w:val="175"/>
        </w:trPr>
        <w:tc>
          <w:tcPr>
            <w:tcW w:w="3794" w:type="dxa"/>
            <w:vAlign w:val="bottom"/>
          </w:tcPr>
          <w:p w14:paraId="34CE4842" w14:textId="77777777" w:rsidR="003E12A8" w:rsidRPr="00515545" w:rsidRDefault="003E12A8" w:rsidP="000B517F">
            <w:pPr>
              <w:tabs>
                <w:tab w:val="left" w:pos="162"/>
              </w:tabs>
              <w:ind w:right="-108"/>
              <w:rPr>
                <w:rFonts w:cs="Times New Roman"/>
                <w:sz w:val="22"/>
                <w:szCs w:val="22"/>
              </w:rPr>
            </w:pPr>
          </w:p>
        </w:tc>
        <w:tc>
          <w:tcPr>
            <w:tcW w:w="2835" w:type="dxa"/>
            <w:gridSpan w:val="3"/>
            <w:tcBorders>
              <w:bottom w:val="single" w:sz="4" w:space="0" w:color="auto"/>
            </w:tcBorders>
            <w:vAlign w:val="center"/>
          </w:tcPr>
          <w:p w14:paraId="68B6D2DB"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48C41551"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2572A4A3"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3E12A8" w:rsidRPr="00515545" w14:paraId="1D4D4E40" w14:textId="77777777" w:rsidTr="003E12A8">
        <w:trPr>
          <w:trHeight w:val="175"/>
        </w:trPr>
        <w:tc>
          <w:tcPr>
            <w:tcW w:w="3794" w:type="dxa"/>
            <w:vAlign w:val="bottom"/>
          </w:tcPr>
          <w:p w14:paraId="61C82CF8" w14:textId="77777777" w:rsidR="003E12A8" w:rsidRPr="00515545" w:rsidRDefault="003E12A8" w:rsidP="000B517F">
            <w:pPr>
              <w:tabs>
                <w:tab w:val="left" w:pos="162"/>
              </w:tabs>
              <w:ind w:right="-108"/>
              <w:rPr>
                <w:rFonts w:cs="Times New Roman"/>
                <w:sz w:val="22"/>
                <w:szCs w:val="22"/>
              </w:rPr>
            </w:pPr>
          </w:p>
        </w:tc>
        <w:tc>
          <w:tcPr>
            <w:tcW w:w="1276" w:type="dxa"/>
            <w:tcBorders>
              <w:top w:val="single" w:sz="4" w:space="0" w:color="auto"/>
            </w:tcBorders>
            <w:vAlign w:val="center"/>
          </w:tcPr>
          <w:p w14:paraId="5772142A" w14:textId="33100EED" w:rsidR="003E12A8" w:rsidRPr="00515545" w:rsidRDefault="0004208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BF6F23" w:rsidRPr="00515545">
              <w:rPr>
                <w:rFonts w:cs="Times New Roman"/>
                <w:sz w:val="22"/>
                <w:szCs w:val="22"/>
              </w:rPr>
              <w:t>,</w:t>
            </w:r>
          </w:p>
        </w:tc>
        <w:tc>
          <w:tcPr>
            <w:tcW w:w="283" w:type="dxa"/>
            <w:tcBorders>
              <w:top w:val="single" w:sz="4" w:space="0" w:color="auto"/>
            </w:tcBorders>
            <w:vAlign w:val="center"/>
          </w:tcPr>
          <w:p w14:paraId="4E7C6294"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tcBorders>
            <w:vAlign w:val="center"/>
          </w:tcPr>
          <w:p w14:paraId="14DEA102"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4" w:type="dxa"/>
            <w:vAlign w:val="center"/>
          </w:tcPr>
          <w:p w14:paraId="3BD38A04"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top w:val="single" w:sz="4" w:space="0" w:color="auto"/>
            </w:tcBorders>
            <w:vAlign w:val="center"/>
          </w:tcPr>
          <w:p w14:paraId="3D628F73" w14:textId="0B0EEC0E" w:rsidR="003E12A8" w:rsidRPr="00515545" w:rsidRDefault="0004208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BF6F23" w:rsidRPr="00515545">
              <w:rPr>
                <w:rFonts w:cs="Times New Roman"/>
                <w:sz w:val="22"/>
                <w:szCs w:val="22"/>
              </w:rPr>
              <w:t>,</w:t>
            </w:r>
          </w:p>
        </w:tc>
        <w:tc>
          <w:tcPr>
            <w:tcW w:w="283" w:type="dxa"/>
            <w:tcBorders>
              <w:top w:val="single" w:sz="4" w:space="0" w:color="auto"/>
            </w:tcBorders>
            <w:vAlign w:val="center"/>
          </w:tcPr>
          <w:p w14:paraId="0925FA02"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top w:val="single" w:sz="4" w:space="0" w:color="auto"/>
            </w:tcBorders>
            <w:vAlign w:val="center"/>
          </w:tcPr>
          <w:p w14:paraId="10F4E04B"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3E12A8" w:rsidRPr="00515545" w14:paraId="792A3B77" w14:textId="77777777" w:rsidTr="003E12A8">
        <w:trPr>
          <w:trHeight w:val="175"/>
        </w:trPr>
        <w:tc>
          <w:tcPr>
            <w:tcW w:w="3794" w:type="dxa"/>
            <w:vAlign w:val="bottom"/>
          </w:tcPr>
          <w:p w14:paraId="39BFBF26" w14:textId="77777777" w:rsidR="003E12A8" w:rsidRPr="00515545" w:rsidRDefault="003E12A8" w:rsidP="000B517F">
            <w:pPr>
              <w:tabs>
                <w:tab w:val="left" w:pos="162"/>
              </w:tabs>
              <w:ind w:right="-108"/>
              <w:rPr>
                <w:rFonts w:cs="Times New Roman"/>
                <w:sz w:val="22"/>
                <w:szCs w:val="22"/>
              </w:rPr>
            </w:pPr>
          </w:p>
        </w:tc>
        <w:tc>
          <w:tcPr>
            <w:tcW w:w="1276" w:type="dxa"/>
            <w:tcBorders>
              <w:bottom w:val="single" w:sz="4" w:space="0" w:color="auto"/>
            </w:tcBorders>
            <w:vAlign w:val="center"/>
          </w:tcPr>
          <w:p w14:paraId="0C14DCBD" w14:textId="77777777" w:rsidR="003E12A8" w:rsidRPr="00515545" w:rsidRDefault="007936F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17650086"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18D1E18F" w14:textId="77777777" w:rsidR="003E12A8" w:rsidRPr="00515545" w:rsidRDefault="007936F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c>
          <w:tcPr>
            <w:tcW w:w="284" w:type="dxa"/>
            <w:vAlign w:val="center"/>
          </w:tcPr>
          <w:p w14:paraId="46C6EC5D"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58667537" w14:textId="77777777" w:rsidR="003E12A8" w:rsidRPr="00515545" w:rsidRDefault="007936F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6DAB991E"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6B1E0171" w14:textId="77777777" w:rsidR="003E12A8" w:rsidRPr="00515545" w:rsidRDefault="007936F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r>
      <w:tr w:rsidR="003E12A8" w:rsidRPr="00515545" w14:paraId="68B0D0B7" w14:textId="77777777" w:rsidTr="003E12A8">
        <w:tc>
          <w:tcPr>
            <w:tcW w:w="3794" w:type="dxa"/>
            <w:vAlign w:val="bottom"/>
          </w:tcPr>
          <w:p w14:paraId="64384854" w14:textId="77777777" w:rsidR="003E12A8" w:rsidRPr="00515545" w:rsidRDefault="003E12A8" w:rsidP="000B517F">
            <w:pPr>
              <w:tabs>
                <w:tab w:val="left" w:pos="162"/>
              </w:tabs>
              <w:spacing w:line="180" w:lineRule="atLeast"/>
              <w:ind w:right="-108"/>
              <w:rPr>
                <w:rFonts w:cs="Times New Roman"/>
                <w:sz w:val="22"/>
                <w:szCs w:val="22"/>
              </w:rPr>
            </w:pPr>
          </w:p>
        </w:tc>
        <w:tc>
          <w:tcPr>
            <w:tcW w:w="1276" w:type="dxa"/>
          </w:tcPr>
          <w:p w14:paraId="5E3BA158"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22"/>
                <w:szCs w:val="22"/>
                <w:highlight w:val="yellow"/>
              </w:rPr>
            </w:pPr>
          </w:p>
        </w:tc>
        <w:tc>
          <w:tcPr>
            <w:tcW w:w="283" w:type="dxa"/>
          </w:tcPr>
          <w:p w14:paraId="30A99D36"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2"/>
                <w:szCs w:val="22"/>
                <w:highlight w:val="yellow"/>
              </w:rPr>
            </w:pPr>
          </w:p>
        </w:tc>
        <w:tc>
          <w:tcPr>
            <w:tcW w:w="1276" w:type="dxa"/>
          </w:tcPr>
          <w:p w14:paraId="7600FE33"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rPr>
            </w:pPr>
          </w:p>
        </w:tc>
        <w:tc>
          <w:tcPr>
            <w:tcW w:w="284" w:type="dxa"/>
          </w:tcPr>
          <w:p w14:paraId="1F24E5B6"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2"/>
                <w:szCs w:val="22"/>
                <w:highlight w:val="yellow"/>
              </w:rPr>
            </w:pPr>
          </w:p>
        </w:tc>
        <w:tc>
          <w:tcPr>
            <w:tcW w:w="1276" w:type="dxa"/>
          </w:tcPr>
          <w:p w14:paraId="658D4245"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highlight w:val="yellow"/>
              </w:rPr>
            </w:pPr>
          </w:p>
        </w:tc>
        <w:tc>
          <w:tcPr>
            <w:tcW w:w="283" w:type="dxa"/>
          </w:tcPr>
          <w:p w14:paraId="77343205" w14:textId="77777777" w:rsidR="003E12A8" w:rsidRPr="00515545" w:rsidRDefault="003E12A8" w:rsidP="000B517F">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22"/>
                <w:szCs w:val="22"/>
                <w:highlight w:val="yellow"/>
              </w:rPr>
            </w:pPr>
          </w:p>
        </w:tc>
        <w:tc>
          <w:tcPr>
            <w:tcW w:w="1277" w:type="dxa"/>
          </w:tcPr>
          <w:p w14:paraId="286FEBAB"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rPr>
            </w:pPr>
          </w:p>
        </w:tc>
      </w:tr>
      <w:tr w:rsidR="00871436" w:rsidRPr="00515545" w14:paraId="3C8E2FBD" w14:textId="77777777" w:rsidTr="00474E3A">
        <w:tc>
          <w:tcPr>
            <w:tcW w:w="3794" w:type="dxa"/>
            <w:vAlign w:val="bottom"/>
          </w:tcPr>
          <w:p w14:paraId="6243F543"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Balance not exceeding one year</w:t>
            </w:r>
          </w:p>
        </w:tc>
        <w:tc>
          <w:tcPr>
            <w:tcW w:w="1276" w:type="dxa"/>
            <w:vAlign w:val="bottom"/>
          </w:tcPr>
          <w:p w14:paraId="6425040C" w14:textId="40C4FEFA" w:rsidR="00871436" w:rsidRPr="00515545" w:rsidRDefault="00A1067A"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58,517</w:t>
            </w:r>
          </w:p>
        </w:tc>
        <w:tc>
          <w:tcPr>
            <w:tcW w:w="283" w:type="dxa"/>
          </w:tcPr>
          <w:p w14:paraId="7B193219"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10A3DEF3"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92,820</w:t>
            </w:r>
          </w:p>
        </w:tc>
        <w:tc>
          <w:tcPr>
            <w:tcW w:w="284" w:type="dxa"/>
          </w:tcPr>
          <w:p w14:paraId="79ACB91C"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72466726" w14:textId="4F2B7D75" w:rsidR="00871436" w:rsidRPr="00515545" w:rsidRDefault="008625AE" w:rsidP="00DB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23,210</w:t>
            </w:r>
          </w:p>
        </w:tc>
        <w:tc>
          <w:tcPr>
            <w:tcW w:w="283" w:type="dxa"/>
          </w:tcPr>
          <w:p w14:paraId="11EFFFF0" w14:textId="77777777" w:rsidR="00871436" w:rsidRPr="00515545" w:rsidRDefault="00871436" w:rsidP="00871436">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vAlign w:val="bottom"/>
          </w:tcPr>
          <w:p w14:paraId="3F3A59A7"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19,316</w:t>
            </w:r>
          </w:p>
        </w:tc>
      </w:tr>
      <w:tr w:rsidR="00871436" w:rsidRPr="00515545" w14:paraId="37DFEA24" w14:textId="77777777" w:rsidTr="00474E3A">
        <w:tc>
          <w:tcPr>
            <w:tcW w:w="3794" w:type="dxa"/>
            <w:vAlign w:val="bottom"/>
          </w:tcPr>
          <w:p w14:paraId="35CA37DC"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Balance exceeding one year</w:t>
            </w:r>
          </w:p>
        </w:tc>
        <w:tc>
          <w:tcPr>
            <w:tcW w:w="1276" w:type="dxa"/>
            <w:vAlign w:val="bottom"/>
          </w:tcPr>
          <w:p w14:paraId="29CDB05D" w14:textId="169365EC" w:rsidR="00871436" w:rsidRPr="00515545" w:rsidRDefault="00A1067A"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Cordia New"/>
                <w:sz w:val="22"/>
                <w:szCs w:val="22"/>
                <w:cs/>
              </w:rPr>
            </w:pPr>
            <w:r>
              <w:rPr>
                <w:rFonts w:cs="Cordia New"/>
                <w:sz w:val="22"/>
                <w:szCs w:val="22"/>
              </w:rPr>
              <w:t>532</w:t>
            </w:r>
          </w:p>
        </w:tc>
        <w:tc>
          <w:tcPr>
            <w:tcW w:w="283" w:type="dxa"/>
          </w:tcPr>
          <w:p w14:paraId="52F3B786"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6AD4846A"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74</w:t>
            </w:r>
          </w:p>
        </w:tc>
        <w:tc>
          <w:tcPr>
            <w:tcW w:w="284" w:type="dxa"/>
          </w:tcPr>
          <w:p w14:paraId="75E8D68F"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007C1620" w14:textId="3B3DA0E1" w:rsidR="00871436" w:rsidRPr="00515545" w:rsidRDefault="008625AE" w:rsidP="00862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83" w:type="dxa"/>
          </w:tcPr>
          <w:p w14:paraId="33698BF0" w14:textId="77777777" w:rsidR="00871436" w:rsidRPr="00515545" w:rsidRDefault="00871436" w:rsidP="00871436">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vAlign w:val="bottom"/>
          </w:tcPr>
          <w:p w14:paraId="732A4682"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74</w:t>
            </w:r>
          </w:p>
        </w:tc>
      </w:tr>
      <w:tr w:rsidR="00871436" w:rsidRPr="00515545" w14:paraId="3A7CEE79" w14:textId="77777777" w:rsidTr="00474E3A">
        <w:tc>
          <w:tcPr>
            <w:tcW w:w="3794" w:type="dxa"/>
            <w:vAlign w:val="bottom"/>
          </w:tcPr>
          <w:p w14:paraId="24264185"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tcBorders>
            <w:vAlign w:val="bottom"/>
          </w:tcPr>
          <w:p w14:paraId="6AAC4802" w14:textId="27445180" w:rsidR="00871436" w:rsidRPr="00515545" w:rsidRDefault="00A1067A"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59,049</w:t>
            </w:r>
          </w:p>
        </w:tc>
        <w:tc>
          <w:tcPr>
            <w:tcW w:w="283" w:type="dxa"/>
          </w:tcPr>
          <w:p w14:paraId="6E535382"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bottom"/>
          </w:tcPr>
          <w:p w14:paraId="0DB799D1"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92,894</w:t>
            </w:r>
          </w:p>
        </w:tc>
        <w:tc>
          <w:tcPr>
            <w:tcW w:w="284" w:type="dxa"/>
          </w:tcPr>
          <w:p w14:paraId="57949681"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bottom"/>
          </w:tcPr>
          <w:p w14:paraId="7A5EB9D0" w14:textId="57EECABA" w:rsidR="00871436" w:rsidRPr="00515545" w:rsidRDefault="008625AE" w:rsidP="00DB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23,210</w:t>
            </w:r>
          </w:p>
        </w:tc>
        <w:tc>
          <w:tcPr>
            <w:tcW w:w="283" w:type="dxa"/>
          </w:tcPr>
          <w:p w14:paraId="1F0B506F" w14:textId="77777777" w:rsidR="00871436" w:rsidRPr="00515545" w:rsidRDefault="00871436" w:rsidP="00871436">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top w:val="single" w:sz="4" w:space="0" w:color="auto"/>
            </w:tcBorders>
            <w:vAlign w:val="bottom"/>
          </w:tcPr>
          <w:p w14:paraId="10196D25"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19,390</w:t>
            </w:r>
          </w:p>
        </w:tc>
      </w:tr>
      <w:tr w:rsidR="00871436" w:rsidRPr="00515545" w14:paraId="11129565" w14:textId="77777777" w:rsidTr="0048323E">
        <w:tc>
          <w:tcPr>
            <w:tcW w:w="3794" w:type="dxa"/>
            <w:vAlign w:val="bottom"/>
          </w:tcPr>
          <w:p w14:paraId="65D55D1D"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Less allowance for diminution in value</w:t>
            </w:r>
          </w:p>
        </w:tc>
        <w:tc>
          <w:tcPr>
            <w:tcW w:w="1276" w:type="dxa"/>
            <w:tcBorders>
              <w:bottom w:val="single" w:sz="4" w:space="0" w:color="auto"/>
            </w:tcBorders>
          </w:tcPr>
          <w:p w14:paraId="4562147A" w14:textId="22D344B1" w:rsidR="00871436" w:rsidRPr="00515545" w:rsidRDefault="008625AE"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(18,087)</w:t>
            </w:r>
          </w:p>
        </w:tc>
        <w:tc>
          <w:tcPr>
            <w:tcW w:w="283" w:type="dxa"/>
          </w:tcPr>
          <w:p w14:paraId="5EB85839"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611D5C9F"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(27,920)</w:t>
            </w:r>
          </w:p>
        </w:tc>
        <w:tc>
          <w:tcPr>
            <w:tcW w:w="284" w:type="dxa"/>
          </w:tcPr>
          <w:p w14:paraId="3E771867"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79EFFCAF" w14:textId="6832E01A" w:rsidR="00871436" w:rsidRPr="00515545" w:rsidRDefault="008625AE" w:rsidP="007E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(6,963)</w:t>
            </w:r>
          </w:p>
        </w:tc>
        <w:tc>
          <w:tcPr>
            <w:tcW w:w="283" w:type="dxa"/>
          </w:tcPr>
          <w:p w14:paraId="06BDBA8B"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bottom w:val="single" w:sz="4" w:space="0" w:color="auto"/>
            </w:tcBorders>
            <w:vAlign w:val="bottom"/>
          </w:tcPr>
          <w:p w14:paraId="37AA0870"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(5,869)</w:t>
            </w:r>
          </w:p>
        </w:tc>
      </w:tr>
      <w:tr w:rsidR="00871436" w:rsidRPr="00515545" w14:paraId="3DF7F187" w14:textId="77777777" w:rsidTr="00474E3A">
        <w:tc>
          <w:tcPr>
            <w:tcW w:w="3794" w:type="dxa"/>
            <w:vAlign w:val="bottom"/>
          </w:tcPr>
          <w:p w14:paraId="10F9FBF7"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Net</w:t>
            </w:r>
          </w:p>
        </w:tc>
        <w:tc>
          <w:tcPr>
            <w:tcW w:w="1276" w:type="dxa"/>
            <w:tcBorders>
              <w:top w:val="single" w:sz="4" w:space="0" w:color="auto"/>
              <w:bottom w:val="double" w:sz="4" w:space="0" w:color="auto"/>
            </w:tcBorders>
          </w:tcPr>
          <w:p w14:paraId="6143F604" w14:textId="2AA0DDEF" w:rsidR="00871436" w:rsidRPr="00515545" w:rsidRDefault="00A1067A"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40,962</w:t>
            </w:r>
          </w:p>
        </w:tc>
        <w:tc>
          <w:tcPr>
            <w:tcW w:w="283" w:type="dxa"/>
          </w:tcPr>
          <w:p w14:paraId="0741D5A4"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vAlign w:val="bottom"/>
          </w:tcPr>
          <w:p w14:paraId="03ADB46C"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64,974</w:t>
            </w:r>
          </w:p>
        </w:tc>
        <w:tc>
          <w:tcPr>
            <w:tcW w:w="284" w:type="dxa"/>
          </w:tcPr>
          <w:p w14:paraId="39EF3D6B"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vAlign w:val="bottom"/>
          </w:tcPr>
          <w:p w14:paraId="2A1415D4" w14:textId="3FDAEF02" w:rsidR="00871436" w:rsidRPr="00515545" w:rsidRDefault="008625AE" w:rsidP="00DB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16,247</w:t>
            </w:r>
          </w:p>
        </w:tc>
        <w:tc>
          <w:tcPr>
            <w:tcW w:w="283" w:type="dxa"/>
          </w:tcPr>
          <w:p w14:paraId="5F962554"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bottom w:val="double" w:sz="4" w:space="0" w:color="auto"/>
            </w:tcBorders>
            <w:vAlign w:val="bottom"/>
          </w:tcPr>
          <w:p w14:paraId="1E22F404"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13,521</w:t>
            </w:r>
          </w:p>
        </w:tc>
      </w:tr>
    </w:tbl>
    <w:p w14:paraId="6BF9AB19" w14:textId="77777777" w:rsidR="00910B31" w:rsidRPr="00515545" w:rsidRDefault="00910B31" w:rsidP="0032123A">
      <w:pPr>
        <w:pStyle w:val="a3"/>
        <w:widowControl/>
        <w:spacing w:line="240" w:lineRule="atLeast"/>
        <w:ind w:right="-45"/>
        <w:jc w:val="thaiDistribute"/>
        <w:rPr>
          <w:rFonts w:hAnsi="Times New Roman" w:cs="Times New Roman"/>
          <w:b w:val="0"/>
          <w:bCs w:val="0"/>
          <w:sz w:val="22"/>
          <w:szCs w:val="22"/>
        </w:rPr>
      </w:pPr>
    </w:p>
    <w:p w14:paraId="31BD0DD3" w14:textId="77777777" w:rsidR="007D75CF" w:rsidRDefault="007D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6425BCDD" w14:textId="165E10F4" w:rsidR="00C919E5" w:rsidRPr="00515545" w:rsidRDefault="00C919E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other non-current financial assets</w:t>
      </w:r>
    </w:p>
    <w:p w14:paraId="16CB61F3" w14:textId="77777777" w:rsidR="00FB5A7E" w:rsidRPr="00515545" w:rsidRDefault="00FB5A7E" w:rsidP="00FB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3795DD4" w14:textId="77777777" w:rsidR="00A45153" w:rsidRPr="00515545" w:rsidRDefault="007318D0" w:rsidP="007B4714">
      <w:pPr>
        <w:jc w:val="thaiDistribute"/>
        <w:rPr>
          <w:sz w:val="22"/>
          <w:szCs w:val="22"/>
        </w:rPr>
      </w:pPr>
      <w:r>
        <w:rPr>
          <w:sz w:val="22"/>
          <w:szCs w:val="22"/>
        </w:rPr>
        <w:t>Detail of other non-current financial asset</w:t>
      </w:r>
      <w:r w:rsidR="002C3032">
        <w:rPr>
          <w:sz w:val="22"/>
          <w:szCs w:val="22"/>
        </w:rPr>
        <w:t>s</w:t>
      </w:r>
      <w:r w:rsidR="00A45153" w:rsidRPr="00515545">
        <w:rPr>
          <w:sz w:val="22"/>
          <w:szCs w:val="22"/>
        </w:rPr>
        <w:t xml:space="preserve"> (amortized cost method) in consolidated financial statements and separate financial statements was as follow:</w:t>
      </w:r>
    </w:p>
    <w:p w14:paraId="32114A7C" w14:textId="77777777" w:rsidR="00FB5A7E" w:rsidRPr="00515545" w:rsidRDefault="00FB5A7E" w:rsidP="00C9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2"/>
          <w:szCs w:val="22"/>
        </w:rPr>
      </w:pPr>
    </w:p>
    <w:tbl>
      <w:tblPr>
        <w:tblW w:w="10254" w:type="dxa"/>
        <w:tblLayout w:type="fixed"/>
        <w:tblLook w:val="04A0" w:firstRow="1" w:lastRow="0" w:firstColumn="1" w:lastColumn="0" w:noHBand="0" w:noVBand="1"/>
      </w:tblPr>
      <w:tblGrid>
        <w:gridCol w:w="2268"/>
        <w:gridCol w:w="236"/>
        <w:gridCol w:w="1361"/>
        <w:gridCol w:w="236"/>
        <w:gridCol w:w="1417"/>
        <w:gridCol w:w="236"/>
        <w:gridCol w:w="1366"/>
        <w:gridCol w:w="236"/>
        <w:gridCol w:w="1339"/>
        <w:gridCol w:w="241"/>
        <w:gridCol w:w="1318"/>
      </w:tblGrid>
      <w:tr w:rsidR="0032578E" w:rsidRPr="00515545" w14:paraId="1BC37A68" w14:textId="77777777" w:rsidTr="002A2253">
        <w:tc>
          <w:tcPr>
            <w:tcW w:w="2268" w:type="dxa"/>
          </w:tcPr>
          <w:p w14:paraId="5C6340E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236" w:type="dxa"/>
          </w:tcPr>
          <w:p w14:paraId="323F0BD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3A4D8B65" w14:textId="67D35A60"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4BE96CD8"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55017B6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34E8E016"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64E97D83"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6C80FC67"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98" w:type="dxa"/>
            <w:gridSpan w:val="3"/>
            <w:tcBorders>
              <w:bottom w:val="single" w:sz="4" w:space="0" w:color="auto"/>
            </w:tcBorders>
          </w:tcPr>
          <w:p w14:paraId="2B5FF840"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In Thousand Baht</w:t>
            </w:r>
          </w:p>
        </w:tc>
      </w:tr>
      <w:tr w:rsidR="0032578E" w:rsidRPr="00515545" w14:paraId="1A06F708" w14:textId="77777777" w:rsidTr="002A2253">
        <w:tc>
          <w:tcPr>
            <w:tcW w:w="2268" w:type="dxa"/>
          </w:tcPr>
          <w:p w14:paraId="353BA260"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7E02FD06"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2FA0794F" w14:textId="37B6E1D8"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 xml:space="preserve">Date of </w:t>
            </w:r>
          </w:p>
        </w:tc>
        <w:tc>
          <w:tcPr>
            <w:tcW w:w="236" w:type="dxa"/>
          </w:tcPr>
          <w:p w14:paraId="3A5A9727"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406589A3"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112"/>
              <w:jc w:val="center"/>
              <w:rPr>
                <w:rFonts w:eastAsia="SimSun" w:cs="Times New Roman"/>
                <w:sz w:val="22"/>
                <w:szCs w:val="22"/>
                <w:lang w:eastAsia="zh-CN"/>
              </w:rPr>
            </w:pPr>
            <w:r w:rsidRPr="00515545">
              <w:rPr>
                <w:rFonts w:eastAsia="SimSun" w:cs="Times New Roman"/>
                <w:sz w:val="22"/>
                <w:szCs w:val="22"/>
                <w:lang w:eastAsia="zh-CN"/>
              </w:rPr>
              <w:t xml:space="preserve">Maturity </w:t>
            </w:r>
          </w:p>
        </w:tc>
        <w:tc>
          <w:tcPr>
            <w:tcW w:w="236" w:type="dxa"/>
          </w:tcPr>
          <w:p w14:paraId="125DFD39"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3AC8205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 xml:space="preserve">Interest rate </w:t>
            </w:r>
          </w:p>
        </w:tc>
        <w:tc>
          <w:tcPr>
            <w:tcW w:w="236" w:type="dxa"/>
          </w:tcPr>
          <w:p w14:paraId="2A8E7384"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39" w:type="dxa"/>
            <w:tcBorders>
              <w:top w:val="single" w:sz="4" w:space="0" w:color="auto"/>
            </w:tcBorders>
          </w:tcPr>
          <w:p w14:paraId="35F25FBA" w14:textId="6B13B315" w:rsidR="0032578E" w:rsidRPr="00BF492C" w:rsidRDefault="0032578E" w:rsidP="00BF492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2"/>
                <w:szCs w:val="22"/>
                <w:lang w:eastAsia="zh-CN"/>
              </w:rPr>
            </w:pPr>
            <w:r w:rsidRPr="00BF492C">
              <w:rPr>
                <w:rFonts w:eastAsia="SimSun" w:cs="Times New Roman"/>
                <w:sz w:val="22"/>
                <w:szCs w:val="22"/>
                <w:lang w:eastAsia="zh-CN"/>
              </w:rPr>
              <w:t xml:space="preserve">September 30, </w:t>
            </w:r>
          </w:p>
        </w:tc>
        <w:tc>
          <w:tcPr>
            <w:tcW w:w="241" w:type="dxa"/>
            <w:tcBorders>
              <w:top w:val="single" w:sz="4" w:space="0" w:color="auto"/>
            </w:tcBorders>
          </w:tcPr>
          <w:p w14:paraId="2E4F3511"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18" w:type="dxa"/>
            <w:tcBorders>
              <w:top w:val="single" w:sz="4" w:space="0" w:color="auto"/>
            </w:tcBorders>
          </w:tcPr>
          <w:p w14:paraId="2FB3A67E" w14:textId="77777777" w:rsidR="0032578E" w:rsidRPr="00515545" w:rsidRDefault="0032578E" w:rsidP="00A451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2"/>
                <w:szCs w:val="22"/>
                <w:lang w:eastAsia="zh-CN"/>
              </w:rPr>
            </w:pPr>
            <w:r w:rsidRPr="00515545">
              <w:rPr>
                <w:rFonts w:eastAsia="SimSun" w:cs="Times New Roman"/>
                <w:sz w:val="22"/>
                <w:szCs w:val="22"/>
                <w:lang w:eastAsia="zh-CN"/>
              </w:rPr>
              <w:t xml:space="preserve">December 31, </w:t>
            </w:r>
          </w:p>
        </w:tc>
      </w:tr>
      <w:tr w:rsidR="0032578E" w:rsidRPr="00515545" w14:paraId="1B6D58F6" w14:textId="77777777" w:rsidTr="002A2253">
        <w:tc>
          <w:tcPr>
            <w:tcW w:w="2268" w:type="dxa"/>
            <w:tcBorders>
              <w:bottom w:val="single" w:sz="4" w:space="0" w:color="auto"/>
            </w:tcBorders>
          </w:tcPr>
          <w:p w14:paraId="183FBDC8"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Debenture’s name</w:t>
            </w:r>
          </w:p>
        </w:tc>
        <w:tc>
          <w:tcPr>
            <w:tcW w:w="236" w:type="dxa"/>
          </w:tcPr>
          <w:p w14:paraId="648815B6" w14:textId="77777777" w:rsidR="0032578E" w:rsidRPr="00515545" w:rsidRDefault="0032578E" w:rsidP="00D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2"/>
                <w:szCs w:val="22"/>
                <w:lang w:eastAsia="zh-CN"/>
              </w:rPr>
            </w:pPr>
          </w:p>
        </w:tc>
        <w:tc>
          <w:tcPr>
            <w:tcW w:w="1361" w:type="dxa"/>
            <w:tcBorders>
              <w:bottom w:val="single" w:sz="4" w:space="0" w:color="auto"/>
            </w:tcBorders>
          </w:tcPr>
          <w:p w14:paraId="6E4C6161" w14:textId="53B1BC0D" w:rsidR="0032578E" w:rsidRPr="00515545" w:rsidRDefault="0032578E" w:rsidP="00D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2"/>
                <w:szCs w:val="22"/>
                <w:lang w:eastAsia="zh-CN"/>
              </w:rPr>
            </w:pPr>
            <w:r w:rsidRPr="00515545">
              <w:rPr>
                <w:rFonts w:eastAsia="SimSun" w:cs="Times New Roman"/>
                <w:sz w:val="22"/>
                <w:szCs w:val="22"/>
                <w:lang w:eastAsia="zh-CN"/>
              </w:rPr>
              <w:t>issuance</w:t>
            </w:r>
          </w:p>
        </w:tc>
        <w:tc>
          <w:tcPr>
            <w:tcW w:w="236" w:type="dxa"/>
          </w:tcPr>
          <w:p w14:paraId="0340AF5E"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Borders>
              <w:bottom w:val="single" w:sz="4" w:space="0" w:color="auto"/>
            </w:tcBorders>
          </w:tcPr>
          <w:p w14:paraId="639456A1"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date</w:t>
            </w:r>
          </w:p>
        </w:tc>
        <w:tc>
          <w:tcPr>
            <w:tcW w:w="236" w:type="dxa"/>
          </w:tcPr>
          <w:p w14:paraId="4CCC4225"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Borders>
              <w:bottom w:val="single" w:sz="4" w:space="0" w:color="auto"/>
            </w:tcBorders>
          </w:tcPr>
          <w:p w14:paraId="5312663F" w14:textId="77777777" w:rsidR="0032578E" w:rsidRPr="00515545" w:rsidRDefault="0032578E" w:rsidP="00A451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2"/>
                <w:szCs w:val="22"/>
                <w:lang w:eastAsia="zh-CN"/>
              </w:rPr>
            </w:pPr>
            <w:r w:rsidRPr="00515545">
              <w:rPr>
                <w:rFonts w:eastAsia="SimSun" w:cs="Times New Roman"/>
                <w:sz w:val="22"/>
                <w:szCs w:val="22"/>
                <w:lang w:eastAsia="zh-CN"/>
              </w:rPr>
              <w:t>(%) per annum</w:t>
            </w:r>
            <w:r w:rsidRPr="00515545">
              <w:rPr>
                <w:rFonts w:eastAsia="SimSun" w:cs="Times New Roman"/>
                <w:sz w:val="22"/>
                <w:szCs w:val="22"/>
                <w:cs/>
                <w:lang w:eastAsia="zh-CN"/>
              </w:rPr>
              <w:t xml:space="preserve"> </w:t>
            </w:r>
          </w:p>
        </w:tc>
        <w:tc>
          <w:tcPr>
            <w:tcW w:w="236" w:type="dxa"/>
          </w:tcPr>
          <w:p w14:paraId="03E972CE"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39" w:type="dxa"/>
            <w:tcBorders>
              <w:bottom w:val="single" w:sz="4" w:space="0" w:color="auto"/>
            </w:tcBorders>
          </w:tcPr>
          <w:p w14:paraId="2DE5FC3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41" w:type="dxa"/>
          </w:tcPr>
          <w:p w14:paraId="6B0A7AD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18" w:type="dxa"/>
            <w:tcBorders>
              <w:bottom w:val="single" w:sz="4" w:space="0" w:color="auto"/>
            </w:tcBorders>
          </w:tcPr>
          <w:p w14:paraId="0C184DC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2023</w:t>
            </w:r>
          </w:p>
        </w:tc>
      </w:tr>
      <w:tr w:rsidR="0032578E" w:rsidRPr="00100529" w14:paraId="5A94BB46" w14:textId="77777777" w:rsidTr="002A2253">
        <w:tc>
          <w:tcPr>
            <w:tcW w:w="2268" w:type="dxa"/>
            <w:tcBorders>
              <w:top w:val="single" w:sz="4" w:space="0" w:color="auto"/>
            </w:tcBorders>
          </w:tcPr>
          <w:p w14:paraId="4CFAA4A4"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lang w:eastAsia="zh-CN"/>
              </w:rPr>
            </w:pPr>
          </w:p>
        </w:tc>
        <w:tc>
          <w:tcPr>
            <w:tcW w:w="236" w:type="dxa"/>
          </w:tcPr>
          <w:p w14:paraId="03CE6E18"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361" w:type="dxa"/>
            <w:tcBorders>
              <w:top w:val="single" w:sz="4" w:space="0" w:color="auto"/>
            </w:tcBorders>
          </w:tcPr>
          <w:p w14:paraId="5EC4EBE7" w14:textId="53B5E2E6"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236" w:type="dxa"/>
          </w:tcPr>
          <w:p w14:paraId="439AE30C"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417" w:type="dxa"/>
            <w:tcBorders>
              <w:top w:val="single" w:sz="4" w:space="0" w:color="auto"/>
            </w:tcBorders>
          </w:tcPr>
          <w:p w14:paraId="28050CF1"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236" w:type="dxa"/>
          </w:tcPr>
          <w:p w14:paraId="64CE3B43"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366" w:type="dxa"/>
            <w:tcBorders>
              <w:top w:val="single" w:sz="4" w:space="0" w:color="auto"/>
            </w:tcBorders>
          </w:tcPr>
          <w:p w14:paraId="56C45EA4"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236" w:type="dxa"/>
          </w:tcPr>
          <w:p w14:paraId="466FA999"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339" w:type="dxa"/>
            <w:tcBorders>
              <w:top w:val="single" w:sz="4" w:space="0" w:color="auto"/>
            </w:tcBorders>
          </w:tcPr>
          <w:p w14:paraId="44CA1B43"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241" w:type="dxa"/>
          </w:tcPr>
          <w:p w14:paraId="1884BA86"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318" w:type="dxa"/>
            <w:tcBorders>
              <w:top w:val="single" w:sz="4" w:space="0" w:color="auto"/>
            </w:tcBorders>
          </w:tcPr>
          <w:p w14:paraId="36F470B6"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lang w:eastAsia="zh-CN"/>
              </w:rPr>
            </w:pPr>
          </w:p>
        </w:tc>
      </w:tr>
      <w:tr w:rsidR="0032578E" w:rsidRPr="00515545" w14:paraId="79313FCD" w14:textId="77777777" w:rsidTr="002A2253">
        <w:tc>
          <w:tcPr>
            <w:tcW w:w="2268" w:type="dxa"/>
          </w:tcPr>
          <w:p w14:paraId="34003CC8"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cs/>
                <w:lang w:eastAsia="zh-CN"/>
              </w:rPr>
            </w:pPr>
            <w:r w:rsidRPr="00515545">
              <w:rPr>
                <w:rFonts w:eastAsia="SimSun" w:cs="Times New Roman"/>
                <w:sz w:val="22"/>
                <w:szCs w:val="22"/>
                <w:lang w:eastAsia="zh-CN"/>
              </w:rPr>
              <w:t>Debenture of Bangchak</w:t>
            </w:r>
          </w:p>
        </w:tc>
        <w:tc>
          <w:tcPr>
            <w:tcW w:w="236" w:type="dxa"/>
          </w:tcPr>
          <w:p w14:paraId="5372543D"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1A3295DA" w14:textId="21624EB6"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cs/>
                <w:lang w:eastAsia="zh-CN"/>
              </w:rPr>
            </w:pPr>
            <w:r w:rsidRPr="00515545">
              <w:rPr>
                <w:rFonts w:eastAsia="SimSun" w:cs="Times New Roman"/>
                <w:sz w:val="22"/>
                <w:szCs w:val="22"/>
                <w:lang w:eastAsia="zh-CN"/>
              </w:rPr>
              <w:t xml:space="preserve">June 28, </w:t>
            </w:r>
          </w:p>
        </w:tc>
        <w:tc>
          <w:tcPr>
            <w:tcW w:w="236" w:type="dxa"/>
          </w:tcPr>
          <w:p w14:paraId="21AB9B2C"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4F6CABB1"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 xml:space="preserve">June 28, </w:t>
            </w:r>
          </w:p>
        </w:tc>
        <w:tc>
          <w:tcPr>
            <w:tcW w:w="236" w:type="dxa"/>
          </w:tcPr>
          <w:p w14:paraId="170394CC"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7F70145F"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3.60</w:t>
            </w:r>
          </w:p>
        </w:tc>
        <w:tc>
          <w:tcPr>
            <w:tcW w:w="236" w:type="dxa"/>
          </w:tcPr>
          <w:p w14:paraId="09CA7E8B"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Pr>
          <w:p w14:paraId="3865620E"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r w:rsidRPr="00515545">
              <w:rPr>
                <w:rFonts w:cs="Times New Roman"/>
                <w:sz w:val="22"/>
                <w:szCs w:val="22"/>
              </w:rPr>
              <w:t>10,000</w:t>
            </w:r>
          </w:p>
        </w:tc>
        <w:tc>
          <w:tcPr>
            <w:tcW w:w="241" w:type="dxa"/>
          </w:tcPr>
          <w:p w14:paraId="246F7879"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Pr>
          <w:p w14:paraId="636D7513" w14:textId="77777777" w:rsidR="0032578E" w:rsidRPr="00515545" w:rsidRDefault="0032578E" w:rsidP="0078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r>
      <w:tr w:rsidR="0032578E" w:rsidRPr="00515545" w14:paraId="7E2091B6" w14:textId="77777777" w:rsidTr="002A2253">
        <w:tc>
          <w:tcPr>
            <w:tcW w:w="2268" w:type="dxa"/>
          </w:tcPr>
          <w:p w14:paraId="71699CDF"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cs/>
                <w:lang w:eastAsia="zh-CN"/>
              </w:rPr>
            </w:pPr>
            <w:r>
              <w:rPr>
                <w:rFonts w:eastAsia="SimSun" w:cs="Times New Roman"/>
                <w:sz w:val="22"/>
                <w:szCs w:val="22"/>
                <w:lang w:eastAsia="zh-CN"/>
              </w:rPr>
              <w:t xml:space="preserve">   </w:t>
            </w:r>
            <w:r w:rsidRPr="00515545">
              <w:rPr>
                <w:rFonts w:eastAsia="SimSun" w:cs="Times New Roman"/>
                <w:sz w:val="22"/>
                <w:szCs w:val="22"/>
                <w:lang w:eastAsia="zh-CN"/>
              </w:rPr>
              <w:t>Corporation PLC.</w:t>
            </w:r>
          </w:p>
        </w:tc>
        <w:tc>
          <w:tcPr>
            <w:tcW w:w="236" w:type="dxa"/>
          </w:tcPr>
          <w:p w14:paraId="4ECDE870"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452AFEE7" w14:textId="641683DF"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36" w:type="dxa"/>
          </w:tcPr>
          <w:p w14:paraId="1D81BB10"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14F211CF"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2029</w:t>
            </w:r>
          </w:p>
        </w:tc>
        <w:tc>
          <w:tcPr>
            <w:tcW w:w="236" w:type="dxa"/>
          </w:tcPr>
          <w:p w14:paraId="25A1E022"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4E203917"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453AFECC"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Pr>
          <w:p w14:paraId="034DB0FA"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p>
        </w:tc>
        <w:tc>
          <w:tcPr>
            <w:tcW w:w="241" w:type="dxa"/>
          </w:tcPr>
          <w:p w14:paraId="568B2AA1"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Pr>
          <w:p w14:paraId="33EF4B17" w14:textId="77777777" w:rsidR="0032578E" w:rsidRPr="00515545" w:rsidRDefault="0032578E" w:rsidP="0078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rPr>
                <w:rFonts w:cs="Times New Roman"/>
                <w:sz w:val="22"/>
                <w:szCs w:val="22"/>
              </w:rPr>
            </w:pPr>
          </w:p>
        </w:tc>
      </w:tr>
      <w:tr w:rsidR="0032578E" w:rsidRPr="00515545" w14:paraId="5C4E1AC2" w14:textId="77777777" w:rsidTr="002A2253">
        <w:tc>
          <w:tcPr>
            <w:tcW w:w="2268" w:type="dxa"/>
          </w:tcPr>
          <w:p w14:paraId="531DD876" w14:textId="16A25506"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lang w:eastAsia="zh-CN"/>
              </w:rPr>
            </w:pPr>
            <w:r>
              <w:rPr>
                <w:rFonts w:eastAsia="SimSun" w:cs="Times New Roman"/>
                <w:sz w:val="22"/>
                <w:szCs w:val="22"/>
                <w:lang w:eastAsia="zh-CN"/>
              </w:rPr>
              <w:t xml:space="preserve">Debenture of </w:t>
            </w:r>
            <w:r w:rsidRPr="00081C45">
              <w:rPr>
                <w:rFonts w:eastAsia="SimSun" w:cs="Times New Roman"/>
                <w:sz w:val="22"/>
                <w:szCs w:val="22"/>
                <w:lang w:eastAsia="zh-CN"/>
              </w:rPr>
              <w:t xml:space="preserve">True </w:t>
            </w:r>
          </w:p>
        </w:tc>
        <w:tc>
          <w:tcPr>
            <w:tcW w:w="236" w:type="dxa"/>
          </w:tcPr>
          <w:p w14:paraId="58A19AAB" w14:textId="77777777"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3B060D98" w14:textId="5AFBDB95" w:rsidR="0032578E" w:rsidRPr="00C36453"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sz w:val="22"/>
                <w:szCs w:val="28"/>
                <w:lang w:eastAsia="zh-CN"/>
              </w:rPr>
            </w:pPr>
            <w:r>
              <w:rPr>
                <w:rFonts w:eastAsia="SimSun" w:cs="Times New Roman"/>
                <w:sz w:val="22"/>
                <w:szCs w:val="22"/>
                <w:lang w:eastAsia="zh-CN"/>
              </w:rPr>
              <w:t>August 30</w:t>
            </w:r>
            <w:r w:rsidR="00C36453">
              <w:rPr>
                <w:rFonts w:eastAsia="SimSun"/>
                <w:sz w:val="22"/>
                <w:szCs w:val="28"/>
                <w:lang w:eastAsia="zh-CN"/>
              </w:rPr>
              <w:t>,</w:t>
            </w:r>
          </w:p>
        </w:tc>
        <w:tc>
          <w:tcPr>
            <w:tcW w:w="236" w:type="dxa"/>
          </w:tcPr>
          <w:p w14:paraId="72445B2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436AE12E" w14:textId="57600D96" w:rsidR="0032578E" w:rsidRPr="00C36453" w:rsidRDefault="0032578E" w:rsidP="00C364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2"/>
                <w:szCs w:val="22"/>
                <w:lang w:eastAsia="zh-CN"/>
              </w:rPr>
            </w:pPr>
            <w:r w:rsidRPr="00C36453">
              <w:rPr>
                <w:rFonts w:eastAsia="SimSun" w:cs="Times New Roman"/>
                <w:spacing w:val="-6"/>
                <w:sz w:val="22"/>
                <w:szCs w:val="22"/>
                <w:lang w:eastAsia="zh-CN"/>
              </w:rPr>
              <w:t>November 30</w:t>
            </w:r>
            <w:r w:rsidR="00C36453" w:rsidRPr="00C36453">
              <w:rPr>
                <w:rFonts w:eastAsia="SimSun" w:cs="Times New Roman"/>
                <w:spacing w:val="-6"/>
                <w:sz w:val="22"/>
                <w:szCs w:val="22"/>
                <w:lang w:eastAsia="zh-CN"/>
              </w:rPr>
              <w:t>,</w:t>
            </w:r>
          </w:p>
        </w:tc>
        <w:tc>
          <w:tcPr>
            <w:tcW w:w="236" w:type="dxa"/>
          </w:tcPr>
          <w:p w14:paraId="764D8A15"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17B748CF" w14:textId="51611ED4"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2.85</w:t>
            </w:r>
          </w:p>
        </w:tc>
        <w:tc>
          <w:tcPr>
            <w:tcW w:w="236" w:type="dxa"/>
          </w:tcPr>
          <w:p w14:paraId="6D70E65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Pr>
          <w:p w14:paraId="1F4294B1" w14:textId="15E893B1"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r>
              <w:rPr>
                <w:rFonts w:cs="Times New Roman"/>
                <w:sz w:val="22"/>
                <w:szCs w:val="22"/>
              </w:rPr>
              <w:t>5</w:t>
            </w:r>
            <w:r w:rsidRPr="00515545">
              <w:rPr>
                <w:rFonts w:cs="Times New Roman"/>
                <w:sz w:val="22"/>
                <w:szCs w:val="22"/>
              </w:rPr>
              <w:t>,000</w:t>
            </w:r>
          </w:p>
        </w:tc>
        <w:tc>
          <w:tcPr>
            <w:tcW w:w="241" w:type="dxa"/>
          </w:tcPr>
          <w:p w14:paraId="584F1D8C"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Pr>
          <w:p w14:paraId="6E2D5621" w14:textId="1676BDA0"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r>
      <w:tr w:rsidR="0032578E" w:rsidRPr="00515545" w14:paraId="47968297" w14:textId="77777777" w:rsidTr="002A2253">
        <w:tc>
          <w:tcPr>
            <w:tcW w:w="2268" w:type="dxa"/>
          </w:tcPr>
          <w:p w14:paraId="273EDE03" w14:textId="6CA48298"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lang w:eastAsia="zh-CN"/>
              </w:rPr>
            </w:pPr>
            <w:r>
              <w:rPr>
                <w:rFonts w:eastAsia="SimSun" w:cs="Times New Roman"/>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236" w:type="dxa"/>
          </w:tcPr>
          <w:p w14:paraId="7BA6D7AA"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31D7D868" w14:textId="4AB778EC"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36" w:type="dxa"/>
          </w:tcPr>
          <w:p w14:paraId="4095D3EA"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4EEF9272" w14:textId="41E3758D"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w:t>
            </w:r>
            <w:r>
              <w:rPr>
                <w:rFonts w:eastAsia="SimSun" w:cs="Times New Roman"/>
                <w:sz w:val="22"/>
                <w:szCs w:val="22"/>
                <w:lang w:eastAsia="zh-CN"/>
              </w:rPr>
              <w:t>5</w:t>
            </w:r>
          </w:p>
        </w:tc>
        <w:tc>
          <w:tcPr>
            <w:tcW w:w="236" w:type="dxa"/>
          </w:tcPr>
          <w:p w14:paraId="57D20278"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2EB59461"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070A1E77"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Pr>
          <w:p w14:paraId="2A3F6AD0"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p>
        </w:tc>
        <w:tc>
          <w:tcPr>
            <w:tcW w:w="241" w:type="dxa"/>
          </w:tcPr>
          <w:p w14:paraId="5DF16E26"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Pr>
          <w:p w14:paraId="121B97AD"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rPr>
                <w:rFonts w:cs="Times New Roman"/>
                <w:sz w:val="22"/>
                <w:szCs w:val="22"/>
              </w:rPr>
            </w:pPr>
          </w:p>
        </w:tc>
      </w:tr>
      <w:tr w:rsidR="0032578E" w:rsidRPr="00515545" w14:paraId="244A6CAD" w14:textId="77777777" w:rsidTr="002A2253">
        <w:tc>
          <w:tcPr>
            <w:tcW w:w="2268" w:type="dxa"/>
          </w:tcPr>
          <w:p w14:paraId="21283B0F" w14:textId="71FA2A67" w:rsidR="0032578E" w:rsidRPr="00081C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cs/>
                <w:lang w:eastAsia="zh-CN"/>
              </w:rPr>
            </w:pPr>
            <w:r>
              <w:rPr>
                <w:rFonts w:eastAsia="SimSun" w:cs="Times New Roman"/>
                <w:sz w:val="22"/>
                <w:szCs w:val="22"/>
                <w:lang w:eastAsia="zh-CN"/>
              </w:rPr>
              <w:t xml:space="preserve">Debenture of </w:t>
            </w:r>
            <w:r w:rsidRPr="00081C45">
              <w:rPr>
                <w:rFonts w:eastAsia="SimSun" w:cs="Times New Roman"/>
                <w:sz w:val="22"/>
                <w:szCs w:val="22"/>
                <w:lang w:eastAsia="zh-CN"/>
              </w:rPr>
              <w:t xml:space="preserve">True </w:t>
            </w:r>
          </w:p>
        </w:tc>
        <w:tc>
          <w:tcPr>
            <w:tcW w:w="236" w:type="dxa"/>
          </w:tcPr>
          <w:p w14:paraId="566EBAA2" w14:textId="77777777"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6C026C7D" w14:textId="0B23D3C0"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cs/>
                <w:lang w:eastAsia="zh-CN"/>
              </w:rPr>
            </w:pPr>
            <w:r>
              <w:rPr>
                <w:rFonts w:eastAsia="SimSun" w:cs="Times New Roman"/>
                <w:sz w:val="22"/>
                <w:szCs w:val="22"/>
                <w:lang w:eastAsia="zh-CN"/>
              </w:rPr>
              <w:t>August 30</w:t>
            </w:r>
            <w:r w:rsidR="00C36453">
              <w:rPr>
                <w:rFonts w:eastAsia="SimSun" w:cs="Times New Roman"/>
                <w:sz w:val="22"/>
                <w:szCs w:val="22"/>
                <w:lang w:eastAsia="zh-CN"/>
              </w:rPr>
              <w:t>,</w:t>
            </w:r>
          </w:p>
        </w:tc>
        <w:tc>
          <w:tcPr>
            <w:tcW w:w="236" w:type="dxa"/>
          </w:tcPr>
          <w:p w14:paraId="3408D898"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526A0952" w14:textId="1AF61A39" w:rsidR="0032578E" w:rsidRPr="007D75CF"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2"/>
                <w:szCs w:val="22"/>
                <w:lang w:eastAsia="zh-CN"/>
              </w:rPr>
            </w:pPr>
            <w:r w:rsidRPr="007D75CF">
              <w:rPr>
                <w:rFonts w:eastAsia="SimSun" w:cs="Times New Roman"/>
                <w:spacing w:val="-4"/>
                <w:sz w:val="22"/>
                <w:szCs w:val="22"/>
                <w:lang w:eastAsia="zh-CN"/>
              </w:rPr>
              <w:t>February 28</w:t>
            </w:r>
            <w:r w:rsidR="00C36453">
              <w:rPr>
                <w:rFonts w:eastAsia="SimSun" w:cs="Times New Roman"/>
                <w:spacing w:val="-4"/>
                <w:sz w:val="22"/>
                <w:szCs w:val="22"/>
                <w:lang w:eastAsia="zh-CN"/>
              </w:rPr>
              <w:t>,</w:t>
            </w:r>
          </w:p>
        </w:tc>
        <w:tc>
          <w:tcPr>
            <w:tcW w:w="236" w:type="dxa"/>
          </w:tcPr>
          <w:p w14:paraId="48F48147"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67106F9C"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3.</w:t>
            </w:r>
            <w:r>
              <w:rPr>
                <w:rFonts w:eastAsia="SimSun" w:cs="Times New Roman"/>
                <w:sz w:val="22"/>
                <w:szCs w:val="22"/>
                <w:lang w:eastAsia="zh-CN"/>
              </w:rPr>
              <w:t>45</w:t>
            </w:r>
          </w:p>
        </w:tc>
        <w:tc>
          <w:tcPr>
            <w:tcW w:w="236" w:type="dxa"/>
          </w:tcPr>
          <w:p w14:paraId="7C96A64F"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Pr>
          <w:p w14:paraId="3A772175"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r>
              <w:rPr>
                <w:rFonts w:cs="Times New Roman"/>
                <w:sz w:val="22"/>
                <w:szCs w:val="22"/>
              </w:rPr>
              <w:t>5</w:t>
            </w:r>
            <w:r w:rsidRPr="00515545">
              <w:rPr>
                <w:rFonts w:cs="Times New Roman"/>
                <w:sz w:val="22"/>
                <w:szCs w:val="22"/>
              </w:rPr>
              <w:t>,000</w:t>
            </w:r>
          </w:p>
        </w:tc>
        <w:tc>
          <w:tcPr>
            <w:tcW w:w="241" w:type="dxa"/>
          </w:tcPr>
          <w:p w14:paraId="074B499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Pr>
          <w:p w14:paraId="6E53EA25"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r>
      <w:tr w:rsidR="0032578E" w:rsidRPr="00515545" w14:paraId="01ED3308" w14:textId="77777777" w:rsidTr="002A2253">
        <w:tc>
          <w:tcPr>
            <w:tcW w:w="2268" w:type="dxa"/>
          </w:tcPr>
          <w:p w14:paraId="5637FD97" w14:textId="30A7FAC9"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cs/>
                <w:lang w:eastAsia="zh-CN"/>
              </w:rPr>
            </w:pPr>
            <w:r>
              <w:rPr>
                <w:rFonts w:eastAsia="SimSun" w:cs="Times New Roman"/>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236" w:type="dxa"/>
          </w:tcPr>
          <w:p w14:paraId="5D4F9A57"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08667880" w14:textId="70FAB71C"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36" w:type="dxa"/>
          </w:tcPr>
          <w:p w14:paraId="5E297B3F"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786A1B4A" w14:textId="6B9FB1BC"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w:t>
            </w:r>
            <w:r>
              <w:rPr>
                <w:rFonts w:eastAsia="SimSun" w:cs="Times New Roman"/>
                <w:sz w:val="22"/>
                <w:szCs w:val="22"/>
                <w:lang w:eastAsia="zh-CN"/>
              </w:rPr>
              <w:t>7</w:t>
            </w:r>
          </w:p>
        </w:tc>
        <w:tc>
          <w:tcPr>
            <w:tcW w:w="236" w:type="dxa"/>
          </w:tcPr>
          <w:p w14:paraId="19A5EC4F"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0D674115"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4D3886D0"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Pr>
          <w:p w14:paraId="0C98BEA5"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p>
        </w:tc>
        <w:tc>
          <w:tcPr>
            <w:tcW w:w="241" w:type="dxa"/>
          </w:tcPr>
          <w:p w14:paraId="5AD674B1"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Pr>
          <w:p w14:paraId="70477F57"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rPr>
                <w:rFonts w:cs="Times New Roman"/>
                <w:sz w:val="22"/>
                <w:szCs w:val="22"/>
              </w:rPr>
            </w:pPr>
          </w:p>
        </w:tc>
      </w:tr>
      <w:tr w:rsidR="0032578E" w:rsidRPr="00515545" w14:paraId="7F839750" w14:textId="77777777" w:rsidTr="002A2253">
        <w:tc>
          <w:tcPr>
            <w:tcW w:w="2268" w:type="dxa"/>
          </w:tcPr>
          <w:p w14:paraId="7F293D6C" w14:textId="3846B072" w:rsidR="0032578E" w:rsidRPr="00721451"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cs/>
                <w:lang w:eastAsia="zh-CN"/>
              </w:rPr>
            </w:pPr>
            <w:r>
              <w:rPr>
                <w:rFonts w:eastAsia="SimSun" w:cs="Times New Roman"/>
                <w:sz w:val="22"/>
                <w:szCs w:val="22"/>
                <w:lang w:eastAsia="zh-CN"/>
              </w:rPr>
              <w:t xml:space="preserve">Debenture of </w:t>
            </w:r>
            <w:r w:rsidRPr="00721451">
              <w:rPr>
                <w:rFonts w:eastAsia="SimSun" w:cs="Times New Roman"/>
                <w:sz w:val="22"/>
                <w:szCs w:val="22"/>
                <w:lang w:eastAsia="zh-CN"/>
              </w:rPr>
              <w:t xml:space="preserve">SCGJWD </w:t>
            </w:r>
          </w:p>
        </w:tc>
        <w:tc>
          <w:tcPr>
            <w:tcW w:w="236" w:type="dxa"/>
          </w:tcPr>
          <w:p w14:paraId="3D295CE4" w14:textId="77777777" w:rsidR="0032578E" w:rsidRPr="007D75CF"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2"/>
                <w:szCs w:val="22"/>
                <w:lang w:eastAsia="zh-CN"/>
              </w:rPr>
            </w:pPr>
          </w:p>
        </w:tc>
        <w:tc>
          <w:tcPr>
            <w:tcW w:w="1361" w:type="dxa"/>
          </w:tcPr>
          <w:p w14:paraId="080702CB" w14:textId="787F2073" w:rsidR="0032578E" w:rsidRPr="00C36453" w:rsidRDefault="0032578E" w:rsidP="00C364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2"/>
                <w:szCs w:val="22"/>
                <w:cs/>
                <w:lang w:eastAsia="zh-CN"/>
              </w:rPr>
            </w:pPr>
            <w:r w:rsidRPr="00C36453">
              <w:rPr>
                <w:rFonts w:eastAsia="SimSun" w:cs="Times New Roman"/>
                <w:spacing w:val="-6"/>
                <w:sz w:val="22"/>
                <w:szCs w:val="22"/>
                <w:lang w:eastAsia="zh-CN"/>
              </w:rPr>
              <w:t>September 19</w:t>
            </w:r>
            <w:r w:rsidR="00C36453" w:rsidRPr="00C36453">
              <w:rPr>
                <w:rFonts w:eastAsia="SimSun" w:cs="Times New Roman"/>
                <w:spacing w:val="-6"/>
                <w:sz w:val="22"/>
                <w:szCs w:val="22"/>
                <w:lang w:eastAsia="zh-CN"/>
              </w:rPr>
              <w:t>,</w:t>
            </w:r>
          </w:p>
        </w:tc>
        <w:tc>
          <w:tcPr>
            <w:tcW w:w="236" w:type="dxa"/>
          </w:tcPr>
          <w:p w14:paraId="1002ECA2" w14:textId="77777777" w:rsidR="0032578E" w:rsidRPr="007D75CF"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2"/>
                <w:szCs w:val="22"/>
                <w:lang w:eastAsia="zh-CN"/>
              </w:rPr>
            </w:pPr>
          </w:p>
        </w:tc>
        <w:tc>
          <w:tcPr>
            <w:tcW w:w="1417" w:type="dxa"/>
          </w:tcPr>
          <w:p w14:paraId="5B3CAFE2" w14:textId="0B600059" w:rsidR="0032578E" w:rsidRPr="00C36453" w:rsidRDefault="0032578E" w:rsidP="00C364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2"/>
                <w:szCs w:val="22"/>
                <w:lang w:eastAsia="zh-CN"/>
              </w:rPr>
            </w:pPr>
            <w:r w:rsidRPr="002A2253">
              <w:rPr>
                <w:rFonts w:eastAsia="SimSun" w:cs="Times New Roman"/>
                <w:spacing w:val="-6"/>
                <w:sz w:val="22"/>
                <w:szCs w:val="22"/>
                <w:lang w:eastAsia="zh-CN"/>
              </w:rPr>
              <w:t>September</w:t>
            </w:r>
            <w:r w:rsidRPr="00C36453">
              <w:rPr>
                <w:rFonts w:eastAsia="SimSun" w:cs="Times New Roman"/>
                <w:spacing w:val="-6"/>
                <w:sz w:val="22"/>
                <w:szCs w:val="22"/>
                <w:lang w:eastAsia="zh-CN"/>
              </w:rPr>
              <w:t xml:space="preserve"> 19</w:t>
            </w:r>
            <w:r w:rsidR="00C36453">
              <w:rPr>
                <w:rFonts w:eastAsia="SimSun" w:cs="Times New Roman"/>
                <w:spacing w:val="-6"/>
                <w:sz w:val="22"/>
                <w:szCs w:val="22"/>
                <w:lang w:eastAsia="zh-CN"/>
              </w:rPr>
              <w:t>,</w:t>
            </w:r>
          </w:p>
        </w:tc>
        <w:tc>
          <w:tcPr>
            <w:tcW w:w="236" w:type="dxa"/>
          </w:tcPr>
          <w:p w14:paraId="4234514F"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6C20263A" w14:textId="309995F1"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4.04</w:t>
            </w:r>
          </w:p>
        </w:tc>
        <w:tc>
          <w:tcPr>
            <w:tcW w:w="236" w:type="dxa"/>
          </w:tcPr>
          <w:p w14:paraId="286779C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Pr>
          <w:p w14:paraId="24B89BB2" w14:textId="066AE45D"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r>
              <w:rPr>
                <w:rFonts w:cs="Times New Roman"/>
                <w:sz w:val="22"/>
                <w:szCs w:val="22"/>
              </w:rPr>
              <w:t>10</w:t>
            </w:r>
            <w:r w:rsidRPr="00515545">
              <w:rPr>
                <w:rFonts w:cs="Times New Roman"/>
                <w:sz w:val="22"/>
                <w:szCs w:val="22"/>
              </w:rPr>
              <w:t>,000</w:t>
            </w:r>
          </w:p>
        </w:tc>
        <w:tc>
          <w:tcPr>
            <w:tcW w:w="241" w:type="dxa"/>
          </w:tcPr>
          <w:p w14:paraId="5939B68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Pr>
          <w:p w14:paraId="161D5CF3"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r>
      <w:tr w:rsidR="0032578E" w:rsidRPr="00515545" w14:paraId="01317C7A" w14:textId="77777777" w:rsidTr="002A2253">
        <w:tc>
          <w:tcPr>
            <w:tcW w:w="2268" w:type="dxa"/>
          </w:tcPr>
          <w:p w14:paraId="640C8254" w14:textId="11DA10B0" w:rsidR="0032578E" w:rsidRPr="00721451"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lang w:eastAsia="zh-CN"/>
              </w:rPr>
            </w:pPr>
            <w:r>
              <w:rPr>
                <w:rFonts w:eastAsia="SimSun" w:cs="Times New Roman"/>
                <w:sz w:val="22"/>
                <w:szCs w:val="22"/>
                <w:lang w:eastAsia="zh-CN"/>
              </w:rPr>
              <w:t xml:space="preserve">   </w:t>
            </w:r>
            <w:r w:rsidRPr="00721451">
              <w:rPr>
                <w:rFonts w:eastAsia="SimSun" w:cs="Times New Roman"/>
                <w:sz w:val="22"/>
                <w:szCs w:val="22"/>
                <w:lang w:eastAsia="zh-CN"/>
              </w:rPr>
              <w:t>Logistics</w:t>
            </w:r>
            <w:r w:rsidRPr="00515545">
              <w:rPr>
                <w:rFonts w:eastAsia="SimSun" w:cs="Times New Roman"/>
                <w:sz w:val="22"/>
                <w:szCs w:val="22"/>
                <w:lang w:eastAsia="zh-CN"/>
              </w:rPr>
              <w:t xml:space="preserve"> PLC.</w:t>
            </w:r>
          </w:p>
        </w:tc>
        <w:tc>
          <w:tcPr>
            <w:tcW w:w="236" w:type="dxa"/>
          </w:tcPr>
          <w:p w14:paraId="28D91A8D"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0625444C" w14:textId="76DD74DC"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36" w:type="dxa"/>
          </w:tcPr>
          <w:p w14:paraId="5EB9CEA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193AD676" w14:textId="65C637A3"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w:t>
            </w:r>
            <w:r>
              <w:rPr>
                <w:rFonts w:eastAsia="SimSun" w:cs="Times New Roman"/>
                <w:sz w:val="22"/>
                <w:szCs w:val="22"/>
                <w:lang w:eastAsia="zh-CN"/>
              </w:rPr>
              <w:t>7</w:t>
            </w:r>
          </w:p>
        </w:tc>
        <w:tc>
          <w:tcPr>
            <w:tcW w:w="236" w:type="dxa"/>
          </w:tcPr>
          <w:p w14:paraId="014219E7"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5FE86CC3"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72A1575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Pr>
          <w:p w14:paraId="32A1B759" w14:textId="77777777" w:rsidR="0032578E"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p>
        </w:tc>
        <w:tc>
          <w:tcPr>
            <w:tcW w:w="241" w:type="dxa"/>
          </w:tcPr>
          <w:p w14:paraId="0103911A"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Pr>
          <w:p w14:paraId="00E235AA"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2A2253" w:rsidRPr="00515545" w14:paraId="4E7DB013" w14:textId="77777777" w:rsidTr="00F04060">
        <w:tc>
          <w:tcPr>
            <w:tcW w:w="2504" w:type="dxa"/>
            <w:gridSpan w:val="2"/>
          </w:tcPr>
          <w:p w14:paraId="422E5209" w14:textId="5ECBDAAB" w:rsidR="002A2253" w:rsidRPr="007D75CF" w:rsidRDefault="002A2253" w:rsidP="002A2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eastAsia="SimSun" w:cs="Times New Roman"/>
                <w:spacing w:val="-4"/>
                <w:sz w:val="22"/>
                <w:szCs w:val="22"/>
                <w:lang w:eastAsia="zh-CN"/>
              </w:rPr>
            </w:pPr>
            <w:r w:rsidRPr="002A2253">
              <w:rPr>
                <w:rFonts w:eastAsia="SimSun" w:cs="Times New Roman"/>
                <w:spacing w:val="-6"/>
                <w:sz w:val="22"/>
                <w:szCs w:val="22"/>
                <w:lang w:eastAsia="zh-CN"/>
              </w:rPr>
              <w:t>Debenture of Gulf</w:t>
            </w:r>
            <w:r w:rsidRPr="002A2253">
              <w:rPr>
                <w:rFonts w:eastAsia="SimSun" w:cstheme="minorBidi" w:hint="cs"/>
                <w:spacing w:val="-6"/>
                <w:sz w:val="22"/>
                <w:szCs w:val="22"/>
                <w:cs/>
                <w:lang w:eastAsia="zh-CN"/>
              </w:rPr>
              <w:t xml:space="preserve"> </w:t>
            </w:r>
            <w:r w:rsidRPr="002A2253">
              <w:rPr>
                <w:rFonts w:eastAsia="SimSun" w:cstheme="minorBidi"/>
                <w:spacing w:val="-6"/>
                <w:sz w:val="22"/>
                <w:szCs w:val="22"/>
                <w:lang w:eastAsia="zh-CN"/>
              </w:rPr>
              <w:t xml:space="preserve"> Energy</w:t>
            </w:r>
          </w:p>
        </w:tc>
        <w:tc>
          <w:tcPr>
            <w:tcW w:w="1361" w:type="dxa"/>
          </w:tcPr>
          <w:p w14:paraId="192E772A" w14:textId="400CC25B" w:rsidR="002A2253" w:rsidRPr="002A2253" w:rsidRDefault="002A2253" w:rsidP="00C364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2"/>
                <w:szCs w:val="22"/>
                <w:cs/>
                <w:lang w:eastAsia="zh-CN"/>
              </w:rPr>
            </w:pPr>
            <w:r w:rsidRPr="002A2253">
              <w:rPr>
                <w:rFonts w:eastAsia="SimSun" w:cs="Times New Roman"/>
                <w:spacing w:val="-6"/>
                <w:sz w:val="22"/>
                <w:szCs w:val="22"/>
                <w:lang w:eastAsia="zh-CN"/>
              </w:rPr>
              <w:t>September 26</w:t>
            </w:r>
            <w:r w:rsidR="00C36453">
              <w:rPr>
                <w:rFonts w:eastAsia="SimSun" w:cs="Times New Roman"/>
                <w:spacing w:val="-6"/>
                <w:sz w:val="22"/>
                <w:szCs w:val="22"/>
                <w:lang w:eastAsia="zh-CN"/>
              </w:rPr>
              <w:t>,</w:t>
            </w:r>
          </w:p>
        </w:tc>
        <w:tc>
          <w:tcPr>
            <w:tcW w:w="236" w:type="dxa"/>
          </w:tcPr>
          <w:p w14:paraId="269E46EC" w14:textId="77777777" w:rsidR="002A2253" w:rsidRPr="007D75CF"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2"/>
                <w:szCs w:val="22"/>
                <w:lang w:eastAsia="zh-CN"/>
              </w:rPr>
            </w:pPr>
          </w:p>
        </w:tc>
        <w:tc>
          <w:tcPr>
            <w:tcW w:w="1417" w:type="dxa"/>
          </w:tcPr>
          <w:p w14:paraId="21139C36" w14:textId="7CFA1425" w:rsidR="002A2253" w:rsidRPr="007D75CF"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2"/>
                <w:szCs w:val="22"/>
                <w:lang w:eastAsia="zh-CN"/>
              </w:rPr>
            </w:pPr>
            <w:r w:rsidRPr="002A2253">
              <w:rPr>
                <w:rFonts w:eastAsia="SimSun" w:cs="Times New Roman"/>
                <w:spacing w:val="-6"/>
                <w:sz w:val="22"/>
                <w:szCs w:val="22"/>
                <w:lang w:eastAsia="zh-CN"/>
              </w:rPr>
              <w:t>September</w:t>
            </w:r>
            <w:r w:rsidRPr="007D75CF">
              <w:rPr>
                <w:rFonts w:eastAsia="SimSun" w:cs="Times New Roman"/>
                <w:spacing w:val="-4"/>
                <w:sz w:val="22"/>
                <w:szCs w:val="22"/>
                <w:lang w:eastAsia="zh-CN"/>
              </w:rPr>
              <w:t xml:space="preserve"> 26</w:t>
            </w:r>
            <w:r w:rsidR="00C36453">
              <w:rPr>
                <w:rFonts w:eastAsia="SimSun" w:cs="Times New Roman"/>
                <w:spacing w:val="-4"/>
                <w:sz w:val="22"/>
                <w:szCs w:val="22"/>
                <w:lang w:eastAsia="zh-CN"/>
              </w:rPr>
              <w:t>,</w:t>
            </w:r>
          </w:p>
        </w:tc>
        <w:tc>
          <w:tcPr>
            <w:tcW w:w="236" w:type="dxa"/>
          </w:tcPr>
          <w:p w14:paraId="085C7A3E" w14:textId="77777777" w:rsidR="002A2253" w:rsidRPr="00515545"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5ECA5FF5" w14:textId="5D7DCDDB" w:rsidR="002A2253" w:rsidRPr="00515545"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3.53</w:t>
            </w:r>
          </w:p>
        </w:tc>
        <w:tc>
          <w:tcPr>
            <w:tcW w:w="236" w:type="dxa"/>
          </w:tcPr>
          <w:p w14:paraId="14D02621" w14:textId="77777777" w:rsidR="002A2253" w:rsidRPr="00515545"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Borders>
              <w:bottom w:val="single" w:sz="4" w:space="0" w:color="auto"/>
            </w:tcBorders>
          </w:tcPr>
          <w:p w14:paraId="10537797" w14:textId="7D1D2FC2" w:rsidR="002A2253" w:rsidRPr="00515545" w:rsidRDefault="002A2253"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r>
              <w:rPr>
                <w:rFonts w:cs="Times New Roman"/>
                <w:sz w:val="22"/>
                <w:szCs w:val="22"/>
              </w:rPr>
              <w:t>20</w:t>
            </w:r>
            <w:r w:rsidRPr="00515545">
              <w:rPr>
                <w:rFonts w:cs="Times New Roman"/>
                <w:sz w:val="22"/>
                <w:szCs w:val="22"/>
              </w:rPr>
              <w:t>,000</w:t>
            </w:r>
          </w:p>
        </w:tc>
        <w:tc>
          <w:tcPr>
            <w:tcW w:w="241" w:type="dxa"/>
          </w:tcPr>
          <w:p w14:paraId="6D1F86C9" w14:textId="77777777" w:rsidR="002A2253" w:rsidRPr="00515545"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Borders>
              <w:bottom w:val="single" w:sz="4" w:space="0" w:color="auto"/>
            </w:tcBorders>
          </w:tcPr>
          <w:p w14:paraId="6D82D04B" w14:textId="77777777" w:rsidR="002A2253" w:rsidRPr="00515545" w:rsidRDefault="002A2253"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r>
      <w:tr w:rsidR="0032578E" w:rsidRPr="00515545" w14:paraId="42A7804B" w14:textId="77777777" w:rsidTr="002A2253">
        <w:tc>
          <w:tcPr>
            <w:tcW w:w="2268" w:type="dxa"/>
          </w:tcPr>
          <w:p w14:paraId="46D8B938" w14:textId="7164A6EA" w:rsidR="0032578E" w:rsidRPr="00721451"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lang w:eastAsia="zh-CN"/>
              </w:rPr>
            </w:pPr>
            <w:r>
              <w:rPr>
                <w:rFonts w:eastAsia="SimSun" w:cs="Times New Roman"/>
                <w:sz w:val="22"/>
                <w:szCs w:val="22"/>
                <w:lang w:eastAsia="zh-CN"/>
              </w:rPr>
              <w:t xml:space="preserve">   </w:t>
            </w:r>
            <w:r w:rsidRPr="0076167F">
              <w:rPr>
                <w:rFonts w:eastAsia="SimSun" w:cs="Times New Roman"/>
                <w:sz w:val="22"/>
                <w:szCs w:val="22"/>
                <w:lang w:eastAsia="zh-CN"/>
              </w:rPr>
              <w:t>Development</w:t>
            </w:r>
            <w:r w:rsidRPr="00515545">
              <w:rPr>
                <w:rFonts w:eastAsia="SimSun" w:cs="Times New Roman"/>
                <w:sz w:val="22"/>
                <w:szCs w:val="22"/>
                <w:lang w:eastAsia="zh-CN"/>
              </w:rPr>
              <w:t xml:space="preserve"> PLC.</w:t>
            </w:r>
          </w:p>
        </w:tc>
        <w:tc>
          <w:tcPr>
            <w:tcW w:w="236" w:type="dxa"/>
          </w:tcPr>
          <w:p w14:paraId="634C1A7A"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4258B141" w14:textId="060E07C1"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36" w:type="dxa"/>
          </w:tcPr>
          <w:p w14:paraId="5F94D624"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6BE81784" w14:textId="4F7BAA85"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w:t>
            </w:r>
            <w:r>
              <w:rPr>
                <w:rFonts w:eastAsia="SimSun" w:cs="Times New Roman"/>
                <w:sz w:val="22"/>
                <w:szCs w:val="22"/>
                <w:lang w:eastAsia="zh-CN"/>
              </w:rPr>
              <w:t>31</w:t>
            </w:r>
          </w:p>
        </w:tc>
        <w:tc>
          <w:tcPr>
            <w:tcW w:w="236" w:type="dxa"/>
          </w:tcPr>
          <w:p w14:paraId="41DB0722"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0AAD77A6"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3BD3DC0B"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Borders>
              <w:top w:val="single" w:sz="4" w:space="0" w:color="auto"/>
            </w:tcBorders>
          </w:tcPr>
          <w:p w14:paraId="49AD6970" w14:textId="77777777" w:rsidR="0032578E"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p>
        </w:tc>
        <w:tc>
          <w:tcPr>
            <w:tcW w:w="241" w:type="dxa"/>
          </w:tcPr>
          <w:p w14:paraId="1CB2C68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Borders>
              <w:top w:val="single" w:sz="4" w:space="0" w:color="auto"/>
            </w:tcBorders>
          </w:tcPr>
          <w:p w14:paraId="1177F966"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32578E" w:rsidRPr="00515545" w14:paraId="32EF7931" w14:textId="77777777" w:rsidTr="002A2253">
        <w:tc>
          <w:tcPr>
            <w:tcW w:w="2268" w:type="dxa"/>
          </w:tcPr>
          <w:p w14:paraId="667404E7" w14:textId="7E442CA7"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lang w:eastAsia="zh-CN"/>
              </w:rPr>
            </w:pPr>
            <w:r>
              <w:rPr>
                <w:rFonts w:eastAsia="SimSun" w:cs="Times New Roman"/>
                <w:sz w:val="22"/>
                <w:szCs w:val="22"/>
                <w:lang w:eastAsia="zh-CN"/>
              </w:rPr>
              <w:t>Total</w:t>
            </w:r>
          </w:p>
        </w:tc>
        <w:tc>
          <w:tcPr>
            <w:tcW w:w="236" w:type="dxa"/>
          </w:tcPr>
          <w:p w14:paraId="249989F1"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1" w:type="dxa"/>
          </w:tcPr>
          <w:p w14:paraId="0BED0431" w14:textId="79A0B054"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1EC66FF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3DC332D9"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048284E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366" w:type="dxa"/>
          </w:tcPr>
          <w:p w14:paraId="1E3246A0"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36" w:type="dxa"/>
          </w:tcPr>
          <w:p w14:paraId="09CC2964"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339" w:type="dxa"/>
            <w:tcBorders>
              <w:bottom w:val="double" w:sz="4" w:space="0" w:color="auto"/>
            </w:tcBorders>
          </w:tcPr>
          <w:p w14:paraId="785C9CD1" w14:textId="5D5B72B8" w:rsidR="0032578E"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right="183"/>
              <w:rPr>
                <w:rFonts w:cs="Times New Roman"/>
                <w:sz w:val="22"/>
                <w:szCs w:val="22"/>
              </w:rPr>
            </w:pPr>
            <w:r>
              <w:rPr>
                <w:rFonts w:cs="Times New Roman"/>
                <w:sz w:val="22"/>
                <w:szCs w:val="22"/>
              </w:rPr>
              <w:t>50,000</w:t>
            </w:r>
          </w:p>
        </w:tc>
        <w:tc>
          <w:tcPr>
            <w:tcW w:w="241" w:type="dxa"/>
          </w:tcPr>
          <w:p w14:paraId="13F906AC"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318" w:type="dxa"/>
            <w:tcBorders>
              <w:bottom w:val="double" w:sz="4" w:space="0" w:color="auto"/>
            </w:tcBorders>
          </w:tcPr>
          <w:p w14:paraId="5381BAFE" w14:textId="1F5368CB"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bl>
    <w:p w14:paraId="715234E3" w14:textId="77777777" w:rsidR="0076167F" w:rsidRDefault="0076167F" w:rsidP="00761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2"/>
          <w:szCs w:val="22"/>
        </w:rPr>
      </w:pPr>
    </w:p>
    <w:p w14:paraId="2F568AF7" w14:textId="2528412C" w:rsidR="00F26495" w:rsidRPr="00F26495" w:rsidRDefault="00F2649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B630F">
        <w:rPr>
          <w:rFonts w:cs="Times New Roman"/>
          <w:b/>
          <w:bCs/>
          <w:caps/>
          <w:spacing w:val="-6"/>
          <w:sz w:val="22"/>
          <w:szCs w:val="22"/>
        </w:rPr>
        <w:t xml:space="preserve">INVESTMENTS IN SUBSIDIARIES ACCOUNTED FOR </w:t>
      </w:r>
      <w:r w:rsidRPr="00DB630F">
        <w:rPr>
          <w:rFonts w:cs="Times New Roman"/>
          <w:b/>
          <w:bCs/>
          <w:spacing w:val="-6"/>
          <w:sz w:val="22"/>
          <w:szCs w:val="22"/>
        </w:rPr>
        <w:t xml:space="preserve">USING THE COST METHOD </w:t>
      </w:r>
      <w:r w:rsidR="007D75CF">
        <w:rPr>
          <w:rFonts w:cs="Times New Roman"/>
          <w:b/>
          <w:bCs/>
          <w:spacing w:val="-6"/>
          <w:sz w:val="22"/>
          <w:szCs w:val="22"/>
        </w:rPr>
        <w:t>-</w:t>
      </w:r>
      <w:r w:rsidRPr="00DB630F">
        <w:rPr>
          <w:rFonts w:cs="Times New Roman"/>
          <w:b/>
          <w:bCs/>
          <w:spacing w:val="-6"/>
          <w:sz w:val="22"/>
          <w:szCs w:val="22"/>
        </w:rPr>
        <w:t xml:space="preserve"> NET</w:t>
      </w:r>
    </w:p>
    <w:p w14:paraId="375EF62A" w14:textId="77777777" w:rsidR="00F26495" w:rsidRDefault="00F26495"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pacing w:val="-6"/>
          <w:sz w:val="22"/>
          <w:szCs w:val="22"/>
        </w:rPr>
      </w:pPr>
    </w:p>
    <w:tbl>
      <w:tblPr>
        <w:tblW w:w="10083" w:type="dxa"/>
        <w:tblLook w:val="04A0" w:firstRow="1" w:lastRow="0" w:firstColumn="1" w:lastColumn="0" w:noHBand="0" w:noVBand="1"/>
      </w:tblPr>
      <w:tblGrid>
        <w:gridCol w:w="2421"/>
        <w:gridCol w:w="1148"/>
        <w:gridCol w:w="232"/>
        <w:gridCol w:w="1038"/>
        <w:gridCol w:w="232"/>
        <w:gridCol w:w="1072"/>
        <w:gridCol w:w="232"/>
        <w:gridCol w:w="1038"/>
        <w:gridCol w:w="233"/>
        <w:gridCol w:w="1090"/>
        <w:gridCol w:w="236"/>
        <w:gridCol w:w="1111"/>
      </w:tblGrid>
      <w:tr w:rsidR="00F26495" w:rsidRPr="007B3300" w14:paraId="4E59ACD1" w14:textId="77777777" w:rsidTr="007B3300">
        <w:tc>
          <w:tcPr>
            <w:tcW w:w="2421" w:type="dxa"/>
          </w:tcPr>
          <w:p w14:paraId="4956F597"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7662" w:type="dxa"/>
            <w:gridSpan w:val="11"/>
            <w:tcBorders>
              <w:bottom w:val="single" w:sz="4" w:space="0" w:color="auto"/>
            </w:tcBorders>
          </w:tcPr>
          <w:p w14:paraId="28187BFF"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Separate financial statements</w:t>
            </w:r>
          </w:p>
        </w:tc>
      </w:tr>
      <w:tr w:rsidR="007B3300" w:rsidRPr="007B3300" w14:paraId="3E245690" w14:textId="77777777" w:rsidTr="007B3300">
        <w:tc>
          <w:tcPr>
            <w:tcW w:w="2421" w:type="dxa"/>
          </w:tcPr>
          <w:p w14:paraId="6147BD31"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2418" w:type="dxa"/>
            <w:gridSpan w:val="3"/>
            <w:tcBorders>
              <w:top w:val="single" w:sz="4" w:space="0" w:color="auto"/>
            </w:tcBorders>
          </w:tcPr>
          <w:p w14:paraId="1831F6E4"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Paid-up share capital</w:t>
            </w:r>
          </w:p>
        </w:tc>
        <w:tc>
          <w:tcPr>
            <w:tcW w:w="232" w:type="dxa"/>
            <w:tcBorders>
              <w:top w:val="single" w:sz="4" w:space="0" w:color="auto"/>
            </w:tcBorders>
          </w:tcPr>
          <w:p w14:paraId="4FD9467E"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342" w:type="dxa"/>
            <w:gridSpan w:val="3"/>
            <w:tcBorders>
              <w:top w:val="single" w:sz="4" w:space="0" w:color="auto"/>
            </w:tcBorders>
          </w:tcPr>
          <w:p w14:paraId="5D723C6B" w14:textId="77777777" w:rsidR="00F26495" w:rsidRPr="007B3300" w:rsidRDefault="00F26495" w:rsidP="00DE41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caps/>
                <w:sz w:val="20"/>
                <w:szCs w:val="20"/>
              </w:rPr>
            </w:pPr>
            <w:r w:rsidRPr="007B3300">
              <w:rPr>
                <w:rFonts w:cs="Times New Roman"/>
                <w:sz w:val="20"/>
                <w:szCs w:val="20"/>
              </w:rPr>
              <w:t>Percentage of</w:t>
            </w:r>
          </w:p>
        </w:tc>
        <w:tc>
          <w:tcPr>
            <w:tcW w:w="233" w:type="dxa"/>
            <w:tcBorders>
              <w:top w:val="single" w:sz="4" w:space="0" w:color="auto"/>
            </w:tcBorders>
          </w:tcPr>
          <w:p w14:paraId="0284BD40"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437" w:type="dxa"/>
            <w:gridSpan w:val="3"/>
            <w:tcBorders>
              <w:top w:val="single" w:sz="4" w:space="0" w:color="auto"/>
            </w:tcBorders>
          </w:tcPr>
          <w:p w14:paraId="395CF4B3"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Cost of investments</w:t>
            </w:r>
          </w:p>
        </w:tc>
      </w:tr>
      <w:tr w:rsidR="007B3300" w:rsidRPr="007B3300" w14:paraId="07691732" w14:textId="77777777" w:rsidTr="007B3300">
        <w:tc>
          <w:tcPr>
            <w:tcW w:w="2421" w:type="dxa"/>
          </w:tcPr>
          <w:p w14:paraId="1319B37F"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2418" w:type="dxa"/>
            <w:gridSpan w:val="3"/>
            <w:tcBorders>
              <w:bottom w:val="single" w:sz="4" w:space="0" w:color="auto"/>
            </w:tcBorders>
          </w:tcPr>
          <w:p w14:paraId="5C07D92A"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(In Thousand Baht)</w:t>
            </w:r>
          </w:p>
        </w:tc>
        <w:tc>
          <w:tcPr>
            <w:tcW w:w="232" w:type="dxa"/>
          </w:tcPr>
          <w:p w14:paraId="34230BC8"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342" w:type="dxa"/>
            <w:gridSpan w:val="3"/>
          </w:tcPr>
          <w:p w14:paraId="3F87C43C"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direct shareholding</w:t>
            </w:r>
          </w:p>
        </w:tc>
        <w:tc>
          <w:tcPr>
            <w:tcW w:w="233" w:type="dxa"/>
          </w:tcPr>
          <w:p w14:paraId="567FFDB3"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437" w:type="dxa"/>
            <w:gridSpan w:val="3"/>
            <w:tcBorders>
              <w:bottom w:val="single" w:sz="4" w:space="0" w:color="auto"/>
            </w:tcBorders>
          </w:tcPr>
          <w:p w14:paraId="073495F2"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(In Thousand Baht)</w:t>
            </w:r>
          </w:p>
        </w:tc>
      </w:tr>
      <w:tr w:rsidR="007B3300" w:rsidRPr="007B3300" w14:paraId="55CFD2A3" w14:textId="77777777" w:rsidTr="007B3300">
        <w:tc>
          <w:tcPr>
            <w:tcW w:w="2421" w:type="dxa"/>
          </w:tcPr>
          <w:p w14:paraId="65AB881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1148" w:type="dxa"/>
            <w:tcBorders>
              <w:top w:val="single" w:sz="4" w:space="0" w:color="auto"/>
            </w:tcBorders>
            <w:vAlign w:val="center"/>
          </w:tcPr>
          <w:p w14:paraId="008FE925" w14:textId="76002004"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 xml:space="preserve">September </w:t>
            </w:r>
          </w:p>
        </w:tc>
        <w:tc>
          <w:tcPr>
            <w:tcW w:w="232" w:type="dxa"/>
            <w:tcBorders>
              <w:top w:val="single" w:sz="4" w:space="0" w:color="auto"/>
            </w:tcBorders>
          </w:tcPr>
          <w:p w14:paraId="2BEFD25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38" w:type="dxa"/>
            <w:vAlign w:val="center"/>
          </w:tcPr>
          <w:p w14:paraId="2A63FE70" w14:textId="5C69A9AB"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 xml:space="preserve">December </w:t>
            </w:r>
          </w:p>
        </w:tc>
        <w:tc>
          <w:tcPr>
            <w:tcW w:w="232" w:type="dxa"/>
          </w:tcPr>
          <w:p w14:paraId="5924D69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72" w:type="dxa"/>
            <w:tcBorders>
              <w:top w:val="single" w:sz="4" w:space="0" w:color="auto"/>
            </w:tcBorders>
            <w:vAlign w:val="center"/>
          </w:tcPr>
          <w:p w14:paraId="7548E3AF" w14:textId="1EBF2E96"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 xml:space="preserve">September </w:t>
            </w:r>
          </w:p>
        </w:tc>
        <w:tc>
          <w:tcPr>
            <w:tcW w:w="232" w:type="dxa"/>
            <w:tcBorders>
              <w:top w:val="single" w:sz="4" w:space="0" w:color="auto"/>
            </w:tcBorders>
          </w:tcPr>
          <w:p w14:paraId="0853B91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38" w:type="dxa"/>
            <w:tcBorders>
              <w:top w:val="single" w:sz="4" w:space="0" w:color="auto"/>
            </w:tcBorders>
            <w:vAlign w:val="center"/>
          </w:tcPr>
          <w:p w14:paraId="0EF0A5C3" w14:textId="276B02D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 xml:space="preserve">December </w:t>
            </w:r>
          </w:p>
        </w:tc>
        <w:tc>
          <w:tcPr>
            <w:tcW w:w="233" w:type="dxa"/>
          </w:tcPr>
          <w:p w14:paraId="4113EDB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90" w:type="dxa"/>
            <w:tcBorders>
              <w:top w:val="single" w:sz="4" w:space="0" w:color="auto"/>
            </w:tcBorders>
            <w:vAlign w:val="center"/>
          </w:tcPr>
          <w:p w14:paraId="3493C1C7" w14:textId="0028C076"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 xml:space="preserve">September </w:t>
            </w:r>
          </w:p>
        </w:tc>
        <w:tc>
          <w:tcPr>
            <w:tcW w:w="236" w:type="dxa"/>
            <w:tcBorders>
              <w:top w:val="single" w:sz="4" w:space="0" w:color="auto"/>
            </w:tcBorders>
          </w:tcPr>
          <w:p w14:paraId="237DB48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111" w:type="dxa"/>
            <w:tcBorders>
              <w:top w:val="single" w:sz="4" w:space="0" w:color="auto"/>
            </w:tcBorders>
            <w:vAlign w:val="center"/>
          </w:tcPr>
          <w:p w14:paraId="28837297" w14:textId="366C194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 xml:space="preserve">December </w:t>
            </w:r>
          </w:p>
        </w:tc>
      </w:tr>
      <w:tr w:rsidR="007B3300" w:rsidRPr="007B3300" w14:paraId="6EBD05FF" w14:textId="77777777" w:rsidTr="007B3300">
        <w:tc>
          <w:tcPr>
            <w:tcW w:w="2421" w:type="dxa"/>
          </w:tcPr>
          <w:p w14:paraId="13AC8A1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1148" w:type="dxa"/>
            <w:tcBorders>
              <w:bottom w:val="single" w:sz="4" w:space="0" w:color="auto"/>
            </w:tcBorders>
          </w:tcPr>
          <w:p w14:paraId="5D3AB9DF" w14:textId="0F9D09C4"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30,</w:t>
            </w:r>
            <w:r>
              <w:rPr>
                <w:rFonts w:cs="Times New Roman"/>
                <w:sz w:val="20"/>
                <w:szCs w:val="20"/>
              </w:rPr>
              <w:t xml:space="preserve"> </w:t>
            </w:r>
            <w:r w:rsidRPr="007B3300">
              <w:rPr>
                <w:rFonts w:cs="Times New Roman"/>
                <w:caps/>
                <w:sz w:val="20"/>
                <w:szCs w:val="20"/>
              </w:rPr>
              <w:t>2024</w:t>
            </w:r>
          </w:p>
        </w:tc>
        <w:tc>
          <w:tcPr>
            <w:tcW w:w="232" w:type="dxa"/>
          </w:tcPr>
          <w:p w14:paraId="30F9833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38" w:type="dxa"/>
            <w:tcBorders>
              <w:bottom w:val="single" w:sz="4" w:space="0" w:color="auto"/>
            </w:tcBorders>
          </w:tcPr>
          <w:p w14:paraId="6F2BC1B3" w14:textId="34026F04"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Pr>
                <w:rFonts w:cs="Times New Roman"/>
                <w:caps/>
                <w:sz w:val="20"/>
                <w:szCs w:val="20"/>
              </w:rPr>
              <w:t xml:space="preserve">31, </w:t>
            </w:r>
            <w:r w:rsidRPr="007B3300">
              <w:rPr>
                <w:rFonts w:cs="Times New Roman"/>
                <w:caps/>
                <w:sz w:val="20"/>
                <w:szCs w:val="20"/>
              </w:rPr>
              <w:t>2023</w:t>
            </w:r>
          </w:p>
        </w:tc>
        <w:tc>
          <w:tcPr>
            <w:tcW w:w="232" w:type="dxa"/>
          </w:tcPr>
          <w:p w14:paraId="7CB2DF5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72" w:type="dxa"/>
            <w:tcBorders>
              <w:bottom w:val="single" w:sz="4" w:space="0" w:color="auto"/>
            </w:tcBorders>
          </w:tcPr>
          <w:p w14:paraId="7530165A" w14:textId="1A6A0D8C"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30,</w:t>
            </w:r>
            <w:r>
              <w:rPr>
                <w:rFonts w:cs="Times New Roman"/>
                <w:sz w:val="20"/>
                <w:szCs w:val="20"/>
              </w:rPr>
              <w:t xml:space="preserve"> </w:t>
            </w:r>
            <w:r w:rsidRPr="007B3300">
              <w:rPr>
                <w:rFonts w:cs="Times New Roman"/>
                <w:caps/>
                <w:sz w:val="20"/>
                <w:szCs w:val="20"/>
              </w:rPr>
              <w:t>2024</w:t>
            </w:r>
          </w:p>
        </w:tc>
        <w:tc>
          <w:tcPr>
            <w:tcW w:w="232" w:type="dxa"/>
          </w:tcPr>
          <w:p w14:paraId="50D6689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38" w:type="dxa"/>
            <w:tcBorders>
              <w:bottom w:val="single" w:sz="4" w:space="0" w:color="auto"/>
            </w:tcBorders>
          </w:tcPr>
          <w:p w14:paraId="4C783ADB" w14:textId="362BD032"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Pr>
                <w:rFonts w:cs="Times New Roman"/>
                <w:caps/>
                <w:sz w:val="20"/>
                <w:szCs w:val="20"/>
              </w:rPr>
              <w:t xml:space="preserve">31, </w:t>
            </w:r>
            <w:r w:rsidRPr="007B3300">
              <w:rPr>
                <w:rFonts w:cs="Times New Roman"/>
                <w:caps/>
                <w:sz w:val="20"/>
                <w:szCs w:val="20"/>
              </w:rPr>
              <w:t>2023</w:t>
            </w:r>
          </w:p>
        </w:tc>
        <w:tc>
          <w:tcPr>
            <w:tcW w:w="233" w:type="dxa"/>
          </w:tcPr>
          <w:p w14:paraId="3B76CC0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90" w:type="dxa"/>
            <w:tcBorders>
              <w:bottom w:val="single" w:sz="4" w:space="0" w:color="auto"/>
            </w:tcBorders>
          </w:tcPr>
          <w:p w14:paraId="577D4A82" w14:textId="1E767D96"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30,</w:t>
            </w:r>
            <w:r>
              <w:rPr>
                <w:rFonts w:cs="Times New Roman"/>
                <w:sz w:val="20"/>
                <w:szCs w:val="20"/>
              </w:rPr>
              <w:t xml:space="preserve"> </w:t>
            </w:r>
            <w:r w:rsidRPr="007B3300">
              <w:rPr>
                <w:rFonts w:cs="Times New Roman"/>
                <w:caps/>
                <w:sz w:val="20"/>
                <w:szCs w:val="20"/>
              </w:rPr>
              <w:t>2024</w:t>
            </w:r>
          </w:p>
        </w:tc>
        <w:tc>
          <w:tcPr>
            <w:tcW w:w="236" w:type="dxa"/>
          </w:tcPr>
          <w:p w14:paraId="7CA038A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111" w:type="dxa"/>
            <w:tcBorders>
              <w:bottom w:val="single" w:sz="4" w:space="0" w:color="auto"/>
            </w:tcBorders>
          </w:tcPr>
          <w:p w14:paraId="29A9B622" w14:textId="5A375FE6"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Pr>
                <w:rFonts w:cs="Times New Roman"/>
                <w:caps/>
                <w:sz w:val="20"/>
                <w:szCs w:val="20"/>
              </w:rPr>
              <w:t xml:space="preserve">31, </w:t>
            </w:r>
            <w:r w:rsidRPr="007B3300">
              <w:rPr>
                <w:rFonts w:cs="Times New Roman"/>
                <w:caps/>
                <w:sz w:val="20"/>
                <w:szCs w:val="20"/>
              </w:rPr>
              <w:t>2023</w:t>
            </w:r>
          </w:p>
        </w:tc>
      </w:tr>
      <w:tr w:rsidR="007B3300" w:rsidRPr="00100529" w14:paraId="6CA43419" w14:textId="77777777" w:rsidTr="007B3300">
        <w:tc>
          <w:tcPr>
            <w:tcW w:w="2421" w:type="dxa"/>
          </w:tcPr>
          <w:p w14:paraId="20D09181"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148" w:type="dxa"/>
            <w:tcBorders>
              <w:top w:val="single" w:sz="4" w:space="0" w:color="auto"/>
            </w:tcBorders>
          </w:tcPr>
          <w:p w14:paraId="7C6AD6FA"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2" w:type="dxa"/>
          </w:tcPr>
          <w:p w14:paraId="29C64236"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38" w:type="dxa"/>
            <w:tcBorders>
              <w:top w:val="single" w:sz="4" w:space="0" w:color="auto"/>
            </w:tcBorders>
          </w:tcPr>
          <w:p w14:paraId="35E6E22B"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2" w:type="dxa"/>
          </w:tcPr>
          <w:p w14:paraId="757F4936"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72" w:type="dxa"/>
            <w:tcBorders>
              <w:top w:val="single" w:sz="4" w:space="0" w:color="auto"/>
            </w:tcBorders>
          </w:tcPr>
          <w:p w14:paraId="2F28824C"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2" w:type="dxa"/>
          </w:tcPr>
          <w:p w14:paraId="401B63D1"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38" w:type="dxa"/>
            <w:tcBorders>
              <w:top w:val="single" w:sz="4" w:space="0" w:color="auto"/>
            </w:tcBorders>
          </w:tcPr>
          <w:p w14:paraId="75D12A54"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3" w:type="dxa"/>
          </w:tcPr>
          <w:p w14:paraId="7451DDCF"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90" w:type="dxa"/>
            <w:tcBorders>
              <w:top w:val="single" w:sz="4" w:space="0" w:color="auto"/>
            </w:tcBorders>
          </w:tcPr>
          <w:p w14:paraId="03B753CD"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6" w:type="dxa"/>
          </w:tcPr>
          <w:p w14:paraId="2B168DDB"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111" w:type="dxa"/>
            <w:tcBorders>
              <w:top w:val="single" w:sz="4" w:space="0" w:color="auto"/>
            </w:tcBorders>
          </w:tcPr>
          <w:p w14:paraId="1B4CCEBF"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r>
      <w:tr w:rsidR="007B3300" w:rsidRPr="007B3300" w14:paraId="337B69AB" w14:textId="77777777" w:rsidTr="007B33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1" w:type="dxa"/>
            <w:tcBorders>
              <w:top w:val="nil"/>
              <w:left w:val="nil"/>
              <w:bottom w:val="nil"/>
              <w:right w:val="nil"/>
            </w:tcBorders>
          </w:tcPr>
          <w:p w14:paraId="726FA48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C.V.A. Co., Ltd.  </w:t>
            </w:r>
          </w:p>
        </w:tc>
        <w:tc>
          <w:tcPr>
            <w:tcW w:w="1148" w:type="dxa"/>
            <w:tcBorders>
              <w:top w:val="nil"/>
              <w:left w:val="nil"/>
              <w:bottom w:val="nil"/>
              <w:right w:val="nil"/>
            </w:tcBorders>
            <w:vAlign w:val="center"/>
          </w:tcPr>
          <w:p w14:paraId="4008D6F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sz w:val="20"/>
                <w:szCs w:val="20"/>
              </w:rPr>
              <w:t>50,000</w:t>
            </w:r>
          </w:p>
        </w:tc>
        <w:tc>
          <w:tcPr>
            <w:tcW w:w="232" w:type="dxa"/>
            <w:tcBorders>
              <w:top w:val="nil"/>
              <w:left w:val="nil"/>
              <w:bottom w:val="nil"/>
              <w:right w:val="nil"/>
            </w:tcBorders>
          </w:tcPr>
          <w:p w14:paraId="2E2CAE6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vAlign w:val="center"/>
          </w:tcPr>
          <w:p w14:paraId="032BA75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sz w:val="20"/>
                <w:szCs w:val="20"/>
              </w:rPr>
              <w:t>50,000</w:t>
            </w:r>
          </w:p>
        </w:tc>
        <w:tc>
          <w:tcPr>
            <w:tcW w:w="232" w:type="dxa"/>
            <w:tcBorders>
              <w:top w:val="nil"/>
              <w:left w:val="nil"/>
              <w:bottom w:val="nil"/>
              <w:right w:val="nil"/>
            </w:tcBorders>
          </w:tcPr>
          <w:p w14:paraId="3CBFB37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Borders>
              <w:top w:val="nil"/>
              <w:left w:val="nil"/>
              <w:bottom w:val="nil"/>
              <w:right w:val="nil"/>
            </w:tcBorders>
          </w:tcPr>
          <w:p w14:paraId="21547D3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Borders>
              <w:top w:val="nil"/>
              <w:left w:val="nil"/>
              <w:bottom w:val="nil"/>
              <w:right w:val="nil"/>
            </w:tcBorders>
          </w:tcPr>
          <w:p w14:paraId="4153FB5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tcPr>
          <w:p w14:paraId="4DDF504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Borders>
              <w:top w:val="nil"/>
              <w:left w:val="nil"/>
              <w:bottom w:val="nil"/>
              <w:right w:val="nil"/>
            </w:tcBorders>
          </w:tcPr>
          <w:p w14:paraId="0B180C7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nil"/>
              <w:left w:val="nil"/>
              <w:bottom w:val="nil"/>
              <w:right w:val="nil"/>
            </w:tcBorders>
            <w:vAlign w:val="center"/>
          </w:tcPr>
          <w:p w14:paraId="34A3D69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49,993</w:t>
            </w:r>
          </w:p>
        </w:tc>
        <w:tc>
          <w:tcPr>
            <w:tcW w:w="236" w:type="dxa"/>
            <w:tcBorders>
              <w:top w:val="nil"/>
              <w:left w:val="nil"/>
              <w:bottom w:val="nil"/>
              <w:right w:val="nil"/>
            </w:tcBorders>
          </w:tcPr>
          <w:p w14:paraId="0C6BA3F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nil"/>
              <w:left w:val="nil"/>
              <w:bottom w:val="nil"/>
              <w:right w:val="nil"/>
            </w:tcBorders>
            <w:vAlign w:val="center"/>
          </w:tcPr>
          <w:p w14:paraId="187DF70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49,993</w:t>
            </w:r>
          </w:p>
        </w:tc>
      </w:tr>
      <w:tr w:rsidR="007B3300" w:rsidRPr="007B3300" w14:paraId="65CB9134" w14:textId="77777777" w:rsidTr="007B33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1" w:type="dxa"/>
            <w:tcBorders>
              <w:top w:val="nil"/>
              <w:left w:val="nil"/>
              <w:bottom w:val="nil"/>
              <w:right w:val="nil"/>
            </w:tcBorders>
          </w:tcPr>
          <w:p w14:paraId="2091849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Chayapak Co., Ltd.  </w:t>
            </w:r>
          </w:p>
        </w:tc>
        <w:tc>
          <w:tcPr>
            <w:tcW w:w="1148" w:type="dxa"/>
            <w:tcBorders>
              <w:top w:val="nil"/>
              <w:left w:val="nil"/>
              <w:bottom w:val="nil"/>
              <w:right w:val="nil"/>
            </w:tcBorders>
            <w:vAlign w:val="center"/>
          </w:tcPr>
          <w:p w14:paraId="0998429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40,000</w:t>
            </w:r>
          </w:p>
        </w:tc>
        <w:tc>
          <w:tcPr>
            <w:tcW w:w="232" w:type="dxa"/>
            <w:tcBorders>
              <w:top w:val="nil"/>
              <w:left w:val="nil"/>
              <w:bottom w:val="nil"/>
              <w:right w:val="nil"/>
            </w:tcBorders>
          </w:tcPr>
          <w:p w14:paraId="313E608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vAlign w:val="center"/>
          </w:tcPr>
          <w:p w14:paraId="41093F0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40,000</w:t>
            </w:r>
          </w:p>
        </w:tc>
        <w:tc>
          <w:tcPr>
            <w:tcW w:w="232" w:type="dxa"/>
            <w:tcBorders>
              <w:top w:val="nil"/>
              <w:left w:val="nil"/>
              <w:bottom w:val="nil"/>
              <w:right w:val="nil"/>
            </w:tcBorders>
          </w:tcPr>
          <w:p w14:paraId="1AC3EDA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Borders>
              <w:top w:val="nil"/>
              <w:left w:val="nil"/>
              <w:bottom w:val="nil"/>
              <w:right w:val="nil"/>
            </w:tcBorders>
          </w:tcPr>
          <w:p w14:paraId="6980C7A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Borders>
              <w:top w:val="nil"/>
              <w:left w:val="nil"/>
              <w:bottom w:val="nil"/>
              <w:right w:val="nil"/>
            </w:tcBorders>
          </w:tcPr>
          <w:p w14:paraId="0C7937E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tcPr>
          <w:p w14:paraId="21625CA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Borders>
              <w:top w:val="nil"/>
              <w:left w:val="nil"/>
              <w:bottom w:val="nil"/>
              <w:right w:val="nil"/>
            </w:tcBorders>
          </w:tcPr>
          <w:p w14:paraId="5589544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nil"/>
              <w:left w:val="nil"/>
              <w:bottom w:val="nil"/>
              <w:right w:val="nil"/>
            </w:tcBorders>
            <w:vAlign w:val="center"/>
          </w:tcPr>
          <w:p w14:paraId="1073DB7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43,993</w:t>
            </w:r>
          </w:p>
        </w:tc>
        <w:tc>
          <w:tcPr>
            <w:tcW w:w="236" w:type="dxa"/>
            <w:tcBorders>
              <w:top w:val="nil"/>
              <w:left w:val="nil"/>
              <w:bottom w:val="nil"/>
              <w:right w:val="nil"/>
            </w:tcBorders>
          </w:tcPr>
          <w:p w14:paraId="47B69D9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nil"/>
              <w:left w:val="nil"/>
              <w:bottom w:val="nil"/>
              <w:right w:val="nil"/>
            </w:tcBorders>
            <w:vAlign w:val="center"/>
          </w:tcPr>
          <w:p w14:paraId="43C7DF3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43,993</w:t>
            </w:r>
          </w:p>
        </w:tc>
      </w:tr>
      <w:tr w:rsidR="007B3300" w:rsidRPr="007B3300" w14:paraId="64B70AF8" w14:textId="77777777" w:rsidTr="007B33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1" w:type="dxa"/>
            <w:tcBorders>
              <w:top w:val="nil"/>
              <w:left w:val="nil"/>
              <w:bottom w:val="nil"/>
              <w:right w:val="nil"/>
            </w:tcBorders>
          </w:tcPr>
          <w:p w14:paraId="4D8E6FA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TK Ngern Tan Jai Co., Ltd.  </w:t>
            </w:r>
          </w:p>
        </w:tc>
        <w:tc>
          <w:tcPr>
            <w:tcW w:w="1148" w:type="dxa"/>
            <w:tcBorders>
              <w:top w:val="nil"/>
              <w:left w:val="nil"/>
              <w:bottom w:val="nil"/>
              <w:right w:val="nil"/>
            </w:tcBorders>
            <w:vAlign w:val="center"/>
          </w:tcPr>
          <w:p w14:paraId="6C5D310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50,000</w:t>
            </w:r>
          </w:p>
        </w:tc>
        <w:tc>
          <w:tcPr>
            <w:tcW w:w="232" w:type="dxa"/>
            <w:tcBorders>
              <w:top w:val="nil"/>
              <w:left w:val="nil"/>
              <w:bottom w:val="nil"/>
              <w:right w:val="nil"/>
            </w:tcBorders>
          </w:tcPr>
          <w:p w14:paraId="4E2DD21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vAlign w:val="center"/>
          </w:tcPr>
          <w:p w14:paraId="4EE0ED2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50,000</w:t>
            </w:r>
          </w:p>
        </w:tc>
        <w:tc>
          <w:tcPr>
            <w:tcW w:w="232" w:type="dxa"/>
            <w:tcBorders>
              <w:top w:val="nil"/>
              <w:left w:val="nil"/>
              <w:bottom w:val="nil"/>
              <w:right w:val="nil"/>
            </w:tcBorders>
          </w:tcPr>
          <w:p w14:paraId="25F6F19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Borders>
              <w:top w:val="nil"/>
              <w:left w:val="nil"/>
              <w:bottom w:val="nil"/>
              <w:right w:val="nil"/>
            </w:tcBorders>
          </w:tcPr>
          <w:p w14:paraId="0D9F3AC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Borders>
              <w:top w:val="nil"/>
              <w:left w:val="nil"/>
              <w:bottom w:val="nil"/>
              <w:right w:val="nil"/>
            </w:tcBorders>
          </w:tcPr>
          <w:p w14:paraId="309F712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tcPr>
          <w:p w14:paraId="6FC41B1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Borders>
              <w:top w:val="nil"/>
              <w:left w:val="nil"/>
              <w:bottom w:val="nil"/>
              <w:right w:val="nil"/>
            </w:tcBorders>
          </w:tcPr>
          <w:p w14:paraId="514F1C5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nil"/>
              <w:left w:val="nil"/>
              <w:bottom w:val="nil"/>
              <w:right w:val="nil"/>
            </w:tcBorders>
            <w:vAlign w:val="center"/>
          </w:tcPr>
          <w:p w14:paraId="62FFF6D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49,997</w:t>
            </w:r>
          </w:p>
        </w:tc>
        <w:tc>
          <w:tcPr>
            <w:tcW w:w="236" w:type="dxa"/>
            <w:tcBorders>
              <w:top w:val="nil"/>
              <w:left w:val="nil"/>
              <w:bottom w:val="nil"/>
              <w:right w:val="nil"/>
            </w:tcBorders>
          </w:tcPr>
          <w:p w14:paraId="10ACCAB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nil"/>
              <w:left w:val="nil"/>
              <w:bottom w:val="nil"/>
              <w:right w:val="nil"/>
            </w:tcBorders>
            <w:vAlign w:val="center"/>
          </w:tcPr>
          <w:p w14:paraId="4FEA25C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49,997</w:t>
            </w:r>
          </w:p>
        </w:tc>
      </w:tr>
      <w:tr w:rsidR="007B3300" w:rsidRPr="007B3300" w14:paraId="21DC1CA2" w14:textId="77777777" w:rsidTr="007B3300">
        <w:tc>
          <w:tcPr>
            <w:tcW w:w="2421" w:type="dxa"/>
          </w:tcPr>
          <w:p w14:paraId="5D2CAC3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TK Broker Co., Ltd.</w:t>
            </w:r>
          </w:p>
        </w:tc>
        <w:tc>
          <w:tcPr>
            <w:tcW w:w="1148" w:type="dxa"/>
            <w:vAlign w:val="center"/>
          </w:tcPr>
          <w:p w14:paraId="15D808A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3,000</w:t>
            </w:r>
          </w:p>
        </w:tc>
        <w:tc>
          <w:tcPr>
            <w:tcW w:w="232" w:type="dxa"/>
          </w:tcPr>
          <w:p w14:paraId="1BD0075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16B6824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3,000</w:t>
            </w:r>
          </w:p>
        </w:tc>
        <w:tc>
          <w:tcPr>
            <w:tcW w:w="232" w:type="dxa"/>
          </w:tcPr>
          <w:p w14:paraId="72B19AD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228D0B6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Pr>
          <w:p w14:paraId="17FB79B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2579084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Pr>
          <w:p w14:paraId="2F40028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45ADFAB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3,000</w:t>
            </w:r>
          </w:p>
        </w:tc>
        <w:tc>
          <w:tcPr>
            <w:tcW w:w="236" w:type="dxa"/>
          </w:tcPr>
          <w:p w14:paraId="3E781A1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208ED05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3,000</w:t>
            </w:r>
          </w:p>
        </w:tc>
      </w:tr>
      <w:tr w:rsidR="007B3300" w:rsidRPr="007B3300" w14:paraId="14F79A0D" w14:textId="77777777" w:rsidTr="007B3300">
        <w:tc>
          <w:tcPr>
            <w:tcW w:w="2421" w:type="dxa"/>
          </w:tcPr>
          <w:p w14:paraId="14434A12" w14:textId="77777777" w:rsidR="007B3300" w:rsidRPr="007B3300" w:rsidRDefault="007B3300" w:rsidP="007B3300">
            <w:pPr>
              <w:spacing w:line="300" w:lineRule="exact"/>
              <w:ind w:left="-108"/>
              <w:rPr>
                <w:rFonts w:cs="Times New Roman"/>
                <w:sz w:val="20"/>
                <w:szCs w:val="20"/>
              </w:rPr>
            </w:pPr>
            <w:r w:rsidRPr="007B3300">
              <w:rPr>
                <w:rFonts w:cs="Times New Roman"/>
                <w:sz w:val="20"/>
                <w:szCs w:val="20"/>
              </w:rPr>
              <w:t>Sabaidee Leasing</w:t>
            </w:r>
            <w:r w:rsidRPr="007B3300">
              <w:rPr>
                <w:rFonts w:cs="Times New Roman"/>
                <w:sz w:val="20"/>
                <w:szCs w:val="20"/>
                <w:cs/>
              </w:rPr>
              <w:t xml:space="preserve"> </w:t>
            </w:r>
            <w:r w:rsidRPr="007B3300">
              <w:rPr>
                <w:rFonts w:cs="Times New Roman"/>
                <w:sz w:val="20"/>
                <w:szCs w:val="20"/>
              </w:rPr>
              <w:t>Co., Ltd.</w:t>
            </w:r>
          </w:p>
        </w:tc>
        <w:tc>
          <w:tcPr>
            <w:tcW w:w="1148" w:type="dxa"/>
            <w:vAlign w:val="center"/>
          </w:tcPr>
          <w:p w14:paraId="747D587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07B8F6A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5DDC0C1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5DC9700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13DB9EE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6B6CB08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43BD215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p>
        </w:tc>
        <w:tc>
          <w:tcPr>
            <w:tcW w:w="233" w:type="dxa"/>
          </w:tcPr>
          <w:p w14:paraId="49B572B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50FE4AA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46825AF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11E839A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4881269C" w14:textId="77777777" w:rsidTr="007B3300">
        <w:tc>
          <w:tcPr>
            <w:tcW w:w="2421" w:type="dxa"/>
          </w:tcPr>
          <w:p w14:paraId="79DD9FE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   (Lao PDR)</w:t>
            </w:r>
          </w:p>
        </w:tc>
        <w:tc>
          <w:tcPr>
            <w:tcW w:w="1148" w:type="dxa"/>
            <w:vAlign w:val="center"/>
          </w:tcPr>
          <w:p w14:paraId="464CC0E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58,013</w:t>
            </w:r>
          </w:p>
        </w:tc>
        <w:tc>
          <w:tcPr>
            <w:tcW w:w="232" w:type="dxa"/>
          </w:tcPr>
          <w:p w14:paraId="09904EB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0029315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58,013</w:t>
            </w:r>
          </w:p>
        </w:tc>
        <w:tc>
          <w:tcPr>
            <w:tcW w:w="232" w:type="dxa"/>
          </w:tcPr>
          <w:p w14:paraId="4757263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75628BC9" w14:textId="294CCE28"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 xml:space="preserve"> </w:t>
            </w:r>
            <w:r>
              <w:rPr>
                <w:rFonts w:cs="Times New Roman"/>
                <w:sz w:val="20"/>
                <w:szCs w:val="20"/>
              </w:rPr>
              <w:t>80.33</w:t>
            </w:r>
            <w:r w:rsidRPr="007B3300">
              <w:rPr>
                <w:rFonts w:cs="Times New Roman"/>
                <w:sz w:val="20"/>
                <w:szCs w:val="20"/>
              </w:rPr>
              <w:t>*</w:t>
            </w:r>
          </w:p>
        </w:tc>
        <w:tc>
          <w:tcPr>
            <w:tcW w:w="232" w:type="dxa"/>
          </w:tcPr>
          <w:p w14:paraId="60998AE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7D7223D1" w14:textId="77777777" w:rsidR="007B3300" w:rsidRPr="007B3300" w:rsidRDefault="007B3300" w:rsidP="0050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73.77*</w:t>
            </w:r>
          </w:p>
        </w:tc>
        <w:tc>
          <w:tcPr>
            <w:tcW w:w="233" w:type="dxa"/>
          </w:tcPr>
          <w:p w14:paraId="1ED504B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6D22704A" w14:textId="1D3DA7F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Pr>
                <w:rFonts w:cs="Times New Roman"/>
                <w:sz w:val="20"/>
                <w:szCs w:val="20"/>
              </w:rPr>
              <w:t>47,350</w:t>
            </w:r>
          </w:p>
        </w:tc>
        <w:tc>
          <w:tcPr>
            <w:tcW w:w="236" w:type="dxa"/>
          </w:tcPr>
          <w:p w14:paraId="5D3AAD3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2F14B56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42,001</w:t>
            </w:r>
          </w:p>
        </w:tc>
      </w:tr>
      <w:tr w:rsidR="007B3300" w:rsidRPr="007B3300" w14:paraId="19EFC933" w14:textId="77777777" w:rsidTr="007B3300">
        <w:tc>
          <w:tcPr>
            <w:tcW w:w="2421" w:type="dxa"/>
          </w:tcPr>
          <w:p w14:paraId="1DB30CDC" w14:textId="77777777" w:rsidR="007B3300" w:rsidRPr="007B3300" w:rsidRDefault="007B3300" w:rsidP="007B3300">
            <w:pPr>
              <w:spacing w:line="300" w:lineRule="exact"/>
              <w:ind w:left="-108"/>
              <w:rPr>
                <w:rFonts w:cs="Times New Roman"/>
                <w:sz w:val="20"/>
                <w:szCs w:val="20"/>
              </w:rPr>
            </w:pPr>
            <w:r w:rsidRPr="007B3300">
              <w:rPr>
                <w:rFonts w:cs="Times New Roman"/>
                <w:sz w:val="20"/>
                <w:szCs w:val="20"/>
              </w:rPr>
              <w:t>Suosdey Finance PLC.</w:t>
            </w:r>
          </w:p>
        </w:tc>
        <w:tc>
          <w:tcPr>
            <w:tcW w:w="1148" w:type="dxa"/>
            <w:vAlign w:val="center"/>
          </w:tcPr>
          <w:p w14:paraId="790113C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395FF06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3095E9F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023EA1E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37D69CB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3F48263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4DEE691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sz w:val="20"/>
                <w:szCs w:val="20"/>
              </w:rPr>
            </w:pPr>
          </w:p>
        </w:tc>
        <w:tc>
          <w:tcPr>
            <w:tcW w:w="233" w:type="dxa"/>
          </w:tcPr>
          <w:p w14:paraId="4E41724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3FCA54C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5024271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15FCAFC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102FA79F" w14:textId="77777777" w:rsidTr="007B3300">
        <w:tc>
          <w:tcPr>
            <w:tcW w:w="2421" w:type="dxa"/>
          </w:tcPr>
          <w:p w14:paraId="1F06589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   (Cambodia)</w:t>
            </w:r>
          </w:p>
        </w:tc>
        <w:tc>
          <w:tcPr>
            <w:tcW w:w="1148" w:type="dxa"/>
            <w:vAlign w:val="center"/>
          </w:tcPr>
          <w:p w14:paraId="518128A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132,209</w:t>
            </w:r>
          </w:p>
        </w:tc>
        <w:tc>
          <w:tcPr>
            <w:tcW w:w="232" w:type="dxa"/>
          </w:tcPr>
          <w:p w14:paraId="6301E81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5B3258A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132,209</w:t>
            </w:r>
          </w:p>
        </w:tc>
        <w:tc>
          <w:tcPr>
            <w:tcW w:w="232" w:type="dxa"/>
          </w:tcPr>
          <w:p w14:paraId="358000B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AA95F7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99.95</w:t>
            </w:r>
          </w:p>
        </w:tc>
        <w:tc>
          <w:tcPr>
            <w:tcW w:w="232" w:type="dxa"/>
          </w:tcPr>
          <w:p w14:paraId="1EBFA43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390C430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99.95</w:t>
            </w:r>
          </w:p>
        </w:tc>
        <w:tc>
          <w:tcPr>
            <w:tcW w:w="233" w:type="dxa"/>
          </w:tcPr>
          <w:p w14:paraId="267423F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5095361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132,145</w:t>
            </w:r>
          </w:p>
        </w:tc>
        <w:tc>
          <w:tcPr>
            <w:tcW w:w="236" w:type="dxa"/>
          </w:tcPr>
          <w:p w14:paraId="0749DFE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381EC9C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132,145</w:t>
            </w:r>
          </w:p>
        </w:tc>
      </w:tr>
      <w:tr w:rsidR="007B3300" w:rsidRPr="007B3300" w14:paraId="69A757F2" w14:textId="77777777" w:rsidTr="007B3300">
        <w:tc>
          <w:tcPr>
            <w:tcW w:w="2421" w:type="dxa"/>
          </w:tcPr>
          <w:p w14:paraId="0F3E277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0"/>
                <w:szCs w:val="20"/>
              </w:rPr>
            </w:pPr>
            <w:r w:rsidRPr="007B3300">
              <w:rPr>
                <w:rFonts w:cs="Times New Roman"/>
                <w:color w:val="000000"/>
                <w:sz w:val="20"/>
                <w:szCs w:val="20"/>
              </w:rPr>
              <w:t>Mingalaba Thitikorn</w:t>
            </w:r>
          </w:p>
        </w:tc>
        <w:tc>
          <w:tcPr>
            <w:tcW w:w="1148" w:type="dxa"/>
            <w:vAlign w:val="center"/>
          </w:tcPr>
          <w:p w14:paraId="5E7C327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5DA8778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22FDC19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7BF8B85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FC5A0F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2BBC6A1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763F9A3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p>
        </w:tc>
        <w:tc>
          <w:tcPr>
            <w:tcW w:w="233" w:type="dxa"/>
          </w:tcPr>
          <w:p w14:paraId="010C65B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53A5B07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16704A9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6CEA0AA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258D5E1F" w14:textId="77777777" w:rsidTr="007B3300">
        <w:tc>
          <w:tcPr>
            <w:tcW w:w="2421" w:type="dxa"/>
          </w:tcPr>
          <w:p w14:paraId="53E5D06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z w:val="20"/>
                <w:szCs w:val="20"/>
              </w:rPr>
            </w:pPr>
            <w:r w:rsidRPr="007B3300">
              <w:rPr>
                <w:rFonts w:cs="Times New Roman"/>
                <w:color w:val="000000"/>
                <w:sz w:val="20"/>
                <w:szCs w:val="20"/>
              </w:rPr>
              <w:t xml:space="preserve">   Microfinance Co., Ltd. </w:t>
            </w:r>
          </w:p>
        </w:tc>
        <w:tc>
          <w:tcPr>
            <w:tcW w:w="1148" w:type="dxa"/>
            <w:vAlign w:val="center"/>
          </w:tcPr>
          <w:p w14:paraId="3279ECE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0A82CED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57469F7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4B5FA3D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2F1E521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394113E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10A557F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p>
        </w:tc>
        <w:tc>
          <w:tcPr>
            <w:tcW w:w="233" w:type="dxa"/>
          </w:tcPr>
          <w:p w14:paraId="322B75E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4857892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613522F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4E8A2A8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47669A98" w14:textId="77777777" w:rsidTr="007B3300">
        <w:tc>
          <w:tcPr>
            <w:tcW w:w="2421" w:type="dxa"/>
          </w:tcPr>
          <w:p w14:paraId="3B609B2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color w:val="000000"/>
                <w:sz w:val="20"/>
                <w:szCs w:val="20"/>
              </w:rPr>
              <w:t xml:space="preserve">   (</w:t>
            </w:r>
            <w:r w:rsidRPr="007B3300">
              <w:rPr>
                <w:rFonts w:eastAsia="SimSun" w:cs="Times New Roman"/>
                <w:sz w:val="20"/>
                <w:szCs w:val="20"/>
                <w:lang w:eastAsia="zh-CN"/>
              </w:rPr>
              <w:t>Myanmar</w:t>
            </w:r>
            <w:r w:rsidRPr="007B3300">
              <w:rPr>
                <w:rFonts w:cs="Times New Roman"/>
                <w:color w:val="000000"/>
                <w:sz w:val="20"/>
                <w:szCs w:val="20"/>
              </w:rPr>
              <w:t>)</w:t>
            </w:r>
          </w:p>
        </w:tc>
        <w:tc>
          <w:tcPr>
            <w:tcW w:w="1148" w:type="dxa"/>
            <w:vAlign w:val="center"/>
          </w:tcPr>
          <w:p w14:paraId="042C595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4,705</w:t>
            </w:r>
          </w:p>
        </w:tc>
        <w:tc>
          <w:tcPr>
            <w:tcW w:w="232" w:type="dxa"/>
          </w:tcPr>
          <w:p w14:paraId="346B5CD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15D51A2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4,705</w:t>
            </w:r>
          </w:p>
        </w:tc>
        <w:tc>
          <w:tcPr>
            <w:tcW w:w="232" w:type="dxa"/>
          </w:tcPr>
          <w:p w14:paraId="2B58AAD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39F238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99.90</w:t>
            </w:r>
          </w:p>
        </w:tc>
        <w:tc>
          <w:tcPr>
            <w:tcW w:w="232" w:type="dxa"/>
          </w:tcPr>
          <w:p w14:paraId="0B22733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43ABE7C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99.00</w:t>
            </w:r>
          </w:p>
        </w:tc>
        <w:tc>
          <w:tcPr>
            <w:tcW w:w="233" w:type="dxa"/>
          </w:tcPr>
          <w:p w14:paraId="34E726A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bottom w:val="single" w:sz="4" w:space="0" w:color="auto"/>
            </w:tcBorders>
            <w:vAlign w:val="center"/>
          </w:tcPr>
          <w:p w14:paraId="22C3272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4,658</w:t>
            </w:r>
          </w:p>
        </w:tc>
        <w:tc>
          <w:tcPr>
            <w:tcW w:w="236" w:type="dxa"/>
          </w:tcPr>
          <w:p w14:paraId="33C172A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bottom w:val="single" w:sz="4" w:space="0" w:color="auto"/>
            </w:tcBorders>
            <w:vAlign w:val="center"/>
          </w:tcPr>
          <w:p w14:paraId="1F597EE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4,658</w:t>
            </w:r>
          </w:p>
        </w:tc>
      </w:tr>
      <w:tr w:rsidR="007B3300" w:rsidRPr="007B3300" w14:paraId="1C51F89D" w14:textId="77777777" w:rsidTr="007B3300">
        <w:tc>
          <w:tcPr>
            <w:tcW w:w="2421" w:type="dxa"/>
          </w:tcPr>
          <w:p w14:paraId="46458CE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z w:val="20"/>
                <w:szCs w:val="20"/>
              </w:rPr>
            </w:pPr>
            <w:r w:rsidRPr="007B3300">
              <w:rPr>
                <w:rFonts w:cs="Times New Roman"/>
                <w:color w:val="000000"/>
                <w:sz w:val="20"/>
                <w:szCs w:val="20"/>
              </w:rPr>
              <w:t>Total</w:t>
            </w:r>
          </w:p>
        </w:tc>
        <w:tc>
          <w:tcPr>
            <w:tcW w:w="1148" w:type="dxa"/>
            <w:vAlign w:val="center"/>
          </w:tcPr>
          <w:p w14:paraId="753BC2B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p>
        </w:tc>
        <w:tc>
          <w:tcPr>
            <w:tcW w:w="232" w:type="dxa"/>
          </w:tcPr>
          <w:p w14:paraId="10AA2B9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6B58225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2F2A4A8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47B199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019217F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5CAF261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3" w:type="dxa"/>
          </w:tcPr>
          <w:p w14:paraId="465530C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single" w:sz="4" w:space="0" w:color="auto"/>
            </w:tcBorders>
            <w:vAlign w:val="center"/>
          </w:tcPr>
          <w:p w14:paraId="4D3C065F" w14:textId="7DA92340"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Pr>
                <w:rFonts w:cs="Times New Roman"/>
                <w:sz w:val="20"/>
                <w:szCs w:val="20"/>
              </w:rPr>
              <w:t>331,136</w:t>
            </w:r>
          </w:p>
        </w:tc>
        <w:tc>
          <w:tcPr>
            <w:tcW w:w="236" w:type="dxa"/>
          </w:tcPr>
          <w:p w14:paraId="12CD557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single" w:sz="4" w:space="0" w:color="auto"/>
            </w:tcBorders>
            <w:vAlign w:val="center"/>
          </w:tcPr>
          <w:p w14:paraId="6A5364E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325,787</w:t>
            </w:r>
          </w:p>
        </w:tc>
      </w:tr>
      <w:tr w:rsidR="007B3300" w:rsidRPr="007B3300" w14:paraId="65ED3BDA" w14:textId="77777777" w:rsidTr="007B3300">
        <w:tc>
          <w:tcPr>
            <w:tcW w:w="2421" w:type="dxa"/>
          </w:tcPr>
          <w:p w14:paraId="0FBB4F9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z w:val="20"/>
                <w:szCs w:val="20"/>
              </w:rPr>
            </w:pPr>
            <w:r w:rsidRPr="007B3300">
              <w:rPr>
                <w:rFonts w:cs="Times New Roman"/>
                <w:sz w:val="20"/>
                <w:szCs w:val="20"/>
              </w:rPr>
              <w:t>Less allowance for</w:t>
            </w:r>
          </w:p>
        </w:tc>
        <w:tc>
          <w:tcPr>
            <w:tcW w:w="1148" w:type="dxa"/>
            <w:vAlign w:val="center"/>
          </w:tcPr>
          <w:p w14:paraId="1FE9224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p>
        </w:tc>
        <w:tc>
          <w:tcPr>
            <w:tcW w:w="232" w:type="dxa"/>
          </w:tcPr>
          <w:p w14:paraId="4DD5EAF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22A4F84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2DD4914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4ED55AE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6A0E410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3FE1072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3" w:type="dxa"/>
          </w:tcPr>
          <w:p w14:paraId="36DC2EB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37F8401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49BFEC5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62DA25E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20B63162" w14:textId="77777777" w:rsidTr="007B3300">
        <w:tc>
          <w:tcPr>
            <w:tcW w:w="2421" w:type="dxa"/>
          </w:tcPr>
          <w:p w14:paraId="591DFCB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pacing w:val="-2"/>
                <w:sz w:val="20"/>
                <w:szCs w:val="20"/>
              </w:rPr>
            </w:pPr>
            <w:r w:rsidRPr="007B3300">
              <w:rPr>
                <w:rFonts w:cs="Times New Roman"/>
                <w:spacing w:val="-2"/>
                <w:sz w:val="20"/>
                <w:szCs w:val="20"/>
              </w:rPr>
              <w:t xml:space="preserve">   impairment</w:t>
            </w:r>
          </w:p>
        </w:tc>
        <w:tc>
          <w:tcPr>
            <w:tcW w:w="1148" w:type="dxa"/>
            <w:vAlign w:val="center"/>
          </w:tcPr>
          <w:p w14:paraId="6E753FF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p>
        </w:tc>
        <w:tc>
          <w:tcPr>
            <w:tcW w:w="232" w:type="dxa"/>
          </w:tcPr>
          <w:p w14:paraId="2322C84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08695F6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4D7C9FB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4108386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73678F3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66EF2B9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3" w:type="dxa"/>
          </w:tcPr>
          <w:p w14:paraId="0068399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bottom w:val="single" w:sz="4" w:space="0" w:color="auto"/>
            </w:tcBorders>
            <w:vAlign w:val="center"/>
          </w:tcPr>
          <w:p w14:paraId="39771C3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(4,658)</w:t>
            </w:r>
          </w:p>
        </w:tc>
        <w:tc>
          <w:tcPr>
            <w:tcW w:w="236" w:type="dxa"/>
          </w:tcPr>
          <w:p w14:paraId="2983590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bottom w:val="single" w:sz="4" w:space="0" w:color="auto"/>
            </w:tcBorders>
            <w:vAlign w:val="center"/>
          </w:tcPr>
          <w:p w14:paraId="2EFC50D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(4,658)</w:t>
            </w:r>
          </w:p>
        </w:tc>
      </w:tr>
      <w:tr w:rsidR="007B3300" w:rsidRPr="007B3300" w14:paraId="61FC354A" w14:textId="77777777" w:rsidTr="007B3300">
        <w:tc>
          <w:tcPr>
            <w:tcW w:w="2421" w:type="dxa"/>
          </w:tcPr>
          <w:p w14:paraId="089137F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z w:val="20"/>
                <w:szCs w:val="20"/>
              </w:rPr>
            </w:pPr>
            <w:r w:rsidRPr="007B3300">
              <w:rPr>
                <w:rFonts w:cs="Times New Roman"/>
                <w:color w:val="000000"/>
                <w:sz w:val="20"/>
                <w:szCs w:val="20"/>
              </w:rPr>
              <w:t>Net</w:t>
            </w:r>
          </w:p>
        </w:tc>
        <w:tc>
          <w:tcPr>
            <w:tcW w:w="1148" w:type="dxa"/>
            <w:vAlign w:val="center"/>
          </w:tcPr>
          <w:p w14:paraId="461C135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p>
        </w:tc>
        <w:tc>
          <w:tcPr>
            <w:tcW w:w="232" w:type="dxa"/>
          </w:tcPr>
          <w:p w14:paraId="3E1F7F1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595BB14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2DACF0C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5E9D98B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5EF7CA6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631D37F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3" w:type="dxa"/>
          </w:tcPr>
          <w:p w14:paraId="72F921C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single" w:sz="4" w:space="0" w:color="auto"/>
              <w:bottom w:val="double" w:sz="4" w:space="0" w:color="auto"/>
            </w:tcBorders>
            <w:vAlign w:val="center"/>
          </w:tcPr>
          <w:p w14:paraId="5A918C5C" w14:textId="6734AF3A"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Pr>
                <w:rFonts w:cs="Times New Roman"/>
                <w:sz w:val="20"/>
                <w:szCs w:val="20"/>
              </w:rPr>
              <w:t>326,478</w:t>
            </w:r>
          </w:p>
        </w:tc>
        <w:tc>
          <w:tcPr>
            <w:tcW w:w="236" w:type="dxa"/>
          </w:tcPr>
          <w:p w14:paraId="1CC280C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single" w:sz="4" w:space="0" w:color="auto"/>
              <w:bottom w:val="double" w:sz="4" w:space="0" w:color="auto"/>
            </w:tcBorders>
            <w:vAlign w:val="center"/>
          </w:tcPr>
          <w:p w14:paraId="6CD27C6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321,129</w:t>
            </w:r>
          </w:p>
        </w:tc>
      </w:tr>
    </w:tbl>
    <w:p w14:paraId="398B1E91" w14:textId="77777777" w:rsidR="007B3300" w:rsidRDefault="007B3300"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32C5DCA6" w14:textId="598FBF77" w:rsidR="00F26495" w:rsidRPr="00032389" w:rsidRDefault="00F26495" w:rsidP="00F26495">
      <w:pPr>
        <w:pStyle w:val="a3"/>
        <w:widowControl/>
        <w:tabs>
          <w:tab w:val="left" w:pos="567"/>
          <w:tab w:val="right" w:pos="5310"/>
          <w:tab w:val="right" w:pos="7020"/>
        </w:tabs>
        <w:spacing w:line="240" w:lineRule="atLeast"/>
        <w:ind w:right="0"/>
        <w:jc w:val="thaiDistribute"/>
        <w:rPr>
          <w:rFonts w:hAnsi="Times New Roman" w:cs="Cordia New"/>
          <w:b w:val="0"/>
          <w:bCs w:val="0"/>
          <w:sz w:val="22"/>
          <w:szCs w:val="22"/>
        </w:rPr>
      </w:pPr>
      <w:r w:rsidRPr="00032389">
        <w:rPr>
          <w:rFonts w:hAnsi="Times New Roman" w:cs="Times New Roman"/>
          <w:b w:val="0"/>
          <w:bCs w:val="0"/>
          <w:sz w:val="22"/>
          <w:szCs w:val="22"/>
        </w:rPr>
        <w:t xml:space="preserve">* Total percentage of direct and indirect shareholding through its two wholly-owned subsidiaries (at 99.99% of holding) is </w:t>
      </w:r>
      <w:r w:rsidR="007B3300" w:rsidRPr="00032389">
        <w:rPr>
          <w:rFonts w:hAnsi="Times New Roman" w:cs="Times New Roman"/>
          <w:b w:val="0"/>
          <w:bCs w:val="0"/>
          <w:sz w:val="22"/>
          <w:szCs w:val="22"/>
        </w:rPr>
        <w:t>93.45</w:t>
      </w:r>
      <w:r w:rsidRPr="00032389">
        <w:rPr>
          <w:rFonts w:hAnsi="Times New Roman" w:cs="Times New Roman"/>
          <w:b w:val="0"/>
          <w:bCs w:val="0"/>
          <w:sz w:val="22"/>
          <w:szCs w:val="22"/>
        </w:rPr>
        <w:t>%</w:t>
      </w:r>
      <w:r w:rsidR="007B3300" w:rsidRPr="00032389">
        <w:rPr>
          <w:rFonts w:hAnsi="Times New Roman" w:cs="Times New Roman"/>
          <w:b w:val="0"/>
          <w:bCs w:val="0"/>
          <w:sz w:val="22"/>
          <w:szCs w:val="22"/>
        </w:rPr>
        <w:t xml:space="preserve"> as at September 30, 2024 and 86.89% as at December 31, 2023</w:t>
      </w:r>
      <w:r w:rsidRPr="00032389">
        <w:rPr>
          <w:rFonts w:hAnsi="Times New Roman" w:cs="Times New Roman"/>
          <w:b w:val="0"/>
          <w:bCs w:val="0"/>
          <w:sz w:val="22"/>
          <w:szCs w:val="22"/>
        </w:rPr>
        <w:t>.</w:t>
      </w:r>
    </w:p>
    <w:p w14:paraId="39237375" w14:textId="77777777" w:rsidR="00F26495" w:rsidRPr="00032389" w:rsidRDefault="00F26495"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pacing w:val="-6"/>
          <w:sz w:val="22"/>
          <w:szCs w:val="22"/>
        </w:rPr>
      </w:pPr>
    </w:p>
    <w:p w14:paraId="7AB518AB" w14:textId="438701AF" w:rsidR="007B3300" w:rsidRDefault="00032389"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olor w:val="000000"/>
          <w:sz w:val="22"/>
          <w:szCs w:val="22"/>
        </w:rPr>
      </w:pPr>
      <w:r w:rsidRPr="00032389">
        <w:rPr>
          <w:rFonts w:cs="Times New Roman"/>
          <w:color w:val="000000"/>
          <w:sz w:val="22"/>
          <w:szCs w:val="22"/>
        </w:rPr>
        <w:t>Mingalaba Thitikorn Microfinance Co., Ltd. (</w:t>
      </w:r>
      <w:r>
        <w:rPr>
          <w:rFonts w:cs="Times New Roman"/>
          <w:color w:val="000000"/>
          <w:sz w:val="22"/>
          <w:szCs w:val="22"/>
        </w:rPr>
        <w:t xml:space="preserve">in </w:t>
      </w:r>
      <w:r w:rsidRPr="00032389">
        <w:rPr>
          <w:rFonts w:eastAsia="SimSun" w:cs="Times New Roman"/>
          <w:sz w:val="22"/>
          <w:szCs w:val="22"/>
          <w:lang w:eastAsia="zh-CN"/>
        </w:rPr>
        <w:t>Myanmar</w:t>
      </w:r>
      <w:r w:rsidRPr="00032389">
        <w:rPr>
          <w:rFonts w:cs="Times New Roman"/>
          <w:color w:val="000000"/>
          <w:sz w:val="22"/>
          <w:szCs w:val="22"/>
        </w:rPr>
        <w:t>)</w:t>
      </w:r>
      <w:r>
        <w:rPr>
          <w:rFonts w:cs="Times New Roman"/>
          <w:color w:val="000000"/>
          <w:sz w:val="22"/>
          <w:szCs w:val="22"/>
        </w:rPr>
        <w:t xml:space="preserve"> has closed its operations, pending withdrawal its cash (only its asset) from Myanmar.</w:t>
      </w:r>
    </w:p>
    <w:p w14:paraId="05009BA8" w14:textId="79E61C30" w:rsidR="00D05033" w:rsidRPr="00515545" w:rsidRDefault="00D05033"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PROPERTY FOR LEASE</w:t>
      </w:r>
    </w:p>
    <w:p w14:paraId="036026D2" w14:textId="77777777" w:rsidR="00D05033" w:rsidRPr="00515545"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tbl>
      <w:tblPr>
        <w:tblW w:w="9953" w:type="dxa"/>
        <w:tblLayout w:type="fixed"/>
        <w:tblLook w:val="04A0" w:firstRow="1" w:lastRow="0" w:firstColumn="1" w:lastColumn="0" w:noHBand="0" w:noVBand="1"/>
      </w:tblPr>
      <w:tblGrid>
        <w:gridCol w:w="4077"/>
        <w:gridCol w:w="1222"/>
        <w:gridCol w:w="236"/>
        <w:gridCol w:w="1452"/>
        <w:gridCol w:w="236"/>
        <w:gridCol w:w="1313"/>
        <w:gridCol w:w="236"/>
        <w:gridCol w:w="1181"/>
      </w:tblGrid>
      <w:tr w:rsidR="00D05033" w:rsidRPr="00515545" w14:paraId="4DBD619E" w14:textId="77777777" w:rsidTr="00D05033">
        <w:tc>
          <w:tcPr>
            <w:tcW w:w="4077" w:type="dxa"/>
          </w:tcPr>
          <w:p w14:paraId="1ABDEEE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876" w:type="dxa"/>
            <w:gridSpan w:val="7"/>
          </w:tcPr>
          <w:p w14:paraId="0382D8A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In Thousand Baht</w:t>
            </w:r>
          </w:p>
        </w:tc>
      </w:tr>
      <w:tr w:rsidR="00D05033" w:rsidRPr="00515545" w14:paraId="35CF6A22" w14:textId="77777777">
        <w:tc>
          <w:tcPr>
            <w:tcW w:w="4077" w:type="dxa"/>
          </w:tcPr>
          <w:p w14:paraId="7556CF0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vAlign w:val="bottom"/>
          </w:tcPr>
          <w:p w14:paraId="1E51173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Borders>
              <w:top w:val="single" w:sz="4" w:space="0" w:color="auto"/>
            </w:tcBorders>
            <w:vAlign w:val="bottom"/>
          </w:tcPr>
          <w:p w14:paraId="27F43A2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vAlign w:val="bottom"/>
          </w:tcPr>
          <w:p w14:paraId="5F6895B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Building</w:t>
            </w:r>
          </w:p>
        </w:tc>
        <w:tc>
          <w:tcPr>
            <w:tcW w:w="236" w:type="dxa"/>
            <w:tcBorders>
              <w:top w:val="single" w:sz="4" w:space="0" w:color="auto"/>
            </w:tcBorders>
          </w:tcPr>
          <w:p w14:paraId="4A45086A"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top w:val="single" w:sz="4" w:space="0" w:color="auto"/>
            </w:tcBorders>
          </w:tcPr>
          <w:p w14:paraId="5560B069"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795C872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6DBAE42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4BB38E8" w14:textId="77777777">
        <w:tc>
          <w:tcPr>
            <w:tcW w:w="4077" w:type="dxa"/>
          </w:tcPr>
          <w:p w14:paraId="71277C94"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vAlign w:val="bottom"/>
          </w:tcPr>
          <w:p w14:paraId="12E33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p>
        </w:tc>
        <w:tc>
          <w:tcPr>
            <w:tcW w:w="236" w:type="dxa"/>
            <w:vAlign w:val="bottom"/>
          </w:tcPr>
          <w:p w14:paraId="32F44840"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bottom"/>
          </w:tcPr>
          <w:p w14:paraId="60849F0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and building</w:t>
            </w:r>
          </w:p>
        </w:tc>
        <w:tc>
          <w:tcPr>
            <w:tcW w:w="236" w:type="dxa"/>
          </w:tcPr>
          <w:p w14:paraId="5AD4EEC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Pr>
          <w:p w14:paraId="35DA68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16DFF11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283001A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D05033" w:rsidRPr="00515545" w14:paraId="5E778FAC" w14:textId="77777777">
        <w:tc>
          <w:tcPr>
            <w:tcW w:w="4077" w:type="dxa"/>
          </w:tcPr>
          <w:p w14:paraId="2D82F7B2"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vAlign w:val="bottom"/>
          </w:tcPr>
          <w:p w14:paraId="14653238"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sz w:val="22"/>
                <w:szCs w:val="22"/>
              </w:rPr>
              <w:t xml:space="preserve">Land </w:t>
            </w:r>
          </w:p>
        </w:tc>
        <w:tc>
          <w:tcPr>
            <w:tcW w:w="236" w:type="dxa"/>
            <w:vAlign w:val="bottom"/>
          </w:tcPr>
          <w:p w14:paraId="09445DE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bottom"/>
          </w:tcPr>
          <w:p w14:paraId="1ED3D67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sz w:val="22"/>
                <w:szCs w:val="22"/>
              </w:rPr>
              <w:t>improvement</w:t>
            </w:r>
          </w:p>
        </w:tc>
        <w:tc>
          <w:tcPr>
            <w:tcW w:w="236" w:type="dxa"/>
          </w:tcPr>
          <w:p w14:paraId="3FD761C1"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bottom w:val="single" w:sz="4" w:space="0" w:color="auto"/>
            </w:tcBorders>
          </w:tcPr>
          <w:p w14:paraId="44CE10BD"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Vehicles</w:t>
            </w:r>
          </w:p>
        </w:tc>
        <w:tc>
          <w:tcPr>
            <w:tcW w:w="236" w:type="dxa"/>
          </w:tcPr>
          <w:p w14:paraId="30650485"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2E6B1E56"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515545">
              <w:rPr>
                <w:rFonts w:cs="Times New Roman"/>
                <w:sz w:val="22"/>
                <w:szCs w:val="22"/>
              </w:rPr>
              <w:t>Total</w:t>
            </w:r>
          </w:p>
        </w:tc>
      </w:tr>
      <w:tr w:rsidR="00D05033" w:rsidRPr="00515545" w14:paraId="0EA48ECD" w14:textId="77777777">
        <w:tc>
          <w:tcPr>
            <w:tcW w:w="4077" w:type="dxa"/>
          </w:tcPr>
          <w:p w14:paraId="2BCFAFCC" w14:textId="77777777" w:rsidR="00D05033" w:rsidRPr="00515545" w:rsidRDefault="00D05033"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u w:val="single"/>
              </w:rPr>
            </w:pPr>
            <w:r w:rsidRPr="00515545">
              <w:rPr>
                <w:rFonts w:cs="Times New Roman"/>
                <w:sz w:val="22"/>
                <w:szCs w:val="22"/>
                <w:u w:val="single"/>
              </w:rPr>
              <w:t>Consolidated financial statements</w:t>
            </w:r>
          </w:p>
        </w:tc>
        <w:tc>
          <w:tcPr>
            <w:tcW w:w="1222" w:type="dxa"/>
            <w:vAlign w:val="center"/>
          </w:tcPr>
          <w:p w14:paraId="5997F7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605AE7F"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13040147"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BB1AAA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09ED9D4C"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7BB8160B"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60328EFE" w14:textId="77777777" w:rsidR="00D05033" w:rsidRPr="00515545" w:rsidRDefault="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4764CD" w:rsidRPr="00515545" w14:paraId="00C9A818" w14:textId="77777777">
        <w:tc>
          <w:tcPr>
            <w:tcW w:w="4077" w:type="dxa"/>
          </w:tcPr>
          <w:p w14:paraId="5A0710DC" w14:textId="77777777" w:rsidR="004764CD" w:rsidRPr="00515545" w:rsidRDefault="004764C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Net book value at January 1, 2024</w:t>
            </w:r>
          </w:p>
        </w:tc>
        <w:tc>
          <w:tcPr>
            <w:tcW w:w="1222" w:type="dxa"/>
            <w:vAlign w:val="center"/>
          </w:tcPr>
          <w:p w14:paraId="5C1E9F36"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15545">
              <w:rPr>
                <w:rFonts w:cs="Times New Roman"/>
                <w:sz w:val="22"/>
                <w:szCs w:val="22"/>
              </w:rPr>
              <w:t>12,800</w:t>
            </w:r>
          </w:p>
        </w:tc>
        <w:tc>
          <w:tcPr>
            <w:tcW w:w="236" w:type="dxa"/>
          </w:tcPr>
          <w:p w14:paraId="1DCECBE9"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17175B3"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15545">
              <w:rPr>
                <w:rFonts w:cs="Times New Roman"/>
                <w:sz w:val="22"/>
                <w:szCs w:val="22"/>
              </w:rPr>
              <w:t>3,697</w:t>
            </w:r>
          </w:p>
        </w:tc>
        <w:tc>
          <w:tcPr>
            <w:tcW w:w="236" w:type="dxa"/>
          </w:tcPr>
          <w:p w14:paraId="18BD1584"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8EF395A"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15545">
              <w:rPr>
                <w:rFonts w:cs="Times New Roman"/>
                <w:sz w:val="22"/>
                <w:szCs w:val="22"/>
              </w:rPr>
              <w:t>86,090</w:t>
            </w:r>
          </w:p>
        </w:tc>
        <w:tc>
          <w:tcPr>
            <w:tcW w:w="236" w:type="dxa"/>
          </w:tcPr>
          <w:p w14:paraId="7C7807B6"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23CCBF0A" w14:textId="77777777" w:rsidR="004764CD" w:rsidRPr="00515545" w:rsidRDefault="004764CD" w:rsidP="00476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515545">
              <w:rPr>
                <w:rFonts w:cs="Times New Roman"/>
                <w:sz w:val="22"/>
                <w:szCs w:val="22"/>
              </w:rPr>
              <w:t>102,587</w:t>
            </w:r>
          </w:p>
        </w:tc>
      </w:tr>
      <w:tr w:rsidR="00E706E0" w:rsidRPr="00515545" w14:paraId="3357CA14" w14:textId="77777777" w:rsidTr="00474E3A">
        <w:tc>
          <w:tcPr>
            <w:tcW w:w="4077" w:type="dxa"/>
          </w:tcPr>
          <w:p w14:paraId="534262CE"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 xml:space="preserve">Additions </w:t>
            </w:r>
          </w:p>
        </w:tc>
        <w:tc>
          <w:tcPr>
            <w:tcW w:w="1222" w:type="dxa"/>
          </w:tcPr>
          <w:p w14:paraId="34D55A9F"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8024646"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Pr>
          <w:p w14:paraId="0A4ED455"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D347FBF"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32158513" w14:textId="35EF1E2D" w:rsidR="00E706E0" w:rsidRPr="00515545" w:rsidRDefault="0076167F"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249,675</w:t>
            </w:r>
          </w:p>
        </w:tc>
        <w:tc>
          <w:tcPr>
            <w:tcW w:w="236" w:type="dxa"/>
          </w:tcPr>
          <w:p w14:paraId="7E9EF6B3"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336B3833" w14:textId="3D800870" w:rsidR="00E706E0" w:rsidRPr="00515545" w:rsidRDefault="0076167F"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249,675</w:t>
            </w:r>
          </w:p>
        </w:tc>
      </w:tr>
      <w:tr w:rsidR="006C4022" w:rsidRPr="00515545" w14:paraId="62F7B9EB" w14:textId="77777777" w:rsidTr="007B736B">
        <w:tc>
          <w:tcPr>
            <w:tcW w:w="4077" w:type="dxa"/>
          </w:tcPr>
          <w:p w14:paraId="49F03B08"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0156C9D"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0F47A2E"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vAlign w:val="center"/>
          </w:tcPr>
          <w:p w14:paraId="6E002AEC"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177B9573"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313" w:type="dxa"/>
            <w:vAlign w:val="center"/>
          </w:tcPr>
          <w:p w14:paraId="7B211E09" w14:textId="63E0B9D8" w:rsidR="006C4022" w:rsidRPr="00515545" w:rsidRDefault="0076167F"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(6,450)</w:t>
            </w:r>
          </w:p>
        </w:tc>
        <w:tc>
          <w:tcPr>
            <w:tcW w:w="236" w:type="dxa"/>
          </w:tcPr>
          <w:p w14:paraId="408A477D"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highlight w:val="yellow"/>
              </w:rPr>
            </w:pPr>
          </w:p>
        </w:tc>
        <w:tc>
          <w:tcPr>
            <w:tcW w:w="1181" w:type="dxa"/>
            <w:vAlign w:val="center"/>
          </w:tcPr>
          <w:p w14:paraId="13E568F2" w14:textId="4976D7ED" w:rsidR="006C4022" w:rsidRPr="00515545" w:rsidRDefault="0076167F"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(6,450)</w:t>
            </w:r>
          </w:p>
        </w:tc>
      </w:tr>
      <w:tr w:rsidR="006C4022" w:rsidRPr="00515545" w14:paraId="6958D9CC" w14:textId="77777777" w:rsidTr="00474E3A">
        <w:tc>
          <w:tcPr>
            <w:tcW w:w="4077" w:type="dxa"/>
          </w:tcPr>
          <w:p w14:paraId="54A45A71"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 for the period</w:t>
            </w:r>
          </w:p>
        </w:tc>
        <w:tc>
          <w:tcPr>
            <w:tcW w:w="1222" w:type="dxa"/>
            <w:tcBorders>
              <w:bottom w:val="single" w:sz="4" w:space="0" w:color="auto"/>
            </w:tcBorders>
          </w:tcPr>
          <w:p w14:paraId="402E745F"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13339C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bottom w:val="single" w:sz="4" w:space="0" w:color="auto"/>
            </w:tcBorders>
          </w:tcPr>
          <w:p w14:paraId="353B6167" w14:textId="790DA0CB" w:rsidR="006C4022" w:rsidRPr="00515545" w:rsidRDefault="0076167F" w:rsidP="001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(303)</w:t>
            </w:r>
          </w:p>
        </w:tc>
        <w:tc>
          <w:tcPr>
            <w:tcW w:w="236" w:type="dxa"/>
          </w:tcPr>
          <w:p w14:paraId="4214806A"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313" w:type="dxa"/>
            <w:tcBorders>
              <w:bottom w:val="single" w:sz="4" w:space="0" w:color="auto"/>
            </w:tcBorders>
          </w:tcPr>
          <w:p w14:paraId="278F2DBD" w14:textId="2FCDFAE3" w:rsidR="006C4022" w:rsidRPr="00515545" w:rsidRDefault="0076167F" w:rsidP="001E3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(33,893)</w:t>
            </w:r>
          </w:p>
        </w:tc>
        <w:tc>
          <w:tcPr>
            <w:tcW w:w="236" w:type="dxa"/>
          </w:tcPr>
          <w:p w14:paraId="3ADA6D39"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181" w:type="dxa"/>
            <w:tcBorders>
              <w:bottom w:val="single" w:sz="4" w:space="0" w:color="auto"/>
            </w:tcBorders>
          </w:tcPr>
          <w:p w14:paraId="689CFB12" w14:textId="21CAFEE4" w:rsidR="006C4022" w:rsidRPr="00515545" w:rsidRDefault="0076167F"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(34,196)</w:t>
            </w:r>
          </w:p>
        </w:tc>
      </w:tr>
      <w:tr w:rsidR="006C4022" w:rsidRPr="00515545" w14:paraId="61D58B6C" w14:textId="77777777" w:rsidTr="00474E3A">
        <w:tc>
          <w:tcPr>
            <w:tcW w:w="4077" w:type="dxa"/>
          </w:tcPr>
          <w:p w14:paraId="10A85568" w14:textId="7E1B90A9"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at </w:t>
            </w:r>
            <w:r w:rsidR="00042087">
              <w:rPr>
                <w:rFonts w:cs="Times New Roman"/>
                <w:b/>
                <w:bCs/>
                <w:sz w:val="22"/>
                <w:szCs w:val="22"/>
              </w:rPr>
              <w:t>September 30</w:t>
            </w:r>
            <w:r w:rsidRPr="00515545">
              <w:rPr>
                <w:rFonts w:cs="Times New Roman"/>
                <w:b/>
                <w:bCs/>
                <w:sz w:val="22"/>
                <w:szCs w:val="22"/>
              </w:rPr>
              <w:t>, 2024</w:t>
            </w:r>
          </w:p>
        </w:tc>
        <w:tc>
          <w:tcPr>
            <w:tcW w:w="1222" w:type="dxa"/>
            <w:tcBorders>
              <w:top w:val="single" w:sz="4" w:space="0" w:color="auto"/>
              <w:bottom w:val="double" w:sz="4" w:space="0" w:color="auto"/>
            </w:tcBorders>
            <w:vAlign w:val="center"/>
          </w:tcPr>
          <w:p w14:paraId="24E138A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515545">
              <w:rPr>
                <w:rFonts w:cs="Times New Roman"/>
                <w:sz w:val="22"/>
                <w:szCs w:val="22"/>
              </w:rPr>
              <w:t>12,800</w:t>
            </w:r>
          </w:p>
        </w:tc>
        <w:tc>
          <w:tcPr>
            <w:tcW w:w="236" w:type="dxa"/>
          </w:tcPr>
          <w:p w14:paraId="6F46DED1"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highlight w:val="yellow"/>
              </w:rPr>
            </w:pPr>
          </w:p>
        </w:tc>
        <w:tc>
          <w:tcPr>
            <w:tcW w:w="1452" w:type="dxa"/>
            <w:tcBorders>
              <w:top w:val="single" w:sz="4" w:space="0" w:color="auto"/>
              <w:bottom w:val="double" w:sz="4" w:space="0" w:color="auto"/>
            </w:tcBorders>
            <w:vAlign w:val="center"/>
          </w:tcPr>
          <w:p w14:paraId="0CDEDFB4" w14:textId="15C4D16B" w:rsidR="006C4022" w:rsidRPr="00515545" w:rsidRDefault="0076167F"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3,394</w:t>
            </w:r>
          </w:p>
        </w:tc>
        <w:tc>
          <w:tcPr>
            <w:tcW w:w="236" w:type="dxa"/>
          </w:tcPr>
          <w:p w14:paraId="5D38C5E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60CC34C" w14:textId="35C9B651" w:rsidR="006C4022" w:rsidRPr="00515545" w:rsidRDefault="0076167F"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295,422</w:t>
            </w:r>
          </w:p>
        </w:tc>
        <w:tc>
          <w:tcPr>
            <w:tcW w:w="236" w:type="dxa"/>
          </w:tcPr>
          <w:p w14:paraId="12AD2409"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Borders>
              <w:top w:val="single" w:sz="4" w:space="0" w:color="auto"/>
              <w:bottom w:val="double" w:sz="4" w:space="0" w:color="auto"/>
            </w:tcBorders>
            <w:vAlign w:val="center"/>
          </w:tcPr>
          <w:p w14:paraId="174C368D" w14:textId="39D1620C" w:rsidR="006C4022" w:rsidRPr="00515545" w:rsidRDefault="0076167F"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311,616</w:t>
            </w:r>
          </w:p>
        </w:tc>
      </w:tr>
      <w:tr w:rsidR="006C4022" w:rsidRPr="00515545" w14:paraId="36CB22AB" w14:textId="77777777" w:rsidTr="003C6124">
        <w:tc>
          <w:tcPr>
            <w:tcW w:w="4077" w:type="dxa"/>
          </w:tcPr>
          <w:p w14:paraId="5852A405"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10"/>
              <w:jc w:val="both"/>
              <w:rPr>
                <w:rFonts w:cs="Times New Roman"/>
                <w:b/>
                <w:bCs/>
                <w:sz w:val="22"/>
                <w:szCs w:val="22"/>
                <w:highlight w:val="yellow"/>
              </w:rPr>
            </w:pPr>
          </w:p>
        </w:tc>
        <w:tc>
          <w:tcPr>
            <w:tcW w:w="1222" w:type="dxa"/>
            <w:tcBorders>
              <w:top w:val="double" w:sz="4" w:space="0" w:color="auto"/>
            </w:tcBorders>
            <w:vAlign w:val="center"/>
          </w:tcPr>
          <w:p w14:paraId="756B425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2EDCB403"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452" w:type="dxa"/>
            <w:tcBorders>
              <w:top w:val="double" w:sz="4" w:space="0" w:color="auto"/>
            </w:tcBorders>
          </w:tcPr>
          <w:p w14:paraId="63F297C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6CB4979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313" w:type="dxa"/>
            <w:tcBorders>
              <w:top w:val="double" w:sz="4" w:space="0" w:color="auto"/>
            </w:tcBorders>
          </w:tcPr>
          <w:p w14:paraId="6728327A"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236" w:type="dxa"/>
          </w:tcPr>
          <w:p w14:paraId="0C255C33"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c>
          <w:tcPr>
            <w:tcW w:w="1181" w:type="dxa"/>
            <w:tcBorders>
              <w:top w:val="double" w:sz="4" w:space="0" w:color="auto"/>
            </w:tcBorders>
          </w:tcPr>
          <w:p w14:paraId="104EB6E5"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2"/>
                <w:szCs w:val="22"/>
                <w:highlight w:val="yellow"/>
              </w:rPr>
            </w:pPr>
          </w:p>
        </w:tc>
      </w:tr>
      <w:tr w:rsidR="006C4022" w:rsidRPr="00515545" w14:paraId="1C7CCA2D" w14:textId="77777777">
        <w:tc>
          <w:tcPr>
            <w:tcW w:w="4077" w:type="dxa"/>
          </w:tcPr>
          <w:p w14:paraId="29FDCBCB"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b/>
                <w:bCs/>
                <w:sz w:val="22"/>
                <w:szCs w:val="22"/>
              </w:rPr>
            </w:pPr>
            <w:r w:rsidRPr="00515545">
              <w:rPr>
                <w:rFonts w:cs="Times New Roman"/>
                <w:sz w:val="22"/>
                <w:szCs w:val="22"/>
                <w:u w:val="single"/>
              </w:rPr>
              <w:t>Separate financial statements</w:t>
            </w:r>
          </w:p>
        </w:tc>
        <w:tc>
          <w:tcPr>
            <w:tcW w:w="1222" w:type="dxa"/>
            <w:vAlign w:val="center"/>
          </w:tcPr>
          <w:p w14:paraId="08800424"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322B80F1"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49FE694E"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1AA15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8AB5AF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0CCCA6F"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0B7ED9F9"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6C4022" w:rsidRPr="00515545" w14:paraId="445818FE" w14:textId="77777777">
        <w:tc>
          <w:tcPr>
            <w:tcW w:w="4077" w:type="dxa"/>
          </w:tcPr>
          <w:p w14:paraId="7A64D3F8" w14:textId="77777777" w:rsidR="006C4022" w:rsidRPr="00515545" w:rsidRDefault="006C402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Net book value at January 1, 2024</w:t>
            </w:r>
          </w:p>
        </w:tc>
        <w:tc>
          <w:tcPr>
            <w:tcW w:w="1222" w:type="dxa"/>
            <w:vAlign w:val="center"/>
          </w:tcPr>
          <w:p w14:paraId="0924D71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655B785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123D72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700D1B2"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55798928"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sidRPr="00515545">
              <w:rPr>
                <w:rFonts w:cs="Times New Roman"/>
                <w:sz w:val="22"/>
                <w:szCs w:val="22"/>
              </w:rPr>
              <w:t>86,090</w:t>
            </w:r>
          </w:p>
        </w:tc>
        <w:tc>
          <w:tcPr>
            <w:tcW w:w="236" w:type="dxa"/>
          </w:tcPr>
          <w:p w14:paraId="328FB3A0"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4DEAD0C6" w14:textId="77777777" w:rsidR="006C4022" w:rsidRPr="00515545" w:rsidRDefault="006C4022" w:rsidP="006C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sidRPr="00515545">
              <w:rPr>
                <w:rFonts w:cs="Times New Roman"/>
                <w:sz w:val="22"/>
                <w:szCs w:val="22"/>
              </w:rPr>
              <w:t>86,090</w:t>
            </w:r>
          </w:p>
        </w:tc>
      </w:tr>
      <w:tr w:rsidR="00E74A05" w:rsidRPr="00515545" w14:paraId="52D28296" w14:textId="77777777" w:rsidTr="00474E3A">
        <w:tc>
          <w:tcPr>
            <w:tcW w:w="4077" w:type="dxa"/>
          </w:tcPr>
          <w:p w14:paraId="02C392AE"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 xml:space="preserve">Additions </w:t>
            </w:r>
          </w:p>
        </w:tc>
        <w:tc>
          <w:tcPr>
            <w:tcW w:w="1222" w:type="dxa"/>
            <w:vAlign w:val="center"/>
          </w:tcPr>
          <w:p w14:paraId="23DEDEDA"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3818092B"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0D249B67"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06A7DA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20637B90" w14:textId="3B8F7F23"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249,675</w:t>
            </w:r>
          </w:p>
        </w:tc>
        <w:tc>
          <w:tcPr>
            <w:tcW w:w="236" w:type="dxa"/>
          </w:tcPr>
          <w:p w14:paraId="2387FB83"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32C88CE9" w14:textId="7A7AF358"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249,675</w:t>
            </w:r>
          </w:p>
        </w:tc>
      </w:tr>
      <w:tr w:rsidR="00E74A05" w:rsidRPr="00515545" w14:paraId="2C6BCE95" w14:textId="77777777" w:rsidTr="00474E3A">
        <w:tc>
          <w:tcPr>
            <w:tcW w:w="4077" w:type="dxa"/>
          </w:tcPr>
          <w:p w14:paraId="70E89A51"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515545">
              <w:rPr>
                <w:rFonts w:cs="Times New Roman"/>
                <w:sz w:val="22"/>
                <w:szCs w:val="22"/>
              </w:rPr>
              <w:t>Disposals - net of accumulated depreciation</w:t>
            </w:r>
          </w:p>
        </w:tc>
        <w:tc>
          <w:tcPr>
            <w:tcW w:w="1222" w:type="dxa"/>
            <w:vAlign w:val="center"/>
          </w:tcPr>
          <w:p w14:paraId="26750FDC"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73EE3D44"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15B14B72"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4DA82410"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vAlign w:val="center"/>
          </w:tcPr>
          <w:p w14:paraId="467C56E0" w14:textId="71D1B654"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(6,450)</w:t>
            </w:r>
          </w:p>
        </w:tc>
        <w:tc>
          <w:tcPr>
            <w:tcW w:w="236" w:type="dxa"/>
          </w:tcPr>
          <w:p w14:paraId="2B1D99C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vAlign w:val="center"/>
          </w:tcPr>
          <w:p w14:paraId="29A14F4C" w14:textId="59D67E83"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(6,450)</w:t>
            </w:r>
          </w:p>
        </w:tc>
      </w:tr>
      <w:tr w:rsidR="00E74A05" w:rsidRPr="00515545" w14:paraId="6BB2FE04" w14:textId="77777777">
        <w:tc>
          <w:tcPr>
            <w:tcW w:w="4077" w:type="dxa"/>
          </w:tcPr>
          <w:p w14:paraId="3EE0F7E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10"/>
              <w:jc w:val="both"/>
              <w:rPr>
                <w:rFonts w:cs="Times New Roman"/>
                <w:sz w:val="22"/>
                <w:szCs w:val="22"/>
              </w:rPr>
            </w:pPr>
            <w:r w:rsidRPr="00515545">
              <w:rPr>
                <w:rFonts w:cs="Times New Roman"/>
                <w:sz w:val="22"/>
                <w:szCs w:val="22"/>
              </w:rPr>
              <w:t>Depreciation</w:t>
            </w:r>
            <w:r w:rsidRPr="00515545">
              <w:rPr>
                <w:rFonts w:cs="Times New Roman"/>
                <w:b/>
                <w:bCs/>
                <w:sz w:val="22"/>
                <w:szCs w:val="22"/>
              </w:rPr>
              <w:t xml:space="preserve"> </w:t>
            </w:r>
            <w:r w:rsidRPr="00515545">
              <w:rPr>
                <w:rFonts w:cs="Times New Roman"/>
                <w:sz w:val="22"/>
                <w:szCs w:val="22"/>
              </w:rPr>
              <w:t>charge</w:t>
            </w:r>
            <w:r w:rsidRPr="00515545">
              <w:rPr>
                <w:rFonts w:cs="Times New Roman"/>
                <w:b/>
                <w:bCs/>
                <w:sz w:val="22"/>
                <w:szCs w:val="22"/>
              </w:rPr>
              <w:t xml:space="preserve"> </w:t>
            </w:r>
            <w:r w:rsidRPr="00515545">
              <w:rPr>
                <w:rFonts w:cs="Times New Roman"/>
                <w:sz w:val="22"/>
                <w:szCs w:val="22"/>
              </w:rPr>
              <w:t>for the period</w:t>
            </w:r>
          </w:p>
        </w:tc>
        <w:tc>
          <w:tcPr>
            <w:tcW w:w="1222" w:type="dxa"/>
            <w:vAlign w:val="center"/>
          </w:tcPr>
          <w:p w14:paraId="57934796"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sidRPr="00515545">
              <w:rPr>
                <w:rFonts w:cs="Times New Roman"/>
                <w:sz w:val="22"/>
                <w:szCs w:val="22"/>
              </w:rPr>
              <w:t>-</w:t>
            </w:r>
          </w:p>
        </w:tc>
        <w:tc>
          <w:tcPr>
            <w:tcW w:w="236" w:type="dxa"/>
          </w:tcPr>
          <w:p w14:paraId="482E2A32"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E159ECD"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E79E1C3"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Pr>
          <w:p w14:paraId="74D6ADA9" w14:textId="0804D6F8"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(33,893)</w:t>
            </w:r>
          </w:p>
        </w:tc>
        <w:tc>
          <w:tcPr>
            <w:tcW w:w="236" w:type="dxa"/>
          </w:tcPr>
          <w:p w14:paraId="6AD1129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Pr>
          <w:p w14:paraId="71C34821" w14:textId="14C0580F"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(33,893)</w:t>
            </w:r>
          </w:p>
        </w:tc>
      </w:tr>
      <w:tr w:rsidR="00E74A05" w:rsidRPr="00515545" w14:paraId="02927692" w14:textId="77777777" w:rsidTr="00474E3A">
        <w:tc>
          <w:tcPr>
            <w:tcW w:w="4077" w:type="dxa"/>
          </w:tcPr>
          <w:p w14:paraId="4CC7CC2C" w14:textId="73BDC8B1"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10"/>
              <w:jc w:val="both"/>
              <w:rPr>
                <w:rFonts w:cs="Times New Roman"/>
                <w:b/>
                <w:bCs/>
                <w:sz w:val="22"/>
                <w:szCs w:val="22"/>
              </w:rPr>
            </w:pPr>
            <w:r w:rsidRPr="00515545">
              <w:rPr>
                <w:rFonts w:cs="Times New Roman"/>
                <w:b/>
                <w:bCs/>
                <w:sz w:val="22"/>
                <w:szCs w:val="22"/>
              </w:rPr>
              <w:t xml:space="preserve">Net book value at </w:t>
            </w:r>
            <w:r>
              <w:rPr>
                <w:rFonts w:cs="Times New Roman"/>
                <w:b/>
                <w:bCs/>
                <w:sz w:val="22"/>
                <w:szCs w:val="22"/>
              </w:rPr>
              <w:t>September 30</w:t>
            </w:r>
            <w:r w:rsidRPr="00515545">
              <w:rPr>
                <w:rFonts w:cs="Times New Roman"/>
                <w:b/>
                <w:bCs/>
                <w:sz w:val="22"/>
                <w:szCs w:val="22"/>
              </w:rPr>
              <w:t>, 2024</w:t>
            </w:r>
          </w:p>
        </w:tc>
        <w:tc>
          <w:tcPr>
            <w:tcW w:w="1222" w:type="dxa"/>
            <w:tcBorders>
              <w:top w:val="single" w:sz="4" w:space="0" w:color="auto"/>
              <w:bottom w:val="double" w:sz="4" w:space="0" w:color="auto"/>
            </w:tcBorders>
            <w:vAlign w:val="center"/>
          </w:tcPr>
          <w:p w14:paraId="27F0A368"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55B98414"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double" w:sz="4" w:space="0" w:color="auto"/>
            </w:tcBorders>
            <w:vAlign w:val="center"/>
          </w:tcPr>
          <w:p w14:paraId="490CCF0D"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c>
          <w:tcPr>
            <w:tcW w:w="236" w:type="dxa"/>
          </w:tcPr>
          <w:p w14:paraId="0B70131F"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313" w:type="dxa"/>
            <w:tcBorders>
              <w:top w:val="single" w:sz="4" w:space="0" w:color="auto"/>
              <w:bottom w:val="double" w:sz="4" w:space="0" w:color="auto"/>
            </w:tcBorders>
            <w:vAlign w:val="center"/>
          </w:tcPr>
          <w:p w14:paraId="659A473A" w14:textId="10174884"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295,422</w:t>
            </w:r>
          </w:p>
        </w:tc>
        <w:tc>
          <w:tcPr>
            <w:tcW w:w="236" w:type="dxa"/>
          </w:tcPr>
          <w:p w14:paraId="6AAB7A66" w14:textId="77777777"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highlight w:val="yellow"/>
              </w:rPr>
            </w:pPr>
          </w:p>
        </w:tc>
        <w:tc>
          <w:tcPr>
            <w:tcW w:w="1181" w:type="dxa"/>
            <w:tcBorders>
              <w:top w:val="single" w:sz="4" w:space="0" w:color="auto"/>
              <w:bottom w:val="double" w:sz="4" w:space="0" w:color="auto"/>
            </w:tcBorders>
            <w:vAlign w:val="center"/>
          </w:tcPr>
          <w:p w14:paraId="4F837E56" w14:textId="31FF0394" w:rsidR="00E74A05" w:rsidRPr="00515545" w:rsidRDefault="00E74A05" w:rsidP="00E74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295,422</w:t>
            </w:r>
          </w:p>
        </w:tc>
      </w:tr>
    </w:tbl>
    <w:p w14:paraId="47DB83E6" w14:textId="77777777" w:rsidR="00D05033" w:rsidRPr="00515545" w:rsidRDefault="00D05033" w:rsidP="00D05033">
      <w:pPr>
        <w:pStyle w:val="a3"/>
        <w:widowControl/>
        <w:spacing w:line="240" w:lineRule="atLeast"/>
        <w:ind w:right="-45"/>
        <w:jc w:val="thaiDistribute"/>
        <w:rPr>
          <w:rFonts w:hAnsi="Times New Roman" w:cs="Times New Roman"/>
          <w:b w:val="0"/>
          <w:bCs w:val="0"/>
          <w:sz w:val="22"/>
          <w:szCs w:val="22"/>
          <w:highlight w:val="yellow"/>
        </w:rPr>
      </w:pPr>
    </w:p>
    <w:p w14:paraId="4B5FE5A0" w14:textId="77777777" w:rsidR="00D05033" w:rsidRPr="00515545"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sidRPr="00515545">
        <w:rPr>
          <w:rFonts w:cs="Times New Roman"/>
          <w:sz w:val="22"/>
          <w:szCs w:val="22"/>
        </w:rPr>
        <w:t>Lease payments to be received</w:t>
      </w:r>
      <w:r w:rsidRPr="00515545">
        <w:rPr>
          <w:rFonts w:cs="Cordia New" w:hint="cs"/>
          <w:sz w:val="22"/>
          <w:szCs w:val="22"/>
          <w:cs/>
        </w:rPr>
        <w:t xml:space="preserve"> </w:t>
      </w:r>
      <w:r w:rsidRPr="00515545">
        <w:rPr>
          <w:rFonts w:cs="Cordia New"/>
          <w:sz w:val="22"/>
          <w:szCs w:val="22"/>
        </w:rPr>
        <w:t>f</w:t>
      </w:r>
      <w:r w:rsidR="003300D7" w:rsidRPr="00515545">
        <w:rPr>
          <w:rFonts w:cs="Cordia New"/>
          <w:sz w:val="22"/>
          <w:szCs w:val="22"/>
        </w:rPr>
        <w:t>rom</w:t>
      </w:r>
      <w:r w:rsidRPr="00515545">
        <w:rPr>
          <w:rFonts w:cs="Times New Roman"/>
          <w:sz w:val="22"/>
          <w:szCs w:val="22"/>
        </w:rPr>
        <w:t xml:space="preserve"> </w:t>
      </w:r>
      <w:r w:rsidR="003300D7" w:rsidRPr="00515545">
        <w:rPr>
          <w:rFonts w:cs="Times New Roman"/>
          <w:sz w:val="22"/>
          <w:szCs w:val="22"/>
        </w:rPr>
        <w:t>property</w:t>
      </w:r>
      <w:r w:rsidRPr="00515545">
        <w:rPr>
          <w:rFonts w:cs="Times New Roman"/>
          <w:sz w:val="22"/>
          <w:szCs w:val="22"/>
        </w:rPr>
        <w:t xml:space="preserve"> for lease are as follows:</w:t>
      </w:r>
    </w:p>
    <w:p w14:paraId="38F8F827" w14:textId="77777777" w:rsidR="00D05033" w:rsidRPr="00515545" w:rsidRDefault="00D05033"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tbl>
      <w:tblPr>
        <w:tblW w:w="9749" w:type="dxa"/>
        <w:tblLayout w:type="fixed"/>
        <w:tblLook w:val="04A0" w:firstRow="1" w:lastRow="0" w:firstColumn="1" w:lastColumn="0" w:noHBand="0" w:noVBand="1"/>
      </w:tblPr>
      <w:tblGrid>
        <w:gridCol w:w="3794"/>
        <w:gridCol w:w="1276"/>
        <w:gridCol w:w="283"/>
        <w:gridCol w:w="1276"/>
        <w:gridCol w:w="284"/>
        <w:gridCol w:w="1276"/>
        <w:gridCol w:w="283"/>
        <w:gridCol w:w="1277"/>
      </w:tblGrid>
      <w:tr w:rsidR="009F691D" w:rsidRPr="00515545" w14:paraId="7686B9C0" w14:textId="77777777">
        <w:trPr>
          <w:trHeight w:val="175"/>
        </w:trPr>
        <w:tc>
          <w:tcPr>
            <w:tcW w:w="3794" w:type="dxa"/>
            <w:vAlign w:val="bottom"/>
          </w:tcPr>
          <w:p w14:paraId="4254BF84" w14:textId="77777777" w:rsidR="009F691D" w:rsidRPr="00515545" w:rsidRDefault="009F691D">
            <w:pPr>
              <w:tabs>
                <w:tab w:val="left" w:pos="162"/>
              </w:tabs>
              <w:ind w:right="-108"/>
              <w:rPr>
                <w:rFonts w:cs="Times New Roman"/>
                <w:sz w:val="22"/>
                <w:szCs w:val="22"/>
              </w:rPr>
            </w:pPr>
          </w:p>
        </w:tc>
        <w:tc>
          <w:tcPr>
            <w:tcW w:w="5955" w:type="dxa"/>
            <w:gridSpan w:val="7"/>
            <w:tcBorders>
              <w:bottom w:val="single" w:sz="4" w:space="0" w:color="auto"/>
            </w:tcBorders>
            <w:vAlign w:val="center"/>
          </w:tcPr>
          <w:p w14:paraId="48441281"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9F691D" w:rsidRPr="00515545" w14:paraId="3BA8CC56" w14:textId="77777777">
        <w:trPr>
          <w:trHeight w:val="175"/>
        </w:trPr>
        <w:tc>
          <w:tcPr>
            <w:tcW w:w="3794" w:type="dxa"/>
            <w:vAlign w:val="bottom"/>
          </w:tcPr>
          <w:p w14:paraId="2990E141" w14:textId="77777777" w:rsidR="009F691D" w:rsidRPr="00515545" w:rsidRDefault="009F691D">
            <w:pPr>
              <w:tabs>
                <w:tab w:val="left" w:pos="162"/>
              </w:tabs>
              <w:ind w:right="-108"/>
              <w:rPr>
                <w:rFonts w:cs="Times New Roman"/>
                <w:sz w:val="22"/>
                <w:szCs w:val="22"/>
              </w:rPr>
            </w:pPr>
          </w:p>
        </w:tc>
        <w:tc>
          <w:tcPr>
            <w:tcW w:w="2835" w:type="dxa"/>
            <w:gridSpan w:val="3"/>
            <w:tcBorders>
              <w:top w:val="single" w:sz="4" w:space="0" w:color="auto"/>
            </w:tcBorders>
            <w:vAlign w:val="center"/>
          </w:tcPr>
          <w:p w14:paraId="361E40AC"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41A3D9F4"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45ED4CD1"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9F691D" w:rsidRPr="00515545" w14:paraId="56E9A6B2" w14:textId="77777777">
        <w:trPr>
          <w:trHeight w:val="175"/>
        </w:trPr>
        <w:tc>
          <w:tcPr>
            <w:tcW w:w="3794" w:type="dxa"/>
            <w:vAlign w:val="bottom"/>
          </w:tcPr>
          <w:p w14:paraId="55B3D3FC" w14:textId="77777777" w:rsidR="009F691D" w:rsidRPr="00515545" w:rsidRDefault="009F691D">
            <w:pPr>
              <w:tabs>
                <w:tab w:val="left" w:pos="162"/>
              </w:tabs>
              <w:ind w:right="-108"/>
              <w:rPr>
                <w:rFonts w:cs="Times New Roman"/>
                <w:sz w:val="22"/>
                <w:szCs w:val="22"/>
              </w:rPr>
            </w:pPr>
          </w:p>
        </w:tc>
        <w:tc>
          <w:tcPr>
            <w:tcW w:w="2835" w:type="dxa"/>
            <w:gridSpan w:val="3"/>
            <w:tcBorders>
              <w:bottom w:val="single" w:sz="4" w:space="0" w:color="auto"/>
            </w:tcBorders>
            <w:vAlign w:val="center"/>
          </w:tcPr>
          <w:p w14:paraId="6ED85518"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7C455ECB"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0C52934D"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9F691D" w:rsidRPr="00515545" w14:paraId="25300550" w14:textId="77777777">
        <w:trPr>
          <w:trHeight w:val="175"/>
        </w:trPr>
        <w:tc>
          <w:tcPr>
            <w:tcW w:w="3794" w:type="dxa"/>
            <w:vAlign w:val="bottom"/>
          </w:tcPr>
          <w:p w14:paraId="5CACDD91" w14:textId="77777777" w:rsidR="009F691D" w:rsidRPr="00515545" w:rsidRDefault="009F691D">
            <w:pPr>
              <w:tabs>
                <w:tab w:val="left" w:pos="162"/>
              </w:tabs>
              <w:ind w:right="-108"/>
              <w:rPr>
                <w:rFonts w:cs="Times New Roman"/>
                <w:sz w:val="22"/>
                <w:szCs w:val="22"/>
              </w:rPr>
            </w:pPr>
          </w:p>
        </w:tc>
        <w:tc>
          <w:tcPr>
            <w:tcW w:w="1276" w:type="dxa"/>
            <w:tcBorders>
              <w:top w:val="single" w:sz="4" w:space="0" w:color="auto"/>
            </w:tcBorders>
            <w:vAlign w:val="center"/>
          </w:tcPr>
          <w:p w14:paraId="6EBCFAE2" w14:textId="07B9F9C5" w:rsidR="009F691D" w:rsidRPr="00515545" w:rsidRDefault="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3300D7" w:rsidRPr="00515545">
              <w:rPr>
                <w:rFonts w:cs="Times New Roman"/>
                <w:sz w:val="22"/>
                <w:szCs w:val="22"/>
              </w:rPr>
              <w:t>,</w:t>
            </w:r>
          </w:p>
        </w:tc>
        <w:tc>
          <w:tcPr>
            <w:tcW w:w="283" w:type="dxa"/>
            <w:tcBorders>
              <w:top w:val="single" w:sz="4" w:space="0" w:color="auto"/>
            </w:tcBorders>
            <w:vAlign w:val="center"/>
          </w:tcPr>
          <w:p w14:paraId="62F1AFED"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top w:val="single" w:sz="4" w:space="0" w:color="auto"/>
            </w:tcBorders>
            <w:vAlign w:val="center"/>
          </w:tcPr>
          <w:p w14:paraId="6CF712CD"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4" w:type="dxa"/>
            <w:vAlign w:val="center"/>
          </w:tcPr>
          <w:p w14:paraId="5D993E67"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top w:val="single" w:sz="4" w:space="0" w:color="auto"/>
            </w:tcBorders>
            <w:vAlign w:val="center"/>
          </w:tcPr>
          <w:p w14:paraId="5AFBE00A" w14:textId="6089E6A0" w:rsidR="009F691D" w:rsidRPr="00515545" w:rsidRDefault="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3300D7" w:rsidRPr="00515545">
              <w:rPr>
                <w:rFonts w:cs="Times New Roman"/>
                <w:sz w:val="22"/>
                <w:szCs w:val="22"/>
              </w:rPr>
              <w:t>,</w:t>
            </w:r>
          </w:p>
        </w:tc>
        <w:tc>
          <w:tcPr>
            <w:tcW w:w="283" w:type="dxa"/>
            <w:tcBorders>
              <w:top w:val="single" w:sz="4" w:space="0" w:color="auto"/>
            </w:tcBorders>
            <w:vAlign w:val="center"/>
          </w:tcPr>
          <w:p w14:paraId="0BCECBAF"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top w:val="single" w:sz="4" w:space="0" w:color="auto"/>
            </w:tcBorders>
            <w:vAlign w:val="center"/>
          </w:tcPr>
          <w:p w14:paraId="1768A935"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9F691D" w:rsidRPr="00515545" w14:paraId="29AA899B" w14:textId="77777777">
        <w:trPr>
          <w:trHeight w:val="175"/>
        </w:trPr>
        <w:tc>
          <w:tcPr>
            <w:tcW w:w="3794" w:type="dxa"/>
            <w:vAlign w:val="bottom"/>
          </w:tcPr>
          <w:p w14:paraId="3E48843C" w14:textId="77777777" w:rsidR="009F691D" w:rsidRPr="00515545" w:rsidRDefault="009F691D">
            <w:pPr>
              <w:tabs>
                <w:tab w:val="left" w:pos="162"/>
              </w:tabs>
              <w:ind w:right="-108"/>
              <w:rPr>
                <w:rFonts w:cs="Times New Roman"/>
                <w:sz w:val="22"/>
                <w:szCs w:val="22"/>
              </w:rPr>
            </w:pPr>
          </w:p>
        </w:tc>
        <w:tc>
          <w:tcPr>
            <w:tcW w:w="1276" w:type="dxa"/>
            <w:tcBorders>
              <w:bottom w:val="single" w:sz="4" w:space="0" w:color="auto"/>
            </w:tcBorders>
            <w:vAlign w:val="center"/>
          </w:tcPr>
          <w:p w14:paraId="7F05D825"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1E42084B"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6644DAAB"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c>
          <w:tcPr>
            <w:tcW w:w="284" w:type="dxa"/>
            <w:vAlign w:val="center"/>
          </w:tcPr>
          <w:p w14:paraId="7A85BF83"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78110C48"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4111248F"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49B46C46"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r>
      <w:tr w:rsidR="009F691D" w:rsidRPr="00515545" w14:paraId="641A7C3D" w14:textId="77777777" w:rsidTr="009F691D">
        <w:tc>
          <w:tcPr>
            <w:tcW w:w="3794" w:type="dxa"/>
            <w:vAlign w:val="bottom"/>
          </w:tcPr>
          <w:p w14:paraId="0E6DC06D" w14:textId="77777777" w:rsidR="009F691D" w:rsidRPr="00515545" w:rsidRDefault="009F691D">
            <w:pPr>
              <w:tabs>
                <w:tab w:val="left" w:pos="162"/>
              </w:tabs>
              <w:spacing w:line="180" w:lineRule="atLeast"/>
              <w:ind w:right="-108"/>
              <w:rPr>
                <w:rFonts w:cs="Times New Roman"/>
                <w:sz w:val="22"/>
                <w:szCs w:val="22"/>
              </w:rPr>
            </w:pPr>
          </w:p>
        </w:tc>
        <w:tc>
          <w:tcPr>
            <w:tcW w:w="1276" w:type="dxa"/>
          </w:tcPr>
          <w:p w14:paraId="237BC328"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22"/>
                <w:szCs w:val="22"/>
                <w:highlight w:val="yellow"/>
              </w:rPr>
            </w:pPr>
          </w:p>
        </w:tc>
        <w:tc>
          <w:tcPr>
            <w:tcW w:w="283" w:type="dxa"/>
          </w:tcPr>
          <w:p w14:paraId="5DFA99CA"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2"/>
                <w:szCs w:val="22"/>
                <w:highlight w:val="yellow"/>
              </w:rPr>
            </w:pPr>
          </w:p>
        </w:tc>
        <w:tc>
          <w:tcPr>
            <w:tcW w:w="1276" w:type="dxa"/>
          </w:tcPr>
          <w:p w14:paraId="71EAC66D"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highlight w:val="yellow"/>
              </w:rPr>
            </w:pPr>
          </w:p>
        </w:tc>
        <w:tc>
          <w:tcPr>
            <w:tcW w:w="284" w:type="dxa"/>
          </w:tcPr>
          <w:p w14:paraId="56CB40F4"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2"/>
                <w:szCs w:val="22"/>
                <w:highlight w:val="yellow"/>
              </w:rPr>
            </w:pPr>
          </w:p>
        </w:tc>
        <w:tc>
          <w:tcPr>
            <w:tcW w:w="1276" w:type="dxa"/>
          </w:tcPr>
          <w:p w14:paraId="4E87A622"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highlight w:val="yellow"/>
              </w:rPr>
            </w:pPr>
          </w:p>
        </w:tc>
        <w:tc>
          <w:tcPr>
            <w:tcW w:w="283" w:type="dxa"/>
          </w:tcPr>
          <w:p w14:paraId="44FD49DB" w14:textId="77777777" w:rsidR="009F691D" w:rsidRPr="00515545" w:rsidRDefault="009F691D">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22"/>
                <w:szCs w:val="22"/>
                <w:highlight w:val="yellow"/>
              </w:rPr>
            </w:pPr>
          </w:p>
        </w:tc>
        <w:tc>
          <w:tcPr>
            <w:tcW w:w="1277" w:type="dxa"/>
          </w:tcPr>
          <w:p w14:paraId="440738CA" w14:textId="77777777" w:rsidR="009F691D" w:rsidRPr="00515545" w:rsidRDefault="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highlight w:val="yellow"/>
              </w:rPr>
            </w:pPr>
          </w:p>
        </w:tc>
      </w:tr>
      <w:tr w:rsidR="009F691D" w:rsidRPr="00515545" w14:paraId="638DE75C" w14:textId="77777777">
        <w:tc>
          <w:tcPr>
            <w:tcW w:w="3794" w:type="dxa"/>
          </w:tcPr>
          <w:p w14:paraId="671D2EB6" w14:textId="77777777" w:rsidR="009F691D" w:rsidRPr="00515545" w:rsidRDefault="009F691D" w:rsidP="008376DF">
            <w:pPr>
              <w:tabs>
                <w:tab w:val="left" w:pos="162"/>
              </w:tabs>
              <w:ind w:left="-110" w:right="-108"/>
              <w:rPr>
                <w:rFonts w:cs="Times New Roman"/>
                <w:sz w:val="22"/>
                <w:szCs w:val="22"/>
              </w:rPr>
            </w:pPr>
            <w:r w:rsidRPr="00515545">
              <w:rPr>
                <w:sz w:val="22"/>
                <w:szCs w:val="22"/>
              </w:rPr>
              <w:t>Within 1 year</w:t>
            </w:r>
          </w:p>
        </w:tc>
        <w:tc>
          <w:tcPr>
            <w:tcW w:w="1276" w:type="dxa"/>
            <w:vAlign w:val="bottom"/>
          </w:tcPr>
          <w:p w14:paraId="6595F44D" w14:textId="15721E6C" w:rsidR="009F691D" w:rsidRPr="00515545" w:rsidRDefault="008479C4" w:rsidP="0035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91,</w:t>
            </w:r>
            <w:r w:rsidR="00565CDA">
              <w:rPr>
                <w:rFonts w:cs="Times New Roman"/>
                <w:sz w:val="22"/>
                <w:szCs w:val="22"/>
              </w:rPr>
              <w:t>042</w:t>
            </w:r>
          </w:p>
        </w:tc>
        <w:tc>
          <w:tcPr>
            <w:tcW w:w="283" w:type="dxa"/>
          </w:tcPr>
          <w:p w14:paraId="44CA154C"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79FF0F5"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28,516</w:t>
            </w:r>
          </w:p>
        </w:tc>
        <w:tc>
          <w:tcPr>
            <w:tcW w:w="284" w:type="dxa"/>
          </w:tcPr>
          <w:p w14:paraId="6DEBB381"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652472A" w14:textId="67777EE5" w:rsidR="009F691D" w:rsidRPr="00515545" w:rsidRDefault="008479C4" w:rsidP="0035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91,042</w:t>
            </w:r>
          </w:p>
        </w:tc>
        <w:tc>
          <w:tcPr>
            <w:tcW w:w="283" w:type="dxa"/>
          </w:tcPr>
          <w:p w14:paraId="1D80CDEF" w14:textId="77777777" w:rsidR="009F691D" w:rsidRPr="00515545" w:rsidRDefault="009F691D" w:rsidP="009F691D">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7168FBB9"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28,096</w:t>
            </w:r>
          </w:p>
        </w:tc>
      </w:tr>
      <w:tr w:rsidR="009F691D" w:rsidRPr="00515545" w14:paraId="5B01DF16" w14:textId="77777777">
        <w:tc>
          <w:tcPr>
            <w:tcW w:w="3794" w:type="dxa"/>
          </w:tcPr>
          <w:p w14:paraId="55F197B3" w14:textId="77777777" w:rsidR="009F691D" w:rsidRPr="00515545" w:rsidRDefault="009F691D" w:rsidP="008376DF">
            <w:pPr>
              <w:tabs>
                <w:tab w:val="left" w:pos="162"/>
              </w:tabs>
              <w:ind w:left="-110" w:right="-108"/>
              <w:rPr>
                <w:rFonts w:cs="Times New Roman"/>
                <w:sz w:val="22"/>
                <w:szCs w:val="22"/>
              </w:rPr>
            </w:pPr>
            <w:r w:rsidRPr="00515545">
              <w:rPr>
                <w:sz w:val="22"/>
                <w:szCs w:val="22"/>
              </w:rPr>
              <w:t>After 1 year but not over</w:t>
            </w:r>
            <w:r w:rsidRPr="00515545">
              <w:rPr>
                <w:rFonts w:cs="Times New Roman"/>
                <w:sz w:val="22"/>
                <w:szCs w:val="22"/>
              </w:rPr>
              <w:t xml:space="preserve"> 2 years</w:t>
            </w:r>
          </w:p>
        </w:tc>
        <w:tc>
          <w:tcPr>
            <w:tcW w:w="1276" w:type="dxa"/>
            <w:tcBorders>
              <w:bottom w:val="single" w:sz="4" w:space="0" w:color="auto"/>
            </w:tcBorders>
          </w:tcPr>
          <w:p w14:paraId="3055A1B8" w14:textId="75BEB77F" w:rsidR="009F691D" w:rsidRPr="00515545" w:rsidRDefault="008479C4" w:rsidP="0035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15,266</w:t>
            </w:r>
          </w:p>
        </w:tc>
        <w:tc>
          <w:tcPr>
            <w:tcW w:w="283" w:type="dxa"/>
          </w:tcPr>
          <w:p w14:paraId="6029D4B4"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3FD1D475"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12,734</w:t>
            </w:r>
          </w:p>
        </w:tc>
        <w:tc>
          <w:tcPr>
            <w:tcW w:w="284" w:type="dxa"/>
          </w:tcPr>
          <w:p w14:paraId="6FD068E3"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2954CB3F" w14:textId="4BE046DC" w:rsidR="009F691D" w:rsidRPr="00515545" w:rsidRDefault="008479C4" w:rsidP="0035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15,266</w:t>
            </w:r>
          </w:p>
        </w:tc>
        <w:tc>
          <w:tcPr>
            <w:tcW w:w="283" w:type="dxa"/>
          </w:tcPr>
          <w:p w14:paraId="3505F040"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single" w:sz="4" w:space="0" w:color="auto"/>
            </w:tcBorders>
          </w:tcPr>
          <w:p w14:paraId="3FDEA237"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12,664</w:t>
            </w:r>
          </w:p>
        </w:tc>
      </w:tr>
      <w:tr w:rsidR="009F691D" w:rsidRPr="00515545" w14:paraId="3F9E0963" w14:textId="77777777">
        <w:tc>
          <w:tcPr>
            <w:tcW w:w="3794" w:type="dxa"/>
          </w:tcPr>
          <w:p w14:paraId="71D8374A" w14:textId="77777777" w:rsidR="009F691D" w:rsidRPr="00515545" w:rsidRDefault="009F691D" w:rsidP="008376DF">
            <w:pPr>
              <w:tabs>
                <w:tab w:val="left" w:pos="162"/>
              </w:tabs>
              <w:ind w:left="-110" w:right="-108"/>
              <w:rPr>
                <w:rFonts w:cs="Times New Roman"/>
                <w:sz w:val="22"/>
                <w:szCs w:val="22"/>
              </w:rPr>
            </w:pPr>
            <w:r w:rsidRPr="00515545">
              <w:rPr>
                <w:rFonts w:cs="Times New Roman"/>
                <w:spacing w:val="-4"/>
                <w:sz w:val="22"/>
                <w:szCs w:val="22"/>
              </w:rPr>
              <w:t>Total</w:t>
            </w:r>
          </w:p>
        </w:tc>
        <w:tc>
          <w:tcPr>
            <w:tcW w:w="1276" w:type="dxa"/>
            <w:tcBorders>
              <w:top w:val="single" w:sz="4" w:space="0" w:color="auto"/>
              <w:bottom w:val="double" w:sz="4" w:space="0" w:color="auto"/>
            </w:tcBorders>
          </w:tcPr>
          <w:p w14:paraId="0ECE0C18" w14:textId="12E43860" w:rsidR="009F691D" w:rsidRPr="00565CDA" w:rsidRDefault="008479C4" w:rsidP="0035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heme="minorBidi"/>
                <w:sz w:val="22"/>
                <w:szCs w:val="22"/>
                <w:cs/>
              </w:rPr>
            </w:pPr>
            <w:r>
              <w:rPr>
                <w:rFonts w:cs="Times New Roman"/>
                <w:sz w:val="22"/>
                <w:szCs w:val="22"/>
              </w:rPr>
              <w:t>106,</w:t>
            </w:r>
            <w:r w:rsidR="00565CDA">
              <w:rPr>
                <w:rFonts w:cs="Times New Roman"/>
                <w:sz w:val="22"/>
                <w:szCs w:val="22"/>
              </w:rPr>
              <w:t>308</w:t>
            </w:r>
          </w:p>
        </w:tc>
        <w:tc>
          <w:tcPr>
            <w:tcW w:w="283" w:type="dxa"/>
          </w:tcPr>
          <w:p w14:paraId="11B2B217"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double" w:sz="4" w:space="0" w:color="auto"/>
            </w:tcBorders>
          </w:tcPr>
          <w:p w14:paraId="0F66C6C5"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41,250</w:t>
            </w:r>
          </w:p>
        </w:tc>
        <w:tc>
          <w:tcPr>
            <w:tcW w:w="284" w:type="dxa"/>
          </w:tcPr>
          <w:p w14:paraId="74E41FB2"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double" w:sz="4" w:space="0" w:color="auto"/>
            </w:tcBorders>
          </w:tcPr>
          <w:p w14:paraId="6EA0EF57" w14:textId="3CE11B1F" w:rsidR="009F691D" w:rsidRPr="00515545" w:rsidRDefault="008479C4"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106,308</w:t>
            </w:r>
          </w:p>
        </w:tc>
        <w:tc>
          <w:tcPr>
            <w:tcW w:w="283" w:type="dxa"/>
          </w:tcPr>
          <w:p w14:paraId="2F0ACA3A"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top w:val="single" w:sz="4" w:space="0" w:color="auto"/>
              <w:bottom w:val="double" w:sz="4" w:space="0" w:color="auto"/>
            </w:tcBorders>
          </w:tcPr>
          <w:p w14:paraId="4BFCE305" w14:textId="77777777" w:rsidR="009F691D" w:rsidRPr="00515545" w:rsidRDefault="009F691D" w:rsidP="009F6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40,760</w:t>
            </w:r>
          </w:p>
        </w:tc>
      </w:tr>
    </w:tbl>
    <w:p w14:paraId="2CDAFB40" w14:textId="77777777" w:rsidR="009F691D" w:rsidRPr="00515545" w:rsidRDefault="009F691D" w:rsidP="00D05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highlight w:val="yellow"/>
        </w:rPr>
      </w:pPr>
    </w:p>
    <w:p w14:paraId="67E58962" w14:textId="77777777" w:rsidR="00794C9A" w:rsidRPr="00515545" w:rsidRDefault="009F691D"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b/>
          <w:bCs/>
          <w:caps/>
          <w:sz w:val="22"/>
          <w:szCs w:val="22"/>
          <w:highlight w:val="yellow"/>
        </w:rPr>
        <w:br w:type="page"/>
      </w:r>
      <w:r w:rsidR="00794C9A" w:rsidRPr="00515545">
        <w:rPr>
          <w:b/>
          <w:bCs/>
          <w:caps/>
          <w:sz w:val="22"/>
          <w:szCs w:val="22"/>
        </w:rPr>
        <w:lastRenderedPageBreak/>
        <w:t>DEFERRED TAX ASSETS - NET</w:t>
      </w:r>
    </w:p>
    <w:p w14:paraId="6BD46B36"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F21E510" w14:textId="77777777" w:rsidR="00D3679A" w:rsidRPr="00515545" w:rsidRDefault="00D3679A" w:rsidP="00D367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Details of deferred tax assets </w:t>
      </w:r>
      <w:r w:rsidRPr="00515545">
        <w:rPr>
          <w:sz w:val="22"/>
          <w:szCs w:val="22"/>
        </w:rPr>
        <w:t>(liabilities) are as follows</w:t>
      </w:r>
      <w:r w:rsidRPr="00515545">
        <w:rPr>
          <w:rFonts w:cs="Times New Roman"/>
          <w:sz w:val="22"/>
          <w:szCs w:val="22"/>
        </w:rPr>
        <w:t>:</w:t>
      </w:r>
    </w:p>
    <w:p w14:paraId="625D66C2" w14:textId="77777777" w:rsidR="00D3679A" w:rsidRPr="00515545" w:rsidRDefault="00D3679A"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720"/>
        <w:jc w:val="thaiDistribute"/>
        <w:rPr>
          <w:caps/>
          <w:sz w:val="22"/>
          <w:szCs w:val="22"/>
        </w:rPr>
      </w:pPr>
    </w:p>
    <w:tbl>
      <w:tblPr>
        <w:tblW w:w="9890" w:type="dxa"/>
        <w:tblLayout w:type="fixed"/>
        <w:tblLook w:val="04A0" w:firstRow="1" w:lastRow="0" w:firstColumn="1" w:lastColumn="0" w:noHBand="0" w:noVBand="1"/>
      </w:tblPr>
      <w:tblGrid>
        <w:gridCol w:w="3936"/>
        <w:gridCol w:w="1275"/>
        <w:gridCol w:w="283"/>
        <w:gridCol w:w="1270"/>
        <w:gridCol w:w="6"/>
        <w:gridCol w:w="278"/>
        <w:gridCol w:w="6"/>
        <w:gridCol w:w="1276"/>
        <w:gridCol w:w="283"/>
        <w:gridCol w:w="1271"/>
        <w:gridCol w:w="6"/>
      </w:tblGrid>
      <w:tr w:rsidR="00D3679A" w:rsidRPr="00515545" w14:paraId="3C4E8C19" w14:textId="77777777" w:rsidTr="00EC622E">
        <w:trPr>
          <w:gridAfter w:val="1"/>
          <w:wAfter w:w="6" w:type="dxa"/>
          <w:trHeight w:val="175"/>
        </w:trPr>
        <w:tc>
          <w:tcPr>
            <w:tcW w:w="3936" w:type="dxa"/>
            <w:vAlign w:val="bottom"/>
          </w:tcPr>
          <w:p w14:paraId="343C1969" w14:textId="77777777" w:rsidR="00D3679A" w:rsidRPr="00515545" w:rsidRDefault="00D3679A" w:rsidP="0048323E">
            <w:pPr>
              <w:tabs>
                <w:tab w:val="left" w:pos="162"/>
              </w:tabs>
              <w:ind w:right="-108"/>
              <w:rPr>
                <w:rFonts w:cs="Times New Roman"/>
                <w:sz w:val="22"/>
                <w:szCs w:val="22"/>
              </w:rPr>
            </w:pPr>
          </w:p>
        </w:tc>
        <w:tc>
          <w:tcPr>
            <w:tcW w:w="5948" w:type="dxa"/>
            <w:gridSpan w:val="9"/>
            <w:tcBorders>
              <w:bottom w:val="single" w:sz="4" w:space="0" w:color="auto"/>
            </w:tcBorders>
            <w:vAlign w:val="center"/>
          </w:tcPr>
          <w:p w14:paraId="00A7B16E"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D3679A" w:rsidRPr="00515545" w14:paraId="6D9FF729" w14:textId="77777777" w:rsidTr="00EC622E">
        <w:trPr>
          <w:gridAfter w:val="1"/>
          <w:wAfter w:w="6" w:type="dxa"/>
          <w:trHeight w:val="175"/>
        </w:trPr>
        <w:tc>
          <w:tcPr>
            <w:tcW w:w="3936" w:type="dxa"/>
            <w:vAlign w:val="bottom"/>
          </w:tcPr>
          <w:p w14:paraId="2C616B55" w14:textId="77777777" w:rsidR="00D3679A" w:rsidRPr="00515545" w:rsidRDefault="00D3679A" w:rsidP="0048323E">
            <w:pPr>
              <w:tabs>
                <w:tab w:val="left" w:pos="162"/>
              </w:tabs>
              <w:ind w:right="-108"/>
              <w:rPr>
                <w:rFonts w:cs="Times New Roman"/>
                <w:sz w:val="22"/>
                <w:szCs w:val="22"/>
              </w:rPr>
            </w:pPr>
          </w:p>
        </w:tc>
        <w:tc>
          <w:tcPr>
            <w:tcW w:w="2828" w:type="dxa"/>
            <w:gridSpan w:val="3"/>
            <w:tcBorders>
              <w:top w:val="single" w:sz="4" w:space="0" w:color="auto"/>
            </w:tcBorders>
            <w:vAlign w:val="center"/>
          </w:tcPr>
          <w:p w14:paraId="305F6F6D"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gridSpan w:val="2"/>
            <w:tcBorders>
              <w:top w:val="single" w:sz="4" w:space="0" w:color="auto"/>
            </w:tcBorders>
            <w:vAlign w:val="center"/>
          </w:tcPr>
          <w:p w14:paraId="58427061"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4"/>
            <w:tcBorders>
              <w:top w:val="single" w:sz="4" w:space="0" w:color="auto"/>
            </w:tcBorders>
            <w:vAlign w:val="center"/>
          </w:tcPr>
          <w:p w14:paraId="07DE138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D3679A" w:rsidRPr="00515545" w14:paraId="1F2FF655" w14:textId="77777777" w:rsidTr="00EC622E">
        <w:trPr>
          <w:gridAfter w:val="1"/>
          <w:wAfter w:w="6" w:type="dxa"/>
          <w:trHeight w:val="175"/>
        </w:trPr>
        <w:tc>
          <w:tcPr>
            <w:tcW w:w="3936" w:type="dxa"/>
            <w:vAlign w:val="bottom"/>
          </w:tcPr>
          <w:p w14:paraId="2CD9C6EC" w14:textId="77777777" w:rsidR="00D3679A" w:rsidRPr="00515545" w:rsidRDefault="00D3679A" w:rsidP="0048323E">
            <w:pPr>
              <w:tabs>
                <w:tab w:val="left" w:pos="162"/>
              </w:tabs>
              <w:ind w:right="-108"/>
              <w:rPr>
                <w:rFonts w:cs="Times New Roman"/>
                <w:sz w:val="22"/>
                <w:szCs w:val="22"/>
              </w:rPr>
            </w:pPr>
          </w:p>
        </w:tc>
        <w:tc>
          <w:tcPr>
            <w:tcW w:w="2828" w:type="dxa"/>
            <w:gridSpan w:val="3"/>
            <w:tcBorders>
              <w:bottom w:val="single" w:sz="4" w:space="0" w:color="auto"/>
            </w:tcBorders>
            <w:vAlign w:val="center"/>
          </w:tcPr>
          <w:p w14:paraId="39B11C4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gridSpan w:val="2"/>
            <w:vAlign w:val="center"/>
          </w:tcPr>
          <w:p w14:paraId="5A96DA1C"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4"/>
            <w:tcBorders>
              <w:bottom w:val="single" w:sz="4" w:space="0" w:color="auto"/>
            </w:tcBorders>
            <w:vAlign w:val="center"/>
          </w:tcPr>
          <w:p w14:paraId="683A49D9"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D3679A" w:rsidRPr="00515545" w14:paraId="0DDC820A" w14:textId="77777777" w:rsidTr="00EC622E">
        <w:trPr>
          <w:trHeight w:val="175"/>
        </w:trPr>
        <w:tc>
          <w:tcPr>
            <w:tcW w:w="3936" w:type="dxa"/>
            <w:vAlign w:val="bottom"/>
          </w:tcPr>
          <w:p w14:paraId="0E09CEF5" w14:textId="77777777" w:rsidR="00D3679A" w:rsidRPr="00515545" w:rsidRDefault="00D3679A" w:rsidP="0048323E">
            <w:pPr>
              <w:tabs>
                <w:tab w:val="left" w:pos="162"/>
              </w:tabs>
              <w:ind w:right="-108"/>
              <w:rPr>
                <w:rFonts w:cs="Times New Roman"/>
                <w:sz w:val="22"/>
                <w:szCs w:val="22"/>
              </w:rPr>
            </w:pPr>
          </w:p>
        </w:tc>
        <w:tc>
          <w:tcPr>
            <w:tcW w:w="1275" w:type="dxa"/>
            <w:tcBorders>
              <w:top w:val="single" w:sz="4" w:space="0" w:color="auto"/>
            </w:tcBorders>
            <w:vAlign w:val="center"/>
          </w:tcPr>
          <w:p w14:paraId="295549B3" w14:textId="281CC2AF" w:rsidR="00D3679A" w:rsidRPr="00515545" w:rsidRDefault="0004208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732D25" w:rsidRPr="00515545">
              <w:rPr>
                <w:rFonts w:cs="Times New Roman"/>
                <w:sz w:val="22"/>
                <w:szCs w:val="22"/>
              </w:rPr>
              <w:t>,</w:t>
            </w:r>
          </w:p>
        </w:tc>
        <w:tc>
          <w:tcPr>
            <w:tcW w:w="283" w:type="dxa"/>
            <w:tcBorders>
              <w:top w:val="single" w:sz="4" w:space="0" w:color="auto"/>
            </w:tcBorders>
            <w:vAlign w:val="center"/>
          </w:tcPr>
          <w:p w14:paraId="47F91073"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gridSpan w:val="2"/>
            <w:tcBorders>
              <w:top w:val="single" w:sz="4" w:space="0" w:color="auto"/>
            </w:tcBorders>
            <w:vAlign w:val="center"/>
          </w:tcPr>
          <w:p w14:paraId="38F8DD0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c>
          <w:tcPr>
            <w:tcW w:w="284" w:type="dxa"/>
            <w:gridSpan w:val="2"/>
            <w:vAlign w:val="center"/>
          </w:tcPr>
          <w:p w14:paraId="3E431EF1"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top w:val="single" w:sz="4" w:space="0" w:color="auto"/>
            </w:tcBorders>
            <w:vAlign w:val="center"/>
          </w:tcPr>
          <w:p w14:paraId="3006EA81" w14:textId="3931B83F" w:rsidR="00D3679A" w:rsidRPr="00515545" w:rsidRDefault="0004208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September 30</w:t>
            </w:r>
            <w:r w:rsidR="00732D25" w:rsidRPr="00515545">
              <w:rPr>
                <w:rFonts w:cs="Times New Roman"/>
                <w:sz w:val="22"/>
                <w:szCs w:val="22"/>
              </w:rPr>
              <w:t>,</w:t>
            </w:r>
          </w:p>
        </w:tc>
        <w:tc>
          <w:tcPr>
            <w:tcW w:w="283" w:type="dxa"/>
            <w:tcBorders>
              <w:top w:val="single" w:sz="4" w:space="0" w:color="auto"/>
            </w:tcBorders>
            <w:vAlign w:val="center"/>
          </w:tcPr>
          <w:p w14:paraId="145F205F"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gridSpan w:val="2"/>
            <w:tcBorders>
              <w:top w:val="single" w:sz="4" w:space="0" w:color="auto"/>
            </w:tcBorders>
            <w:vAlign w:val="center"/>
          </w:tcPr>
          <w:p w14:paraId="20699742"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December 31,</w:t>
            </w:r>
          </w:p>
        </w:tc>
      </w:tr>
      <w:tr w:rsidR="00D3679A" w:rsidRPr="00515545" w14:paraId="15E1DA9C" w14:textId="77777777" w:rsidTr="00EC622E">
        <w:trPr>
          <w:trHeight w:val="175"/>
        </w:trPr>
        <w:tc>
          <w:tcPr>
            <w:tcW w:w="3936" w:type="dxa"/>
            <w:vAlign w:val="bottom"/>
          </w:tcPr>
          <w:p w14:paraId="5F7582E9" w14:textId="77777777" w:rsidR="00D3679A" w:rsidRPr="00515545" w:rsidRDefault="00D3679A" w:rsidP="0048323E">
            <w:pPr>
              <w:tabs>
                <w:tab w:val="left" w:pos="162"/>
              </w:tabs>
              <w:ind w:right="-108"/>
              <w:rPr>
                <w:rFonts w:cs="Times New Roman"/>
                <w:sz w:val="22"/>
                <w:szCs w:val="22"/>
              </w:rPr>
            </w:pPr>
          </w:p>
        </w:tc>
        <w:tc>
          <w:tcPr>
            <w:tcW w:w="1275" w:type="dxa"/>
            <w:tcBorders>
              <w:bottom w:val="single" w:sz="4" w:space="0" w:color="auto"/>
            </w:tcBorders>
            <w:vAlign w:val="center"/>
          </w:tcPr>
          <w:p w14:paraId="3A2C1736"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4883420A"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gridSpan w:val="2"/>
            <w:tcBorders>
              <w:bottom w:val="single" w:sz="4" w:space="0" w:color="auto"/>
            </w:tcBorders>
            <w:vAlign w:val="center"/>
          </w:tcPr>
          <w:p w14:paraId="6E896826"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c>
          <w:tcPr>
            <w:tcW w:w="284" w:type="dxa"/>
            <w:gridSpan w:val="2"/>
            <w:vAlign w:val="center"/>
          </w:tcPr>
          <w:p w14:paraId="286D76F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0A7895DB"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4F199CAB"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gridSpan w:val="2"/>
            <w:tcBorders>
              <w:bottom w:val="single" w:sz="4" w:space="0" w:color="auto"/>
            </w:tcBorders>
            <w:vAlign w:val="center"/>
          </w:tcPr>
          <w:p w14:paraId="249C291C"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r>
      <w:tr w:rsidR="00D3679A" w:rsidRPr="00515545" w14:paraId="6B33F8FE" w14:textId="77777777" w:rsidTr="00EC622E">
        <w:tc>
          <w:tcPr>
            <w:tcW w:w="3936" w:type="dxa"/>
            <w:vAlign w:val="bottom"/>
          </w:tcPr>
          <w:p w14:paraId="148C586F" w14:textId="77777777" w:rsidR="00D3679A" w:rsidRPr="00515545" w:rsidRDefault="00D3679A" w:rsidP="00821613">
            <w:pPr>
              <w:tabs>
                <w:tab w:val="left" w:pos="162"/>
              </w:tabs>
              <w:spacing w:line="40" w:lineRule="atLeast"/>
              <w:ind w:right="-108"/>
              <w:rPr>
                <w:rFonts w:cs="Times New Roman"/>
                <w:sz w:val="22"/>
                <w:szCs w:val="22"/>
              </w:rPr>
            </w:pPr>
          </w:p>
        </w:tc>
        <w:tc>
          <w:tcPr>
            <w:tcW w:w="1275" w:type="dxa"/>
          </w:tcPr>
          <w:p w14:paraId="672951E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22"/>
                <w:szCs w:val="22"/>
                <w:highlight w:val="yellow"/>
              </w:rPr>
            </w:pPr>
          </w:p>
        </w:tc>
        <w:tc>
          <w:tcPr>
            <w:tcW w:w="283" w:type="dxa"/>
          </w:tcPr>
          <w:p w14:paraId="37389C08"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gridSpan w:val="2"/>
          </w:tcPr>
          <w:p w14:paraId="11C6BBD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4" w:type="dxa"/>
            <w:gridSpan w:val="2"/>
          </w:tcPr>
          <w:p w14:paraId="102023C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tcPr>
          <w:p w14:paraId="3C08935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3" w:type="dxa"/>
          </w:tcPr>
          <w:p w14:paraId="3009E7A5" w14:textId="77777777" w:rsidR="00D3679A" w:rsidRPr="00515545" w:rsidRDefault="00D3679A" w:rsidP="00821613">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22"/>
                <w:szCs w:val="22"/>
                <w:highlight w:val="yellow"/>
              </w:rPr>
            </w:pPr>
          </w:p>
        </w:tc>
        <w:tc>
          <w:tcPr>
            <w:tcW w:w="1277" w:type="dxa"/>
            <w:gridSpan w:val="2"/>
          </w:tcPr>
          <w:p w14:paraId="070879C4"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r>
      <w:tr w:rsidR="00D3679A" w:rsidRPr="00515545" w14:paraId="61E6314D" w14:textId="77777777" w:rsidTr="00EC622E">
        <w:tc>
          <w:tcPr>
            <w:tcW w:w="3936" w:type="dxa"/>
            <w:vAlign w:val="bottom"/>
          </w:tcPr>
          <w:p w14:paraId="43E4093B" w14:textId="77777777" w:rsidR="00D3679A" w:rsidRPr="00515545" w:rsidRDefault="00D3679A" w:rsidP="008376DF">
            <w:pPr>
              <w:tabs>
                <w:tab w:val="left" w:pos="162"/>
              </w:tabs>
              <w:ind w:left="-110" w:right="-108"/>
              <w:rPr>
                <w:rFonts w:cs="Times New Roman"/>
                <w:sz w:val="22"/>
                <w:szCs w:val="22"/>
              </w:rPr>
            </w:pPr>
            <w:r w:rsidRPr="00515545">
              <w:rPr>
                <w:sz w:val="22"/>
                <w:szCs w:val="22"/>
                <w:u w:val="single"/>
              </w:rPr>
              <w:t>Deferred tax assets</w:t>
            </w:r>
          </w:p>
        </w:tc>
        <w:tc>
          <w:tcPr>
            <w:tcW w:w="1275" w:type="dxa"/>
            <w:vAlign w:val="bottom"/>
          </w:tcPr>
          <w:p w14:paraId="1E42F81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0A33AA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B0D853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4" w:type="dxa"/>
            <w:gridSpan w:val="2"/>
          </w:tcPr>
          <w:p w14:paraId="50BC3FD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0E9B8B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015FA191"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4CC5F8C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D3679A" w:rsidRPr="00515545" w14:paraId="3D9A873D" w14:textId="77777777" w:rsidTr="00EC622E">
        <w:tc>
          <w:tcPr>
            <w:tcW w:w="3936" w:type="dxa"/>
            <w:vAlign w:val="bottom"/>
          </w:tcPr>
          <w:p w14:paraId="56FE4D0F" w14:textId="77777777" w:rsidR="00D3679A" w:rsidRPr="00515545" w:rsidRDefault="00D3679A" w:rsidP="008376DF">
            <w:pPr>
              <w:tabs>
                <w:tab w:val="left" w:pos="162"/>
              </w:tabs>
              <w:ind w:left="-110" w:right="-108"/>
              <w:rPr>
                <w:rFonts w:cs="Times New Roman"/>
                <w:sz w:val="22"/>
                <w:szCs w:val="22"/>
              </w:rPr>
            </w:pPr>
            <w:r w:rsidRPr="00515545">
              <w:rPr>
                <w:rFonts w:cs="Times New Roman"/>
                <w:sz w:val="22"/>
                <w:szCs w:val="22"/>
              </w:rPr>
              <w:t xml:space="preserve">Allowance for impairment for expected   </w:t>
            </w:r>
          </w:p>
        </w:tc>
        <w:tc>
          <w:tcPr>
            <w:tcW w:w="1275" w:type="dxa"/>
            <w:vAlign w:val="bottom"/>
          </w:tcPr>
          <w:p w14:paraId="74DF1C7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2E5460F8"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618CC41"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4" w:type="dxa"/>
            <w:gridSpan w:val="2"/>
          </w:tcPr>
          <w:p w14:paraId="3060C25D"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B0D413B"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168C26F0"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19BE89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0B2733" w:rsidRPr="00515545" w14:paraId="3B1F7236" w14:textId="77777777" w:rsidTr="00474E3A">
        <w:tc>
          <w:tcPr>
            <w:tcW w:w="3936" w:type="dxa"/>
            <w:vAlign w:val="bottom"/>
          </w:tcPr>
          <w:p w14:paraId="6C42F883"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 xml:space="preserve">   credit loss</w:t>
            </w:r>
          </w:p>
        </w:tc>
        <w:tc>
          <w:tcPr>
            <w:tcW w:w="1275" w:type="dxa"/>
          </w:tcPr>
          <w:p w14:paraId="6044B31F" w14:textId="0A01B369"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43,447</w:t>
            </w:r>
          </w:p>
        </w:tc>
        <w:tc>
          <w:tcPr>
            <w:tcW w:w="283" w:type="dxa"/>
            <w:vAlign w:val="bottom"/>
          </w:tcPr>
          <w:p w14:paraId="46989E14"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7F53BBB"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hint="cs"/>
                <w:sz w:val="22"/>
                <w:szCs w:val="22"/>
                <w:cs/>
              </w:rPr>
              <w:t>71</w:t>
            </w:r>
            <w:r w:rsidRPr="00515545">
              <w:rPr>
                <w:rFonts w:cs="Times New Roman"/>
                <w:sz w:val="22"/>
                <w:szCs w:val="22"/>
              </w:rPr>
              <w:t>,618</w:t>
            </w:r>
          </w:p>
        </w:tc>
        <w:tc>
          <w:tcPr>
            <w:tcW w:w="284" w:type="dxa"/>
            <w:gridSpan w:val="2"/>
            <w:vAlign w:val="bottom"/>
          </w:tcPr>
          <w:p w14:paraId="4601664D"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EBE6AFE" w14:textId="0EEFE4F4"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27,477</w:t>
            </w:r>
          </w:p>
        </w:tc>
        <w:tc>
          <w:tcPr>
            <w:tcW w:w="283" w:type="dxa"/>
            <w:vAlign w:val="bottom"/>
          </w:tcPr>
          <w:p w14:paraId="2A1B7601"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A8AD522"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54,228</w:t>
            </w:r>
          </w:p>
        </w:tc>
      </w:tr>
      <w:tr w:rsidR="000B2733" w:rsidRPr="00515545" w14:paraId="1C7E7E18" w14:textId="77777777" w:rsidTr="00474E3A">
        <w:tc>
          <w:tcPr>
            <w:tcW w:w="3936" w:type="dxa"/>
            <w:vAlign w:val="bottom"/>
          </w:tcPr>
          <w:p w14:paraId="406D5B02"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Allowance for diminution in value of</w:t>
            </w:r>
          </w:p>
        </w:tc>
        <w:tc>
          <w:tcPr>
            <w:tcW w:w="1275" w:type="dxa"/>
          </w:tcPr>
          <w:p w14:paraId="3E4929F4"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7DB4165"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51688BAB"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gridSpan w:val="2"/>
            <w:vAlign w:val="bottom"/>
          </w:tcPr>
          <w:p w14:paraId="32C30001"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7DE3FAE1" w14:textId="42DF03EB"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vAlign w:val="bottom"/>
          </w:tcPr>
          <w:p w14:paraId="2E1C85BF"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1743BB8B"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0B2733" w:rsidRPr="00515545" w14:paraId="48D275B3" w14:textId="77777777" w:rsidTr="00474E3A">
        <w:tc>
          <w:tcPr>
            <w:tcW w:w="3936" w:type="dxa"/>
            <w:vAlign w:val="bottom"/>
          </w:tcPr>
          <w:p w14:paraId="3BB813D8"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 xml:space="preserve">   asset foreclosed </w:t>
            </w:r>
          </w:p>
        </w:tc>
        <w:tc>
          <w:tcPr>
            <w:tcW w:w="1275" w:type="dxa"/>
          </w:tcPr>
          <w:p w14:paraId="1FDE16FE" w14:textId="1725B644"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3,576</w:t>
            </w:r>
          </w:p>
        </w:tc>
        <w:tc>
          <w:tcPr>
            <w:tcW w:w="283" w:type="dxa"/>
            <w:vAlign w:val="bottom"/>
          </w:tcPr>
          <w:p w14:paraId="2624D9BA"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EC18B09"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1,174</w:t>
            </w:r>
          </w:p>
        </w:tc>
        <w:tc>
          <w:tcPr>
            <w:tcW w:w="284" w:type="dxa"/>
            <w:gridSpan w:val="2"/>
            <w:vAlign w:val="bottom"/>
          </w:tcPr>
          <w:p w14:paraId="11FFC9A4"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CE74550" w14:textId="6C00AF9E"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1,393</w:t>
            </w:r>
          </w:p>
        </w:tc>
        <w:tc>
          <w:tcPr>
            <w:tcW w:w="283" w:type="dxa"/>
            <w:vAlign w:val="bottom"/>
          </w:tcPr>
          <w:p w14:paraId="6F5AD265"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0A465FB6"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1,174</w:t>
            </w:r>
          </w:p>
        </w:tc>
      </w:tr>
      <w:tr w:rsidR="000B2733" w:rsidRPr="00515545" w14:paraId="17A3DD63" w14:textId="77777777" w:rsidTr="00474E3A">
        <w:tc>
          <w:tcPr>
            <w:tcW w:w="3936" w:type="dxa"/>
            <w:vAlign w:val="bottom"/>
          </w:tcPr>
          <w:p w14:paraId="4CFA30CA"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Allowance for impairment for investment</w:t>
            </w:r>
          </w:p>
        </w:tc>
        <w:tc>
          <w:tcPr>
            <w:tcW w:w="1275" w:type="dxa"/>
          </w:tcPr>
          <w:p w14:paraId="352E8A47"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557B97EA"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017FC8D9"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gridSpan w:val="2"/>
            <w:vAlign w:val="bottom"/>
          </w:tcPr>
          <w:p w14:paraId="1E48E255"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D1FA4E1" w14:textId="021F28C2"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vAlign w:val="bottom"/>
          </w:tcPr>
          <w:p w14:paraId="72053473"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4CBA06CE"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0B2733" w:rsidRPr="00515545" w14:paraId="22757B92" w14:textId="77777777" w:rsidTr="00474E3A">
        <w:tc>
          <w:tcPr>
            <w:tcW w:w="3936" w:type="dxa"/>
            <w:vAlign w:val="bottom"/>
          </w:tcPr>
          <w:p w14:paraId="0470DC8F"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 xml:space="preserve">   in subsidiary</w:t>
            </w:r>
          </w:p>
        </w:tc>
        <w:tc>
          <w:tcPr>
            <w:tcW w:w="1275" w:type="dxa"/>
            <w:vAlign w:val="bottom"/>
          </w:tcPr>
          <w:p w14:paraId="78CA1943" w14:textId="1CCE1763" w:rsidR="000B2733" w:rsidRPr="00515545" w:rsidRDefault="00480288" w:rsidP="0035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83" w:type="dxa"/>
            <w:vAlign w:val="bottom"/>
          </w:tcPr>
          <w:p w14:paraId="7C380BD5"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0D2AEB2F"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c>
          <w:tcPr>
            <w:tcW w:w="284" w:type="dxa"/>
            <w:gridSpan w:val="2"/>
            <w:vAlign w:val="bottom"/>
          </w:tcPr>
          <w:p w14:paraId="428D26D7"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C17EBDC" w14:textId="4B10BB36"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932</w:t>
            </w:r>
          </w:p>
        </w:tc>
        <w:tc>
          <w:tcPr>
            <w:tcW w:w="283" w:type="dxa"/>
            <w:vAlign w:val="bottom"/>
          </w:tcPr>
          <w:p w14:paraId="7CC02405"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232D07F"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932</w:t>
            </w:r>
          </w:p>
        </w:tc>
      </w:tr>
      <w:tr w:rsidR="008D2837" w:rsidRPr="00515545" w14:paraId="4A74394D" w14:textId="77777777" w:rsidTr="00474E3A">
        <w:tc>
          <w:tcPr>
            <w:tcW w:w="3936" w:type="dxa"/>
            <w:vAlign w:val="bottom"/>
          </w:tcPr>
          <w:p w14:paraId="10124504" w14:textId="77777777" w:rsidR="008D2837" w:rsidRPr="00515545" w:rsidRDefault="008D2837" w:rsidP="008376DF">
            <w:pPr>
              <w:tabs>
                <w:tab w:val="left" w:pos="162"/>
              </w:tabs>
              <w:ind w:left="-110" w:right="-108"/>
              <w:rPr>
                <w:rFonts w:cs="Times New Roman"/>
                <w:sz w:val="22"/>
                <w:szCs w:val="22"/>
              </w:rPr>
            </w:pPr>
            <w:r w:rsidRPr="00515545">
              <w:rPr>
                <w:rFonts w:cs="Times New Roman"/>
                <w:sz w:val="22"/>
                <w:szCs w:val="22"/>
              </w:rPr>
              <w:t>Lease liabilities</w:t>
            </w:r>
          </w:p>
        </w:tc>
        <w:tc>
          <w:tcPr>
            <w:tcW w:w="1275" w:type="dxa"/>
          </w:tcPr>
          <w:p w14:paraId="27EE6E0A" w14:textId="02F7537B" w:rsidR="008D2837" w:rsidRPr="00515545" w:rsidRDefault="00480288" w:rsidP="008D2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8,828</w:t>
            </w:r>
          </w:p>
        </w:tc>
        <w:tc>
          <w:tcPr>
            <w:tcW w:w="283" w:type="dxa"/>
            <w:vAlign w:val="bottom"/>
          </w:tcPr>
          <w:p w14:paraId="01004955" w14:textId="77777777" w:rsidR="008D2837" w:rsidRPr="00515545" w:rsidRDefault="008D2837" w:rsidP="008D2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0309F13D" w14:textId="77777777" w:rsidR="008D2837" w:rsidRPr="00515545" w:rsidRDefault="008D2837" w:rsidP="008D2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11,518</w:t>
            </w:r>
          </w:p>
        </w:tc>
        <w:tc>
          <w:tcPr>
            <w:tcW w:w="284" w:type="dxa"/>
            <w:gridSpan w:val="2"/>
            <w:vAlign w:val="bottom"/>
          </w:tcPr>
          <w:p w14:paraId="2F785CD9" w14:textId="77777777" w:rsidR="008D2837" w:rsidRPr="00515545" w:rsidRDefault="008D2837" w:rsidP="008D2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78EABD6" w14:textId="74070F63" w:rsidR="008D2837" w:rsidRPr="00515545" w:rsidRDefault="00480288" w:rsidP="008D2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8,828</w:t>
            </w:r>
          </w:p>
        </w:tc>
        <w:tc>
          <w:tcPr>
            <w:tcW w:w="283" w:type="dxa"/>
            <w:vAlign w:val="bottom"/>
          </w:tcPr>
          <w:p w14:paraId="7763085E" w14:textId="77777777" w:rsidR="008D2837" w:rsidRPr="00515545" w:rsidRDefault="008D2837" w:rsidP="008D2837">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2D44FB94" w14:textId="77777777" w:rsidR="008D2837" w:rsidRPr="00515545" w:rsidRDefault="008D2837" w:rsidP="008D2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11,518</w:t>
            </w:r>
          </w:p>
        </w:tc>
      </w:tr>
      <w:tr w:rsidR="000B2733" w:rsidRPr="00515545" w14:paraId="641AC779" w14:textId="77777777" w:rsidTr="00474E3A">
        <w:tc>
          <w:tcPr>
            <w:tcW w:w="3936" w:type="dxa"/>
            <w:vAlign w:val="bottom"/>
          </w:tcPr>
          <w:p w14:paraId="67C72553"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Provisions for employee benefits</w:t>
            </w:r>
          </w:p>
        </w:tc>
        <w:tc>
          <w:tcPr>
            <w:tcW w:w="1275" w:type="dxa"/>
          </w:tcPr>
          <w:p w14:paraId="5DEFBFA3" w14:textId="3CE3D9AB"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7,859</w:t>
            </w:r>
          </w:p>
        </w:tc>
        <w:tc>
          <w:tcPr>
            <w:tcW w:w="283" w:type="dxa"/>
            <w:vAlign w:val="bottom"/>
          </w:tcPr>
          <w:p w14:paraId="5197ABED"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42AB8986"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9,293</w:t>
            </w:r>
          </w:p>
        </w:tc>
        <w:tc>
          <w:tcPr>
            <w:tcW w:w="284" w:type="dxa"/>
            <w:gridSpan w:val="2"/>
            <w:vAlign w:val="bottom"/>
          </w:tcPr>
          <w:p w14:paraId="49C7BF22"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EFC52F2" w14:textId="73F29331"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7,15</w:t>
            </w:r>
            <w:r w:rsidR="00647847">
              <w:rPr>
                <w:rFonts w:cs="Times New Roman"/>
                <w:sz w:val="22"/>
                <w:szCs w:val="22"/>
              </w:rPr>
              <w:t>6</w:t>
            </w:r>
          </w:p>
        </w:tc>
        <w:tc>
          <w:tcPr>
            <w:tcW w:w="283" w:type="dxa"/>
            <w:vAlign w:val="bottom"/>
          </w:tcPr>
          <w:p w14:paraId="0106CE5B"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D2734A0"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8,701</w:t>
            </w:r>
          </w:p>
        </w:tc>
      </w:tr>
      <w:tr w:rsidR="000B2733" w:rsidRPr="00515545" w14:paraId="6907E3DD" w14:textId="77777777" w:rsidTr="00474E3A">
        <w:tc>
          <w:tcPr>
            <w:tcW w:w="3936" w:type="dxa"/>
            <w:vAlign w:val="bottom"/>
          </w:tcPr>
          <w:p w14:paraId="7263612B"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Tax loss</w:t>
            </w:r>
          </w:p>
        </w:tc>
        <w:tc>
          <w:tcPr>
            <w:tcW w:w="1275" w:type="dxa"/>
            <w:tcBorders>
              <w:bottom w:val="single" w:sz="4" w:space="0" w:color="auto"/>
            </w:tcBorders>
          </w:tcPr>
          <w:p w14:paraId="6993A442" w14:textId="2A5A00D7"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6,983</w:t>
            </w:r>
          </w:p>
        </w:tc>
        <w:tc>
          <w:tcPr>
            <w:tcW w:w="283" w:type="dxa"/>
            <w:vAlign w:val="bottom"/>
          </w:tcPr>
          <w:p w14:paraId="601158B5"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single" w:sz="4" w:space="0" w:color="auto"/>
            </w:tcBorders>
            <w:vAlign w:val="bottom"/>
          </w:tcPr>
          <w:p w14:paraId="148504B4"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6,983</w:t>
            </w:r>
          </w:p>
        </w:tc>
        <w:tc>
          <w:tcPr>
            <w:tcW w:w="284" w:type="dxa"/>
            <w:gridSpan w:val="2"/>
            <w:vAlign w:val="bottom"/>
          </w:tcPr>
          <w:p w14:paraId="4E1224E9"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291EEF57" w14:textId="157E7AF9"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c>
          <w:tcPr>
            <w:tcW w:w="283" w:type="dxa"/>
            <w:vAlign w:val="bottom"/>
          </w:tcPr>
          <w:p w14:paraId="22D09747"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bottom w:val="single" w:sz="4" w:space="0" w:color="auto"/>
            </w:tcBorders>
          </w:tcPr>
          <w:p w14:paraId="37483AE3"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6,983</w:t>
            </w:r>
          </w:p>
        </w:tc>
      </w:tr>
      <w:tr w:rsidR="000B2733" w:rsidRPr="00515545" w14:paraId="1C7B66FB" w14:textId="77777777" w:rsidTr="00EC622E">
        <w:tc>
          <w:tcPr>
            <w:tcW w:w="3936" w:type="dxa"/>
            <w:vAlign w:val="bottom"/>
          </w:tcPr>
          <w:p w14:paraId="6EBD8779"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Total</w:t>
            </w:r>
          </w:p>
        </w:tc>
        <w:tc>
          <w:tcPr>
            <w:tcW w:w="1275" w:type="dxa"/>
            <w:tcBorders>
              <w:top w:val="single" w:sz="4" w:space="0" w:color="auto"/>
              <w:bottom w:val="single" w:sz="4" w:space="0" w:color="auto"/>
            </w:tcBorders>
          </w:tcPr>
          <w:p w14:paraId="78032643" w14:textId="40FCECD6"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70,693</w:t>
            </w:r>
          </w:p>
        </w:tc>
        <w:tc>
          <w:tcPr>
            <w:tcW w:w="283" w:type="dxa"/>
          </w:tcPr>
          <w:p w14:paraId="2BDFDB8A"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5F61912"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100,586</w:t>
            </w:r>
          </w:p>
        </w:tc>
        <w:tc>
          <w:tcPr>
            <w:tcW w:w="284" w:type="dxa"/>
            <w:gridSpan w:val="2"/>
          </w:tcPr>
          <w:p w14:paraId="0D2C9C83"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037D0052" w14:textId="57A9942E" w:rsidR="000B2733" w:rsidRPr="00515545" w:rsidRDefault="00480288"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52,76</w:t>
            </w:r>
            <w:r w:rsidR="00647847">
              <w:rPr>
                <w:rFonts w:cs="Times New Roman"/>
                <w:sz w:val="22"/>
                <w:szCs w:val="22"/>
              </w:rPr>
              <w:t>9</w:t>
            </w:r>
          </w:p>
        </w:tc>
        <w:tc>
          <w:tcPr>
            <w:tcW w:w="283" w:type="dxa"/>
          </w:tcPr>
          <w:p w14:paraId="6D81FC23"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top w:val="single" w:sz="4" w:space="0" w:color="auto"/>
              <w:bottom w:val="single" w:sz="4" w:space="0" w:color="auto"/>
            </w:tcBorders>
          </w:tcPr>
          <w:p w14:paraId="2EB2CD51"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83,536</w:t>
            </w:r>
          </w:p>
        </w:tc>
      </w:tr>
      <w:tr w:rsidR="00EC622E" w:rsidRPr="00515545" w14:paraId="3D6482F8" w14:textId="77777777" w:rsidTr="0048323E">
        <w:tc>
          <w:tcPr>
            <w:tcW w:w="3936" w:type="dxa"/>
            <w:vAlign w:val="bottom"/>
          </w:tcPr>
          <w:p w14:paraId="452A7AC2" w14:textId="77777777" w:rsidR="00EC622E" w:rsidRPr="00515545" w:rsidRDefault="00EC622E" w:rsidP="008376DF">
            <w:pPr>
              <w:tabs>
                <w:tab w:val="left" w:pos="162"/>
              </w:tabs>
              <w:spacing w:line="160" w:lineRule="atLeast"/>
              <w:ind w:left="-110" w:right="-108"/>
              <w:rPr>
                <w:rFonts w:cs="Times New Roman"/>
                <w:sz w:val="22"/>
                <w:szCs w:val="22"/>
              </w:rPr>
            </w:pPr>
          </w:p>
        </w:tc>
        <w:tc>
          <w:tcPr>
            <w:tcW w:w="1275" w:type="dxa"/>
            <w:tcBorders>
              <w:top w:val="single" w:sz="4" w:space="0" w:color="auto"/>
            </w:tcBorders>
            <w:vAlign w:val="bottom"/>
          </w:tcPr>
          <w:p w14:paraId="09B43A93"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cs/>
              </w:rPr>
            </w:pPr>
          </w:p>
        </w:tc>
        <w:tc>
          <w:tcPr>
            <w:tcW w:w="283" w:type="dxa"/>
            <w:vAlign w:val="bottom"/>
          </w:tcPr>
          <w:p w14:paraId="6237C190"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vAlign w:val="bottom"/>
          </w:tcPr>
          <w:p w14:paraId="100998F1"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84" w:type="dxa"/>
            <w:gridSpan w:val="2"/>
            <w:vAlign w:val="bottom"/>
          </w:tcPr>
          <w:p w14:paraId="5B3D110B"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vAlign w:val="bottom"/>
          </w:tcPr>
          <w:p w14:paraId="50C3B560"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highlight w:val="yellow"/>
              </w:rPr>
            </w:pPr>
          </w:p>
        </w:tc>
        <w:tc>
          <w:tcPr>
            <w:tcW w:w="283" w:type="dxa"/>
            <w:vAlign w:val="bottom"/>
          </w:tcPr>
          <w:p w14:paraId="7F1210AB" w14:textId="77777777" w:rsidR="00EC622E" w:rsidRPr="00515545" w:rsidRDefault="00EC622E" w:rsidP="00EC622E">
            <w:pPr>
              <w:tabs>
                <w:tab w:val="clear" w:pos="3742"/>
                <w:tab w:val="clear" w:pos="4451"/>
                <w:tab w:val="clear" w:pos="4678"/>
                <w:tab w:val="clear" w:pos="5387"/>
                <w:tab w:val="clear" w:pos="5613"/>
                <w:tab w:val="clear" w:pos="6322"/>
                <w:tab w:val="clear" w:pos="6549"/>
                <w:tab w:val="decimal" w:pos="972"/>
                <w:tab w:val="decimal" w:pos="1026"/>
              </w:tabs>
              <w:spacing w:line="160" w:lineRule="atLeast"/>
              <w:ind w:left="-108"/>
              <w:rPr>
                <w:rFonts w:cs="Times New Roman"/>
                <w:sz w:val="22"/>
                <w:szCs w:val="22"/>
                <w:highlight w:val="yellow"/>
              </w:rPr>
            </w:pPr>
          </w:p>
        </w:tc>
        <w:tc>
          <w:tcPr>
            <w:tcW w:w="1277" w:type="dxa"/>
            <w:gridSpan w:val="2"/>
            <w:tcBorders>
              <w:top w:val="single" w:sz="4" w:space="0" w:color="auto"/>
            </w:tcBorders>
          </w:tcPr>
          <w:p w14:paraId="7316666E"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EC622E" w:rsidRPr="00515545" w14:paraId="4609C720" w14:textId="77777777" w:rsidTr="00EC622E">
        <w:tc>
          <w:tcPr>
            <w:tcW w:w="3936" w:type="dxa"/>
            <w:vAlign w:val="bottom"/>
          </w:tcPr>
          <w:p w14:paraId="54014B6B" w14:textId="77777777" w:rsidR="00EC622E" w:rsidRPr="00515545" w:rsidRDefault="00EC622E" w:rsidP="008376DF">
            <w:pPr>
              <w:tabs>
                <w:tab w:val="left" w:pos="162"/>
              </w:tabs>
              <w:ind w:left="-110" w:right="-108"/>
              <w:rPr>
                <w:rFonts w:cs="Times New Roman"/>
                <w:sz w:val="22"/>
                <w:szCs w:val="22"/>
              </w:rPr>
            </w:pPr>
            <w:r w:rsidRPr="00515545">
              <w:rPr>
                <w:sz w:val="22"/>
                <w:szCs w:val="22"/>
                <w:u w:val="single"/>
              </w:rPr>
              <w:t>Deferred tax liabilities</w:t>
            </w:r>
          </w:p>
        </w:tc>
        <w:tc>
          <w:tcPr>
            <w:tcW w:w="1275" w:type="dxa"/>
            <w:vAlign w:val="bottom"/>
          </w:tcPr>
          <w:p w14:paraId="50B73437"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F5B14D9"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043B8DC5"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gridSpan w:val="2"/>
            <w:vAlign w:val="bottom"/>
          </w:tcPr>
          <w:p w14:paraId="7BBA763C"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3B56DA6D"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vAlign w:val="bottom"/>
          </w:tcPr>
          <w:p w14:paraId="0E06608A" w14:textId="77777777" w:rsidR="00EC622E" w:rsidRPr="00515545" w:rsidRDefault="00EC622E" w:rsidP="00EC622E">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25B258EA" w14:textId="77777777" w:rsidR="00EC622E" w:rsidRPr="00515545" w:rsidRDefault="00EC622E"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C80BD7" w:rsidRPr="00515545" w14:paraId="6BBA96C4" w14:textId="77777777" w:rsidTr="00474E3A">
        <w:tc>
          <w:tcPr>
            <w:tcW w:w="3936" w:type="dxa"/>
            <w:vAlign w:val="bottom"/>
          </w:tcPr>
          <w:p w14:paraId="0028E05C" w14:textId="77777777" w:rsidR="00C80BD7" w:rsidRPr="00515545" w:rsidRDefault="00C80BD7" w:rsidP="008376DF">
            <w:pPr>
              <w:tabs>
                <w:tab w:val="left" w:pos="162"/>
              </w:tabs>
              <w:ind w:left="-110" w:right="-108"/>
              <w:rPr>
                <w:rFonts w:cs="Times New Roman"/>
                <w:sz w:val="22"/>
                <w:szCs w:val="22"/>
              </w:rPr>
            </w:pPr>
            <w:r w:rsidRPr="00515545">
              <w:rPr>
                <w:rFonts w:cs="Times New Roman"/>
                <w:sz w:val="22"/>
                <w:szCs w:val="22"/>
              </w:rPr>
              <w:t>Prepaid expense</w:t>
            </w:r>
          </w:p>
        </w:tc>
        <w:tc>
          <w:tcPr>
            <w:tcW w:w="1275" w:type="dxa"/>
          </w:tcPr>
          <w:p w14:paraId="3B33D2B5" w14:textId="13AF6043" w:rsidR="00C80BD7" w:rsidRPr="00515545" w:rsidRDefault="00480288"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(7,717)</w:t>
            </w:r>
          </w:p>
        </w:tc>
        <w:tc>
          <w:tcPr>
            <w:tcW w:w="283" w:type="dxa"/>
            <w:vAlign w:val="bottom"/>
          </w:tcPr>
          <w:p w14:paraId="4E2746D1"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53D498B7"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(10,857)</w:t>
            </w:r>
          </w:p>
        </w:tc>
        <w:tc>
          <w:tcPr>
            <w:tcW w:w="284" w:type="dxa"/>
            <w:gridSpan w:val="2"/>
            <w:vAlign w:val="bottom"/>
          </w:tcPr>
          <w:p w14:paraId="1DF387B0"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2A9314C" w14:textId="2ABDFF58" w:rsidR="00C80BD7" w:rsidRPr="00515545" w:rsidRDefault="00480288"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(3,912)</w:t>
            </w:r>
          </w:p>
        </w:tc>
        <w:tc>
          <w:tcPr>
            <w:tcW w:w="283" w:type="dxa"/>
            <w:vAlign w:val="bottom"/>
          </w:tcPr>
          <w:p w14:paraId="4FD4F997"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Pr>
          <w:p w14:paraId="3877EC8C"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(6,065)</w:t>
            </w:r>
          </w:p>
        </w:tc>
      </w:tr>
      <w:tr w:rsidR="00C80BD7" w:rsidRPr="00515545" w14:paraId="3BE31B1F" w14:textId="77777777" w:rsidTr="00474E3A">
        <w:tc>
          <w:tcPr>
            <w:tcW w:w="3936" w:type="dxa"/>
            <w:vAlign w:val="bottom"/>
          </w:tcPr>
          <w:p w14:paraId="7036CA39" w14:textId="77777777" w:rsidR="00C80BD7" w:rsidRPr="00515545" w:rsidRDefault="00C80BD7" w:rsidP="008376DF">
            <w:pPr>
              <w:tabs>
                <w:tab w:val="left" w:pos="162"/>
              </w:tabs>
              <w:ind w:left="-110" w:right="-108"/>
              <w:rPr>
                <w:rFonts w:cs="Times New Roman"/>
                <w:sz w:val="22"/>
                <w:szCs w:val="22"/>
              </w:rPr>
            </w:pPr>
            <w:r w:rsidRPr="00515545">
              <w:rPr>
                <w:rFonts w:cs="Times New Roman"/>
                <w:sz w:val="22"/>
                <w:szCs w:val="22"/>
              </w:rPr>
              <w:t>Right-of-use assets</w:t>
            </w:r>
          </w:p>
        </w:tc>
        <w:tc>
          <w:tcPr>
            <w:tcW w:w="1275" w:type="dxa"/>
            <w:tcBorders>
              <w:bottom w:val="single" w:sz="4" w:space="0" w:color="auto"/>
            </w:tcBorders>
          </w:tcPr>
          <w:p w14:paraId="00F8D1A4" w14:textId="7F1D3470" w:rsidR="00C80BD7" w:rsidRPr="00515545" w:rsidRDefault="00480288"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(10,846)</w:t>
            </w:r>
          </w:p>
        </w:tc>
        <w:tc>
          <w:tcPr>
            <w:tcW w:w="283" w:type="dxa"/>
            <w:vAlign w:val="bottom"/>
          </w:tcPr>
          <w:p w14:paraId="648F2777"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single" w:sz="4" w:space="0" w:color="auto"/>
            </w:tcBorders>
          </w:tcPr>
          <w:p w14:paraId="62E9E47C"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(13,753)</w:t>
            </w:r>
          </w:p>
        </w:tc>
        <w:tc>
          <w:tcPr>
            <w:tcW w:w="284" w:type="dxa"/>
            <w:gridSpan w:val="2"/>
            <w:vAlign w:val="bottom"/>
          </w:tcPr>
          <w:p w14:paraId="41EF4FB3"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14D15A06" w14:textId="2CE9C223" w:rsidR="00C80BD7" w:rsidRPr="00515545" w:rsidRDefault="00480288"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(10,846)</w:t>
            </w:r>
          </w:p>
        </w:tc>
        <w:tc>
          <w:tcPr>
            <w:tcW w:w="283" w:type="dxa"/>
            <w:vAlign w:val="bottom"/>
          </w:tcPr>
          <w:p w14:paraId="3E776368"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bottom w:val="single" w:sz="4" w:space="0" w:color="auto"/>
            </w:tcBorders>
          </w:tcPr>
          <w:p w14:paraId="052D74B6"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(13,753)</w:t>
            </w:r>
          </w:p>
        </w:tc>
      </w:tr>
      <w:tr w:rsidR="00C80BD7" w:rsidRPr="00515545" w14:paraId="75C8AC34" w14:textId="77777777" w:rsidTr="00EC622E">
        <w:tc>
          <w:tcPr>
            <w:tcW w:w="3936" w:type="dxa"/>
            <w:vAlign w:val="bottom"/>
          </w:tcPr>
          <w:p w14:paraId="12944629" w14:textId="77777777" w:rsidR="00C80BD7" w:rsidRPr="00515545" w:rsidRDefault="00C80BD7" w:rsidP="008376DF">
            <w:pPr>
              <w:tabs>
                <w:tab w:val="left" w:pos="162"/>
              </w:tabs>
              <w:ind w:left="-110" w:right="-108"/>
              <w:rPr>
                <w:rFonts w:cs="Times New Roman"/>
                <w:sz w:val="22"/>
                <w:szCs w:val="22"/>
              </w:rPr>
            </w:pPr>
            <w:r w:rsidRPr="00515545">
              <w:rPr>
                <w:rFonts w:cs="Times New Roman"/>
                <w:sz w:val="22"/>
                <w:szCs w:val="22"/>
              </w:rPr>
              <w:t>Total</w:t>
            </w:r>
          </w:p>
        </w:tc>
        <w:tc>
          <w:tcPr>
            <w:tcW w:w="1275" w:type="dxa"/>
            <w:tcBorders>
              <w:top w:val="single" w:sz="4" w:space="0" w:color="auto"/>
              <w:bottom w:val="single" w:sz="4" w:space="0" w:color="auto"/>
            </w:tcBorders>
          </w:tcPr>
          <w:p w14:paraId="5D545AD3" w14:textId="7283636E" w:rsidR="00C80BD7" w:rsidRPr="00515545" w:rsidRDefault="00480288"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(18,563)</w:t>
            </w:r>
          </w:p>
        </w:tc>
        <w:tc>
          <w:tcPr>
            <w:tcW w:w="283" w:type="dxa"/>
            <w:vAlign w:val="bottom"/>
          </w:tcPr>
          <w:p w14:paraId="082D38E2"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9EBDC9D"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(24,610)</w:t>
            </w:r>
          </w:p>
        </w:tc>
        <w:tc>
          <w:tcPr>
            <w:tcW w:w="284" w:type="dxa"/>
            <w:gridSpan w:val="2"/>
          </w:tcPr>
          <w:p w14:paraId="787B5ACF"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2F57A6FE" w14:textId="4C33026C" w:rsidR="00C80BD7" w:rsidRPr="00515545" w:rsidRDefault="00480288"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(14,758)</w:t>
            </w:r>
          </w:p>
        </w:tc>
        <w:tc>
          <w:tcPr>
            <w:tcW w:w="283" w:type="dxa"/>
          </w:tcPr>
          <w:p w14:paraId="50AE3869"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top w:val="single" w:sz="4" w:space="0" w:color="auto"/>
              <w:bottom w:val="single" w:sz="4" w:space="0" w:color="auto"/>
            </w:tcBorders>
          </w:tcPr>
          <w:p w14:paraId="46B701B1"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(19,818)</w:t>
            </w:r>
          </w:p>
        </w:tc>
      </w:tr>
      <w:tr w:rsidR="00C80BD7" w:rsidRPr="00515545" w14:paraId="49BE11A0" w14:textId="77777777" w:rsidTr="00474E3A">
        <w:tc>
          <w:tcPr>
            <w:tcW w:w="3936" w:type="dxa"/>
            <w:vAlign w:val="bottom"/>
          </w:tcPr>
          <w:p w14:paraId="2E833CFB" w14:textId="77777777" w:rsidR="00C80BD7" w:rsidRPr="00515545" w:rsidRDefault="00C80BD7" w:rsidP="008376DF">
            <w:pPr>
              <w:tabs>
                <w:tab w:val="left" w:pos="162"/>
              </w:tabs>
              <w:spacing w:line="160" w:lineRule="atLeast"/>
              <w:ind w:left="-110" w:right="-108"/>
              <w:rPr>
                <w:rFonts w:cs="Times New Roman"/>
                <w:sz w:val="22"/>
                <w:szCs w:val="22"/>
              </w:rPr>
            </w:pPr>
          </w:p>
        </w:tc>
        <w:tc>
          <w:tcPr>
            <w:tcW w:w="1275" w:type="dxa"/>
            <w:tcBorders>
              <w:top w:val="single" w:sz="4" w:space="0" w:color="auto"/>
            </w:tcBorders>
          </w:tcPr>
          <w:p w14:paraId="7BC726D9"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rPr>
            </w:pPr>
          </w:p>
        </w:tc>
        <w:tc>
          <w:tcPr>
            <w:tcW w:w="283" w:type="dxa"/>
            <w:vAlign w:val="bottom"/>
          </w:tcPr>
          <w:p w14:paraId="222A3F7B"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tcPr>
          <w:p w14:paraId="49D213D8"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cs/>
              </w:rPr>
            </w:pPr>
          </w:p>
        </w:tc>
        <w:tc>
          <w:tcPr>
            <w:tcW w:w="284" w:type="dxa"/>
            <w:gridSpan w:val="2"/>
            <w:vAlign w:val="bottom"/>
          </w:tcPr>
          <w:p w14:paraId="1B502E39"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tcPr>
          <w:p w14:paraId="6E09F1A2"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83" w:type="dxa"/>
            <w:vAlign w:val="bottom"/>
          </w:tcPr>
          <w:p w14:paraId="0E87C525"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77" w:type="dxa"/>
            <w:gridSpan w:val="2"/>
            <w:tcBorders>
              <w:top w:val="single" w:sz="4" w:space="0" w:color="auto"/>
            </w:tcBorders>
          </w:tcPr>
          <w:p w14:paraId="09A2E87F"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C80BD7" w:rsidRPr="00515545" w14:paraId="135A5BFB" w14:textId="77777777" w:rsidTr="00474E3A">
        <w:tc>
          <w:tcPr>
            <w:tcW w:w="3936" w:type="dxa"/>
            <w:vAlign w:val="bottom"/>
          </w:tcPr>
          <w:p w14:paraId="1BB6F787" w14:textId="77777777" w:rsidR="00C80BD7" w:rsidRPr="00515545" w:rsidRDefault="00C80BD7" w:rsidP="008376DF">
            <w:pPr>
              <w:tabs>
                <w:tab w:val="left" w:pos="162"/>
              </w:tabs>
              <w:ind w:left="-110" w:right="-108"/>
              <w:rPr>
                <w:rFonts w:cs="Times New Roman"/>
                <w:sz w:val="22"/>
                <w:szCs w:val="22"/>
              </w:rPr>
            </w:pPr>
            <w:r w:rsidRPr="00515545">
              <w:rPr>
                <w:rFonts w:cs="Times New Roman"/>
                <w:sz w:val="22"/>
                <w:szCs w:val="22"/>
              </w:rPr>
              <w:t>Deferred tax assets - net</w:t>
            </w:r>
          </w:p>
        </w:tc>
        <w:tc>
          <w:tcPr>
            <w:tcW w:w="1275" w:type="dxa"/>
            <w:tcBorders>
              <w:bottom w:val="double" w:sz="4" w:space="0" w:color="auto"/>
            </w:tcBorders>
          </w:tcPr>
          <w:p w14:paraId="5542A5B2" w14:textId="6E3F6749" w:rsidR="00C80BD7" w:rsidRPr="00515545" w:rsidRDefault="00480288"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52,130</w:t>
            </w:r>
          </w:p>
        </w:tc>
        <w:tc>
          <w:tcPr>
            <w:tcW w:w="283" w:type="dxa"/>
            <w:vAlign w:val="bottom"/>
          </w:tcPr>
          <w:p w14:paraId="78DB8B95"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double" w:sz="4" w:space="0" w:color="auto"/>
            </w:tcBorders>
          </w:tcPr>
          <w:p w14:paraId="1986BEE1"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cs/>
              </w:rPr>
            </w:pPr>
            <w:r w:rsidRPr="00515545">
              <w:rPr>
                <w:rFonts w:cs="Times New Roman"/>
                <w:sz w:val="22"/>
                <w:szCs w:val="22"/>
              </w:rPr>
              <w:t>75,976</w:t>
            </w:r>
          </w:p>
        </w:tc>
        <w:tc>
          <w:tcPr>
            <w:tcW w:w="284" w:type="dxa"/>
            <w:gridSpan w:val="2"/>
            <w:vAlign w:val="bottom"/>
          </w:tcPr>
          <w:p w14:paraId="61557901"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27100F34" w14:textId="549D0DDB" w:rsidR="00C80BD7" w:rsidRPr="00515545" w:rsidRDefault="00480288"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38,01</w:t>
            </w:r>
            <w:r w:rsidR="00647847">
              <w:rPr>
                <w:rFonts w:cs="Times New Roman"/>
                <w:sz w:val="22"/>
                <w:szCs w:val="22"/>
              </w:rPr>
              <w:t>1</w:t>
            </w:r>
          </w:p>
        </w:tc>
        <w:tc>
          <w:tcPr>
            <w:tcW w:w="283" w:type="dxa"/>
            <w:vAlign w:val="bottom"/>
          </w:tcPr>
          <w:p w14:paraId="2E2410B0"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bottom w:val="double" w:sz="4" w:space="0" w:color="auto"/>
            </w:tcBorders>
          </w:tcPr>
          <w:p w14:paraId="38A0FEC3" w14:textId="77777777" w:rsidR="00C80BD7" w:rsidRPr="00515545" w:rsidRDefault="00C80BD7" w:rsidP="00C8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63,718</w:t>
            </w:r>
          </w:p>
        </w:tc>
      </w:tr>
    </w:tbl>
    <w:p w14:paraId="0C87573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3F28D6AE" w14:textId="77777777" w:rsidR="00794C9A" w:rsidRPr="00515545" w:rsidRDefault="00DC41C0"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t xml:space="preserve">PROVISIONS FOR </w:t>
      </w:r>
      <w:r w:rsidR="00794C9A" w:rsidRPr="00515545">
        <w:rPr>
          <w:b/>
          <w:bCs/>
          <w:caps/>
          <w:sz w:val="22"/>
          <w:szCs w:val="22"/>
        </w:rPr>
        <w:t>EMPLOY</w:t>
      </w:r>
      <w:r w:rsidRPr="00515545">
        <w:rPr>
          <w:b/>
          <w:bCs/>
          <w:caps/>
          <w:sz w:val="22"/>
          <w:szCs w:val="22"/>
        </w:rPr>
        <w:t>EE</w:t>
      </w:r>
      <w:r w:rsidR="00794C9A" w:rsidRPr="00515545">
        <w:rPr>
          <w:b/>
          <w:bCs/>
          <w:caps/>
          <w:sz w:val="22"/>
          <w:szCs w:val="22"/>
        </w:rPr>
        <w:t xml:space="preserve"> BENEFITS</w:t>
      </w:r>
    </w:p>
    <w:p w14:paraId="1CC0AFEC"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729BAFD" w14:textId="5A9596CA"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Movements of </w:t>
      </w:r>
      <w:r w:rsidR="00DC41C0" w:rsidRPr="00515545">
        <w:rPr>
          <w:rFonts w:cs="Times New Roman"/>
          <w:sz w:val="22"/>
          <w:szCs w:val="22"/>
        </w:rPr>
        <w:t>provisions for employee</w:t>
      </w:r>
      <w:r w:rsidR="00872706" w:rsidRPr="00515545">
        <w:rPr>
          <w:rFonts w:cs="Times New Roman"/>
          <w:sz w:val="22"/>
          <w:szCs w:val="22"/>
        </w:rPr>
        <w:t xml:space="preserve"> benefits for the</w:t>
      </w:r>
      <w:r w:rsidR="00977DCA" w:rsidRPr="00515545">
        <w:rPr>
          <w:rFonts w:cs="Cordia New" w:hint="cs"/>
          <w:sz w:val="22"/>
          <w:szCs w:val="22"/>
          <w:cs/>
        </w:rPr>
        <w:t xml:space="preserve"> </w:t>
      </w:r>
      <w:r w:rsidR="00042087">
        <w:rPr>
          <w:rFonts w:cs="Times New Roman"/>
          <w:sz w:val="22"/>
          <w:szCs w:val="22"/>
        </w:rPr>
        <w:t>nine-month</w:t>
      </w:r>
      <w:r w:rsidR="00977DCA" w:rsidRPr="00515545">
        <w:rPr>
          <w:rFonts w:cs="Times New Roman"/>
          <w:sz w:val="22"/>
          <w:szCs w:val="22"/>
        </w:rPr>
        <w:t xml:space="preserve"> period</w:t>
      </w:r>
      <w:r w:rsidR="00851471" w:rsidRPr="00515545">
        <w:rPr>
          <w:rFonts w:cs="Times New Roman"/>
          <w:sz w:val="22"/>
          <w:szCs w:val="22"/>
        </w:rPr>
        <w:t xml:space="preserve"> </w:t>
      </w:r>
      <w:r w:rsidR="00977DCA" w:rsidRPr="00515545">
        <w:rPr>
          <w:rFonts w:cs="Times New Roman"/>
          <w:sz w:val="22"/>
          <w:szCs w:val="22"/>
        </w:rPr>
        <w:t xml:space="preserve">ended </w:t>
      </w:r>
      <w:r w:rsidR="00042087">
        <w:rPr>
          <w:rFonts w:cs="Times New Roman"/>
          <w:sz w:val="22"/>
          <w:szCs w:val="22"/>
        </w:rPr>
        <w:t>September 30</w:t>
      </w:r>
      <w:r w:rsidR="00977DCA" w:rsidRPr="00515545">
        <w:rPr>
          <w:rFonts w:cs="Times New Roman"/>
          <w:sz w:val="22"/>
          <w:szCs w:val="22"/>
        </w:rPr>
        <w:t>, 202</w:t>
      </w:r>
      <w:r w:rsidR="00977DCA" w:rsidRPr="00515545">
        <w:rPr>
          <w:rFonts w:cs="Cordia New"/>
          <w:sz w:val="22"/>
          <w:szCs w:val="22"/>
        </w:rPr>
        <w:t>4</w:t>
      </w:r>
      <w:r w:rsidRPr="00515545">
        <w:rPr>
          <w:rFonts w:cs="Times New Roman"/>
          <w:sz w:val="22"/>
          <w:szCs w:val="22"/>
        </w:rPr>
        <w:t xml:space="preserve"> are as follows:</w:t>
      </w:r>
    </w:p>
    <w:p w14:paraId="06F755FA" w14:textId="77777777" w:rsidR="00794C9A" w:rsidRPr="00515545" w:rsidRDefault="00794C9A" w:rsidP="00794C9A">
      <w:pPr>
        <w:tabs>
          <w:tab w:val="clear" w:pos="227"/>
          <w:tab w:val="clear" w:pos="454"/>
          <w:tab w:val="left" w:pos="-5103"/>
          <w:tab w:val="left" w:pos="567"/>
          <w:tab w:val="left" w:pos="709"/>
          <w:tab w:val="left" w:pos="1276"/>
        </w:tabs>
        <w:jc w:val="both"/>
        <w:rPr>
          <w:rFonts w:cs="Times New Roman"/>
          <w:sz w:val="22"/>
          <w:szCs w:val="22"/>
          <w:highlight w:val="yellow"/>
        </w:rPr>
      </w:pPr>
    </w:p>
    <w:tbl>
      <w:tblPr>
        <w:tblW w:w="9356" w:type="dxa"/>
        <w:tblInd w:w="108" w:type="dxa"/>
        <w:tblLayout w:type="fixed"/>
        <w:tblLook w:val="04A0" w:firstRow="1" w:lastRow="0" w:firstColumn="1" w:lastColumn="0" w:noHBand="0" w:noVBand="1"/>
      </w:tblPr>
      <w:tblGrid>
        <w:gridCol w:w="5387"/>
        <w:gridCol w:w="1843"/>
        <w:gridCol w:w="270"/>
        <w:gridCol w:w="1856"/>
      </w:tblGrid>
      <w:tr w:rsidR="00DC41C0" w:rsidRPr="00515545" w14:paraId="6B24D8F5" w14:textId="77777777" w:rsidTr="00F964B7">
        <w:tc>
          <w:tcPr>
            <w:tcW w:w="5387" w:type="dxa"/>
            <w:vAlign w:val="bottom"/>
          </w:tcPr>
          <w:p w14:paraId="59AA1808" w14:textId="77777777" w:rsidR="00DC41C0" w:rsidRPr="00515545" w:rsidRDefault="00DC41C0" w:rsidP="00F47EDD">
            <w:pPr>
              <w:pStyle w:val="BodyText2"/>
              <w:ind w:left="-108"/>
              <w:rPr>
                <w:rFonts w:cs="Times New Roman"/>
                <w:sz w:val="22"/>
                <w:szCs w:val="22"/>
                <w:cs/>
                <w:lang w:eastAsia="en-US"/>
              </w:rPr>
            </w:pPr>
          </w:p>
        </w:tc>
        <w:tc>
          <w:tcPr>
            <w:tcW w:w="3969" w:type="dxa"/>
            <w:gridSpan w:val="3"/>
            <w:tcBorders>
              <w:bottom w:val="single" w:sz="4" w:space="0" w:color="auto"/>
            </w:tcBorders>
            <w:vAlign w:val="center"/>
          </w:tcPr>
          <w:p w14:paraId="6D68DE4B" w14:textId="77777777" w:rsidR="00DC41C0" w:rsidRPr="00515545" w:rsidRDefault="00DC41C0" w:rsidP="00DC4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r w:rsidRPr="00515545">
              <w:rPr>
                <w:rFonts w:cs="Times New Roman"/>
                <w:sz w:val="22"/>
                <w:szCs w:val="22"/>
              </w:rPr>
              <w:t>In Thousand Baht</w:t>
            </w:r>
          </w:p>
        </w:tc>
      </w:tr>
      <w:tr w:rsidR="00DC41C0" w:rsidRPr="00515545" w14:paraId="50FBF508" w14:textId="77777777" w:rsidTr="00F964B7">
        <w:tc>
          <w:tcPr>
            <w:tcW w:w="5387" w:type="dxa"/>
            <w:vAlign w:val="bottom"/>
          </w:tcPr>
          <w:p w14:paraId="7FA416A0" w14:textId="77777777" w:rsidR="00DC41C0" w:rsidRPr="00515545" w:rsidRDefault="00DC41C0" w:rsidP="00F47EDD">
            <w:pPr>
              <w:pStyle w:val="BodyText2"/>
              <w:ind w:left="-108"/>
              <w:rPr>
                <w:rFonts w:cs="Times New Roman"/>
                <w:sz w:val="22"/>
                <w:szCs w:val="22"/>
                <w:cs/>
                <w:lang w:eastAsia="en-US"/>
              </w:rPr>
            </w:pPr>
          </w:p>
        </w:tc>
        <w:tc>
          <w:tcPr>
            <w:tcW w:w="1843" w:type="dxa"/>
            <w:tcBorders>
              <w:top w:val="single" w:sz="4" w:space="0" w:color="auto"/>
            </w:tcBorders>
            <w:vAlign w:val="center"/>
          </w:tcPr>
          <w:p w14:paraId="5505006B"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Consolidated</w:t>
            </w:r>
          </w:p>
        </w:tc>
        <w:tc>
          <w:tcPr>
            <w:tcW w:w="270" w:type="dxa"/>
            <w:tcBorders>
              <w:top w:val="single" w:sz="4" w:space="0" w:color="auto"/>
            </w:tcBorders>
            <w:vAlign w:val="center"/>
          </w:tcPr>
          <w:p w14:paraId="3BEDF24C"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tcBorders>
              <w:top w:val="single" w:sz="4" w:space="0" w:color="auto"/>
            </w:tcBorders>
            <w:vAlign w:val="center"/>
          </w:tcPr>
          <w:p w14:paraId="327516E4"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Separate</w:t>
            </w:r>
          </w:p>
        </w:tc>
      </w:tr>
      <w:tr w:rsidR="00DC41C0" w:rsidRPr="00515545" w14:paraId="196CDA3C" w14:textId="77777777" w:rsidTr="00F964B7">
        <w:tc>
          <w:tcPr>
            <w:tcW w:w="5387" w:type="dxa"/>
            <w:vAlign w:val="bottom"/>
          </w:tcPr>
          <w:p w14:paraId="6CF40354" w14:textId="77777777" w:rsidR="00DC41C0" w:rsidRPr="00515545" w:rsidRDefault="00DC41C0" w:rsidP="00F47EDD">
            <w:pPr>
              <w:pStyle w:val="BodyText2"/>
              <w:ind w:left="-108"/>
              <w:rPr>
                <w:rFonts w:cs="Times New Roman"/>
                <w:sz w:val="22"/>
                <w:szCs w:val="22"/>
                <w:cs/>
                <w:lang w:eastAsia="en-US"/>
              </w:rPr>
            </w:pPr>
          </w:p>
        </w:tc>
        <w:tc>
          <w:tcPr>
            <w:tcW w:w="1843" w:type="dxa"/>
            <w:vAlign w:val="center"/>
          </w:tcPr>
          <w:p w14:paraId="68309C08"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c>
          <w:tcPr>
            <w:tcW w:w="270" w:type="dxa"/>
            <w:vAlign w:val="center"/>
          </w:tcPr>
          <w:p w14:paraId="2BDEDC1D" w14:textId="77777777" w:rsidR="00DC41C0" w:rsidRPr="00515545" w:rsidRDefault="00DC41C0"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856" w:type="dxa"/>
            <w:vAlign w:val="center"/>
          </w:tcPr>
          <w:p w14:paraId="1FAF0C05" w14:textId="77777777" w:rsidR="00DC41C0" w:rsidRPr="00515545" w:rsidRDefault="00F964B7"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r w:rsidRPr="00515545">
              <w:rPr>
                <w:rFonts w:cs="Times New Roman"/>
                <w:sz w:val="22"/>
                <w:szCs w:val="22"/>
              </w:rPr>
              <w:t>financial statements</w:t>
            </w:r>
          </w:p>
        </w:tc>
      </w:tr>
      <w:tr w:rsidR="00DC41C0" w:rsidRPr="00515545" w14:paraId="77E583AB" w14:textId="77777777" w:rsidTr="00F964B7">
        <w:tc>
          <w:tcPr>
            <w:tcW w:w="5387" w:type="dxa"/>
          </w:tcPr>
          <w:p w14:paraId="7FFCEF08" w14:textId="77777777" w:rsidR="00DC41C0" w:rsidRPr="00515545" w:rsidRDefault="00DC41C0" w:rsidP="00EC622E">
            <w:pPr>
              <w:pStyle w:val="BodyText2"/>
              <w:widowControl w:val="0"/>
              <w:overflowPunct w:val="0"/>
              <w:autoSpaceDE w:val="0"/>
              <w:autoSpaceDN w:val="0"/>
              <w:adjustRightInd w:val="0"/>
              <w:spacing w:line="120" w:lineRule="atLeast"/>
              <w:ind w:left="-108"/>
              <w:textAlignment w:val="baseline"/>
              <w:rPr>
                <w:rFonts w:cs="Times New Roman"/>
                <w:sz w:val="22"/>
                <w:szCs w:val="22"/>
                <w:lang w:val="en-US" w:eastAsia="en-US"/>
              </w:rPr>
            </w:pPr>
          </w:p>
        </w:tc>
        <w:tc>
          <w:tcPr>
            <w:tcW w:w="1843" w:type="dxa"/>
            <w:tcBorders>
              <w:top w:val="single" w:sz="4" w:space="0" w:color="auto"/>
            </w:tcBorders>
            <w:vAlign w:val="bottom"/>
          </w:tcPr>
          <w:p w14:paraId="256B11CD" w14:textId="77777777" w:rsidR="00DC41C0" w:rsidRPr="00515545" w:rsidRDefault="00DC41C0" w:rsidP="00EC622E">
            <w:pPr>
              <w:pStyle w:val="BodyText2"/>
              <w:spacing w:line="120" w:lineRule="atLeast"/>
              <w:ind w:right="39"/>
              <w:jc w:val="right"/>
              <w:rPr>
                <w:rFonts w:cs="Times New Roman"/>
                <w:sz w:val="22"/>
                <w:szCs w:val="22"/>
                <w:lang w:val="en-US"/>
              </w:rPr>
            </w:pPr>
          </w:p>
        </w:tc>
        <w:tc>
          <w:tcPr>
            <w:tcW w:w="270" w:type="dxa"/>
          </w:tcPr>
          <w:p w14:paraId="17969DBF" w14:textId="77777777" w:rsidR="00DC41C0" w:rsidRPr="00515545" w:rsidRDefault="00DC41C0" w:rsidP="00EC622E">
            <w:pPr>
              <w:pStyle w:val="BodyText2"/>
              <w:spacing w:line="120" w:lineRule="atLeast"/>
              <w:ind w:right="39"/>
              <w:jc w:val="right"/>
              <w:rPr>
                <w:rFonts w:cs="Times New Roman"/>
                <w:sz w:val="22"/>
                <w:szCs w:val="22"/>
                <w:lang w:val="en-US" w:eastAsia="en-US"/>
              </w:rPr>
            </w:pPr>
          </w:p>
        </w:tc>
        <w:tc>
          <w:tcPr>
            <w:tcW w:w="1856" w:type="dxa"/>
            <w:tcBorders>
              <w:top w:val="single" w:sz="4" w:space="0" w:color="auto"/>
            </w:tcBorders>
          </w:tcPr>
          <w:p w14:paraId="082E6BAD" w14:textId="77777777" w:rsidR="00DC41C0" w:rsidRPr="00515545" w:rsidRDefault="00DC41C0" w:rsidP="00EC622E">
            <w:pPr>
              <w:pStyle w:val="BodyText2"/>
              <w:spacing w:line="120" w:lineRule="atLeast"/>
              <w:ind w:right="39"/>
              <w:jc w:val="right"/>
              <w:rPr>
                <w:rFonts w:cs="Times New Roman"/>
                <w:sz w:val="22"/>
                <w:szCs w:val="22"/>
                <w:lang w:val="en-US"/>
              </w:rPr>
            </w:pPr>
          </w:p>
        </w:tc>
      </w:tr>
      <w:tr w:rsidR="00AB10AE" w:rsidRPr="00515545" w14:paraId="6AE9086B" w14:textId="77777777" w:rsidTr="00F964B7">
        <w:tc>
          <w:tcPr>
            <w:tcW w:w="5387" w:type="dxa"/>
          </w:tcPr>
          <w:p w14:paraId="3AF91D53"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eastAsia="en-US"/>
              </w:rPr>
              <w:t>At January 1, 2024</w:t>
            </w:r>
          </w:p>
        </w:tc>
        <w:tc>
          <w:tcPr>
            <w:tcW w:w="1843" w:type="dxa"/>
          </w:tcPr>
          <w:p w14:paraId="01E6C9B4"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515545">
              <w:rPr>
                <w:rFonts w:cs="Times New Roman"/>
                <w:sz w:val="22"/>
                <w:szCs w:val="22"/>
              </w:rPr>
              <w:t>46,466</w:t>
            </w:r>
          </w:p>
        </w:tc>
        <w:tc>
          <w:tcPr>
            <w:tcW w:w="270" w:type="dxa"/>
          </w:tcPr>
          <w:p w14:paraId="0DD4BBFC" w14:textId="77777777" w:rsidR="00AB10AE" w:rsidRPr="00515545" w:rsidRDefault="00AB10AE" w:rsidP="00AB10AE">
            <w:pPr>
              <w:tabs>
                <w:tab w:val="clear" w:pos="454"/>
                <w:tab w:val="clear" w:pos="680"/>
                <w:tab w:val="left" w:pos="0"/>
                <w:tab w:val="left" w:pos="392"/>
              </w:tabs>
              <w:spacing w:line="180" w:lineRule="atLeast"/>
              <w:ind w:right="39"/>
              <w:jc w:val="right"/>
              <w:rPr>
                <w:rFonts w:cs="Times New Roman"/>
                <w:sz w:val="22"/>
                <w:szCs w:val="22"/>
              </w:rPr>
            </w:pPr>
          </w:p>
        </w:tc>
        <w:tc>
          <w:tcPr>
            <w:tcW w:w="1856" w:type="dxa"/>
          </w:tcPr>
          <w:p w14:paraId="353C71DD"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sidRPr="00515545">
              <w:rPr>
                <w:rFonts w:cs="Times New Roman"/>
                <w:sz w:val="22"/>
                <w:szCs w:val="22"/>
              </w:rPr>
              <w:t>43,508</w:t>
            </w:r>
          </w:p>
        </w:tc>
      </w:tr>
      <w:tr w:rsidR="00AB10AE" w:rsidRPr="00515545" w14:paraId="0AC553EC" w14:textId="77777777" w:rsidTr="00474E3A">
        <w:tc>
          <w:tcPr>
            <w:tcW w:w="5387" w:type="dxa"/>
          </w:tcPr>
          <w:p w14:paraId="08F4E89C"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43" w:type="dxa"/>
            <w:tcBorders>
              <w:top w:val="single" w:sz="4" w:space="0" w:color="auto"/>
            </w:tcBorders>
          </w:tcPr>
          <w:p w14:paraId="368C6657" w14:textId="77777777" w:rsidR="00AB10AE" w:rsidRPr="00515545" w:rsidRDefault="00AB10AE" w:rsidP="00AB10AE">
            <w:pPr>
              <w:pStyle w:val="BodyText2"/>
              <w:widowControl w:val="0"/>
              <w:overflowPunct w:val="0"/>
              <w:autoSpaceDE w:val="0"/>
              <w:autoSpaceDN w:val="0"/>
              <w:adjustRightInd w:val="0"/>
              <w:spacing w:line="120" w:lineRule="atLeast"/>
              <w:ind w:left="-108" w:right="316"/>
              <w:textAlignment w:val="baseline"/>
              <w:rPr>
                <w:rFonts w:cs="Times New Roman"/>
                <w:sz w:val="22"/>
                <w:szCs w:val="22"/>
                <w:highlight w:val="yellow"/>
                <w:lang w:val="en-US" w:eastAsia="en-US"/>
              </w:rPr>
            </w:pPr>
          </w:p>
        </w:tc>
        <w:tc>
          <w:tcPr>
            <w:tcW w:w="270" w:type="dxa"/>
          </w:tcPr>
          <w:p w14:paraId="433EDDE3" w14:textId="77777777" w:rsidR="00AB10AE" w:rsidRPr="00515545" w:rsidRDefault="00AB10AE" w:rsidP="00AB10AE">
            <w:pPr>
              <w:pStyle w:val="BodyText2"/>
              <w:widowControl w:val="0"/>
              <w:overflowPunct w:val="0"/>
              <w:autoSpaceDE w:val="0"/>
              <w:autoSpaceDN w:val="0"/>
              <w:adjustRightInd w:val="0"/>
              <w:spacing w:line="120" w:lineRule="atLeast"/>
              <w:ind w:left="-108"/>
              <w:textAlignment w:val="baseline"/>
              <w:rPr>
                <w:rFonts w:cs="Times New Roman"/>
                <w:sz w:val="22"/>
                <w:szCs w:val="22"/>
                <w:highlight w:val="yellow"/>
                <w:lang w:val="en-US" w:eastAsia="en-US"/>
              </w:rPr>
            </w:pPr>
          </w:p>
        </w:tc>
        <w:tc>
          <w:tcPr>
            <w:tcW w:w="1856" w:type="dxa"/>
            <w:tcBorders>
              <w:top w:val="single" w:sz="4" w:space="0" w:color="auto"/>
            </w:tcBorders>
          </w:tcPr>
          <w:p w14:paraId="5DD335D7"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highlight w:val="yellow"/>
              </w:rPr>
            </w:pPr>
          </w:p>
        </w:tc>
      </w:tr>
      <w:tr w:rsidR="00AB10AE" w:rsidRPr="00515545" w14:paraId="3EA0DCD4" w14:textId="77777777" w:rsidTr="00F964B7">
        <w:tc>
          <w:tcPr>
            <w:tcW w:w="5387" w:type="dxa"/>
          </w:tcPr>
          <w:p w14:paraId="4F313DE7"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eastAsia="en-US"/>
              </w:rPr>
              <w:t>Current service cost</w:t>
            </w:r>
          </w:p>
        </w:tc>
        <w:tc>
          <w:tcPr>
            <w:tcW w:w="1843" w:type="dxa"/>
          </w:tcPr>
          <w:p w14:paraId="2F20B776" w14:textId="556479D3" w:rsidR="00AB10AE" w:rsidRPr="00515545" w:rsidRDefault="00677DA9"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2,421</w:t>
            </w:r>
          </w:p>
        </w:tc>
        <w:tc>
          <w:tcPr>
            <w:tcW w:w="270" w:type="dxa"/>
          </w:tcPr>
          <w:p w14:paraId="152AFCF7"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Pr>
          <w:p w14:paraId="2D375411" w14:textId="1C3FA2BC" w:rsidR="00AB10AE" w:rsidRPr="00515545" w:rsidRDefault="00677DA9"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1,672</w:t>
            </w:r>
          </w:p>
        </w:tc>
      </w:tr>
      <w:tr w:rsidR="00AB10AE" w:rsidRPr="00515545" w14:paraId="50998B2C" w14:textId="77777777" w:rsidTr="00F964B7">
        <w:tc>
          <w:tcPr>
            <w:tcW w:w="5387" w:type="dxa"/>
          </w:tcPr>
          <w:p w14:paraId="3C4483E3"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cs/>
                <w:lang w:val="en-US" w:eastAsia="en-US"/>
              </w:rPr>
            </w:pPr>
            <w:r w:rsidRPr="00515545">
              <w:rPr>
                <w:rFonts w:cs="Times New Roman"/>
                <w:sz w:val="22"/>
                <w:szCs w:val="22"/>
                <w:lang w:val="en-US" w:eastAsia="en-US"/>
              </w:rPr>
              <w:t>Interest cost</w:t>
            </w:r>
          </w:p>
        </w:tc>
        <w:tc>
          <w:tcPr>
            <w:tcW w:w="1843" w:type="dxa"/>
            <w:tcBorders>
              <w:bottom w:val="single" w:sz="4" w:space="0" w:color="auto"/>
            </w:tcBorders>
          </w:tcPr>
          <w:p w14:paraId="2B847142" w14:textId="6E8782A9" w:rsidR="00AB10AE" w:rsidRPr="00515545" w:rsidRDefault="00677DA9"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769</w:t>
            </w:r>
          </w:p>
        </w:tc>
        <w:tc>
          <w:tcPr>
            <w:tcW w:w="270" w:type="dxa"/>
          </w:tcPr>
          <w:p w14:paraId="12F9C9FF"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Borders>
              <w:bottom w:val="single" w:sz="4" w:space="0" w:color="auto"/>
            </w:tcBorders>
          </w:tcPr>
          <w:p w14:paraId="13C6E706" w14:textId="621C36A5" w:rsidR="00AB10AE" w:rsidRPr="00515545" w:rsidRDefault="00677DA9"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718</w:t>
            </w:r>
          </w:p>
        </w:tc>
      </w:tr>
      <w:tr w:rsidR="00AB10AE" w:rsidRPr="00515545" w14:paraId="25D7E166" w14:textId="77777777" w:rsidTr="00351035">
        <w:tc>
          <w:tcPr>
            <w:tcW w:w="5387" w:type="dxa"/>
          </w:tcPr>
          <w:p w14:paraId="2D7D0774"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lang w:val="en-US" w:eastAsia="en-US"/>
              </w:rPr>
            </w:pPr>
            <w:r w:rsidRPr="00515545">
              <w:rPr>
                <w:rFonts w:cs="Times New Roman"/>
                <w:sz w:val="22"/>
                <w:szCs w:val="22"/>
                <w:lang w:val="en-US"/>
              </w:rPr>
              <w:t>Expense recognized in profit or loss</w:t>
            </w:r>
          </w:p>
        </w:tc>
        <w:tc>
          <w:tcPr>
            <w:tcW w:w="1843" w:type="dxa"/>
            <w:tcBorders>
              <w:top w:val="single" w:sz="4" w:space="0" w:color="auto"/>
            </w:tcBorders>
          </w:tcPr>
          <w:p w14:paraId="3093B945" w14:textId="4D549EFE" w:rsidR="00AB10AE" w:rsidRPr="00515545" w:rsidRDefault="00677DA9"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3,190</w:t>
            </w:r>
          </w:p>
        </w:tc>
        <w:tc>
          <w:tcPr>
            <w:tcW w:w="270" w:type="dxa"/>
          </w:tcPr>
          <w:p w14:paraId="2E375486" w14:textId="77777777" w:rsidR="00AB10AE" w:rsidRPr="00515545" w:rsidRDefault="00AB10AE" w:rsidP="00AB10AE">
            <w:pPr>
              <w:tabs>
                <w:tab w:val="clear" w:pos="454"/>
                <w:tab w:val="clear" w:pos="680"/>
                <w:tab w:val="left" w:pos="0"/>
                <w:tab w:val="left" w:pos="392"/>
              </w:tabs>
              <w:ind w:right="39"/>
              <w:jc w:val="right"/>
              <w:rPr>
                <w:rFonts w:cs="Times New Roman"/>
                <w:sz w:val="22"/>
                <w:szCs w:val="22"/>
              </w:rPr>
            </w:pPr>
          </w:p>
        </w:tc>
        <w:tc>
          <w:tcPr>
            <w:tcW w:w="1856" w:type="dxa"/>
            <w:tcBorders>
              <w:top w:val="single" w:sz="4" w:space="0" w:color="auto"/>
            </w:tcBorders>
          </w:tcPr>
          <w:p w14:paraId="1BB264F6" w14:textId="20BFC699" w:rsidR="00AB10AE" w:rsidRPr="00515545" w:rsidRDefault="00677DA9"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2,390</w:t>
            </w:r>
          </w:p>
        </w:tc>
      </w:tr>
      <w:tr w:rsidR="00351035" w:rsidRPr="00515545" w14:paraId="52B96B47" w14:textId="77777777" w:rsidTr="00351035">
        <w:trPr>
          <w:trHeight w:hRule="exact" w:val="170"/>
        </w:trPr>
        <w:tc>
          <w:tcPr>
            <w:tcW w:w="5387" w:type="dxa"/>
          </w:tcPr>
          <w:p w14:paraId="65EECA16" w14:textId="77777777" w:rsidR="00351035" w:rsidRPr="00515545" w:rsidRDefault="00351035" w:rsidP="00351035">
            <w:pPr>
              <w:pStyle w:val="BodyText2"/>
              <w:widowControl w:val="0"/>
              <w:overflowPunct w:val="0"/>
              <w:autoSpaceDE w:val="0"/>
              <w:autoSpaceDN w:val="0"/>
              <w:adjustRightInd w:val="0"/>
              <w:spacing w:line="120" w:lineRule="atLeast"/>
              <w:ind w:left="-108"/>
              <w:textAlignment w:val="baseline"/>
              <w:rPr>
                <w:rFonts w:cs="Times New Roman"/>
                <w:sz w:val="22"/>
                <w:szCs w:val="22"/>
                <w:lang w:val="en-US"/>
              </w:rPr>
            </w:pPr>
          </w:p>
        </w:tc>
        <w:tc>
          <w:tcPr>
            <w:tcW w:w="1843" w:type="dxa"/>
          </w:tcPr>
          <w:p w14:paraId="14CBAB80" w14:textId="77777777" w:rsidR="00351035" w:rsidRPr="00515545" w:rsidRDefault="0035103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c>
          <w:tcPr>
            <w:tcW w:w="270" w:type="dxa"/>
          </w:tcPr>
          <w:p w14:paraId="647F0A7D" w14:textId="77777777" w:rsidR="00351035" w:rsidRPr="00515545" w:rsidRDefault="00351035" w:rsidP="00AB10AE">
            <w:pPr>
              <w:tabs>
                <w:tab w:val="clear" w:pos="454"/>
                <w:tab w:val="clear" w:pos="680"/>
                <w:tab w:val="left" w:pos="0"/>
                <w:tab w:val="left" w:pos="392"/>
              </w:tabs>
              <w:ind w:right="39"/>
              <w:jc w:val="right"/>
              <w:rPr>
                <w:rFonts w:cs="Times New Roman"/>
                <w:sz w:val="22"/>
                <w:szCs w:val="22"/>
              </w:rPr>
            </w:pPr>
          </w:p>
        </w:tc>
        <w:tc>
          <w:tcPr>
            <w:tcW w:w="1856" w:type="dxa"/>
          </w:tcPr>
          <w:p w14:paraId="78C25811" w14:textId="77777777" w:rsidR="00351035" w:rsidRPr="00515545" w:rsidRDefault="00351035"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AB10AE" w:rsidRPr="00515545" w14:paraId="0D6F3127" w14:textId="77777777" w:rsidTr="00F964B7">
        <w:tc>
          <w:tcPr>
            <w:tcW w:w="5387" w:type="dxa"/>
          </w:tcPr>
          <w:p w14:paraId="2E555A3C" w14:textId="77777777" w:rsidR="00AB10AE" w:rsidRPr="00515545" w:rsidRDefault="00AB10AE" w:rsidP="00AB10AE">
            <w:pPr>
              <w:pStyle w:val="BodyText2"/>
              <w:widowControl w:val="0"/>
              <w:overflowPunct w:val="0"/>
              <w:autoSpaceDE w:val="0"/>
              <w:autoSpaceDN w:val="0"/>
              <w:adjustRightInd w:val="0"/>
              <w:ind w:left="-108"/>
              <w:textAlignment w:val="baseline"/>
              <w:rPr>
                <w:rFonts w:cs="Cordia New"/>
                <w:sz w:val="22"/>
                <w:szCs w:val="22"/>
                <w:lang w:val="en-US" w:eastAsia="en-US"/>
              </w:rPr>
            </w:pPr>
            <w:r w:rsidRPr="00515545">
              <w:rPr>
                <w:rFonts w:cs="Times New Roman"/>
                <w:sz w:val="22"/>
                <w:szCs w:val="22"/>
                <w:lang w:val="en-US" w:eastAsia="en-US"/>
              </w:rPr>
              <w:t>Employee benefits paid</w:t>
            </w:r>
          </w:p>
        </w:tc>
        <w:tc>
          <w:tcPr>
            <w:tcW w:w="1843" w:type="dxa"/>
            <w:tcBorders>
              <w:bottom w:val="single" w:sz="4" w:space="0" w:color="auto"/>
            </w:tcBorders>
          </w:tcPr>
          <w:p w14:paraId="1B7388AA" w14:textId="6421F8F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r w:rsidRPr="00515545">
              <w:rPr>
                <w:rFonts w:cs="Times New Roman"/>
                <w:sz w:val="22"/>
                <w:szCs w:val="22"/>
              </w:rPr>
              <w:t>(</w:t>
            </w:r>
            <w:r w:rsidR="00677DA9">
              <w:rPr>
                <w:rFonts w:cs="Times New Roman"/>
                <w:sz w:val="22"/>
                <w:szCs w:val="22"/>
              </w:rPr>
              <w:t>10,361</w:t>
            </w:r>
            <w:r w:rsidRPr="00515545">
              <w:rPr>
                <w:rFonts w:cs="Times New Roman"/>
                <w:sz w:val="22"/>
                <w:szCs w:val="22"/>
              </w:rPr>
              <w:t>)</w:t>
            </w:r>
          </w:p>
        </w:tc>
        <w:tc>
          <w:tcPr>
            <w:tcW w:w="270" w:type="dxa"/>
          </w:tcPr>
          <w:p w14:paraId="3A4EA592" w14:textId="77777777" w:rsidR="00AB10AE" w:rsidRPr="00515545" w:rsidRDefault="00AB10AE" w:rsidP="00AB10AE">
            <w:pPr>
              <w:tabs>
                <w:tab w:val="clear" w:pos="454"/>
                <w:tab w:val="clear" w:pos="680"/>
                <w:tab w:val="left" w:pos="0"/>
                <w:tab w:val="left" w:pos="392"/>
              </w:tabs>
              <w:ind w:right="-28"/>
              <w:jc w:val="right"/>
              <w:rPr>
                <w:rFonts w:cs="Times New Roman"/>
                <w:sz w:val="22"/>
                <w:szCs w:val="22"/>
              </w:rPr>
            </w:pPr>
          </w:p>
        </w:tc>
        <w:tc>
          <w:tcPr>
            <w:tcW w:w="1856" w:type="dxa"/>
            <w:tcBorders>
              <w:bottom w:val="single" w:sz="4" w:space="0" w:color="auto"/>
            </w:tcBorders>
          </w:tcPr>
          <w:p w14:paraId="76329446" w14:textId="71357F7A"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r w:rsidRPr="00515545">
              <w:rPr>
                <w:rFonts w:cs="Times New Roman"/>
                <w:sz w:val="22"/>
                <w:szCs w:val="22"/>
              </w:rPr>
              <w:t>(</w:t>
            </w:r>
            <w:r w:rsidR="00677DA9">
              <w:rPr>
                <w:rFonts w:cs="Times New Roman"/>
                <w:sz w:val="22"/>
                <w:szCs w:val="22"/>
              </w:rPr>
              <w:t>10,120</w:t>
            </w:r>
            <w:r w:rsidRPr="00515545">
              <w:rPr>
                <w:rFonts w:cs="Times New Roman"/>
                <w:sz w:val="22"/>
                <w:szCs w:val="22"/>
              </w:rPr>
              <w:t>)</w:t>
            </w:r>
          </w:p>
        </w:tc>
      </w:tr>
      <w:tr w:rsidR="00AB10AE" w:rsidRPr="00515545" w14:paraId="6AF6DBB6" w14:textId="77777777" w:rsidTr="00F964B7">
        <w:trPr>
          <w:trHeight w:hRule="exact" w:val="170"/>
        </w:trPr>
        <w:tc>
          <w:tcPr>
            <w:tcW w:w="5387" w:type="dxa"/>
          </w:tcPr>
          <w:p w14:paraId="7DBD520C" w14:textId="77777777"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p>
        </w:tc>
        <w:tc>
          <w:tcPr>
            <w:tcW w:w="1843" w:type="dxa"/>
          </w:tcPr>
          <w:p w14:paraId="63018EFE"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60" w:lineRule="atLeast"/>
              <w:ind w:right="316"/>
              <w:jc w:val="right"/>
              <w:rPr>
                <w:rFonts w:cs="Times New Roman"/>
                <w:sz w:val="22"/>
                <w:szCs w:val="22"/>
              </w:rPr>
            </w:pPr>
          </w:p>
        </w:tc>
        <w:tc>
          <w:tcPr>
            <w:tcW w:w="270" w:type="dxa"/>
          </w:tcPr>
          <w:p w14:paraId="4DD79132" w14:textId="77777777" w:rsidR="00AB10AE" w:rsidRPr="00515545" w:rsidRDefault="00AB10AE" w:rsidP="00AB10AE">
            <w:pPr>
              <w:tabs>
                <w:tab w:val="clear" w:pos="454"/>
                <w:tab w:val="clear" w:pos="680"/>
                <w:tab w:val="left" w:pos="0"/>
                <w:tab w:val="left" w:pos="392"/>
              </w:tabs>
              <w:ind w:right="-28"/>
              <w:jc w:val="right"/>
              <w:rPr>
                <w:rFonts w:cs="Times New Roman"/>
                <w:sz w:val="22"/>
                <w:szCs w:val="22"/>
              </w:rPr>
            </w:pPr>
          </w:p>
        </w:tc>
        <w:tc>
          <w:tcPr>
            <w:tcW w:w="1856" w:type="dxa"/>
          </w:tcPr>
          <w:p w14:paraId="61EA0CB8" w14:textId="77777777" w:rsidR="00AB10AE" w:rsidRPr="00515545" w:rsidRDefault="00AB10AE"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p>
        </w:tc>
      </w:tr>
      <w:tr w:rsidR="00AB10AE" w:rsidRPr="00515545" w14:paraId="4A9CA541" w14:textId="77777777" w:rsidTr="00DC50B6">
        <w:tc>
          <w:tcPr>
            <w:tcW w:w="5387" w:type="dxa"/>
          </w:tcPr>
          <w:p w14:paraId="1B57D266" w14:textId="378D007F" w:rsidR="00AB10AE" w:rsidRPr="00515545" w:rsidRDefault="00AB10AE" w:rsidP="00AB10AE">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r w:rsidRPr="00515545">
              <w:rPr>
                <w:rFonts w:cs="Times New Roman"/>
                <w:sz w:val="22"/>
                <w:szCs w:val="22"/>
                <w:lang w:val="en-US" w:eastAsia="en-US"/>
              </w:rPr>
              <w:t xml:space="preserve">At </w:t>
            </w:r>
            <w:r w:rsidR="00042087">
              <w:rPr>
                <w:rFonts w:cs="Times New Roman"/>
                <w:sz w:val="22"/>
                <w:szCs w:val="22"/>
                <w:lang w:val="en-US" w:eastAsia="en-US"/>
              </w:rPr>
              <w:t>September 30</w:t>
            </w:r>
            <w:r w:rsidR="00977DCA" w:rsidRPr="00515545">
              <w:rPr>
                <w:rFonts w:cs="Times New Roman"/>
                <w:sz w:val="22"/>
                <w:szCs w:val="22"/>
                <w:lang w:val="en-US" w:eastAsia="en-US"/>
              </w:rPr>
              <w:t>, 2024</w:t>
            </w:r>
          </w:p>
        </w:tc>
        <w:tc>
          <w:tcPr>
            <w:tcW w:w="1843" w:type="dxa"/>
            <w:tcBorders>
              <w:bottom w:val="double" w:sz="4" w:space="0" w:color="auto"/>
            </w:tcBorders>
          </w:tcPr>
          <w:p w14:paraId="132F6182" w14:textId="50814E83" w:rsidR="00AB10AE" w:rsidRPr="00515545" w:rsidRDefault="00677DA9"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39,295</w:t>
            </w:r>
          </w:p>
        </w:tc>
        <w:tc>
          <w:tcPr>
            <w:tcW w:w="270" w:type="dxa"/>
          </w:tcPr>
          <w:p w14:paraId="1BBC7286" w14:textId="77777777" w:rsidR="00AB10AE" w:rsidRPr="00515545" w:rsidRDefault="00AB10AE" w:rsidP="00AB10AE">
            <w:pPr>
              <w:pStyle w:val="BodyText2"/>
              <w:ind w:right="39"/>
              <w:jc w:val="right"/>
              <w:rPr>
                <w:rFonts w:cs="Times New Roman"/>
                <w:sz w:val="22"/>
                <w:szCs w:val="22"/>
                <w:lang w:val="en-US" w:eastAsia="en-US"/>
              </w:rPr>
            </w:pPr>
          </w:p>
        </w:tc>
        <w:tc>
          <w:tcPr>
            <w:tcW w:w="1856" w:type="dxa"/>
            <w:tcBorders>
              <w:bottom w:val="double" w:sz="4" w:space="0" w:color="auto"/>
            </w:tcBorders>
          </w:tcPr>
          <w:p w14:paraId="27823E4C" w14:textId="0E4B8BE4" w:rsidR="00AB10AE" w:rsidRPr="00515545" w:rsidRDefault="00677DA9"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rPr>
            </w:pPr>
            <w:r>
              <w:rPr>
                <w:rFonts w:cs="Times New Roman"/>
                <w:sz w:val="22"/>
                <w:szCs w:val="22"/>
              </w:rPr>
              <w:t>35,778</w:t>
            </w:r>
          </w:p>
        </w:tc>
      </w:tr>
      <w:tr w:rsidR="00DC50B6" w:rsidRPr="00515545" w14:paraId="7EC0DAF4" w14:textId="77777777" w:rsidTr="00DC50B6">
        <w:tc>
          <w:tcPr>
            <w:tcW w:w="5387" w:type="dxa"/>
          </w:tcPr>
          <w:p w14:paraId="767C7891" w14:textId="77777777" w:rsidR="00DC50B6" w:rsidRPr="00515545" w:rsidRDefault="00DC50B6" w:rsidP="00AB10AE">
            <w:pPr>
              <w:pStyle w:val="BodyText2"/>
              <w:widowControl w:val="0"/>
              <w:overflowPunct w:val="0"/>
              <w:autoSpaceDE w:val="0"/>
              <w:autoSpaceDN w:val="0"/>
              <w:adjustRightInd w:val="0"/>
              <w:ind w:left="-108"/>
              <w:textAlignment w:val="baseline"/>
              <w:rPr>
                <w:rFonts w:cs="Times New Roman"/>
                <w:sz w:val="22"/>
                <w:szCs w:val="22"/>
                <w:highlight w:val="yellow"/>
                <w:lang w:val="en-US" w:eastAsia="en-US"/>
              </w:rPr>
            </w:pPr>
          </w:p>
        </w:tc>
        <w:tc>
          <w:tcPr>
            <w:tcW w:w="1843" w:type="dxa"/>
            <w:tcBorders>
              <w:top w:val="double" w:sz="4" w:space="0" w:color="auto"/>
            </w:tcBorders>
          </w:tcPr>
          <w:p w14:paraId="202A373B" w14:textId="77777777" w:rsidR="00DC50B6" w:rsidRPr="00515545" w:rsidRDefault="00DC50B6"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highlight w:val="yellow"/>
              </w:rPr>
            </w:pPr>
          </w:p>
        </w:tc>
        <w:tc>
          <w:tcPr>
            <w:tcW w:w="270" w:type="dxa"/>
          </w:tcPr>
          <w:p w14:paraId="0E95A349" w14:textId="77777777" w:rsidR="00DC50B6" w:rsidRPr="00515545" w:rsidRDefault="00DC50B6" w:rsidP="00AB10AE">
            <w:pPr>
              <w:pStyle w:val="BodyText2"/>
              <w:ind w:right="39"/>
              <w:jc w:val="right"/>
              <w:rPr>
                <w:rFonts w:cs="Times New Roman"/>
                <w:sz w:val="22"/>
                <w:szCs w:val="22"/>
                <w:highlight w:val="yellow"/>
                <w:lang w:val="en-US" w:eastAsia="en-US"/>
              </w:rPr>
            </w:pPr>
          </w:p>
        </w:tc>
        <w:tc>
          <w:tcPr>
            <w:tcW w:w="1856" w:type="dxa"/>
            <w:tcBorders>
              <w:top w:val="double" w:sz="4" w:space="0" w:color="auto"/>
            </w:tcBorders>
          </w:tcPr>
          <w:p w14:paraId="1DA5DAA0" w14:textId="77777777" w:rsidR="00DC50B6" w:rsidRPr="00515545" w:rsidRDefault="00DC50B6" w:rsidP="00AB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jc w:val="center"/>
              <w:rPr>
                <w:rFonts w:cs="Times New Roman"/>
                <w:sz w:val="22"/>
                <w:szCs w:val="22"/>
                <w:highlight w:val="yellow"/>
              </w:rPr>
            </w:pPr>
          </w:p>
        </w:tc>
      </w:tr>
    </w:tbl>
    <w:p w14:paraId="479CB0A3" w14:textId="77777777" w:rsidR="00794C9A" w:rsidRPr="00515545" w:rsidRDefault="00EC622E"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highlight w:val="yellow"/>
        </w:rPr>
        <w:br w:type="page"/>
      </w:r>
      <w:r w:rsidR="00794C9A" w:rsidRPr="00515545">
        <w:rPr>
          <w:rFonts w:cs="Times New Roman"/>
          <w:b/>
          <w:bCs/>
          <w:caps/>
          <w:sz w:val="22"/>
          <w:szCs w:val="22"/>
        </w:rPr>
        <w:lastRenderedPageBreak/>
        <w:t>OTHER INCOME</w:t>
      </w:r>
    </w:p>
    <w:p w14:paraId="61312991"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549" w:type="dxa"/>
        <w:tblLayout w:type="fixed"/>
        <w:tblLook w:val="01E0" w:firstRow="1" w:lastRow="1" w:firstColumn="1" w:lastColumn="1" w:noHBand="0" w:noVBand="0"/>
      </w:tblPr>
      <w:tblGrid>
        <w:gridCol w:w="3794"/>
        <w:gridCol w:w="1247"/>
        <w:gridCol w:w="255"/>
        <w:gridCol w:w="1248"/>
        <w:gridCol w:w="255"/>
        <w:gridCol w:w="1247"/>
        <w:gridCol w:w="255"/>
        <w:gridCol w:w="1248"/>
      </w:tblGrid>
      <w:tr w:rsidR="00977DCA" w:rsidRPr="00515545" w14:paraId="6607DA60" w14:textId="77777777" w:rsidTr="002E716C">
        <w:trPr>
          <w:trHeight w:val="260"/>
        </w:trPr>
        <w:tc>
          <w:tcPr>
            <w:tcW w:w="3794" w:type="dxa"/>
            <w:vAlign w:val="bottom"/>
          </w:tcPr>
          <w:p w14:paraId="36147D0A"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755" w:type="dxa"/>
            <w:gridSpan w:val="7"/>
            <w:tcBorders>
              <w:bottom w:val="single" w:sz="4" w:space="0" w:color="auto"/>
            </w:tcBorders>
            <w:vAlign w:val="bottom"/>
          </w:tcPr>
          <w:p w14:paraId="4B0DA88C"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In Thousand Baht</w:t>
            </w:r>
          </w:p>
        </w:tc>
      </w:tr>
      <w:tr w:rsidR="00977DCA" w:rsidRPr="00515545" w14:paraId="48FEA09F" w14:textId="77777777" w:rsidTr="002E716C">
        <w:trPr>
          <w:trHeight w:val="260"/>
        </w:trPr>
        <w:tc>
          <w:tcPr>
            <w:tcW w:w="3794" w:type="dxa"/>
            <w:vAlign w:val="bottom"/>
          </w:tcPr>
          <w:p w14:paraId="565174B5"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tcBorders>
            <w:vAlign w:val="bottom"/>
          </w:tcPr>
          <w:p w14:paraId="0DF729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Consolidated</w:t>
            </w:r>
          </w:p>
        </w:tc>
        <w:tc>
          <w:tcPr>
            <w:tcW w:w="255" w:type="dxa"/>
            <w:tcBorders>
              <w:top w:val="single" w:sz="4" w:space="0" w:color="auto"/>
            </w:tcBorders>
            <w:vAlign w:val="bottom"/>
          </w:tcPr>
          <w:p w14:paraId="5E0BAC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tcBorders>
            <w:vAlign w:val="bottom"/>
          </w:tcPr>
          <w:p w14:paraId="00F16D66"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sz w:val="22"/>
                <w:szCs w:val="22"/>
              </w:rPr>
              <w:t>Separate</w:t>
            </w:r>
          </w:p>
        </w:tc>
      </w:tr>
      <w:tr w:rsidR="00977DCA" w:rsidRPr="00515545" w14:paraId="4193B4DE" w14:textId="77777777" w:rsidTr="002E716C">
        <w:trPr>
          <w:trHeight w:val="260"/>
        </w:trPr>
        <w:tc>
          <w:tcPr>
            <w:tcW w:w="3794" w:type="dxa"/>
            <w:vAlign w:val="bottom"/>
          </w:tcPr>
          <w:p w14:paraId="6B64C0F0"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bottom w:val="single" w:sz="4" w:space="0" w:color="auto"/>
            </w:tcBorders>
            <w:vAlign w:val="bottom"/>
          </w:tcPr>
          <w:p w14:paraId="134A9FF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c>
          <w:tcPr>
            <w:tcW w:w="255" w:type="dxa"/>
            <w:vAlign w:val="bottom"/>
          </w:tcPr>
          <w:p w14:paraId="30E691A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bottom w:val="single" w:sz="4" w:space="0" w:color="auto"/>
            </w:tcBorders>
            <w:vAlign w:val="bottom"/>
          </w:tcPr>
          <w:p w14:paraId="186DA65B"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r>
      <w:tr w:rsidR="00977DCA" w:rsidRPr="00515545" w14:paraId="5FBBE306" w14:textId="77777777" w:rsidTr="002E716C">
        <w:trPr>
          <w:trHeight w:val="260"/>
        </w:trPr>
        <w:tc>
          <w:tcPr>
            <w:tcW w:w="3794" w:type="dxa"/>
            <w:vAlign w:val="bottom"/>
          </w:tcPr>
          <w:p w14:paraId="5A8E913F"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14:paraId="2A670D9B"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5545">
              <w:rPr>
                <w:sz w:val="22"/>
                <w:szCs w:val="22"/>
              </w:rPr>
              <w:t>2024</w:t>
            </w:r>
          </w:p>
        </w:tc>
        <w:tc>
          <w:tcPr>
            <w:tcW w:w="255" w:type="dxa"/>
            <w:vAlign w:val="bottom"/>
          </w:tcPr>
          <w:p w14:paraId="4E81C67A"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63A827FC"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5545">
              <w:rPr>
                <w:sz w:val="22"/>
                <w:szCs w:val="22"/>
              </w:rPr>
              <w:t>2023</w:t>
            </w:r>
          </w:p>
        </w:tc>
        <w:tc>
          <w:tcPr>
            <w:tcW w:w="255" w:type="dxa"/>
            <w:vAlign w:val="bottom"/>
          </w:tcPr>
          <w:p w14:paraId="4512DD7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14:paraId="7FC60B4B"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5545">
              <w:rPr>
                <w:sz w:val="22"/>
                <w:szCs w:val="22"/>
              </w:rPr>
              <w:t>2024</w:t>
            </w:r>
          </w:p>
        </w:tc>
        <w:tc>
          <w:tcPr>
            <w:tcW w:w="255" w:type="dxa"/>
            <w:vAlign w:val="bottom"/>
          </w:tcPr>
          <w:p w14:paraId="6BAC34E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487586A9"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5545">
              <w:rPr>
                <w:sz w:val="22"/>
                <w:szCs w:val="22"/>
              </w:rPr>
              <w:t>2023</w:t>
            </w:r>
          </w:p>
        </w:tc>
      </w:tr>
      <w:tr w:rsidR="00977DCA" w:rsidRPr="00515545" w14:paraId="3CE3126A" w14:textId="77777777" w:rsidTr="002E716C">
        <w:trPr>
          <w:trHeight w:val="143"/>
        </w:trPr>
        <w:tc>
          <w:tcPr>
            <w:tcW w:w="3794" w:type="dxa"/>
            <w:vAlign w:val="bottom"/>
          </w:tcPr>
          <w:p w14:paraId="46015105" w14:textId="77777777" w:rsidR="00977DCA" w:rsidRPr="00515545" w:rsidRDefault="00977DCA" w:rsidP="00977DCA">
            <w:pPr>
              <w:tabs>
                <w:tab w:val="clear" w:pos="907"/>
                <w:tab w:val="left" w:pos="900"/>
                <w:tab w:val="left" w:pos="1440"/>
                <w:tab w:val="left" w:pos="2160"/>
              </w:tabs>
              <w:spacing w:line="180" w:lineRule="atLeast"/>
              <w:ind w:right="-43"/>
              <w:rPr>
                <w:rFonts w:cs="Times New Roman"/>
                <w:sz w:val="22"/>
                <w:szCs w:val="22"/>
              </w:rPr>
            </w:pPr>
          </w:p>
        </w:tc>
        <w:tc>
          <w:tcPr>
            <w:tcW w:w="1247" w:type="dxa"/>
            <w:vAlign w:val="bottom"/>
          </w:tcPr>
          <w:p w14:paraId="3B8DFF9D"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5193F8DC"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34BEED0F"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1B9929D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7" w:type="dxa"/>
            <w:vAlign w:val="bottom"/>
          </w:tcPr>
          <w:p w14:paraId="5DE6412B"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655EED54"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05C3A02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r>
      <w:tr w:rsidR="00977DCA" w:rsidRPr="00515545" w14:paraId="7D39B406" w14:textId="77777777" w:rsidTr="002E716C">
        <w:trPr>
          <w:trHeight w:val="260"/>
        </w:trPr>
        <w:tc>
          <w:tcPr>
            <w:tcW w:w="3794" w:type="dxa"/>
          </w:tcPr>
          <w:p w14:paraId="6E465315" w14:textId="66EAE79D" w:rsidR="00977DCA" w:rsidRPr="00515545" w:rsidRDefault="00977DC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515545">
              <w:rPr>
                <w:rFonts w:cs="Times New Roman"/>
                <w:sz w:val="22"/>
                <w:szCs w:val="22"/>
                <w:u w:val="single"/>
              </w:rPr>
              <w:t xml:space="preserve">Three-month periods ended </w:t>
            </w:r>
            <w:r w:rsidR="00042087">
              <w:rPr>
                <w:rFonts w:cs="Times New Roman"/>
                <w:sz w:val="22"/>
                <w:szCs w:val="22"/>
                <w:u w:val="single"/>
              </w:rPr>
              <w:t>September 30</w:t>
            </w:r>
          </w:p>
        </w:tc>
        <w:tc>
          <w:tcPr>
            <w:tcW w:w="1247" w:type="dxa"/>
            <w:vAlign w:val="bottom"/>
          </w:tcPr>
          <w:p w14:paraId="1AEE4005"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411ACF2A"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3C8A65CF"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24709117"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0D7ADF7F"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c>
          <w:tcPr>
            <w:tcW w:w="255" w:type="dxa"/>
            <w:vAlign w:val="bottom"/>
          </w:tcPr>
          <w:p w14:paraId="3DDCD132" w14:textId="77777777" w:rsidR="00977DCA" w:rsidRPr="00515545" w:rsidRDefault="00977DCA" w:rsidP="00977DCA">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B523EA2" w14:textId="77777777" w:rsidR="00977DCA" w:rsidRPr="00515545" w:rsidRDefault="00977DCA" w:rsidP="00977DCA">
            <w:pPr>
              <w:tabs>
                <w:tab w:val="clear" w:pos="680"/>
                <w:tab w:val="clear" w:pos="907"/>
                <w:tab w:val="left" w:pos="1440"/>
                <w:tab w:val="left" w:pos="2160"/>
              </w:tabs>
              <w:ind w:right="170"/>
              <w:jc w:val="right"/>
              <w:rPr>
                <w:rFonts w:cs="Times New Roman"/>
                <w:sz w:val="22"/>
                <w:szCs w:val="22"/>
              </w:rPr>
            </w:pPr>
          </w:p>
        </w:tc>
      </w:tr>
      <w:tr w:rsidR="00E656FE" w:rsidRPr="00515545" w14:paraId="1472BD78" w14:textId="77777777" w:rsidTr="002E716C">
        <w:trPr>
          <w:trHeight w:val="260"/>
        </w:trPr>
        <w:tc>
          <w:tcPr>
            <w:tcW w:w="3794" w:type="dxa"/>
            <w:vAlign w:val="bottom"/>
          </w:tcPr>
          <w:p w14:paraId="29BC4EF4" w14:textId="77777777" w:rsidR="00E656FE" w:rsidRPr="00515545" w:rsidRDefault="00E656FE" w:rsidP="00E656FE">
            <w:pPr>
              <w:tabs>
                <w:tab w:val="clear" w:pos="907"/>
                <w:tab w:val="left" w:pos="900"/>
                <w:tab w:val="left" w:pos="1440"/>
                <w:tab w:val="left" w:pos="2160"/>
              </w:tabs>
              <w:ind w:left="-110" w:right="-43"/>
              <w:rPr>
                <w:rFonts w:cs="Times New Roman"/>
                <w:sz w:val="22"/>
                <w:szCs w:val="22"/>
                <w:cs/>
              </w:rPr>
            </w:pPr>
            <w:r w:rsidRPr="00515545">
              <w:rPr>
                <w:rFonts w:cs="Times New Roman"/>
                <w:sz w:val="22"/>
                <w:szCs w:val="22"/>
              </w:rPr>
              <w:t>Bad debt recovery</w:t>
            </w:r>
          </w:p>
        </w:tc>
        <w:tc>
          <w:tcPr>
            <w:tcW w:w="1247" w:type="dxa"/>
            <w:vAlign w:val="bottom"/>
          </w:tcPr>
          <w:p w14:paraId="382DBB63" w14:textId="4FC164C9"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51,922</w:t>
            </w:r>
          </w:p>
        </w:tc>
        <w:tc>
          <w:tcPr>
            <w:tcW w:w="255" w:type="dxa"/>
            <w:vAlign w:val="bottom"/>
          </w:tcPr>
          <w:p w14:paraId="4D7A8926"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70EC5BE1" w14:textId="15D016A2" w:rsidR="00E656FE" w:rsidRPr="00515545" w:rsidRDefault="00E656FE" w:rsidP="00E656FE">
            <w:pPr>
              <w:tabs>
                <w:tab w:val="clear" w:pos="680"/>
                <w:tab w:val="clear" w:pos="907"/>
                <w:tab w:val="left" w:pos="1440"/>
                <w:tab w:val="left" w:pos="2160"/>
              </w:tabs>
              <w:ind w:right="170"/>
              <w:jc w:val="right"/>
              <w:rPr>
                <w:rFonts w:cs="Times New Roman"/>
                <w:sz w:val="22"/>
                <w:szCs w:val="22"/>
              </w:rPr>
            </w:pPr>
            <w:r w:rsidRPr="00C227A5">
              <w:rPr>
                <w:rFonts w:cs="Times New Roman"/>
                <w:sz w:val="22"/>
                <w:szCs w:val="22"/>
              </w:rPr>
              <w:t>21,321</w:t>
            </w:r>
          </w:p>
        </w:tc>
        <w:tc>
          <w:tcPr>
            <w:tcW w:w="255" w:type="dxa"/>
            <w:vAlign w:val="bottom"/>
          </w:tcPr>
          <w:p w14:paraId="368DC837"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7846BB05" w14:textId="5FB3BB55"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32,182</w:t>
            </w:r>
          </w:p>
        </w:tc>
        <w:tc>
          <w:tcPr>
            <w:tcW w:w="255" w:type="dxa"/>
            <w:vAlign w:val="bottom"/>
          </w:tcPr>
          <w:p w14:paraId="4C81B53D"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2712B9E8" w14:textId="22235F15" w:rsidR="00E656FE" w:rsidRPr="00515545" w:rsidRDefault="00E656FE" w:rsidP="00E656FE">
            <w:pPr>
              <w:tabs>
                <w:tab w:val="clear" w:pos="680"/>
                <w:tab w:val="clear" w:pos="907"/>
                <w:tab w:val="left" w:pos="1440"/>
                <w:tab w:val="left" w:pos="2160"/>
              </w:tabs>
              <w:ind w:right="170"/>
              <w:jc w:val="right"/>
              <w:rPr>
                <w:rFonts w:cs="Times New Roman"/>
                <w:sz w:val="22"/>
                <w:szCs w:val="22"/>
              </w:rPr>
            </w:pPr>
            <w:r w:rsidRPr="00C227A5">
              <w:rPr>
                <w:rFonts w:cs="Times New Roman"/>
                <w:sz w:val="22"/>
                <w:szCs w:val="22"/>
              </w:rPr>
              <w:t>18,967</w:t>
            </w:r>
          </w:p>
        </w:tc>
      </w:tr>
      <w:tr w:rsidR="00E656FE" w:rsidRPr="00515545" w14:paraId="2CFCFD6C" w14:textId="77777777" w:rsidTr="002E716C">
        <w:trPr>
          <w:trHeight w:val="260"/>
        </w:trPr>
        <w:tc>
          <w:tcPr>
            <w:tcW w:w="3794" w:type="dxa"/>
            <w:vAlign w:val="bottom"/>
          </w:tcPr>
          <w:p w14:paraId="10DB6350"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income</w:t>
            </w:r>
          </w:p>
        </w:tc>
        <w:tc>
          <w:tcPr>
            <w:tcW w:w="1247" w:type="dxa"/>
            <w:vAlign w:val="bottom"/>
          </w:tcPr>
          <w:p w14:paraId="4B7DA8D0" w14:textId="7C9F6D6A"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9,151</w:t>
            </w:r>
          </w:p>
        </w:tc>
        <w:tc>
          <w:tcPr>
            <w:tcW w:w="255" w:type="dxa"/>
            <w:vAlign w:val="bottom"/>
          </w:tcPr>
          <w:p w14:paraId="2EC2089C"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64D1025D" w14:textId="42036EFD" w:rsidR="00E656FE" w:rsidRPr="00515545" w:rsidRDefault="00E656FE" w:rsidP="00E656FE">
            <w:pPr>
              <w:tabs>
                <w:tab w:val="clear" w:pos="680"/>
                <w:tab w:val="clear" w:pos="907"/>
                <w:tab w:val="left" w:pos="1440"/>
                <w:tab w:val="left" w:pos="2160"/>
              </w:tabs>
              <w:ind w:right="170"/>
              <w:jc w:val="right"/>
              <w:rPr>
                <w:rFonts w:cs="Times New Roman"/>
                <w:sz w:val="22"/>
                <w:szCs w:val="22"/>
              </w:rPr>
            </w:pPr>
            <w:r w:rsidRPr="00C227A5">
              <w:rPr>
                <w:rFonts w:cs="Times New Roman"/>
                <w:sz w:val="22"/>
                <w:szCs w:val="22"/>
              </w:rPr>
              <w:t>16,152</w:t>
            </w:r>
          </w:p>
        </w:tc>
        <w:tc>
          <w:tcPr>
            <w:tcW w:w="255" w:type="dxa"/>
            <w:vAlign w:val="bottom"/>
          </w:tcPr>
          <w:p w14:paraId="4154A4BE"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7" w:type="dxa"/>
            <w:vAlign w:val="bottom"/>
          </w:tcPr>
          <w:p w14:paraId="6740E9A2" w14:textId="6C41A00F"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8,636</w:t>
            </w:r>
          </w:p>
        </w:tc>
        <w:tc>
          <w:tcPr>
            <w:tcW w:w="255" w:type="dxa"/>
            <w:vAlign w:val="bottom"/>
          </w:tcPr>
          <w:p w14:paraId="404FD92C"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8" w:type="dxa"/>
            <w:vAlign w:val="bottom"/>
          </w:tcPr>
          <w:p w14:paraId="524B4759" w14:textId="71ED0984" w:rsidR="00E656FE" w:rsidRPr="00515545" w:rsidRDefault="00E656FE" w:rsidP="00E656FE">
            <w:pPr>
              <w:tabs>
                <w:tab w:val="clear" w:pos="680"/>
                <w:tab w:val="clear" w:pos="907"/>
                <w:tab w:val="left" w:pos="1440"/>
                <w:tab w:val="left" w:pos="2160"/>
              </w:tabs>
              <w:ind w:right="170"/>
              <w:jc w:val="right"/>
              <w:rPr>
                <w:rFonts w:cs="Times New Roman"/>
                <w:sz w:val="22"/>
                <w:szCs w:val="22"/>
              </w:rPr>
            </w:pPr>
            <w:r w:rsidRPr="00C227A5">
              <w:rPr>
                <w:rFonts w:cs="Times New Roman"/>
                <w:sz w:val="22"/>
                <w:szCs w:val="22"/>
              </w:rPr>
              <w:t>15,800</w:t>
            </w:r>
          </w:p>
        </w:tc>
      </w:tr>
      <w:tr w:rsidR="00E656FE" w:rsidRPr="00515545" w14:paraId="730E9951" w14:textId="77777777" w:rsidTr="002E716C">
        <w:trPr>
          <w:trHeight w:val="260"/>
        </w:trPr>
        <w:tc>
          <w:tcPr>
            <w:tcW w:w="3794" w:type="dxa"/>
            <w:vAlign w:val="bottom"/>
          </w:tcPr>
          <w:p w14:paraId="0092D4C8"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vAlign w:val="bottom"/>
          </w:tcPr>
          <w:p w14:paraId="1BF9A725" w14:textId="449D52F1"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11,007</w:t>
            </w:r>
          </w:p>
        </w:tc>
        <w:tc>
          <w:tcPr>
            <w:tcW w:w="255" w:type="dxa"/>
            <w:vAlign w:val="bottom"/>
          </w:tcPr>
          <w:p w14:paraId="538DE98B"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vAlign w:val="bottom"/>
          </w:tcPr>
          <w:p w14:paraId="06455A32" w14:textId="2D93133A"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32,797</w:t>
            </w:r>
          </w:p>
        </w:tc>
        <w:tc>
          <w:tcPr>
            <w:tcW w:w="255" w:type="dxa"/>
            <w:vAlign w:val="bottom"/>
          </w:tcPr>
          <w:p w14:paraId="2DA1E01F"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7" w:type="dxa"/>
            <w:vAlign w:val="bottom"/>
          </w:tcPr>
          <w:p w14:paraId="361FC254" w14:textId="44DB9CDA"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1,553</w:t>
            </w:r>
          </w:p>
        </w:tc>
        <w:tc>
          <w:tcPr>
            <w:tcW w:w="255" w:type="dxa"/>
            <w:vAlign w:val="bottom"/>
          </w:tcPr>
          <w:p w14:paraId="7B6EEBC6"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vAlign w:val="bottom"/>
          </w:tcPr>
          <w:p w14:paraId="69581445" w14:textId="2C1FEA6D"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2,845</w:t>
            </w:r>
          </w:p>
        </w:tc>
      </w:tr>
      <w:tr w:rsidR="00E656FE" w:rsidRPr="00515545" w14:paraId="71A1DED1" w14:textId="77777777" w:rsidTr="002E716C">
        <w:trPr>
          <w:trHeight w:val="260"/>
        </w:trPr>
        <w:tc>
          <w:tcPr>
            <w:tcW w:w="3794" w:type="dxa"/>
            <w:vAlign w:val="bottom"/>
          </w:tcPr>
          <w:p w14:paraId="121CBB1B"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vAlign w:val="bottom"/>
          </w:tcPr>
          <w:p w14:paraId="7342A5E4" w14:textId="40CA113B"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6,255</w:t>
            </w:r>
          </w:p>
        </w:tc>
        <w:tc>
          <w:tcPr>
            <w:tcW w:w="255" w:type="dxa"/>
            <w:vAlign w:val="bottom"/>
          </w:tcPr>
          <w:p w14:paraId="5EE306AD"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4683F596" w14:textId="5F711DF4"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8,068</w:t>
            </w:r>
          </w:p>
        </w:tc>
        <w:tc>
          <w:tcPr>
            <w:tcW w:w="255" w:type="dxa"/>
            <w:vAlign w:val="bottom"/>
          </w:tcPr>
          <w:p w14:paraId="4F71540F"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7" w:type="dxa"/>
            <w:vAlign w:val="bottom"/>
          </w:tcPr>
          <w:p w14:paraId="49B291C0" w14:textId="250187E0"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5,720</w:t>
            </w:r>
          </w:p>
        </w:tc>
        <w:tc>
          <w:tcPr>
            <w:tcW w:w="255" w:type="dxa"/>
            <w:vAlign w:val="bottom"/>
          </w:tcPr>
          <w:p w14:paraId="628E4578"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8" w:type="dxa"/>
            <w:vAlign w:val="bottom"/>
          </w:tcPr>
          <w:p w14:paraId="070BFAD1" w14:textId="6A40823D"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7,801</w:t>
            </w:r>
          </w:p>
        </w:tc>
      </w:tr>
      <w:tr w:rsidR="00E656FE" w:rsidRPr="00515545" w14:paraId="170CD3DA" w14:textId="77777777" w:rsidTr="002E716C">
        <w:trPr>
          <w:trHeight w:val="260"/>
        </w:trPr>
        <w:tc>
          <w:tcPr>
            <w:tcW w:w="3794" w:type="dxa"/>
            <w:vAlign w:val="bottom"/>
          </w:tcPr>
          <w:p w14:paraId="69EDEF49"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vAlign w:val="bottom"/>
          </w:tcPr>
          <w:p w14:paraId="6801AAFE" w14:textId="07F4F852"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4,469</w:t>
            </w:r>
          </w:p>
        </w:tc>
        <w:tc>
          <w:tcPr>
            <w:tcW w:w="255" w:type="dxa"/>
            <w:vAlign w:val="bottom"/>
          </w:tcPr>
          <w:p w14:paraId="2309CC8F"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vAlign w:val="bottom"/>
          </w:tcPr>
          <w:p w14:paraId="49F94E35" w14:textId="47D13E11"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5,349</w:t>
            </w:r>
          </w:p>
        </w:tc>
        <w:tc>
          <w:tcPr>
            <w:tcW w:w="255" w:type="dxa"/>
            <w:vAlign w:val="bottom"/>
          </w:tcPr>
          <w:p w14:paraId="7C3A334C"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7" w:type="dxa"/>
            <w:vAlign w:val="bottom"/>
          </w:tcPr>
          <w:p w14:paraId="5FCEE7F6" w14:textId="692B2A72"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2,145</w:t>
            </w:r>
          </w:p>
        </w:tc>
        <w:tc>
          <w:tcPr>
            <w:tcW w:w="255" w:type="dxa"/>
            <w:vAlign w:val="bottom"/>
          </w:tcPr>
          <w:p w14:paraId="1FA5C43A"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vAlign w:val="bottom"/>
          </w:tcPr>
          <w:p w14:paraId="3565A236" w14:textId="5BB90604"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3,016</w:t>
            </w:r>
          </w:p>
        </w:tc>
      </w:tr>
      <w:tr w:rsidR="00E656FE" w:rsidRPr="00515545" w14:paraId="1B1B9A21" w14:textId="77777777" w:rsidTr="002E716C">
        <w:trPr>
          <w:trHeight w:val="260"/>
        </w:trPr>
        <w:tc>
          <w:tcPr>
            <w:tcW w:w="3794" w:type="dxa"/>
            <w:vAlign w:val="bottom"/>
          </w:tcPr>
          <w:p w14:paraId="62280AB1"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vAlign w:val="bottom"/>
          </w:tcPr>
          <w:p w14:paraId="352F007E" w14:textId="3E0BB6B1"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2,302</w:t>
            </w:r>
          </w:p>
        </w:tc>
        <w:tc>
          <w:tcPr>
            <w:tcW w:w="255" w:type="dxa"/>
            <w:vAlign w:val="bottom"/>
          </w:tcPr>
          <w:p w14:paraId="6732B398"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vAlign w:val="bottom"/>
          </w:tcPr>
          <w:p w14:paraId="1F20B58C" w14:textId="2594A94A"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2,396</w:t>
            </w:r>
          </w:p>
        </w:tc>
        <w:tc>
          <w:tcPr>
            <w:tcW w:w="255" w:type="dxa"/>
            <w:vAlign w:val="bottom"/>
          </w:tcPr>
          <w:p w14:paraId="44E181D8"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7" w:type="dxa"/>
            <w:vAlign w:val="bottom"/>
          </w:tcPr>
          <w:p w14:paraId="1A3F07F9" w14:textId="4D713F12"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2,284</w:t>
            </w:r>
          </w:p>
        </w:tc>
        <w:tc>
          <w:tcPr>
            <w:tcW w:w="255" w:type="dxa"/>
            <w:vAlign w:val="bottom"/>
          </w:tcPr>
          <w:p w14:paraId="7F21A063"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vAlign w:val="bottom"/>
          </w:tcPr>
          <w:p w14:paraId="4812FA5D" w14:textId="566934E0"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2,378</w:t>
            </w:r>
          </w:p>
        </w:tc>
      </w:tr>
      <w:tr w:rsidR="00E656FE" w:rsidRPr="00515545" w14:paraId="6CE4E350" w14:textId="77777777" w:rsidTr="002E716C">
        <w:trPr>
          <w:trHeight w:val="260"/>
        </w:trPr>
        <w:tc>
          <w:tcPr>
            <w:tcW w:w="3794" w:type="dxa"/>
            <w:vAlign w:val="bottom"/>
          </w:tcPr>
          <w:p w14:paraId="0CF49D63"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vAlign w:val="bottom"/>
          </w:tcPr>
          <w:p w14:paraId="1F4697B0" w14:textId="3A26EC4C"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55" w:type="dxa"/>
            <w:vAlign w:val="bottom"/>
          </w:tcPr>
          <w:p w14:paraId="723601AB"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vAlign w:val="bottom"/>
          </w:tcPr>
          <w:p w14:paraId="1CEAE8F2" w14:textId="1D1E50CA" w:rsidR="00E656FE" w:rsidRPr="00515545" w:rsidRDefault="00E656FE"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C227A5">
              <w:rPr>
                <w:rFonts w:cs="Times New Roman"/>
                <w:sz w:val="22"/>
                <w:szCs w:val="22"/>
              </w:rPr>
              <w:t>-</w:t>
            </w:r>
          </w:p>
        </w:tc>
        <w:tc>
          <w:tcPr>
            <w:tcW w:w="255" w:type="dxa"/>
            <w:vAlign w:val="bottom"/>
          </w:tcPr>
          <w:p w14:paraId="7AF74E13"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7" w:type="dxa"/>
            <w:vAlign w:val="bottom"/>
          </w:tcPr>
          <w:p w14:paraId="7C7B17A6" w14:textId="7DFF717E" w:rsidR="00E656FE" w:rsidRPr="00515545" w:rsidRDefault="00843FF6"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8,320</w:t>
            </w:r>
          </w:p>
        </w:tc>
        <w:tc>
          <w:tcPr>
            <w:tcW w:w="255" w:type="dxa"/>
            <w:vAlign w:val="bottom"/>
          </w:tcPr>
          <w:p w14:paraId="1947391D"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vAlign w:val="bottom"/>
          </w:tcPr>
          <w:p w14:paraId="5C66C01C" w14:textId="4BEC09C3"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9,307</w:t>
            </w:r>
          </w:p>
        </w:tc>
      </w:tr>
      <w:tr w:rsidR="00E656FE" w:rsidRPr="00515545" w14:paraId="73F1FD2A" w14:textId="77777777" w:rsidTr="002E716C">
        <w:trPr>
          <w:trHeight w:val="260"/>
        </w:trPr>
        <w:tc>
          <w:tcPr>
            <w:tcW w:w="3794" w:type="dxa"/>
            <w:vAlign w:val="bottom"/>
          </w:tcPr>
          <w:p w14:paraId="23F1588B"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7CDE964C" w14:textId="6DA872E6" w:rsidR="00E656FE" w:rsidRPr="00515545" w:rsidRDefault="00B54CB0" w:rsidP="00E656FE">
            <w:pPr>
              <w:tabs>
                <w:tab w:val="clear" w:pos="680"/>
                <w:tab w:val="clear" w:pos="907"/>
              </w:tabs>
              <w:ind w:left="175" w:right="-144" w:hanging="175"/>
              <w:jc w:val="center"/>
              <w:rPr>
                <w:rFonts w:cs="Times New Roman"/>
                <w:sz w:val="22"/>
                <w:szCs w:val="22"/>
              </w:rPr>
            </w:pPr>
            <w:r>
              <w:rPr>
                <w:rFonts w:cs="Times New Roman"/>
                <w:sz w:val="22"/>
                <w:szCs w:val="22"/>
              </w:rPr>
              <w:t>11,042</w:t>
            </w:r>
          </w:p>
        </w:tc>
        <w:tc>
          <w:tcPr>
            <w:tcW w:w="255" w:type="dxa"/>
            <w:vAlign w:val="bottom"/>
          </w:tcPr>
          <w:p w14:paraId="0238DE98"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5AC01FCB" w14:textId="393F53EF"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3,7</w:t>
            </w:r>
            <w:r>
              <w:rPr>
                <w:rFonts w:cs="Times New Roman"/>
                <w:sz w:val="22"/>
                <w:szCs w:val="22"/>
              </w:rPr>
              <w:t>26</w:t>
            </w:r>
          </w:p>
        </w:tc>
        <w:tc>
          <w:tcPr>
            <w:tcW w:w="255" w:type="dxa"/>
            <w:vAlign w:val="bottom"/>
          </w:tcPr>
          <w:p w14:paraId="17909FE5"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single" w:sz="4" w:space="0" w:color="auto"/>
            </w:tcBorders>
            <w:vAlign w:val="bottom"/>
          </w:tcPr>
          <w:p w14:paraId="2252C2F3" w14:textId="36E578E0" w:rsidR="00E656FE" w:rsidRPr="00515545" w:rsidRDefault="00B54CB0"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r>
              <w:rPr>
                <w:rFonts w:cs="Times New Roman"/>
                <w:sz w:val="22"/>
                <w:szCs w:val="22"/>
              </w:rPr>
              <w:t>4,899</w:t>
            </w:r>
          </w:p>
        </w:tc>
        <w:tc>
          <w:tcPr>
            <w:tcW w:w="255" w:type="dxa"/>
            <w:vAlign w:val="bottom"/>
          </w:tcPr>
          <w:p w14:paraId="5C0DA4F0"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single" w:sz="4" w:space="0" w:color="auto"/>
            </w:tcBorders>
            <w:vAlign w:val="bottom"/>
          </w:tcPr>
          <w:p w14:paraId="127D8207" w14:textId="535D2BF5" w:rsidR="00E656FE" w:rsidRPr="00515545" w:rsidRDefault="00E656FE" w:rsidP="00E656FE">
            <w:pPr>
              <w:tabs>
                <w:tab w:val="clear" w:pos="680"/>
                <w:tab w:val="clear" w:pos="907"/>
              </w:tabs>
              <w:ind w:right="170"/>
              <w:jc w:val="right"/>
              <w:rPr>
                <w:rFonts w:cs="Times New Roman"/>
                <w:sz w:val="22"/>
                <w:szCs w:val="22"/>
              </w:rPr>
            </w:pPr>
            <w:r w:rsidRPr="00C227A5">
              <w:rPr>
                <w:rFonts w:cs="Times New Roman"/>
                <w:sz w:val="22"/>
                <w:szCs w:val="22"/>
              </w:rPr>
              <w:t>3,3</w:t>
            </w:r>
            <w:r>
              <w:rPr>
                <w:rFonts w:cs="Times New Roman"/>
                <w:sz w:val="22"/>
                <w:szCs w:val="22"/>
              </w:rPr>
              <w:t>52</w:t>
            </w:r>
          </w:p>
        </w:tc>
      </w:tr>
      <w:tr w:rsidR="00E656FE" w:rsidRPr="00515545" w14:paraId="30F27E8C" w14:textId="77777777" w:rsidTr="002E716C">
        <w:trPr>
          <w:trHeight w:val="260"/>
        </w:trPr>
        <w:tc>
          <w:tcPr>
            <w:tcW w:w="3794" w:type="dxa"/>
            <w:vAlign w:val="bottom"/>
          </w:tcPr>
          <w:p w14:paraId="258A1E0F"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3EAFEB35" w14:textId="387A5A0C" w:rsidR="00E656FE" w:rsidRPr="00515545" w:rsidRDefault="00B54CB0"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r>
              <w:rPr>
                <w:rFonts w:cs="Times New Roman"/>
                <w:sz w:val="22"/>
                <w:szCs w:val="22"/>
              </w:rPr>
              <w:t>96,148</w:t>
            </w:r>
          </w:p>
        </w:tc>
        <w:tc>
          <w:tcPr>
            <w:tcW w:w="255" w:type="dxa"/>
            <w:vAlign w:val="bottom"/>
          </w:tcPr>
          <w:p w14:paraId="7DDF2E36"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single" w:sz="4" w:space="0" w:color="auto"/>
            </w:tcBorders>
            <w:vAlign w:val="bottom"/>
          </w:tcPr>
          <w:p w14:paraId="75FCC546" w14:textId="73E0B845" w:rsidR="00E656FE" w:rsidRPr="00515545" w:rsidRDefault="00E656FE" w:rsidP="00E656FE">
            <w:pPr>
              <w:tabs>
                <w:tab w:val="clear" w:pos="680"/>
                <w:tab w:val="clear" w:pos="907"/>
              </w:tabs>
              <w:ind w:right="170"/>
              <w:jc w:val="right"/>
              <w:rPr>
                <w:rFonts w:cs="Times New Roman"/>
                <w:sz w:val="22"/>
                <w:szCs w:val="22"/>
                <w:cs/>
              </w:rPr>
            </w:pPr>
            <w:r>
              <w:rPr>
                <w:rFonts w:cs="Times New Roman"/>
                <w:sz w:val="22"/>
                <w:szCs w:val="22"/>
              </w:rPr>
              <w:t>89,809</w:t>
            </w:r>
          </w:p>
        </w:tc>
        <w:tc>
          <w:tcPr>
            <w:tcW w:w="255" w:type="dxa"/>
            <w:vAlign w:val="bottom"/>
          </w:tcPr>
          <w:p w14:paraId="7D2911C7"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single" w:sz="4" w:space="0" w:color="auto"/>
            </w:tcBorders>
            <w:vAlign w:val="bottom"/>
          </w:tcPr>
          <w:p w14:paraId="2B9BE92B" w14:textId="309FF6F1" w:rsidR="00E656FE" w:rsidRPr="00515545" w:rsidRDefault="00B54CB0"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cs/>
              </w:rPr>
            </w:pPr>
            <w:r>
              <w:rPr>
                <w:rFonts w:cs="Times New Roman"/>
                <w:sz w:val="22"/>
                <w:szCs w:val="22"/>
              </w:rPr>
              <w:t>65,739</w:t>
            </w:r>
          </w:p>
        </w:tc>
        <w:tc>
          <w:tcPr>
            <w:tcW w:w="255" w:type="dxa"/>
            <w:vAlign w:val="bottom"/>
          </w:tcPr>
          <w:p w14:paraId="174CE36D"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single" w:sz="4" w:space="0" w:color="auto"/>
            </w:tcBorders>
            <w:vAlign w:val="bottom"/>
          </w:tcPr>
          <w:p w14:paraId="7BBD870A" w14:textId="4C8C9EB0" w:rsidR="00E656FE" w:rsidRPr="00515545" w:rsidRDefault="00E656FE" w:rsidP="00E656FE">
            <w:pPr>
              <w:tabs>
                <w:tab w:val="clear" w:pos="680"/>
                <w:tab w:val="clear" w:pos="907"/>
              </w:tabs>
              <w:ind w:right="170"/>
              <w:jc w:val="right"/>
              <w:rPr>
                <w:rFonts w:cs="Times New Roman"/>
                <w:sz w:val="22"/>
                <w:szCs w:val="22"/>
                <w:cs/>
              </w:rPr>
            </w:pPr>
            <w:r>
              <w:rPr>
                <w:rFonts w:cs="Times New Roman"/>
                <w:sz w:val="22"/>
                <w:szCs w:val="22"/>
              </w:rPr>
              <w:t>63,466</w:t>
            </w:r>
          </w:p>
        </w:tc>
      </w:tr>
      <w:tr w:rsidR="007D0528" w:rsidRPr="00515545" w14:paraId="3CA159E8" w14:textId="77777777" w:rsidTr="002E716C">
        <w:trPr>
          <w:trHeight w:val="260"/>
        </w:trPr>
        <w:tc>
          <w:tcPr>
            <w:tcW w:w="3794" w:type="dxa"/>
            <w:vAlign w:val="bottom"/>
          </w:tcPr>
          <w:p w14:paraId="61ED9AB2" w14:textId="77777777" w:rsidR="007D0528" w:rsidRPr="00515545" w:rsidRDefault="007D0528" w:rsidP="008376DF">
            <w:pPr>
              <w:tabs>
                <w:tab w:val="clear" w:pos="907"/>
                <w:tab w:val="left" w:pos="900"/>
                <w:tab w:val="left" w:pos="1440"/>
                <w:tab w:val="left" w:pos="2160"/>
              </w:tabs>
              <w:ind w:left="-110" w:right="-43"/>
              <w:rPr>
                <w:rFonts w:cs="Times New Roman"/>
                <w:sz w:val="22"/>
                <w:szCs w:val="22"/>
                <w:cs/>
              </w:rPr>
            </w:pPr>
          </w:p>
        </w:tc>
        <w:tc>
          <w:tcPr>
            <w:tcW w:w="1247" w:type="dxa"/>
            <w:tcBorders>
              <w:top w:val="double" w:sz="4" w:space="0" w:color="auto"/>
            </w:tcBorders>
            <w:vAlign w:val="bottom"/>
          </w:tcPr>
          <w:p w14:paraId="735496B2" w14:textId="77777777" w:rsidR="007D0528" w:rsidRPr="00515545" w:rsidRDefault="007D0528" w:rsidP="00D9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rPr>
            </w:pPr>
          </w:p>
        </w:tc>
        <w:tc>
          <w:tcPr>
            <w:tcW w:w="255" w:type="dxa"/>
            <w:vAlign w:val="bottom"/>
          </w:tcPr>
          <w:p w14:paraId="0F262A6C" w14:textId="77777777" w:rsidR="007D0528" w:rsidRPr="00515545" w:rsidRDefault="007D0528" w:rsidP="00D95D68">
            <w:pPr>
              <w:tabs>
                <w:tab w:val="clear" w:pos="680"/>
                <w:tab w:val="clear" w:pos="907"/>
                <w:tab w:val="left" w:pos="1440"/>
                <w:tab w:val="left" w:pos="2160"/>
              </w:tabs>
              <w:ind w:right="170"/>
              <w:jc w:val="right"/>
              <w:rPr>
                <w:rFonts w:cs="Times New Roman"/>
                <w:sz w:val="22"/>
                <w:szCs w:val="22"/>
                <w:cs/>
              </w:rPr>
            </w:pPr>
          </w:p>
        </w:tc>
        <w:tc>
          <w:tcPr>
            <w:tcW w:w="1248" w:type="dxa"/>
            <w:tcBorders>
              <w:top w:val="double" w:sz="4" w:space="0" w:color="auto"/>
            </w:tcBorders>
            <w:vAlign w:val="bottom"/>
          </w:tcPr>
          <w:p w14:paraId="4636192C" w14:textId="77777777" w:rsidR="007D0528" w:rsidRPr="00515545" w:rsidRDefault="007D0528" w:rsidP="00D95D68">
            <w:pPr>
              <w:tabs>
                <w:tab w:val="clear" w:pos="680"/>
                <w:tab w:val="clear" w:pos="907"/>
              </w:tabs>
              <w:ind w:right="170"/>
              <w:jc w:val="right"/>
              <w:rPr>
                <w:rFonts w:cs="Times New Roman"/>
                <w:sz w:val="22"/>
                <w:szCs w:val="22"/>
              </w:rPr>
            </w:pPr>
          </w:p>
        </w:tc>
        <w:tc>
          <w:tcPr>
            <w:tcW w:w="255" w:type="dxa"/>
            <w:vAlign w:val="bottom"/>
          </w:tcPr>
          <w:p w14:paraId="24707FB5" w14:textId="77777777" w:rsidR="007D0528" w:rsidRPr="00515545" w:rsidRDefault="007D0528" w:rsidP="00D95D68">
            <w:pPr>
              <w:tabs>
                <w:tab w:val="clear" w:pos="680"/>
                <w:tab w:val="clear" w:pos="907"/>
                <w:tab w:val="left" w:pos="1440"/>
                <w:tab w:val="left" w:pos="2160"/>
              </w:tabs>
              <w:ind w:right="170"/>
              <w:jc w:val="right"/>
              <w:rPr>
                <w:rFonts w:cs="Times New Roman"/>
                <w:sz w:val="22"/>
                <w:szCs w:val="22"/>
                <w:cs/>
              </w:rPr>
            </w:pPr>
          </w:p>
        </w:tc>
        <w:tc>
          <w:tcPr>
            <w:tcW w:w="1247" w:type="dxa"/>
            <w:tcBorders>
              <w:top w:val="double" w:sz="4" w:space="0" w:color="auto"/>
            </w:tcBorders>
            <w:vAlign w:val="bottom"/>
          </w:tcPr>
          <w:p w14:paraId="0AE00A9D" w14:textId="77777777" w:rsidR="007D0528" w:rsidRPr="00515545" w:rsidRDefault="007D0528" w:rsidP="00D95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rPr>
                <w:rFonts w:cs="Times New Roman"/>
                <w:sz w:val="22"/>
                <w:szCs w:val="22"/>
                <w:highlight w:val="yellow"/>
              </w:rPr>
            </w:pPr>
          </w:p>
        </w:tc>
        <w:tc>
          <w:tcPr>
            <w:tcW w:w="255" w:type="dxa"/>
            <w:vAlign w:val="bottom"/>
          </w:tcPr>
          <w:p w14:paraId="5003E3EE" w14:textId="77777777" w:rsidR="007D0528" w:rsidRPr="00515545" w:rsidRDefault="007D0528" w:rsidP="00D95D68">
            <w:pPr>
              <w:tabs>
                <w:tab w:val="clear" w:pos="680"/>
                <w:tab w:val="clear" w:pos="907"/>
                <w:tab w:val="left" w:pos="1440"/>
                <w:tab w:val="left" w:pos="2160"/>
              </w:tabs>
              <w:ind w:right="170"/>
              <w:jc w:val="right"/>
              <w:rPr>
                <w:rFonts w:cs="Times New Roman"/>
                <w:sz w:val="22"/>
                <w:szCs w:val="22"/>
                <w:cs/>
              </w:rPr>
            </w:pPr>
          </w:p>
        </w:tc>
        <w:tc>
          <w:tcPr>
            <w:tcW w:w="1248" w:type="dxa"/>
            <w:tcBorders>
              <w:top w:val="double" w:sz="4" w:space="0" w:color="auto"/>
            </w:tcBorders>
            <w:vAlign w:val="bottom"/>
          </w:tcPr>
          <w:p w14:paraId="404BF275" w14:textId="77777777" w:rsidR="007D0528" w:rsidRPr="00515545" w:rsidRDefault="007D0528" w:rsidP="00D95D68">
            <w:pPr>
              <w:tabs>
                <w:tab w:val="clear" w:pos="680"/>
                <w:tab w:val="clear" w:pos="907"/>
                <w:tab w:val="left" w:pos="1440"/>
                <w:tab w:val="left" w:pos="2160"/>
              </w:tabs>
              <w:ind w:right="170"/>
              <w:jc w:val="right"/>
              <w:rPr>
                <w:rFonts w:cs="Times New Roman"/>
                <w:sz w:val="22"/>
                <w:szCs w:val="22"/>
              </w:rPr>
            </w:pPr>
          </w:p>
        </w:tc>
      </w:tr>
      <w:tr w:rsidR="007D0528" w:rsidRPr="00515545" w14:paraId="0A674DA5" w14:textId="77777777" w:rsidTr="002E716C">
        <w:trPr>
          <w:trHeight w:val="260"/>
        </w:trPr>
        <w:tc>
          <w:tcPr>
            <w:tcW w:w="3794" w:type="dxa"/>
          </w:tcPr>
          <w:p w14:paraId="1502E63C" w14:textId="5967E6EE" w:rsidR="007D0528" w:rsidRPr="00515545" w:rsidRDefault="00042087" w:rsidP="008376DF">
            <w:pPr>
              <w:tabs>
                <w:tab w:val="clear" w:pos="907"/>
                <w:tab w:val="left" w:pos="900"/>
                <w:tab w:val="left" w:pos="1440"/>
                <w:tab w:val="left" w:pos="2160"/>
              </w:tabs>
              <w:spacing w:line="180" w:lineRule="atLeast"/>
              <w:ind w:left="-110" w:right="-43"/>
              <w:rPr>
                <w:rFonts w:cs="Times New Roman"/>
                <w:sz w:val="22"/>
                <w:szCs w:val="22"/>
              </w:rPr>
            </w:pPr>
            <w:r>
              <w:rPr>
                <w:rFonts w:cs="Times New Roman"/>
                <w:sz w:val="22"/>
                <w:szCs w:val="22"/>
                <w:u w:val="single"/>
              </w:rPr>
              <w:t>Nine-month</w:t>
            </w:r>
            <w:r w:rsidR="007D0528" w:rsidRPr="00515545">
              <w:rPr>
                <w:rFonts w:cs="Times New Roman"/>
                <w:sz w:val="22"/>
                <w:szCs w:val="22"/>
                <w:u w:val="single"/>
              </w:rPr>
              <w:t xml:space="preserve"> periods ended </w:t>
            </w:r>
            <w:r>
              <w:rPr>
                <w:rFonts w:cs="Times New Roman"/>
                <w:sz w:val="22"/>
                <w:szCs w:val="22"/>
                <w:u w:val="single"/>
              </w:rPr>
              <w:t>September 30</w:t>
            </w:r>
          </w:p>
        </w:tc>
        <w:tc>
          <w:tcPr>
            <w:tcW w:w="1247" w:type="dxa"/>
            <w:vAlign w:val="bottom"/>
          </w:tcPr>
          <w:p w14:paraId="2B47542E" w14:textId="77777777" w:rsidR="007D0528" w:rsidRPr="00515545" w:rsidRDefault="007D0528" w:rsidP="00D95D68">
            <w:pPr>
              <w:tabs>
                <w:tab w:val="clear" w:pos="680"/>
                <w:tab w:val="clear" w:pos="907"/>
              </w:tabs>
              <w:spacing w:line="180" w:lineRule="atLeast"/>
              <w:ind w:right="170"/>
              <w:jc w:val="right"/>
              <w:rPr>
                <w:rFonts w:cs="Times New Roman"/>
                <w:sz w:val="22"/>
                <w:szCs w:val="22"/>
                <w:highlight w:val="yellow"/>
              </w:rPr>
            </w:pPr>
          </w:p>
        </w:tc>
        <w:tc>
          <w:tcPr>
            <w:tcW w:w="255" w:type="dxa"/>
            <w:vAlign w:val="bottom"/>
          </w:tcPr>
          <w:p w14:paraId="6A752E04" w14:textId="77777777" w:rsidR="007D0528" w:rsidRPr="00515545" w:rsidRDefault="007D0528" w:rsidP="00D95D68">
            <w:pPr>
              <w:tabs>
                <w:tab w:val="clear" w:pos="680"/>
                <w:tab w:val="clear" w:pos="907"/>
                <w:tab w:val="left" w:pos="1440"/>
                <w:tab w:val="left" w:pos="2160"/>
              </w:tabs>
              <w:spacing w:line="180" w:lineRule="atLeast"/>
              <w:ind w:right="170"/>
              <w:jc w:val="right"/>
              <w:rPr>
                <w:rFonts w:cs="Times New Roman"/>
                <w:sz w:val="22"/>
                <w:szCs w:val="22"/>
                <w:cs/>
              </w:rPr>
            </w:pPr>
          </w:p>
        </w:tc>
        <w:tc>
          <w:tcPr>
            <w:tcW w:w="1248" w:type="dxa"/>
            <w:vAlign w:val="bottom"/>
          </w:tcPr>
          <w:p w14:paraId="2C735055" w14:textId="77777777" w:rsidR="007D0528" w:rsidRPr="00515545" w:rsidRDefault="007D0528" w:rsidP="00D95D68">
            <w:pPr>
              <w:tabs>
                <w:tab w:val="clear" w:pos="680"/>
                <w:tab w:val="clear" w:pos="907"/>
              </w:tabs>
              <w:spacing w:line="180" w:lineRule="atLeast"/>
              <w:ind w:right="170"/>
              <w:jc w:val="right"/>
              <w:rPr>
                <w:rFonts w:cs="Times New Roman"/>
                <w:sz w:val="22"/>
                <w:szCs w:val="22"/>
              </w:rPr>
            </w:pPr>
          </w:p>
        </w:tc>
        <w:tc>
          <w:tcPr>
            <w:tcW w:w="255" w:type="dxa"/>
            <w:vAlign w:val="bottom"/>
          </w:tcPr>
          <w:p w14:paraId="5EDD908A" w14:textId="77777777" w:rsidR="007D0528" w:rsidRPr="00515545" w:rsidRDefault="007D0528" w:rsidP="00D95D68">
            <w:pPr>
              <w:tabs>
                <w:tab w:val="clear" w:pos="680"/>
                <w:tab w:val="clear" w:pos="907"/>
                <w:tab w:val="left" w:pos="1440"/>
                <w:tab w:val="left" w:pos="2160"/>
              </w:tabs>
              <w:spacing w:line="180" w:lineRule="atLeast"/>
              <w:ind w:right="170"/>
              <w:jc w:val="right"/>
              <w:rPr>
                <w:rFonts w:cs="Times New Roman"/>
                <w:sz w:val="22"/>
                <w:szCs w:val="22"/>
                <w:cs/>
              </w:rPr>
            </w:pPr>
          </w:p>
        </w:tc>
        <w:tc>
          <w:tcPr>
            <w:tcW w:w="1247" w:type="dxa"/>
            <w:vAlign w:val="bottom"/>
          </w:tcPr>
          <w:p w14:paraId="74FED8CB" w14:textId="77777777" w:rsidR="007D0528" w:rsidRPr="00515545" w:rsidRDefault="007D0528" w:rsidP="00D95D68">
            <w:pPr>
              <w:tabs>
                <w:tab w:val="clear" w:pos="680"/>
                <w:tab w:val="clear" w:pos="907"/>
                <w:tab w:val="left" w:pos="1440"/>
                <w:tab w:val="left" w:pos="2160"/>
              </w:tabs>
              <w:spacing w:line="180" w:lineRule="atLeast"/>
              <w:ind w:right="170"/>
              <w:jc w:val="right"/>
              <w:rPr>
                <w:rFonts w:cs="Times New Roman"/>
                <w:sz w:val="22"/>
                <w:szCs w:val="22"/>
                <w:highlight w:val="yellow"/>
              </w:rPr>
            </w:pPr>
          </w:p>
        </w:tc>
        <w:tc>
          <w:tcPr>
            <w:tcW w:w="255" w:type="dxa"/>
            <w:vAlign w:val="bottom"/>
          </w:tcPr>
          <w:p w14:paraId="6FCFDBB4" w14:textId="77777777" w:rsidR="007D0528" w:rsidRPr="00515545" w:rsidRDefault="007D0528" w:rsidP="00D95D68">
            <w:pPr>
              <w:tabs>
                <w:tab w:val="clear" w:pos="680"/>
                <w:tab w:val="clear" w:pos="907"/>
                <w:tab w:val="left" w:pos="1440"/>
                <w:tab w:val="left" w:pos="2160"/>
              </w:tabs>
              <w:spacing w:line="180" w:lineRule="atLeast"/>
              <w:ind w:right="170"/>
              <w:jc w:val="right"/>
              <w:rPr>
                <w:rFonts w:cs="Times New Roman"/>
                <w:sz w:val="22"/>
                <w:szCs w:val="22"/>
                <w:cs/>
              </w:rPr>
            </w:pPr>
          </w:p>
        </w:tc>
        <w:tc>
          <w:tcPr>
            <w:tcW w:w="1248" w:type="dxa"/>
            <w:vAlign w:val="bottom"/>
          </w:tcPr>
          <w:p w14:paraId="142C8141" w14:textId="77777777" w:rsidR="007D0528" w:rsidRPr="00515545" w:rsidRDefault="007D0528" w:rsidP="00D95D68">
            <w:pPr>
              <w:tabs>
                <w:tab w:val="clear" w:pos="680"/>
                <w:tab w:val="clear" w:pos="907"/>
                <w:tab w:val="left" w:pos="1440"/>
                <w:tab w:val="left" w:pos="2160"/>
              </w:tabs>
              <w:spacing w:line="180" w:lineRule="atLeast"/>
              <w:ind w:right="170"/>
              <w:jc w:val="right"/>
              <w:rPr>
                <w:rFonts w:cs="Times New Roman"/>
                <w:sz w:val="22"/>
                <w:szCs w:val="22"/>
              </w:rPr>
            </w:pPr>
          </w:p>
        </w:tc>
      </w:tr>
      <w:tr w:rsidR="00E656FE" w:rsidRPr="00515545" w14:paraId="4D03530E" w14:textId="77777777" w:rsidTr="002E716C">
        <w:trPr>
          <w:trHeight w:val="260"/>
        </w:trPr>
        <w:tc>
          <w:tcPr>
            <w:tcW w:w="3794" w:type="dxa"/>
            <w:vAlign w:val="bottom"/>
          </w:tcPr>
          <w:p w14:paraId="381A5ACE" w14:textId="77777777" w:rsidR="00E656FE" w:rsidRPr="00515545" w:rsidRDefault="00E656FE"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515545">
              <w:rPr>
                <w:rFonts w:cs="Times New Roman"/>
                <w:sz w:val="22"/>
                <w:szCs w:val="22"/>
              </w:rPr>
              <w:t>Bad debt recovery</w:t>
            </w:r>
          </w:p>
        </w:tc>
        <w:tc>
          <w:tcPr>
            <w:tcW w:w="1247" w:type="dxa"/>
            <w:vAlign w:val="bottom"/>
          </w:tcPr>
          <w:p w14:paraId="661A5C96" w14:textId="00688D51" w:rsidR="00E656FE" w:rsidRPr="00AE1BA7" w:rsidRDefault="00B54CB0" w:rsidP="00E656FE">
            <w:pPr>
              <w:tabs>
                <w:tab w:val="clear" w:pos="680"/>
                <w:tab w:val="clear" w:pos="907"/>
              </w:tabs>
              <w:ind w:right="170"/>
              <w:jc w:val="right"/>
              <w:rPr>
                <w:rFonts w:cs="Times New Roman"/>
                <w:sz w:val="22"/>
                <w:szCs w:val="22"/>
              </w:rPr>
            </w:pPr>
            <w:r>
              <w:rPr>
                <w:rFonts w:cs="Times New Roman"/>
                <w:sz w:val="22"/>
                <w:szCs w:val="22"/>
              </w:rPr>
              <w:t>141,938</w:t>
            </w:r>
          </w:p>
        </w:tc>
        <w:tc>
          <w:tcPr>
            <w:tcW w:w="255" w:type="dxa"/>
            <w:vAlign w:val="bottom"/>
          </w:tcPr>
          <w:p w14:paraId="1C5ED8D6" w14:textId="77777777" w:rsidR="00E656FE" w:rsidRPr="00515545" w:rsidRDefault="00E656FE" w:rsidP="00E656FE">
            <w:pPr>
              <w:tabs>
                <w:tab w:val="clear" w:pos="680"/>
                <w:tab w:val="clear" w:pos="907"/>
                <w:tab w:val="left" w:pos="1440"/>
                <w:tab w:val="left" w:pos="2160"/>
              </w:tabs>
              <w:ind w:right="170"/>
              <w:jc w:val="right"/>
              <w:rPr>
                <w:rFonts w:cs="Times New Roman"/>
                <w:sz w:val="22"/>
                <w:szCs w:val="22"/>
                <w:cs/>
              </w:rPr>
            </w:pPr>
          </w:p>
        </w:tc>
        <w:tc>
          <w:tcPr>
            <w:tcW w:w="1248" w:type="dxa"/>
            <w:vAlign w:val="bottom"/>
          </w:tcPr>
          <w:p w14:paraId="7DB14442" w14:textId="082A7698" w:rsidR="00E656FE" w:rsidRPr="00515545" w:rsidRDefault="00E656FE" w:rsidP="00E656FE">
            <w:pPr>
              <w:tabs>
                <w:tab w:val="clear" w:pos="680"/>
                <w:tab w:val="clear" w:pos="907"/>
                <w:tab w:val="left" w:pos="828"/>
              </w:tabs>
              <w:ind w:right="170"/>
              <w:jc w:val="right"/>
              <w:rPr>
                <w:rFonts w:cs="Times New Roman"/>
                <w:sz w:val="22"/>
                <w:szCs w:val="22"/>
              </w:rPr>
            </w:pPr>
            <w:r w:rsidRPr="00C227A5">
              <w:rPr>
                <w:rFonts w:cs="Times New Roman"/>
                <w:sz w:val="22"/>
                <w:szCs w:val="22"/>
              </w:rPr>
              <w:t>71,787</w:t>
            </w:r>
          </w:p>
        </w:tc>
        <w:tc>
          <w:tcPr>
            <w:tcW w:w="255" w:type="dxa"/>
            <w:vAlign w:val="bottom"/>
          </w:tcPr>
          <w:p w14:paraId="149492DD" w14:textId="77777777" w:rsidR="00E656FE" w:rsidRPr="00515545" w:rsidRDefault="00E656FE" w:rsidP="00E656FE">
            <w:pPr>
              <w:tabs>
                <w:tab w:val="clear" w:pos="680"/>
                <w:tab w:val="clear" w:pos="907"/>
                <w:tab w:val="left" w:pos="1440"/>
                <w:tab w:val="left" w:pos="2160"/>
              </w:tabs>
              <w:ind w:right="170"/>
              <w:jc w:val="right"/>
              <w:rPr>
                <w:rFonts w:cs="Times New Roman"/>
                <w:sz w:val="22"/>
                <w:szCs w:val="22"/>
                <w:cs/>
              </w:rPr>
            </w:pPr>
          </w:p>
        </w:tc>
        <w:tc>
          <w:tcPr>
            <w:tcW w:w="1247" w:type="dxa"/>
            <w:vAlign w:val="bottom"/>
          </w:tcPr>
          <w:p w14:paraId="22D2D791" w14:textId="29962F72" w:rsidR="00E656FE" w:rsidRPr="00515545" w:rsidRDefault="00B54CB0" w:rsidP="00E656FE">
            <w:pPr>
              <w:tabs>
                <w:tab w:val="clear" w:pos="680"/>
                <w:tab w:val="clear" w:pos="907"/>
                <w:tab w:val="left" w:pos="1440"/>
                <w:tab w:val="left" w:pos="2160"/>
              </w:tabs>
              <w:ind w:right="170"/>
              <w:jc w:val="right"/>
              <w:rPr>
                <w:rFonts w:cs="Times New Roman"/>
                <w:sz w:val="22"/>
                <w:szCs w:val="22"/>
              </w:rPr>
            </w:pPr>
            <w:r>
              <w:rPr>
                <w:rFonts w:cs="Times New Roman"/>
                <w:sz w:val="22"/>
                <w:szCs w:val="22"/>
              </w:rPr>
              <w:t>89,615</w:t>
            </w:r>
          </w:p>
        </w:tc>
        <w:tc>
          <w:tcPr>
            <w:tcW w:w="255" w:type="dxa"/>
            <w:vAlign w:val="bottom"/>
          </w:tcPr>
          <w:p w14:paraId="0DA4A0C2" w14:textId="77777777" w:rsidR="00E656FE" w:rsidRPr="00515545" w:rsidRDefault="00E656FE" w:rsidP="00E656FE">
            <w:pPr>
              <w:tabs>
                <w:tab w:val="clear" w:pos="680"/>
                <w:tab w:val="clear" w:pos="907"/>
                <w:tab w:val="left" w:pos="1440"/>
                <w:tab w:val="left" w:pos="2160"/>
              </w:tabs>
              <w:ind w:right="170"/>
              <w:jc w:val="right"/>
              <w:rPr>
                <w:rFonts w:cs="Times New Roman"/>
                <w:sz w:val="22"/>
                <w:szCs w:val="22"/>
                <w:cs/>
              </w:rPr>
            </w:pPr>
          </w:p>
        </w:tc>
        <w:tc>
          <w:tcPr>
            <w:tcW w:w="1248" w:type="dxa"/>
            <w:vAlign w:val="bottom"/>
          </w:tcPr>
          <w:p w14:paraId="7FB7E619" w14:textId="09F71B2E" w:rsidR="00E656FE" w:rsidRPr="00515545" w:rsidRDefault="00E656FE" w:rsidP="00E656FE">
            <w:pPr>
              <w:tabs>
                <w:tab w:val="clear" w:pos="680"/>
                <w:tab w:val="clear" w:pos="907"/>
                <w:tab w:val="left" w:pos="1440"/>
                <w:tab w:val="left" w:pos="2160"/>
              </w:tabs>
              <w:ind w:right="170"/>
              <w:jc w:val="right"/>
              <w:rPr>
                <w:rFonts w:cs="Times New Roman"/>
                <w:sz w:val="22"/>
                <w:szCs w:val="22"/>
              </w:rPr>
            </w:pPr>
            <w:r w:rsidRPr="00BC65EE">
              <w:rPr>
                <w:rFonts w:cs="Times New Roman"/>
                <w:sz w:val="22"/>
                <w:szCs w:val="22"/>
              </w:rPr>
              <w:t>65,450</w:t>
            </w:r>
          </w:p>
        </w:tc>
      </w:tr>
      <w:tr w:rsidR="00E656FE" w:rsidRPr="00515545" w14:paraId="484A96B9" w14:textId="77777777" w:rsidTr="002E716C">
        <w:trPr>
          <w:trHeight w:val="260"/>
        </w:trPr>
        <w:tc>
          <w:tcPr>
            <w:tcW w:w="3794" w:type="dxa"/>
            <w:vAlign w:val="bottom"/>
          </w:tcPr>
          <w:p w14:paraId="1396113C" w14:textId="77777777" w:rsidR="00E656FE" w:rsidRPr="00515545" w:rsidRDefault="00E656FE" w:rsidP="00E656FE">
            <w:pPr>
              <w:tabs>
                <w:tab w:val="clear" w:pos="907"/>
                <w:tab w:val="left" w:pos="900"/>
                <w:tab w:val="left" w:pos="1440"/>
                <w:tab w:val="left" w:pos="2160"/>
              </w:tabs>
              <w:ind w:left="-110" w:right="-43"/>
              <w:rPr>
                <w:rFonts w:cs="Times New Roman"/>
                <w:sz w:val="22"/>
                <w:szCs w:val="22"/>
                <w:cs/>
              </w:rPr>
            </w:pPr>
            <w:r w:rsidRPr="00515545">
              <w:rPr>
                <w:rFonts w:cs="Times New Roman"/>
                <w:sz w:val="22"/>
                <w:szCs w:val="22"/>
              </w:rPr>
              <w:t>Service income</w:t>
            </w:r>
          </w:p>
        </w:tc>
        <w:tc>
          <w:tcPr>
            <w:tcW w:w="1247" w:type="dxa"/>
            <w:tcBorders>
              <w:bottom w:val="nil"/>
            </w:tcBorders>
            <w:vAlign w:val="bottom"/>
          </w:tcPr>
          <w:p w14:paraId="7F1FF9C5" w14:textId="247F43CB"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20,237</w:t>
            </w:r>
          </w:p>
        </w:tc>
        <w:tc>
          <w:tcPr>
            <w:tcW w:w="255" w:type="dxa"/>
            <w:vAlign w:val="bottom"/>
          </w:tcPr>
          <w:p w14:paraId="08BDE5A5"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vAlign w:val="bottom"/>
          </w:tcPr>
          <w:p w14:paraId="781F8DC8" w14:textId="67DA77AB" w:rsidR="00E656FE" w:rsidRPr="00515545" w:rsidRDefault="00E656FE" w:rsidP="00E656FE">
            <w:pPr>
              <w:tabs>
                <w:tab w:val="clear" w:pos="680"/>
                <w:tab w:val="clear" w:pos="907"/>
                <w:tab w:val="left" w:pos="828"/>
              </w:tabs>
              <w:ind w:right="170"/>
              <w:jc w:val="right"/>
              <w:rPr>
                <w:rFonts w:cs="Times New Roman"/>
                <w:sz w:val="22"/>
                <w:szCs w:val="22"/>
              </w:rPr>
            </w:pPr>
            <w:r w:rsidRPr="00C227A5">
              <w:rPr>
                <w:rFonts w:cs="Times New Roman"/>
                <w:sz w:val="22"/>
                <w:szCs w:val="22"/>
              </w:rPr>
              <w:t>43,297</w:t>
            </w:r>
          </w:p>
        </w:tc>
        <w:tc>
          <w:tcPr>
            <w:tcW w:w="255" w:type="dxa"/>
            <w:vAlign w:val="bottom"/>
          </w:tcPr>
          <w:p w14:paraId="6D8F1D40"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7" w:type="dxa"/>
            <w:tcBorders>
              <w:bottom w:val="nil"/>
            </w:tcBorders>
            <w:vAlign w:val="bottom"/>
          </w:tcPr>
          <w:p w14:paraId="26621A29" w14:textId="549BF93D" w:rsidR="00E656FE" w:rsidRPr="00515545" w:rsidRDefault="00B54CB0" w:rsidP="00E656FE">
            <w:pPr>
              <w:tabs>
                <w:tab w:val="clear" w:pos="680"/>
                <w:tab w:val="clear" w:pos="907"/>
                <w:tab w:val="left" w:pos="1440"/>
                <w:tab w:val="left" w:pos="2160"/>
              </w:tabs>
              <w:ind w:right="170"/>
              <w:jc w:val="right"/>
              <w:rPr>
                <w:rFonts w:cs="Times New Roman"/>
                <w:sz w:val="22"/>
                <w:szCs w:val="22"/>
              </w:rPr>
            </w:pPr>
            <w:r>
              <w:rPr>
                <w:rFonts w:cs="Times New Roman"/>
                <w:sz w:val="22"/>
                <w:szCs w:val="22"/>
              </w:rPr>
              <w:t>18,566</w:t>
            </w:r>
          </w:p>
        </w:tc>
        <w:tc>
          <w:tcPr>
            <w:tcW w:w="255" w:type="dxa"/>
            <w:vAlign w:val="bottom"/>
          </w:tcPr>
          <w:p w14:paraId="1C925EC1"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vAlign w:val="bottom"/>
          </w:tcPr>
          <w:p w14:paraId="3649CD02" w14:textId="4FD10182" w:rsidR="00E656FE" w:rsidRPr="00515545" w:rsidRDefault="00E656FE" w:rsidP="00E656FE">
            <w:pPr>
              <w:tabs>
                <w:tab w:val="clear" w:pos="680"/>
                <w:tab w:val="clear" w:pos="907"/>
                <w:tab w:val="left" w:pos="1440"/>
                <w:tab w:val="left" w:pos="2160"/>
              </w:tabs>
              <w:ind w:right="170"/>
              <w:jc w:val="right"/>
              <w:rPr>
                <w:rFonts w:cs="Times New Roman"/>
                <w:sz w:val="22"/>
                <w:szCs w:val="22"/>
              </w:rPr>
            </w:pPr>
            <w:r w:rsidRPr="00BC65EE">
              <w:rPr>
                <w:rFonts w:cs="Times New Roman"/>
                <w:sz w:val="22"/>
                <w:szCs w:val="22"/>
              </w:rPr>
              <w:t>41,776</w:t>
            </w:r>
          </w:p>
        </w:tc>
      </w:tr>
      <w:tr w:rsidR="00E656FE" w:rsidRPr="00515545" w14:paraId="7F9E909F" w14:textId="77777777" w:rsidTr="002E716C">
        <w:trPr>
          <w:trHeight w:val="260"/>
        </w:trPr>
        <w:tc>
          <w:tcPr>
            <w:tcW w:w="3794" w:type="dxa"/>
            <w:vAlign w:val="bottom"/>
          </w:tcPr>
          <w:p w14:paraId="70851E9B"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tcBorders>
              <w:bottom w:val="nil"/>
            </w:tcBorders>
            <w:vAlign w:val="bottom"/>
          </w:tcPr>
          <w:p w14:paraId="3DF413A0" w14:textId="2413B295"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47,821</w:t>
            </w:r>
          </w:p>
        </w:tc>
        <w:tc>
          <w:tcPr>
            <w:tcW w:w="255" w:type="dxa"/>
            <w:vAlign w:val="bottom"/>
          </w:tcPr>
          <w:p w14:paraId="57A1A994"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vAlign w:val="bottom"/>
          </w:tcPr>
          <w:p w14:paraId="6FF38567" w14:textId="2033AC26" w:rsidR="00E656FE" w:rsidRPr="00515545" w:rsidRDefault="00E656FE" w:rsidP="00E656FE">
            <w:pPr>
              <w:tabs>
                <w:tab w:val="clear" w:pos="680"/>
                <w:tab w:val="clear" w:pos="907"/>
                <w:tab w:val="left" w:pos="828"/>
              </w:tabs>
              <w:ind w:right="170"/>
              <w:jc w:val="right"/>
              <w:rPr>
                <w:rFonts w:cs="Times New Roman"/>
                <w:sz w:val="22"/>
                <w:szCs w:val="22"/>
              </w:rPr>
            </w:pPr>
            <w:r w:rsidRPr="00C227A5">
              <w:rPr>
                <w:rFonts w:cs="Times New Roman"/>
                <w:sz w:val="22"/>
                <w:szCs w:val="22"/>
              </w:rPr>
              <w:t>95,498</w:t>
            </w:r>
          </w:p>
        </w:tc>
        <w:tc>
          <w:tcPr>
            <w:tcW w:w="255" w:type="dxa"/>
            <w:vAlign w:val="bottom"/>
          </w:tcPr>
          <w:p w14:paraId="6C51BD2C"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7" w:type="dxa"/>
            <w:tcBorders>
              <w:bottom w:val="nil"/>
            </w:tcBorders>
            <w:vAlign w:val="bottom"/>
          </w:tcPr>
          <w:p w14:paraId="16D32B76" w14:textId="5715A7CE" w:rsidR="00E656FE" w:rsidRPr="00515545" w:rsidRDefault="00B54CB0" w:rsidP="00E656FE">
            <w:pPr>
              <w:tabs>
                <w:tab w:val="clear" w:pos="680"/>
                <w:tab w:val="clear" w:pos="907"/>
                <w:tab w:val="left" w:pos="1440"/>
                <w:tab w:val="left" w:pos="2160"/>
              </w:tabs>
              <w:ind w:right="170"/>
              <w:jc w:val="right"/>
              <w:rPr>
                <w:rFonts w:cs="Times New Roman"/>
                <w:sz w:val="22"/>
                <w:szCs w:val="22"/>
              </w:rPr>
            </w:pPr>
            <w:r>
              <w:rPr>
                <w:rFonts w:cs="Times New Roman"/>
                <w:sz w:val="22"/>
                <w:szCs w:val="22"/>
              </w:rPr>
              <w:t>16,417</w:t>
            </w:r>
          </w:p>
        </w:tc>
        <w:tc>
          <w:tcPr>
            <w:tcW w:w="255" w:type="dxa"/>
            <w:vAlign w:val="bottom"/>
          </w:tcPr>
          <w:p w14:paraId="3E3705B0"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vAlign w:val="bottom"/>
          </w:tcPr>
          <w:p w14:paraId="5FE21723" w14:textId="70D63BDB" w:rsidR="00E656FE" w:rsidRPr="00515545" w:rsidRDefault="00E656FE" w:rsidP="00E656FE">
            <w:pPr>
              <w:tabs>
                <w:tab w:val="clear" w:pos="680"/>
                <w:tab w:val="clear" w:pos="907"/>
                <w:tab w:val="left" w:pos="1440"/>
                <w:tab w:val="left" w:pos="2160"/>
              </w:tabs>
              <w:ind w:right="170"/>
              <w:jc w:val="right"/>
              <w:rPr>
                <w:rFonts w:cs="Times New Roman"/>
                <w:sz w:val="22"/>
                <w:szCs w:val="22"/>
              </w:rPr>
            </w:pPr>
            <w:r w:rsidRPr="00BC65EE">
              <w:rPr>
                <w:rFonts w:cs="Times New Roman"/>
                <w:sz w:val="22"/>
                <w:szCs w:val="22"/>
              </w:rPr>
              <w:t>8,568</w:t>
            </w:r>
          </w:p>
        </w:tc>
      </w:tr>
      <w:tr w:rsidR="00E656FE" w:rsidRPr="00515545" w14:paraId="329338F2" w14:textId="77777777" w:rsidTr="002E716C">
        <w:trPr>
          <w:trHeight w:val="260"/>
        </w:trPr>
        <w:tc>
          <w:tcPr>
            <w:tcW w:w="3794" w:type="dxa"/>
            <w:vAlign w:val="bottom"/>
          </w:tcPr>
          <w:p w14:paraId="011F2E15"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tcBorders>
              <w:bottom w:val="nil"/>
            </w:tcBorders>
            <w:vAlign w:val="bottom"/>
          </w:tcPr>
          <w:p w14:paraId="24379B18" w14:textId="5346E6F8"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20,141</w:t>
            </w:r>
          </w:p>
        </w:tc>
        <w:tc>
          <w:tcPr>
            <w:tcW w:w="255" w:type="dxa"/>
            <w:vAlign w:val="bottom"/>
          </w:tcPr>
          <w:p w14:paraId="0445BBCB"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02421216" w14:textId="65C33E10" w:rsidR="00E656FE" w:rsidRPr="00515545" w:rsidRDefault="00E656FE" w:rsidP="00E656FE">
            <w:pPr>
              <w:tabs>
                <w:tab w:val="clear" w:pos="680"/>
                <w:tab w:val="clear" w:pos="907"/>
                <w:tab w:val="left" w:pos="828"/>
              </w:tabs>
              <w:ind w:right="170"/>
              <w:jc w:val="right"/>
              <w:rPr>
                <w:rFonts w:cs="Times New Roman"/>
                <w:sz w:val="22"/>
                <w:szCs w:val="22"/>
              </w:rPr>
            </w:pPr>
            <w:r w:rsidRPr="00C227A5">
              <w:rPr>
                <w:rFonts w:cs="Times New Roman"/>
                <w:sz w:val="22"/>
                <w:szCs w:val="22"/>
              </w:rPr>
              <w:t>25,844</w:t>
            </w:r>
          </w:p>
        </w:tc>
        <w:tc>
          <w:tcPr>
            <w:tcW w:w="255" w:type="dxa"/>
            <w:vAlign w:val="bottom"/>
          </w:tcPr>
          <w:p w14:paraId="3BBC7BB8"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48E31A00" w14:textId="692B2C79"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18,749</w:t>
            </w:r>
          </w:p>
        </w:tc>
        <w:tc>
          <w:tcPr>
            <w:tcW w:w="255" w:type="dxa"/>
            <w:vAlign w:val="bottom"/>
          </w:tcPr>
          <w:p w14:paraId="4B69441F"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2067361A" w14:textId="018B58CA" w:rsidR="00E656FE" w:rsidRPr="00515545" w:rsidRDefault="00E656FE" w:rsidP="00E656FE">
            <w:pPr>
              <w:tabs>
                <w:tab w:val="clear" w:pos="680"/>
                <w:tab w:val="clear" w:pos="907"/>
              </w:tabs>
              <w:ind w:right="170"/>
              <w:jc w:val="right"/>
              <w:rPr>
                <w:rFonts w:cs="Times New Roman"/>
                <w:sz w:val="22"/>
                <w:szCs w:val="22"/>
              </w:rPr>
            </w:pPr>
            <w:r w:rsidRPr="00BC65EE">
              <w:rPr>
                <w:rFonts w:cs="Times New Roman"/>
                <w:sz w:val="22"/>
                <w:szCs w:val="22"/>
              </w:rPr>
              <w:t>25,126</w:t>
            </w:r>
          </w:p>
        </w:tc>
      </w:tr>
      <w:tr w:rsidR="00E656FE" w:rsidRPr="00515545" w14:paraId="725519A6" w14:textId="77777777" w:rsidTr="002E716C">
        <w:trPr>
          <w:trHeight w:val="260"/>
        </w:trPr>
        <w:tc>
          <w:tcPr>
            <w:tcW w:w="3794" w:type="dxa"/>
            <w:vAlign w:val="bottom"/>
          </w:tcPr>
          <w:p w14:paraId="54FC69EA"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tcBorders>
              <w:bottom w:val="nil"/>
            </w:tcBorders>
            <w:vAlign w:val="bottom"/>
          </w:tcPr>
          <w:p w14:paraId="72781337" w14:textId="176C590A"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13,813</w:t>
            </w:r>
          </w:p>
        </w:tc>
        <w:tc>
          <w:tcPr>
            <w:tcW w:w="255" w:type="dxa"/>
            <w:vAlign w:val="bottom"/>
          </w:tcPr>
          <w:p w14:paraId="038623B0"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nil"/>
            </w:tcBorders>
            <w:vAlign w:val="bottom"/>
          </w:tcPr>
          <w:p w14:paraId="4C13D068" w14:textId="59D9FA00" w:rsidR="00E656FE" w:rsidRPr="00515545" w:rsidRDefault="00E656FE" w:rsidP="00E656FE">
            <w:pPr>
              <w:tabs>
                <w:tab w:val="clear" w:pos="680"/>
                <w:tab w:val="clear" w:pos="907"/>
                <w:tab w:val="left" w:pos="828"/>
              </w:tabs>
              <w:ind w:right="170"/>
              <w:jc w:val="right"/>
              <w:rPr>
                <w:rFonts w:cs="Times New Roman"/>
                <w:sz w:val="22"/>
                <w:szCs w:val="22"/>
              </w:rPr>
            </w:pPr>
            <w:r w:rsidRPr="00C227A5">
              <w:rPr>
                <w:rFonts w:cs="Times New Roman"/>
                <w:sz w:val="22"/>
                <w:szCs w:val="22"/>
              </w:rPr>
              <w:t>16,202</w:t>
            </w:r>
          </w:p>
        </w:tc>
        <w:tc>
          <w:tcPr>
            <w:tcW w:w="255" w:type="dxa"/>
            <w:vAlign w:val="bottom"/>
          </w:tcPr>
          <w:p w14:paraId="2F2F0BD6"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nil"/>
            </w:tcBorders>
            <w:vAlign w:val="bottom"/>
          </w:tcPr>
          <w:p w14:paraId="3AE5D35B" w14:textId="76B0FA56"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7,037</w:t>
            </w:r>
          </w:p>
        </w:tc>
        <w:tc>
          <w:tcPr>
            <w:tcW w:w="255" w:type="dxa"/>
            <w:vAlign w:val="bottom"/>
          </w:tcPr>
          <w:p w14:paraId="1DEA0FE5" w14:textId="77777777" w:rsidR="00E656FE" w:rsidRPr="00515545" w:rsidRDefault="00E656FE" w:rsidP="00E656FE">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nil"/>
            </w:tcBorders>
            <w:vAlign w:val="bottom"/>
          </w:tcPr>
          <w:p w14:paraId="377082C2" w14:textId="567797BB" w:rsidR="00E656FE" w:rsidRPr="00515545" w:rsidRDefault="00E656FE" w:rsidP="00E656FE">
            <w:pPr>
              <w:tabs>
                <w:tab w:val="clear" w:pos="680"/>
                <w:tab w:val="clear" w:pos="907"/>
              </w:tabs>
              <w:ind w:right="170"/>
              <w:jc w:val="right"/>
              <w:rPr>
                <w:rFonts w:cs="Times New Roman"/>
                <w:sz w:val="22"/>
                <w:szCs w:val="22"/>
              </w:rPr>
            </w:pPr>
            <w:r w:rsidRPr="00BC65EE">
              <w:rPr>
                <w:rFonts w:cs="Times New Roman"/>
                <w:sz w:val="22"/>
                <w:szCs w:val="22"/>
              </w:rPr>
              <w:t>9,259</w:t>
            </w:r>
          </w:p>
        </w:tc>
      </w:tr>
      <w:tr w:rsidR="00E656FE" w:rsidRPr="00515545" w14:paraId="1AA2D2CF" w14:textId="77777777" w:rsidTr="002E716C">
        <w:trPr>
          <w:trHeight w:val="260"/>
        </w:trPr>
        <w:tc>
          <w:tcPr>
            <w:tcW w:w="3794" w:type="dxa"/>
            <w:vAlign w:val="bottom"/>
          </w:tcPr>
          <w:p w14:paraId="45C5F8F4"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tcBorders>
              <w:bottom w:val="nil"/>
            </w:tcBorders>
            <w:vAlign w:val="bottom"/>
          </w:tcPr>
          <w:p w14:paraId="56EC8806" w14:textId="6CDC82E3"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7,562</w:t>
            </w:r>
          </w:p>
        </w:tc>
        <w:tc>
          <w:tcPr>
            <w:tcW w:w="255" w:type="dxa"/>
            <w:vAlign w:val="bottom"/>
          </w:tcPr>
          <w:p w14:paraId="4B2B30C9"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52FB6A5B" w14:textId="3990904A" w:rsidR="00E656FE" w:rsidRPr="00515545" w:rsidRDefault="00E656FE" w:rsidP="00E656FE">
            <w:pPr>
              <w:tabs>
                <w:tab w:val="clear" w:pos="680"/>
                <w:tab w:val="clear" w:pos="907"/>
                <w:tab w:val="left" w:pos="828"/>
              </w:tabs>
              <w:ind w:right="170"/>
              <w:jc w:val="right"/>
              <w:rPr>
                <w:rFonts w:cs="Times New Roman"/>
                <w:sz w:val="22"/>
                <w:szCs w:val="22"/>
              </w:rPr>
            </w:pPr>
            <w:r w:rsidRPr="00C227A5">
              <w:rPr>
                <w:rFonts w:cs="Times New Roman"/>
                <w:sz w:val="22"/>
                <w:szCs w:val="22"/>
              </w:rPr>
              <w:t>7,185</w:t>
            </w:r>
          </w:p>
        </w:tc>
        <w:tc>
          <w:tcPr>
            <w:tcW w:w="255" w:type="dxa"/>
            <w:vAlign w:val="bottom"/>
          </w:tcPr>
          <w:p w14:paraId="122C0F03"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3F48936C" w14:textId="0936ECB2"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7,512</w:t>
            </w:r>
          </w:p>
        </w:tc>
        <w:tc>
          <w:tcPr>
            <w:tcW w:w="255" w:type="dxa"/>
            <w:vAlign w:val="bottom"/>
          </w:tcPr>
          <w:p w14:paraId="5E4C6BF3"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34D641B0" w14:textId="5E0C6236" w:rsidR="00E656FE" w:rsidRPr="00515545" w:rsidRDefault="00E656FE" w:rsidP="00E656FE">
            <w:pPr>
              <w:tabs>
                <w:tab w:val="clear" w:pos="680"/>
                <w:tab w:val="clear" w:pos="907"/>
              </w:tabs>
              <w:ind w:right="170"/>
              <w:jc w:val="right"/>
              <w:rPr>
                <w:rFonts w:cs="Times New Roman"/>
                <w:sz w:val="22"/>
                <w:szCs w:val="22"/>
              </w:rPr>
            </w:pPr>
            <w:r w:rsidRPr="00BC65EE">
              <w:rPr>
                <w:rFonts w:cs="Times New Roman"/>
                <w:sz w:val="22"/>
                <w:szCs w:val="22"/>
              </w:rPr>
              <w:t>7,115</w:t>
            </w:r>
          </w:p>
        </w:tc>
      </w:tr>
      <w:tr w:rsidR="00E656FE" w:rsidRPr="00515545" w14:paraId="117306A7" w14:textId="77777777" w:rsidTr="002E716C">
        <w:trPr>
          <w:trHeight w:val="260"/>
        </w:trPr>
        <w:tc>
          <w:tcPr>
            <w:tcW w:w="3794" w:type="dxa"/>
            <w:vAlign w:val="bottom"/>
          </w:tcPr>
          <w:p w14:paraId="737E08D1"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tcBorders>
              <w:bottom w:val="nil"/>
            </w:tcBorders>
            <w:vAlign w:val="bottom"/>
          </w:tcPr>
          <w:p w14:paraId="45252DEA" w14:textId="62962411" w:rsidR="00E656FE" w:rsidRPr="00515545" w:rsidRDefault="00B54CB0"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55" w:type="dxa"/>
            <w:vAlign w:val="bottom"/>
          </w:tcPr>
          <w:p w14:paraId="3E5F4ABE"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68C3219B" w14:textId="1C20A9E1" w:rsidR="00E656FE" w:rsidRPr="00515545" w:rsidRDefault="00E656FE" w:rsidP="00E65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 w:val="left" w:pos="828"/>
              </w:tabs>
              <w:jc w:val="center"/>
              <w:rPr>
                <w:rFonts w:cs="Times New Roman"/>
                <w:sz w:val="22"/>
                <w:szCs w:val="22"/>
              </w:rPr>
            </w:pPr>
            <w:r w:rsidRPr="00C227A5">
              <w:rPr>
                <w:rFonts w:cs="Times New Roman"/>
                <w:sz w:val="22"/>
                <w:szCs w:val="22"/>
              </w:rPr>
              <w:t>-</w:t>
            </w:r>
          </w:p>
        </w:tc>
        <w:tc>
          <w:tcPr>
            <w:tcW w:w="255" w:type="dxa"/>
            <w:vAlign w:val="bottom"/>
          </w:tcPr>
          <w:p w14:paraId="20ED1532"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4252E97E" w14:textId="199BF54D"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26,924</w:t>
            </w:r>
          </w:p>
        </w:tc>
        <w:tc>
          <w:tcPr>
            <w:tcW w:w="255" w:type="dxa"/>
            <w:vAlign w:val="bottom"/>
          </w:tcPr>
          <w:p w14:paraId="01D467CF"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4C9F2C4B" w14:textId="2B4E5C59" w:rsidR="00E656FE" w:rsidRPr="00515545" w:rsidRDefault="00E656FE" w:rsidP="00E656FE">
            <w:pPr>
              <w:tabs>
                <w:tab w:val="clear" w:pos="680"/>
                <w:tab w:val="clear" w:pos="907"/>
              </w:tabs>
              <w:ind w:right="170"/>
              <w:jc w:val="right"/>
              <w:rPr>
                <w:rFonts w:cs="Times New Roman"/>
                <w:sz w:val="22"/>
                <w:szCs w:val="22"/>
              </w:rPr>
            </w:pPr>
            <w:r w:rsidRPr="00BC65EE">
              <w:rPr>
                <w:rFonts w:cs="Times New Roman"/>
                <w:sz w:val="22"/>
                <w:szCs w:val="22"/>
              </w:rPr>
              <w:t>27,045</w:t>
            </w:r>
          </w:p>
        </w:tc>
      </w:tr>
      <w:tr w:rsidR="00E656FE" w:rsidRPr="00515545" w14:paraId="05F6B370" w14:textId="77777777" w:rsidTr="002E716C">
        <w:trPr>
          <w:trHeight w:val="260"/>
        </w:trPr>
        <w:tc>
          <w:tcPr>
            <w:tcW w:w="3794" w:type="dxa"/>
            <w:vAlign w:val="bottom"/>
          </w:tcPr>
          <w:p w14:paraId="04D2F124" w14:textId="77777777" w:rsidR="00E656FE" w:rsidRPr="00515545" w:rsidRDefault="00E656FE" w:rsidP="00E656FE">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2B799599" w14:textId="047AA01E"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33,154</w:t>
            </w:r>
          </w:p>
        </w:tc>
        <w:tc>
          <w:tcPr>
            <w:tcW w:w="255" w:type="dxa"/>
            <w:vAlign w:val="bottom"/>
          </w:tcPr>
          <w:p w14:paraId="726CC5CD"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tcBorders>
              <w:bottom w:val="single" w:sz="4" w:space="0" w:color="auto"/>
            </w:tcBorders>
            <w:vAlign w:val="bottom"/>
          </w:tcPr>
          <w:p w14:paraId="51ED44A7" w14:textId="78398F35" w:rsidR="00E656FE" w:rsidRPr="00515545" w:rsidRDefault="00E656FE" w:rsidP="00E656FE">
            <w:pPr>
              <w:tabs>
                <w:tab w:val="clear" w:pos="680"/>
                <w:tab w:val="clear" w:pos="907"/>
                <w:tab w:val="left" w:pos="828"/>
              </w:tabs>
              <w:ind w:right="170"/>
              <w:jc w:val="right"/>
              <w:rPr>
                <w:rFonts w:cs="Times New Roman"/>
                <w:sz w:val="22"/>
                <w:szCs w:val="22"/>
              </w:rPr>
            </w:pPr>
            <w:r w:rsidRPr="00C227A5">
              <w:rPr>
                <w:rFonts w:cs="Times New Roman"/>
                <w:sz w:val="22"/>
                <w:szCs w:val="22"/>
              </w:rPr>
              <w:t>17,5</w:t>
            </w:r>
            <w:r>
              <w:rPr>
                <w:rFonts w:cs="Times New Roman"/>
                <w:sz w:val="22"/>
                <w:szCs w:val="22"/>
              </w:rPr>
              <w:t>59</w:t>
            </w:r>
          </w:p>
        </w:tc>
        <w:tc>
          <w:tcPr>
            <w:tcW w:w="255" w:type="dxa"/>
            <w:vAlign w:val="bottom"/>
          </w:tcPr>
          <w:p w14:paraId="166FAC30"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7" w:type="dxa"/>
            <w:tcBorders>
              <w:bottom w:val="single" w:sz="4" w:space="0" w:color="auto"/>
            </w:tcBorders>
            <w:vAlign w:val="bottom"/>
          </w:tcPr>
          <w:p w14:paraId="552D6808" w14:textId="1FBD64E5" w:rsidR="00E656FE" w:rsidRPr="00515545" w:rsidRDefault="00B54CB0" w:rsidP="00E656FE">
            <w:pPr>
              <w:tabs>
                <w:tab w:val="clear" w:pos="680"/>
                <w:tab w:val="clear" w:pos="907"/>
              </w:tabs>
              <w:ind w:right="170"/>
              <w:jc w:val="right"/>
              <w:rPr>
                <w:rFonts w:cs="Times New Roman"/>
                <w:sz w:val="22"/>
                <w:szCs w:val="22"/>
              </w:rPr>
            </w:pPr>
            <w:r>
              <w:rPr>
                <w:rFonts w:cs="Times New Roman"/>
                <w:sz w:val="22"/>
                <w:szCs w:val="22"/>
              </w:rPr>
              <w:t>12,310</w:t>
            </w:r>
          </w:p>
        </w:tc>
        <w:tc>
          <w:tcPr>
            <w:tcW w:w="255" w:type="dxa"/>
            <w:vAlign w:val="bottom"/>
          </w:tcPr>
          <w:p w14:paraId="49FCD665" w14:textId="77777777" w:rsidR="00E656FE" w:rsidRPr="00515545" w:rsidRDefault="00E656FE" w:rsidP="00E656FE">
            <w:pPr>
              <w:tabs>
                <w:tab w:val="clear" w:pos="680"/>
                <w:tab w:val="clear" w:pos="907"/>
              </w:tabs>
              <w:ind w:right="170"/>
              <w:jc w:val="right"/>
              <w:rPr>
                <w:rFonts w:cs="Times New Roman"/>
                <w:color w:val="FF0000"/>
                <w:sz w:val="22"/>
                <w:szCs w:val="22"/>
              </w:rPr>
            </w:pPr>
          </w:p>
        </w:tc>
        <w:tc>
          <w:tcPr>
            <w:tcW w:w="1248" w:type="dxa"/>
            <w:tcBorders>
              <w:bottom w:val="single" w:sz="4" w:space="0" w:color="auto"/>
            </w:tcBorders>
            <w:vAlign w:val="bottom"/>
          </w:tcPr>
          <w:p w14:paraId="03B9B238" w14:textId="1E9B186A" w:rsidR="00E656FE" w:rsidRPr="00515545" w:rsidRDefault="00E656FE" w:rsidP="00E656FE">
            <w:pPr>
              <w:tabs>
                <w:tab w:val="clear" w:pos="680"/>
                <w:tab w:val="clear" w:pos="907"/>
              </w:tabs>
              <w:ind w:right="170"/>
              <w:jc w:val="right"/>
              <w:rPr>
                <w:rFonts w:cs="Times New Roman"/>
                <w:sz w:val="22"/>
                <w:szCs w:val="22"/>
              </w:rPr>
            </w:pPr>
            <w:r w:rsidRPr="00BC65EE">
              <w:rPr>
                <w:rFonts w:cs="Times New Roman"/>
                <w:sz w:val="22"/>
                <w:szCs w:val="22"/>
              </w:rPr>
              <w:t>15,4</w:t>
            </w:r>
            <w:r>
              <w:rPr>
                <w:rFonts w:cs="Times New Roman"/>
                <w:sz w:val="22"/>
                <w:szCs w:val="22"/>
              </w:rPr>
              <w:t>79</w:t>
            </w:r>
          </w:p>
        </w:tc>
      </w:tr>
      <w:tr w:rsidR="002E716C" w:rsidRPr="00515545" w14:paraId="295C4CF0" w14:textId="77777777" w:rsidTr="002E716C">
        <w:trPr>
          <w:trHeight w:val="260"/>
        </w:trPr>
        <w:tc>
          <w:tcPr>
            <w:tcW w:w="3794" w:type="dxa"/>
            <w:vAlign w:val="bottom"/>
          </w:tcPr>
          <w:p w14:paraId="644E7FCA" w14:textId="77777777" w:rsidR="002E716C" w:rsidRPr="00515545" w:rsidRDefault="002E716C" w:rsidP="008376DF">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328959C0" w14:textId="207991A8" w:rsidR="002E716C" w:rsidRPr="00515545" w:rsidRDefault="00B54CB0" w:rsidP="00AE1BA7">
            <w:pPr>
              <w:tabs>
                <w:tab w:val="clear" w:pos="680"/>
                <w:tab w:val="clear" w:pos="907"/>
              </w:tabs>
              <w:ind w:right="170"/>
              <w:jc w:val="right"/>
              <w:rPr>
                <w:rFonts w:cs="Times New Roman"/>
                <w:sz w:val="22"/>
                <w:szCs w:val="22"/>
              </w:rPr>
            </w:pPr>
            <w:r>
              <w:rPr>
                <w:rFonts w:cs="Times New Roman"/>
                <w:sz w:val="22"/>
                <w:szCs w:val="22"/>
              </w:rPr>
              <w:t>284,666</w:t>
            </w:r>
          </w:p>
        </w:tc>
        <w:tc>
          <w:tcPr>
            <w:tcW w:w="255" w:type="dxa"/>
            <w:vAlign w:val="bottom"/>
          </w:tcPr>
          <w:p w14:paraId="5A44EDC5" w14:textId="77777777" w:rsidR="002E716C" w:rsidRPr="00515545" w:rsidRDefault="002E716C" w:rsidP="00F13D75">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2162824C" w14:textId="0E0389B3" w:rsidR="002E716C" w:rsidRPr="00515545" w:rsidRDefault="00E656FE" w:rsidP="00AE1BA7">
            <w:pPr>
              <w:tabs>
                <w:tab w:val="clear" w:pos="680"/>
                <w:tab w:val="clear" w:pos="907"/>
                <w:tab w:val="left" w:pos="828"/>
              </w:tabs>
              <w:ind w:right="170"/>
              <w:jc w:val="right"/>
              <w:rPr>
                <w:rFonts w:cs="Times New Roman"/>
                <w:sz w:val="22"/>
                <w:szCs w:val="22"/>
              </w:rPr>
            </w:pPr>
            <w:r>
              <w:rPr>
                <w:rFonts w:cs="Times New Roman"/>
                <w:sz w:val="22"/>
                <w:szCs w:val="22"/>
              </w:rPr>
              <w:t>277,372</w:t>
            </w:r>
          </w:p>
        </w:tc>
        <w:tc>
          <w:tcPr>
            <w:tcW w:w="255" w:type="dxa"/>
            <w:vAlign w:val="bottom"/>
          </w:tcPr>
          <w:p w14:paraId="5B2D6E61" w14:textId="77777777" w:rsidR="002E716C" w:rsidRPr="00515545" w:rsidRDefault="002E716C" w:rsidP="00F13D75">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78F07818" w14:textId="6738ABBA" w:rsidR="002E716C" w:rsidRPr="00515545" w:rsidRDefault="00B54CB0" w:rsidP="00F13D75">
            <w:pPr>
              <w:tabs>
                <w:tab w:val="clear" w:pos="680"/>
                <w:tab w:val="clear" w:pos="907"/>
              </w:tabs>
              <w:ind w:right="170"/>
              <w:jc w:val="right"/>
              <w:rPr>
                <w:rFonts w:cs="Times New Roman"/>
                <w:sz w:val="22"/>
                <w:szCs w:val="22"/>
              </w:rPr>
            </w:pPr>
            <w:r>
              <w:rPr>
                <w:rFonts w:cs="Times New Roman"/>
                <w:sz w:val="22"/>
                <w:szCs w:val="22"/>
              </w:rPr>
              <w:t>197,130</w:t>
            </w:r>
          </w:p>
        </w:tc>
        <w:tc>
          <w:tcPr>
            <w:tcW w:w="255" w:type="dxa"/>
            <w:vAlign w:val="bottom"/>
          </w:tcPr>
          <w:p w14:paraId="3C3C3066" w14:textId="77777777" w:rsidR="002E716C" w:rsidRPr="00515545" w:rsidRDefault="002E716C" w:rsidP="00F13D75">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vAlign w:val="bottom"/>
          </w:tcPr>
          <w:p w14:paraId="6C19804F" w14:textId="5D411A64" w:rsidR="002E716C" w:rsidRPr="00515545" w:rsidRDefault="00E656FE" w:rsidP="00F13D75">
            <w:pPr>
              <w:tabs>
                <w:tab w:val="clear" w:pos="680"/>
                <w:tab w:val="clear" w:pos="907"/>
              </w:tabs>
              <w:ind w:right="170"/>
              <w:jc w:val="right"/>
              <w:rPr>
                <w:rFonts w:cs="Times New Roman"/>
                <w:sz w:val="22"/>
                <w:szCs w:val="22"/>
              </w:rPr>
            </w:pPr>
            <w:r>
              <w:rPr>
                <w:rFonts w:cs="Times New Roman"/>
                <w:sz w:val="22"/>
                <w:szCs w:val="22"/>
              </w:rPr>
              <w:t>199,818</w:t>
            </w:r>
          </w:p>
        </w:tc>
      </w:tr>
    </w:tbl>
    <w:p w14:paraId="55005EF0" w14:textId="77777777" w:rsidR="00910B31" w:rsidRPr="00515545" w:rsidRDefault="00910B31" w:rsidP="0032123A">
      <w:pPr>
        <w:pStyle w:val="a3"/>
        <w:widowControl/>
        <w:spacing w:line="240" w:lineRule="atLeast"/>
        <w:ind w:right="-45"/>
        <w:jc w:val="thaiDistribute"/>
        <w:rPr>
          <w:rFonts w:hAnsi="Times New Roman" w:cs="Cordia New"/>
          <w:b w:val="0"/>
          <w:bCs w:val="0"/>
          <w:sz w:val="22"/>
          <w:szCs w:val="22"/>
          <w:highlight w:val="yellow"/>
        </w:rPr>
      </w:pPr>
    </w:p>
    <w:p w14:paraId="0A470F88" w14:textId="77777777" w:rsidR="00977DCA" w:rsidRPr="00515545"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632B8EEC" w14:textId="77777777" w:rsidR="00977DCA" w:rsidRPr="00515545"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1916EE9F"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1FCCF90B"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157AE614"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26D940E5"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779B4A6F"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1B837BD6"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1E328FCB"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14C32A6D"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1E3F5C9C"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7FD08B4F"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7E7D5034"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287ADA7F"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0C1CFA81" w14:textId="77777777" w:rsidR="00913036" w:rsidRDefault="00913036" w:rsidP="0032123A">
      <w:pPr>
        <w:pStyle w:val="a3"/>
        <w:widowControl/>
        <w:spacing w:line="240" w:lineRule="atLeast"/>
        <w:ind w:right="-45"/>
        <w:jc w:val="thaiDistribute"/>
        <w:rPr>
          <w:rFonts w:hAnsi="Times New Roman" w:cs="Cordia New"/>
          <w:b w:val="0"/>
          <w:bCs w:val="0"/>
          <w:sz w:val="22"/>
          <w:szCs w:val="22"/>
          <w:highlight w:val="yellow"/>
        </w:rPr>
      </w:pPr>
    </w:p>
    <w:p w14:paraId="4EC2DB76" w14:textId="77777777" w:rsidR="00913036" w:rsidRDefault="00913036" w:rsidP="0032123A">
      <w:pPr>
        <w:pStyle w:val="a3"/>
        <w:widowControl/>
        <w:spacing w:line="240" w:lineRule="atLeast"/>
        <w:ind w:right="-45"/>
        <w:jc w:val="thaiDistribute"/>
        <w:rPr>
          <w:rFonts w:hAnsi="Times New Roman" w:cs="Cordia New"/>
          <w:b w:val="0"/>
          <w:bCs w:val="0"/>
          <w:sz w:val="22"/>
          <w:szCs w:val="22"/>
          <w:highlight w:val="yellow"/>
        </w:rPr>
      </w:pPr>
    </w:p>
    <w:p w14:paraId="246A2B57"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180D6A8C"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55BD2A57"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550E2F42" w14:textId="77777777" w:rsidR="00977DCA"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1C37E726" w14:textId="77777777" w:rsidR="00977DCA"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b/>
          <w:bCs/>
          <w:caps/>
          <w:sz w:val="22"/>
          <w:szCs w:val="22"/>
          <w:highlight w:val="yellow"/>
        </w:rPr>
      </w:pPr>
    </w:p>
    <w:p w14:paraId="27AB4D0F" w14:textId="3044A0FA" w:rsidR="001335C7" w:rsidRPr="00515545" w:rsidRDefault="001335C7" w:rsidP="001335C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lastRenderedPageBreak/>
        <w:t>TAX</w:t>
      </w:r>
      <w:r w:rsidR="00874474" w:rsidRPr="00515545">
        <w:rPr>
          <w:b/>
          <w:bCs/>
          <w:caps/>
          <w:sz w:val="22"/>
          <w:szCs w:val="22"/>
        </w:rPr>
        <w:t xml:space="preserve"> </w:t>
      </w:r>
      <w:r w:rsidR="001F2265" w:rsidRPr="00515545">
        <w:rPr>
          <w:b/>
          <w:bCs/>
          <w:caps/>
          <w:sz w:val="22"/>
          <w:szCs w:val="22"/>
        </w:rPr>
        <w:t>EXPENSE</w:t>
      </w:r>
    </w:p>
    <w:p w14:paraId="71B81163" w14:textId="77777777" w:rsidR="001335C7" w:rsidRPr="00515545" w:rsidRDefault="001335C7" w:rsidP="001335C7">
      <w:pPr>
        <w:pStyle w:val="a3"/>
        <w:widowControl/>
        <w:spacing w:line="240" w:lineRule="atLeast"/>
        <w:ind w:right="-45"/>
        <w:jc w:val="thaiDistribute"/>
        <w:rPr>
          <w:rFonts w:hAnsi="Times New Roman" w:cs="Cordia New"/>
          <w:b w:val="0"/>
          <w:bCs w:val="0"/>
          <w:sz w:val="22"/>
          <w:szCs w:val="22"/>
        </w:rPr>
      </w:pPr>
    </w:p>
    <w:p w14:paraId="3D7FF41B" w14:textId="77777777" w:rsidR="00BF7FC5" w:rsidRPr="00515545" w:rsidRDefault="00654F12" w:rsidP="001335C7">
      <w:pPr>
        <w:pStyle w:val="a3"/>
        <w:widowControl/>
        <w:spacing w:line="240" w:lineRule="atLeast"/>
        <w:ind w:right="-45"/>
        <w:jc w:val="thaiDistribute"/>
        <w:rPr>
          <w:rFonts w:cs="Cordia New"/>
          <w:b w:val="0"/>
          <w:bCs w:val="0"/>
          <w:sz w:val="22"/>
          <w:szCs w:val="22"/>
        </w:rPr>
      </w:pPr>
      <w:r w:rsidRPr="00515545">
        <w:rPr>
          <w:rFonts w:hAnsi="Times New Roman" w:cs="Times New Roman"/>
          <w:b w:val="0"/>
          <w:bCs w:val="0"/>
          <w:spacing w:val="-4"/>
          <w:sz w:val="22"/>
          <w:szCs w:val="22"/>
        </w:rPr>
        <w:t>Corporate income tax rate announced in Thailand, Cambodia and Lao PDR is the same rate, i.e. 20% (tax rate</w:t>
      </w:r>
      <w:r w:rsidRPr="00515545">
        <w:rPr>
          <w:rFonts w:cs="Times New Roman"/>
          <w:b w:val="0"/>
          <w:bCs w:val="0"/>
          <w:sz w:val="22"/>
          <w:szCs w:val="22"/>
        </w:rPr>
        <w:t xml:space="preserve"> for SME in Thailand, net profit not over </w:t>
      </w:r>
      <w:r w:rsidRPr="00515545">
        <w:rPr>
          <w:rFonts w:cs="Angsana New"/>
          <w:b w:val="0"/>
          <w:bCs w:val="0"/>
          <w:sz w:val="22"/>
          <w:szCs w:val="22"/>
        </w:rPr>
        <w:t xml:space="preserve">Baht </w:t>
      </w:r>
      <w:r w:rsidRPr="00515545">
        <w:rPr>
          <w:rFonts w:cs="Times New Roman"/>
          <w:b w:val="0"/>
          <w:bCs w:val="0"/>
          <w:sz w:val="22"/>
          <w:szCs w:val="22"/>
        </w:rPr>
        <w:t>3 million, is 15%), whereas Myanmar is 22%.</w:t>
      </w:r>
    </w:p>
    <w:p w14:paraId="70C4946F" w14:textId="77777777" w:rsidR="00BF7FC5" w:rsidRPr="00515545" w:rsidRDefault="00BF7FC5" w:rsidP="001335C7">
      <w:pPr>
        <w:pStyle w:val="a3"/>
        <w:widowControl/>
        <w:spacing w:line="240" w:lineRule="atLeast"/>
        <w:ind w:right="-45"/>
        <w:jc w:val="thaiDistribute"/>
        <w:rPr>
          <w:rFonts w:hAnsi="Times New Roman" w:cs="Cordia New"/>
          <w:b w:val="0"/>
          <w:bCs w:val="0"/>
          <w:sz w:val="22"/>
          <w:szCs w:val="22"/>
        </w:rPr>
      </w:pPr>
    </w:p>
    <w:p w14:paraId="407F645B" w14:textId="598B7F4B" w:rsidR="001335C7" w:rsidRPr="00515545" w:rsidRDefault="001F2265" w:rsidP="00F47EDD">
      <w:pPr>
        <w:tabs>
          <w:tab w:val="clear" w:pos="227"/>
          <w:tab w:val="clear" w:pos="454"/>
          <w:tab w:val="left" w:pos="-5103"/>
          <w:tab w:val="left" w:pos="567"/>
          <w:tab w:val="left" w:pos="709"/>
          <w:tab w:val="left" w:pos="1276"/>
        </w:tabs>
        <w:jc w:val="thaiDistribute"/>
        <w:rPr>
          <w:rFonts w:cs="Times New Roman"/>
          <w:sz w:val="22"/>
          <w:szCs w:val="22"/>
        </w:rPr>
      </w:pPr>
      <w:r w:rsidRPr="00515545">
        <w:rPr>
          <w:rFonts w:cs="Times New Roman"/>
          <w:sz w:val="22"/>
          <w:szCs w:val="22"/>
        </w:rPr>
        <w:t>T</w:t>
      </w:r>
      <w:r w:rsidR="001335C7" w:rsidRPr="00515545">
        <w:rPr>
          <w:rFonts w:cs="Times New Roman"/>
          <w:sz w:val="22"/>
          <w:szCs w:val="22"/>
        </w:rPr>
        <w:t xml:space="preserve">ax </w:t>
      </w:r>
      <w:r w:rsidRPr="00515545">
        <w:rPr>
          <w:rFonts w:cs="Times New Roman"/>
          <w:sz w:val="22"/>
          <w:szCs w:val="22"/>
        </w:rPr>
        <w:t xml:space="preserve">expense </w:t>
      </w:r>
      <w:r w:rsidR="00863D81" w:rsidRPr="00515545">
        <w:rPr>
          <w:rFonts w:cs="Times New Roman"/>
          <w:sz w:val="22"/>
          <w:szCs w:val="22"/>
        </w:rPr>
        <w:t xml:space="preserve">for the three-month and </w:t>
      </w:r>
      <w:r w:rsidR="00042087">
        <w:rPr>
          <w:rFonts w:cs="Times New Roman"/>
          <w:sz w:val="22"/>
          <w:szCs w:val="22"/>
        </w:rPr>
        <w:t>nine-month</w:t>
      </w:r>
      <w:r w:rsidR="00863D81" w:rsidRPr="00515545">
        <w:rPr>
          <w:rFonts w:cs="Times New Roman"/>
          <w:sz w:val="22"/>
          <w:szCs w:val="22"/>
        </w:rPr>
        <w:t xml:space="preserve"> periods ended </w:t>
      </w:r>
      <w:r w:rsidR="00042087">
        <w:rPr>
          <w:rFonts w:cs="Times New Roman"/>
          <w:sz w:val="22"/>
          <w:szCs w:val="22"/>
        </w:rPr>
        <w:t>September 30</w:t>
      </w:r>
      <w:r w:rsidR="00FA1561" w:rsidRPr="00515545">
        <w:rPr>
          <w:rFonts w:cs="Times New Roman"/>
          <w:sz w:val="22"/>
          <w:szCs w:val="22"/>
        </w:rPr>
        <w:t>, 2024 and 2023</w:t>
      </w:r>
      <w:r w:rsidR="001335C7" w:rsidRPr="00515545">
        <w:rPr>
          <w:rFonts w:cs="Times New Roman"/>
          <w:sz w:val="22"/>
          <w:szCs w:val="22"/>
        </w:rPr>
        <w:t xml:space="preserve"> </w:t>
      </w:r>
      <w:r w:rsidRPr="00515545">
        <w:rPr>
          <w:rFonts w:cs="Times New Roman"/>
          <w:sz w:val="22"/>
          <w:szCs w:val="22"/>
        </w:rPr>
        <w:t>are as follows:</w:t>
      </w:r>
    </w:p>
    <w:p w14:paraId="7239BE9D" w14:textId="77777777" w:rsidR="00DC77DF" w:rsidRPr="00515545" w:rsidRDefault="00DC77DF" w:rsidP="001335C7">
      <w:pPr>
        <w:tabs>
          <w:tab w:val="clear" w:pos="227"/>
          <w:tab w:val="clear" w:pos="454"/>
          <w:tab w:val="left" w:pos="-5103"/>
          <w:tab w:val="left" w:pos="567"/>
          <w:tab w:val="left" w:pos="709"/>
          <w:tab w:val="left" w:pos="1276"/>
        </w:tabs>
        <w:jc w:val="both"/>
        <w:rPr>
          <w:rFonts w:cs="Times New Roman"/>
          <w:sz w:val="22"/>
          <w:szCs w:val="22"/>
          <w:highlight w:val="yellow"/>
        </w:rPr>
      </w:pPr>
    </w:p>
    <w:tbl>
      <w:tblPr>
        <w:tblW w:w="9883" w:type="dxa"/>
        <w:tblLayout w:type="fixed"/>
        <w:tblLook w:val="01E0" w:firstRow="1" w:lastRow="1" w:firstColumn="1" w:lastColumn="1" w:noHBand="0" w:noVBand="0"/>
      </w:tblPr>
      <w:tblGrid>
        <w:gridCol w:w="4503"/>
        <w:gridCol w:w="1105"/>
        <w:gridCol w:w="270"/>
        <w:gridCol w:w="1170"/>
        <w:gridCol w:w="270"/>
        <w:gridCol w:w="1125"/>
        <w:gridCol w:w="270"/>
        <w:gridCol w:w="1170"/>
      </w:tblGrid>
      <w:tr w:rsidR="00863D81" w:rsidRPr="00515545" w14:paraId="0D5D4E5D" w14:textId="77777777">
        <w:trPr>
          <w:trHeight w:val="60"/>
        </w:trPr>
        <w:tc>
          <w:tcPr>
            <w:tcW w:w="4503" w:type="dxa"/>
            <w:vAlign w:val="bottom"/>
          </w:tcPr>
          <w:p w14:paraId="2C5278C9"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5380" w:type="dxa"/>
            <w:gridSpan w:val="7"/>
            <w:tcBorders>
              <w:bottom w:val="single" w:sz="4" w:space="0" w:color="auto"/>
            </w:tcBorders>
            <w:vAlign w:val="bottom"/>
          </w:tcPr>
          <w:p w14:paraId="72F07249"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Three-month periods (In Thousand Baht)</w:t>
            </w:r>
          </w:p>
        </w:tc>
      </w:tr>
      <w:tr w:rsidR="00863D81" w:rsidRPr="00515545" w14:paraId="51823D52" w14:textId="77777777">
        <w:trPr>
          <w:trHeight w:val="50"/>
        </w:trPr>
        <w:tc>
          <w:tcPr>
            <w:tcW w:w="4503" w:type="dxa"/>
            <w:vAlign w:val="bottom"/>
          </w:tcPr>
          <w:p w14:paraId="4F93F25E"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2545" w:type="dxa"/>
            <w:gridSpan w:val="3"/>
            <w:tcBorders>
              <w:top w:val="single" w:sz="4" w:space="0" w:color="auto"/>
            </w:tcBorders>
            <w:vAlign w:val="bottom"/>
          </w:tcPr>
          <w:p w14:paraId="79C5DCE8"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vAlign w:val="bottom"/>
          </w:tcPr>
          <w:p w14:paraId="36B8AB8A" w14:textId="77777777" w:rsidR="00863D81" w:rsidRPr="00515545" w:rsidRDefault="00863D81">
            <w:pPr>
              <w:tabs>
                <w:tab w:val="clear" w:pos="907"/>
                <w:tab w:val="left" w:pos="900"/>
                <w:tab w:val="left" w:pos="1440"/>
                <w:tab w:val="left" w:pos="2160"/>
              </w:tabs>
              <w:ind w:right="-43"/>
              <w:jc w:val="center"/>
              <w:rPr>
                <w:rFonts w:cs="Times New Roman"/>
                <w:sz w:val="22"/>
                <w:szCs w:val="22"/>
                <w:u w:val="single"/>
              </w:rPr>
            </w:pPr>
          </w:p>
        </w:tc>
        <w:tc>
          <w:tcPr>
            <w:tcW w:w="2565" w:type="dxa"/>
            <w:gridSpan w:val="3"/>
            <w:tcBorders>
              <w:top w:val="single" w:sz="4" w:space="0" w:color="auto"/>
            </w:tcBorders>
            <w:vAlign w:val="bottom"/>
          </w:tcPr>
          <w:p w14:paraId="65999F54"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863D81" w:rsidRPr="00515545" w14:paraId="109716D0" w14:textId="77777777">
        <w:trPr>
          <w:trHeight w:val="50"/>
        </w:trPr>
        <w:tc>
          <w:tcPr>
            <w:tcW w:w="4503" w:type="dxa"/>
            <w:vAlign w:val="bottom"/>
          </w:tcPr>
          <w:p w14:paraId="0C774A89"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2545" w:type="dxa"/>
            <w:gridSpan w:val="3"/>
            <w:tcBorders>
              <w:bottom w:val="single" w:sz="4" w:space="0" w:color="auto"/>
            </w:tcBorders>
            <w:vAlign w:val="bottom"/>
          </w:tcPr>
          <w:p w14:paraId="577311C8"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vAlign w:val="bottom"/>
          </w:tcPr>
          <w:p w14:paraId="747DFF58" w14:textId="77777777" w:rsidR="00863D81" w:rsidRPr="00515545" w:rsidRDefault="00863D81">
            <w:pPr>
              <w:tabs>
                <w:tab w:val="clear" w:pos="907"/>
                <w:tab w:val="left" w:pos="900"/>
                <w:tab w:val="left" w:pos="1440"/>
                <w:tab w:val="left" w:pos="2160"/>
              </w:tabs>
              <w:ind w:right="-43"/>
              <w:jc w:val="center"/>
              <w:rPr>
                <w:rFonts w:cs="Times New Roman"/>
                <w:sz w:val="22"/>
                <w:szCs w:val="22"/>
                <w:u w:val="single"/>
              </w:rPr>
            </w:pPr>
          </w:p>
        </w:tc>
        <w:tc>
          <w:tcPr>
            <w:tcW w:w="2565" w:type="dxa"/>
            <w:gridSpan w:val="3"/>
            <w:tcBorders>
              <w:bottom w:val="single" w:sz="4" w:space="0" w:color="auto"/>
            </w:tcBorders>
            <w:vAlign w:val="bottom"/>
          </w:tcPr>
          <w:p w14:paraId="20B9BD12"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863D81" w:rsidRPr="00515545" w14:paraId="56421B25" w14:textId="77777777">
        <w:trPr>
          <w:trHeight w:val="50"/>
        </w:trPr>
        <w:tc>
          <w:tcPr>
            <w:tcW w:w="4503" w:type="dxa"/>
            <w:vAlign w:val="bottom"/>
          </w:tcPr>
          <w:p w14:paraId="0F52D0AE" w14:textId="77777777" w:rsidR="00863D81" w:rsidRPr="00515545" w:rsidRDefault="00863D81" w:rsidP="00863D81">
            <w:pPr>
              <w:tabs>
                <w:tab w:val="clear" w:pos="907"/>
                <w:tab w:val="left" w:pos="900"/>
                <w:tab w:val="left" w:pos="1440"/>
                <w:tab w:val="left" w:pos="2160"/>
              </w:tabs>
              <w:ind w:right="-43"/>
              <w:rPr>
                <w:rFonts w:cs="Times New Roman"/>
                <w:sz w:val="22"/>
                <w:szCs w:val="22"/>
                <w:cs/>
              </w:rPr>
            </w:pPr>
          </w:p>
        </w:tc>
        <w:tc>
          <w:tcPr>
            <w:tcW w:w="1105" w:type="dxa"/>
            <w:tcBorders>
              <w:bottom w:val="single" w:sz="4" w:space="0" w:color="auto"/>
            </w:tcBorders>
            <w:vAlign w:val="bottom"/>
          </w:tcPr>
          <w:p w14:paraId="771C4FA4"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2024</w:t>
            </w:r>
          </w:p>
        </w:tc>
        <w:tc>
          <w:tcPr>
            <w:tcW w:w="270" w:type="dxa"/>
          </w:tcPr>
          <w:p w14:paraId="14283BC5"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0" w:type="dxa"/>
            <w:tcBorders>
              <w:bottom w:val="single" w:sz="4" w:space="0" w:color="auto"/>
            </w:tcBorders>
            <w:vAlign w:val="bottom"/>
          </w:tcPr>
          <w:p w14:paraId="6689AB56"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15545">
              <w:rPr>
                <w:rFonts w:cs="Times New Roman"/>
                <w:sz w:val="22"/>
                <w:szCs w:val="22"/>
              </w:rPr>
              <w:t>2023</w:t>
            </w:r>
          </w:p>
        </w:tc>
        <w:tc>
          <w:tcPr>
            <w:tcW w:w="270" w:type="dxa"/>
            <w:vAlign w:val="bottom"/>
          </w:tcPr>
          <w:p w14:paraId="4A7EF9FA"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25" w:type="dxa"/>
            <w:tcBorders>
              <w:bottom w:val="single" w:sz="4" w:space="0" w:color="auto"/>
            </w:tcBorders>
            <w:vAlign w:val="bottom"/>
          </w:tcPr>
          <w:p w14:paraId="0448CFB4"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2024</w:t>
            </w:r>
          </w:p>
        </w:tc>
        <w:tc>
          <w:tcPr>
            <w:tcW w:w="270" w:type="dxa"/>
          </w:tcPr>
          <w:p w14:paraId="7854E4BC"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0" w:type="dxa"/>
            <w:tcBorders>
              <w:bottom w:val="single" w:sz="4" w:space="0" w:color="auto"/>
            </w:tcBorders>
            <w:vAlign w:val="bottom"/>
          </w:tcPr>
          <w:p w14:paraId="6BD7F0E9"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15545">
              <w:rPr>
                <w:rFonts w:cs="Times New Roman"/>
                <w:sz w:val="22"/>
                <w:szCs w:val="22"/>
              </w:rPr>
              <w:t>2023</w:t>
            </w:r>
          </w:p>
        </w:tc>
      </w:tr>
      <w:tr w:rsidR="00863D81" w:rsidRPr="00515545" w14:paraId="4F356055" w14:textId="77777777">
        <w:trPr>
          <w:trHeight w:val="50"/>
        </w:trPr>
        <w:tc>
          <w:tcPr>
            <w:tcW w:w="4503" w:type="dxa"/>
            <w:vAlign w:val="bottom"/>
          </w:tcPr>
          <w:p w14:paraId="41184810"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05" w:type="dxa"/>
            <w:vAlign w:val="bottom"/>
          </w:tcPr>
          <w:p w14:paraId="5B915DAF"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72C3F48A"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62893689"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44FE0EE5"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25" w:type="dxa"/>
            <w:vAlign w:val="bottom"/>
          </w:tcPr>
          <w:p w14:paraId="618E3AF6"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2878CC0E"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3D390303"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r>
      <w:tr w:rsidR="00863D81" w:rsidRPr="00515545" w14:paraId="17A9F070" w14:textId="77777777">
        <w:trPr>
          <w:trHeight w:val="50"/>
        </w:trPr>
        <w:tc>
          <w:tcPr>
            <w:tcW w:w="4503" w:type="dxa"/>
            <w:vAlign w:val="bottom"/>
          </w:tcPr>
          <w:p w14:paraId="4DBD7957" w14:textId="77777777" w:rsidR="00863D81" w:rsidRPr="00515545" w:rsidRDefault="00863D81" w:rsidP="008376DF">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Current tax</w:t>
            </w:r>
          </w:p>
        </w:tc>
        <w:tc>
          <w:tcPr>
            <w:tcW w:w="1105" w:type="dxa"/>
          </w:tcPr>
          <w:p w14:paraId="78E4DDFC" w14:textId="69BE5D43" w:rsidR="00863D81" w:rsidRPr="00515545" w:rsidRDefault="001B7757"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Cordia New"/>
                <w:sz w:val="22"/>
                <w:szCs w:val="22"/>
              </w:rPr>
            </w:pPr>
            <w:r>
              <w:rPr>
                <w:rFonts w:cs="Cordia New"/>
                <w:sz w:val="22"/>
                <w:szCs w:val="22"/>
              </w:rPr>
              <w:t>1,783</w:t>
            </w:r>
          </w:p>
        </w:tc>
        <w:tc>
          <w:tcPr>
            <w:tcW w:w="270" w:type="dxa"/>
            <w:vAlign w:val="bottom"/>
          </w:tcPr>
          <w:p w14:paraId="7F251583" w14:textId="77777777" w:rsidR="00863D81" w:rsidRPr="00515545" w:rsidRDefault="00863D81" w:rsidP="00863D81">
            <w:pPr>
              <w:tabs>
                <w:tab w:val="clear" w:pos="907"/>
              </w:tabs>
              <w:ind w:right="57"/>
              <w:jc w:val="right"/>
              <w:rPr>
                <w:rFonts w:cs="Times New Roman"/>
                <w:sz w:val="22"/>
                <w:szCs w:val="22"/>
              </w:rPr>
            </w:pPr>
          </w:p>
        </w:tc>
        <w:tc>
          <w:tcPr>
            <w:tcW w:w="1170" w:type="dxa"/>
          </w:tcPr>
          <w:p w14:paraId="4CB7444A" w14:textId="4B7C30F4" w:rsidR="00863D81" w:rsidRPr="00515545" w:rsidRDefault="001527F2"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23,552</w:t>
            </w:r>
          </w:p>
        </w:tc>
        <w:tc>
          <w:tcPr>
            <w:tcW w:w="270" w:type="dxa"/>
            <w:vAlign w:val="bottom"/>
          </w:tcPr>
          <w:p w14:paraId="2DC3B4E8" w14:textId="77777777" w:rsidR="00863D81" w:rsidRPr="00515545" w:rsidRDefault="00863D81" w:rsidP="00863D81">
            <w:pPr>
              <w:tabs>
                <w:tab w:val="clear" w:pos="907"/>
              </w:tabs>
              <w:ind w:right="57"/>
              <w:jc w:val="right"/>
              <w:rPr>
                <w:rFonts w:cs="Times New Roman"/>
                <w:sz w:val="22"/>
                <w:szCs w:val="22"/>
              </w:rPr>
            </w:pPr>
          </w:p>
        </w:tc>
        <w:tc>
          <w:tcPr>
            <w:tcW w:w="1125" w:type="dxa"/>
            <w:vAlign w:val="bottom"/>
          </w:tcPr>
          <w:p w14:paraId="480002F2"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c>
          <w:tcPr>
            <w:tcW w:w="270" w:type="dxa"/>
            <w:vAlign w:val="bottom"/>
          </w:tcPr>
          <w:p w14:paraId="437DCF83" w14:textId="77777777" w:rsidR="00863D81" w:rsidRPr="00515545" w:rsidRDefault="00863D81" w:rsidP="00863D81">
            <w:pPr>
              <w:tabs>
                <w:tab w:val="clear" w:pos="907"/>
              </w:tabs>
              <w:ind w:right="57"/>
              <w:jc w:val="right"/>
              <w:rPr>
                <w:rFonts w:cs="Times New Roman"/>
                <w:sz w:val="22"/>
                <w:szCs w:val="22"/>
              </w:rPr>
            </w:pPr>
          </w:p>
        </w:tc>
        <w:tc>
          <w:tcPr>
            <w:tcW w:w="1170" w:type="dxa"/>
            <w:vAlign w:val="bottom"/>
          </w:tcPr>
          <w:p w14:paraId="4C8EA703" w14:textId="77777777" w:rsidR="00863D81" w:rsidRPr="00515545" w:rsidRDefault="00863D81" w:rsidP="00B45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r>
      <w:tr w:rsidR="00863D81" w:rsidRPr="00515545" w14:paraId="3F1BD3D7" w14:textId="77777777">
        <w:trPr>
          <w:trHeight w:val="50"/>
        </w:trPr>
        <w:tc>
          <w:tcPr>
            <w:tcW w:w="4503" w:type="dxa"/>
          </w:tcPr>
          <w:p w14:paraId="6D79C410" w14:textId="77777777" w:rsidR="00863D81" w:rsidRPr="00515545" w:rsidRDefault="00863D81" w:rsidP="008376DF">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Deferred income tax</w:t>
            </w:r>
          </w:p>
        </w:tc>
        <w:tc>
          <w:tcPr>
            <w:tcW w:w="1105" w:type="dxa"/>
          </w:tcPr>
          <w:p w14:paraId="73638FAC"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4D8BAF0C" w14:textId="77777777" w:rsidR="00863D81" w:rsidRPr="00515545" w:rsidRDefault="00863D81" w:rsidP="00863D81">
            <w:pPr>
              <w:tabs>
                <w:tab w:val="clear" w:pos="907"/>
              </w:tabs>
              <w:ind w:right="57"/>
              <w:jc w:val="right"/>
              <w:rPr>
                <w:rFonts w:cs="Times New Roman"/>
                <w:sz w:val="22"/>
                <w:szCs w:val="22"/>
              </w:rPr>
            </w:pPr>
          </w:p>
        </w:tc>
        <w:tc>
          <w:tcPr>
            <w:tcW w:w="1170" w:type="dxa"/>
          </w:tcPr>
          <w:p w14:paraId="02C7390D"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2FE46B76" w14:textId="77777777" w:rsidR="00863D81" w:rsidRPr="00515545" w:rsidRDefault="00863D81" w:rsidP="00863D81">
            <w:pPr>
              <w:tabs>
                <w:tab w:val="clear" w:pos="907"/>
              </w:tabs>
              <w:ind w:right="57"/>
              <w:jc w:val="right"/>
              <w:rPr>
                <w:rFonts w:cs="Times New Roman"/>
                <w:sz w:val="22"/>
                <w:szCs w:val="22"/>
              </w:rPr>
            </w:pPr>
          </w:p>
        </w:tc>
        <w:tc>
          <w:tcPr>
            <w:tcW w:w="1125" w:type="dxa"/>
          </w:tcPr>
          <w:p w14:paraId="68FB4923"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rPr>
                <w:rFonts w:cs="Times New Roman"/>
                <w:sz w:val="22"/>
                <w:szCs w:val="22"/>
              </w:rPr>
            </w:pPr>
          </w:p>
        </w:tc>
        <w:tc>
          <w:tcPr>
            <w:tcW w:w="270" w:type="dxa"/>
            <w:vAlign w:val="bottom"/>
          </w:tcPr>
          <w:p w14:paraId="0B31A832" w14:textId="77777777" w:rsidR="00863D81" w:rsidRPr="00515545" w:rsidRDefault="00863D81" w:rsidP="00863D81">
            <w:pPr>
              <w:tabs>
                <w:tab w:val="clear" w:pos="907"/>
              </w:tabs>
              <w:ind w:right="57"/>
              <w:jc w:val="right"/>
              <w:rPr>
                <w:rFonts w:cs="Times New Roman"/>
                <w:sz w:val="22"/>
                <w:szCs w:val="22"/>
              </w:rPr>
            </w:pPr>
          </w:p>
        </w:tc>
        <w:tc>
          <w:tcPr>
            <w:tcW w:w="1170" w:type="dxa"/>
          </w:tcPr>
          <w:p w14:paraId="0B0E4FE6"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913036" w:rsidRPr="00515545" w14:paraId="5CC2B54B" w14:textId="77777777">
        <w:trPr>
          <w:trHeight w:val="60"/>
        </w:trPr>
        <w:tc>
          <w:tcPr>
            <w:tcW w:w="4503" w:type="dxa"/>
          </w:tcPr>
          <w:p w14:paraId="299ABC2B" w14:textId="77777777" w:rsidR="00913036" w:rsidRPr="00515545" w:rsidRDefault="00913036" w:rsidP="008376DF">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 xml:space="preserve">   Movements in temporary differences</w:t>
            </w:r>
          </w:p>
        </w:tc>
        <w:tc>
          <w:tcPr>
            <w:tcW w:w="1105" w:type="dxa"/>
          </w:tcPr>
          <w:p w14:paraId="30318807" w14:textId="2BABC6CF" w:rsidR="00913036" w:rsidRPr="00515545" w:rsidRDefault="001B775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9,968</w:t>
            </w:r>
          </w:p>
        </w:tc>
        <w:tc>
          <w:tcPr>
            <w:tcW w:w="270" w:type="dxa"/>
            <w:vAlign w:val="bottom"/>
          </w:tcPr>
          <w:p w14:paraId="773C362D" w14:textId="77777777" w:rsidR="00913036" w:rsidRPr="00515545" w:rsidRDefault="00913036" w:rsidP="00913036">
            <w:pPr>
              <w:tabs>
                <w:tab w:val="clear" w:pos="907"/>
              </w:tabs>
              <w:ind w:right="170"/>
              <w:jc w:val="right"/>
              <w:rPr>
                <w:rFonts w:cs="Times New Roman"/>
                <w:sz w:val="22"/>
                <w:szCs w:val="22"/>
              </w:rPr>
            </w:pPr>
          </w:p>
        </w:tc>
        <w:tc>
          <w:tcPr>
            <w:tcW w:w="1170" w:type="dxa"/>
          </w:tcPr>
          <w:p w14:paraId="5BF7610B" w14:textId="1628AF5F"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(2,453)</w:t>
            </w:r>
          </w:p>
        </w:tc>
        <w:tc>
          <w:tcPr>
            <w:tcW w:w="270" w:type="dxa"/>
            <w:vAlign w:val="bottom"/>
          </w:tcPr>
          <w:p w14:paraId="3C52D736" w14:textId="77777777" w:rsidR="00913036" w:rsidRPr="00515545" w:rsidRDefault="00913036" w:rsidP="00913036">
            <w:pPr>
              <w:tabs>
                <w:tab w:val="clear" w:pos="907"/>
              </w:tabs>
              <w:ind w:right="170"/>
              <w:jc w:val="right"/>
              <w:rPr>
                <w:rFonts w:cs="Times New Roman"/>
                <w:sz w:val="22"/>
                <w:szCs w:val="22"/>
              </w:rPr>
            </w:pPr>
          </w:p>
        </w:tc>
        <w:tc>
          <w:tcPr>
            <w:tcW w:w="1125" w:type="dxa"/>
          </w:tcPr>
          <w:p w14:paraId="511701E4" w14:textId="4C9A0B1E" w:rsidR="00913036" w:rsidRPr="00515545" w:rsidRDefault="001B775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6,0</w:t>
            </w:r>
            <w:r w:rsidR="00030CBB">
              <w:rPr>
                <w:rFonts w:cs="Times New Roman"/>
                <w:sz w:val="22"/>
                <w:szCs w:val="22"/>
              </w:rPr>
              <w:t>30</w:t>
            </w:r>
          </w:p>
        </w:tc>
        <w:tc>
          <w:tcPr>
            <w:tcW w:w="270" w:type="dxa"/>
            <w:vAlign w:val="bottom"/>
          </w:tcPr>
          <w:p w14:paraId="7AB06868" w14:textId="77777777" w:rsidR="00913036" w:rsidRPr="00515545" w:rsidRDefault="00913036" w:rsidP="00913036">
            <w:pPr>
              <w:tabs>
                <w:tab w:val="clear" w:pos="907"/>
              </w:tabs>
              <w:ind w:right="170"/>
              <w:jc w:val="right"/>
              <w:rPr>
                <w:rFonts w:cs="Times New Roman"/>
                <w:sz w:val="22"/>
                <w:szCs w:val="22"/>
              </w:rPr>
            </w:pPr>
          </w:p>
        </w:tc>
        <w:tc>
          <w:tcPr>
            <w:tcW w:w="1170" w:type="dxa"/>
          </w:tcPr>
          <w:p w14:paraId="5CA26327" w14:textId="7A875867"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315</w:t>
            </w:r>
          </w:p>
        </w:tc>
      </w:tr>
      <w:tr w:rsidR="00913036" w:rsidRPr="00515545" w14:paraId="6B2F7282" w14:textId="77777777">
        <w:trPr>
          <w:trHeight w:val="60"/>
        </w:trPr>
        <w:tc>
          <w:tcPr>
            <w:tcW w:w="4503" w:type="dxa"/>
          </w:tcPr>
          <w:p w14:paraId="34B1EE31" w14:textId="77777777" w:rsidR="00913036" w:rsidRPr="00515545" w:rsidRDefault="00913036" w:rsidP="008376DF">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290B8F84" w14:textId="5ED1F2F8" w:rsidR="00913036" w:rsidRPr="00515545" w:rsidRDefault="001B775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11,751</w:t>
            </w:r>
          </w:p>
        </w:tc>
        <w:tc>
          <w:tcPr>
            <w:tcW w:w="270" w:type="dxa"/>
            <w:vAlign w:val="bottom"/>
          </w:tcPr>
          <w:p w14:paraId="3B8D79E5" w14:textId="77777777" w:rsidR="00913036" w:rsidRPr="00515545" w:rsidRDefault="00913036" w:rsidP="00913036">
            <w:pPr>
              <w:tabs>
                <w:tab w:val="clear" w:pos="907"/>
              </w:tabs>
              <w:ind w:right="170"/>
              <w:jc w:val="right"/>
              <w:rPr>
                <w:rFonts w:cs="Times New Roman"/>
                <w:sz w:val="22"/>
                <w:szCs w:val="22"/>
              </w:rPr>
            </w:pPr>
          </w:p>
        </w:tc>
        <w:tc>
          <w:tcPr>
            <w:tcW w:w="1170" w:type="dxa"/>
            <w:tcBorders>
              <w:top w:val="single" w:sz="4" w:space="0" w:color="auto"/>
              <w:bottom w:val="double" w:sz="4" w:space="0" w:color="auto"/>
            </w:tcBorders>
          </w:tcPr>
          <w:p w14:paraId="3D8A0FD9" w14:textId="231BF021"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21,099</w:t>
            </w:r>
          </w:p>
        </w:tc>
        <w:tc>
          <w:tcPr>
            <w:tcW w:w="270" w:type="dxa"/>
            <w:vAlign w:val="bottom"/>
          </w:tcPr>
          <w:p w14:paraId="748EC082" w14:textId="77777777" w:rsidR="00913036" w:rsidRPr="00515545" w:rsidRDefault="00913036" w:rsidP="00913036">
            <w:pPr>
              <w:tabs>
                <w:tab w:val="clear" w:pos="907"/>
              </w:tabs>
              <w:ind w:right="170"/>
              <w:jc w:val="right"/>
              <w:rPr>
                <w:rFonts w:cs="Times New Roman"/>
                <w:sz w:val="22"/>
                <w:szCs w:val="22"/>
              </w:rPr>
            </w:pPr>
          </w:p>
        </w:tc>
        <w:tc>
          <w:tcPr>
            <w:tcW w:w="1125" w:type="dxa"/>
            <w:tcBorders>
              <w:top w:val="single" w:sz="4" w:space="0" w:color="auto"/>
              <w:bottom w:val="double" w:sz="4" w:space="0" w:color="auto"/>
            </w:tcBorders>
          </w:tcPr>
          <w:p w14:paraId="237C42C6" w14:textId="1A0098B1" w:rsidR="00913036" w:rsidRPr="00515545" w:rsidRDefault="001B775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6,0</w:t>
            </w:r>
            <w:r w:rsidR="00030CBB">
              <w:rPr>
                <w:rFonts w:cs="Times New Roman"/>
                <w:sz w:val="22"/>
                <w:szCs w:val="22"/>
              </w:rPr>
              <w:t>30</w:t>
            </w:r>
          </w:p>
        </w:tc>
        <w:tc>
          <w:tcPr>
            <w:tcW w:w="270" w:type="dxa"/>
            <w:vAlign w:val="bottom"/>
          </w:tcPr>
          <w:p w14:paraId="711A7008" w14:textId="77777777" w:rsidR="00913036" w:rsidRPr="00515545" w:rsidRDefault="00913036" w:rsidP="00913036">
            <w:pPr>
              <w:tabs>
                <w:tab w:val="clear" w:pos="907"/>
              </w:tabs>
              <w:ind w:right="170"/>
              <w:jc w:val="right"/>
              <w:rPr>
                <w:rFonts w:cs="Times New Roman"/>
                <w:sz w:val="22"/>
                <w:szCs w:val="22"/>
              </w:rPr>
            </w:pPr>
          </w:p>
        </w:tc>
        <w:tc>
          <w:tcPr>
            <w:tcW w:w="1170" w:type="dxa"/>
            <w:tcBorders>
              <w:top w:val="single" w:sz="4" w:space="0" w:color="auto"/>
              <w:bottom w:val="double" w:sz="4" w:space="0" w:color="auto"/>
            </w:tcBorders>
          </w:tcPr>
          <w:p w14:paraId="1E48D566" w14:textId="64D7F16C"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315</w:t>
            </w:r>
          </w:p>
        </w:tc>
      </w:tr>
      <w:tr w:rsidR="00863D81" w:rsidRPr="00515545" w14:paraId="5CC8F493" w14:textId="77777777">
        <w:trPr>
          <w:trHeight w:val="50"/>
        </w:trPr>
        <w:tc>
          <w:tcPr>
            <w:tcW w:w="4503" w:type="dxa"/>
            <w:vAlign w:val="bottom"/>
          </w:tcPr>
          <w:p w14:paraId="1648D7DF" w14:textId="77777777" w:rsidR="00863D81" w:rsidRPr="00515545" w:rsidRDefault="00863D81" w:rsidP="008376DF">
            <w:pPr>
              <w:tabs>
                <w:tab w:val="clear" w:pos="907"/>
                <w:tab w:val="left" w:pos="900"/>
                <w:tab w:val="left" w:pos="1440"/>
                <w:tab w:val="left" w:pos="2160"/>
              </w:tabs>
              <w:spacing w:line="180" w:lineRule="atLeast"/>
              <w:ind w:left="-110" w:right="-648"/>
              <w:rPr>
                <w:rFonts w:cs="Times New Roman"/>
                <w:sz w:val="22"/>
                <w:szCs w:val="22"/>
              </w:rPr>
            </w:pPr>
          </w:p>
        </w:tc>
        <w:tc>
          <w:tcPr>
            <w:tcW w:w="1105" w:type="dxa"/>
            <w:vAlign w:val="bottom"/>
          </w:tcPr>
          <w:p w14:paraId="038E3632"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01C1C7C7"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0219C5D5"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31C73A20"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25" w:type="dxa"/>
            <w:vAlign w:val="bottom"/>
          </w:tcPr>
          <w:p w14:paraId="430D9B83"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7C13C422"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1D583A80"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r>
      <w:tr w:rsidR="00863D81" w:rsidRPr="00515545" w14:paraId="0D36498E" w14:textId="77777777">
        <w:trPr>
          <w:trHeight w:val="60"/>
        </w:trPr>
        <w:tc>
          <w:tcPr>
            <w:tcW w:w="4503" w:type="dxa"/>
            <w:vAlign w:val="bottom"/>
          </w:tcPr>
          <w:p w14:paraId="245B8E76" w14:textId="77777777" w:rsidR="00863D81" w:rsidRPr="00515545" w:rsidRDefault="00863D81" w:rsidP="008376DF">
            <w:pPr>
              <w:tabs>
                <w:tab w:val="clear" w:pos="907"/>
                <w:tab w:val="clear" w:pos="5387"/>
                <w:tab w:val="left" w:pos="900"/>
                <w:tab w:val="left" w:pos="1440"/>
                <w:tab w:val="left" w:pos="2160"/>
                <w:tab w:val="left" w:pos="5328"/>
              </w:tabs>
              <w:ind w:left="-110" w:right="-43"/>
              <w:rPr>
                <w:rFonts w:cs="Times New Roman"/>
                <w:sz w:val="22"/>
                <w:szCs w:val="22"/>
                <w:cs/>
              </w:rPr>
            </w:pPr>
            <w:r w:rsidRPr="00515545">
              <w:rPr>
                <w:rFonts w:cs="Times New Roman"/>
                <w:sz w:val="22"/>
                <w:szCs w:val="22"/>
                <w:u w:val="single"/>
              </w:rPr>
              <w:t>Reconciliation of effective tax rate</w:t>
            </w:r>
          </w:p>
        </w:tc>
        <w:tc>
          <w:tcPr>
            <w:tcW w:w="1105" w:type="dxa"/>
            <w:vAlign w:val="bottom"/>
          </w:tcPr>
          <w:p w14:paraId="6774FD49"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0E25D11C" w14:textId="77777777" w:rsidR="00863D81" w:rsidRPr="00515545" w:rsidRDefault="00863D81" w:rsidP="00863D81">
            <w:pPr>
              <w:tabs>
                <w:tab w:val="clear" w:pos="907"/>
              </w:tabs>
              <w:ind w:right="170"/>
              <w:jc w:val="right"/>
              <w:rPr>
                <w:rFonts w:cs="Times New Roman"/>
                <w:sz w:val="22"/>
                <w:szCs w:val="22"/>
              </w:rPr>
            </w:pPr>
          </w:p>
        </w:tc>
        <w:tc>
          <w:tcPr>
            <w:tcW w:w="1170" w:type="dxa"/>
            <w:vAlign w:val="bottom"/>
          </w:tcPr>
          <w:p w14:paraId="5BD3CEC0"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67AF82B3" w14:textId="77777777" w:rsidR="00863D81" w:rsidRPr="00515545" w:rsidRDefault="00863D81" w:rsidP="00863D81">
            <w:pPr>
              <w:tabs>
                <w:tab w:val="clear" w:pos="907"/>
              </w:tabs>
              <w:ind w:right="170"/>
              <w:jc w:val="right"/>
              <w:rPr>
                <w:rFonts w:cs="Times New Roman"/>
                <w:sz w:val="22"/>
                <w:szCs w:val="22"/>
              </w:rPr>
            </w:pPr>
          </w:p>
        </w:tc>
        <w:tc>
          <w:tcPr>
            <w:tcW w:w="1125" w:type="dxa"/>
            <w:vAlign w:val="bottom"/>
          </w:tcPr>
          <w:p w14:paraId="5335FCE5"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5933BE4C" w14:textId="77777777" w:rsidR="00863D81" w:rsidRPr="00515545" w:rsidRDefault="00863D81" w:rsidP="00863D81">
            <w:pPr>
              <w:tabs>
                <w:tab w:val="clear" w:pos="907"/>
              </w:tabs>
              <w:ind w:right="170"/>
              <w:jc w:val="right"/>
              <w:rPr>
                <w:rFonts w:cs="Times New Roman"/>
                <w:sz w:val="22"/>
                <w:szCs w:val="22"/>
              </w:rPr>
            </w:pPr>
          </w:p>
        </w:tc>
        <w:tc>
          <w:tcPr>
            <w:tcW w:w="1170" w:type="dxa"/>
            <w:vAlign w:val="bottom"/>
          </w:tcPr>
          <w:p w14:paraId="31185309"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863D81" w:rsidRPr="00515545" w14:paraId="0AB2B8A2" w14:textId="77777777">
        <w:trPr>
          <w:trHeight w:val="60"/>
        </w:trPr>
        <w:tc>
          <w:tcPr>
            <w:tcW w:w="4503" w:type="dxa"/>
            <w:vAlign w:val="bottom"/>
          </w:tcPr>
          <w:p w14:paraId="76B0726C" w14:textId="06512A6D" w:rsidR="00863D81" w:rsidRPr="00515545" w:rsidRDefault="00863D81" w:rsidP="008376DF">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 xml:space="preserve">Profit </w:t>
            </w:r>
            <w:r w:rsidR="00647847">
              <w:rPr>
                <w:rFonts w:cs="Times New Roman"/>
                <w:sz w:val="22"/>
                <w:szCs w:val="22"/>
              </w:rPr>
              <w:t xml:space="preserve">(loss) </w:t>
            </w:r>
            <w:r w:rsidRPr="00515545">
              <w:rPr>
                <w:rFonts w:cs="Times New Roman"/>
                <w:sz w:val="22"/>
                <w:szCs w:val="22"/>
              </w:rPr>
              <w:t>before income tax</w:t>
            </w:r>
          </w:p>
        </w:tc>
        <w:tc>
          <w:tcPr>
            <w:tcW w:w="1105" w:type="dxa"/>
            <w:tcBorders>
              <w:bottom w:val="double" w:sz="4" w:space="0" w:color="auto"/>
            </w:tcBorders>
          </w:tcPr>
          <w:p w14:paraId="6A228F05" w14:textId="46EC7B85" w:rsidR="00863D81" w:rsidRPr="00515545" w:rsidRDefault="00647847"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7,6</w:t>
            </w:r>
            <w:r w:rsidR="00451E54">
              <w:rPr>
                <w:rFonts w:cs="Times New Roman"/>
                <w:sz w:val="22"/>
                <w:szCs w:val="22"/>
              </w:rPr>
              <w:t>24</w:t>
            </w:r>
          </w:p>
        </w:tc>
        <w:tc>
          <w:tcPr>
            <w:tcW w:w="270" w:type="dxa"/>
            <w:vAlign w:val="bottom"/>
          </w:tcPr>
          <w:p w14:paraId="4AD5A156" w14:textId="77777777" w:rsidR="00863D81" w:rsidRPr="00515545" w:rsidRDefault="00863D81" w:rsidP="00863D81">
            <w:pPr>
              <w:tabs>
                <w:tab w:val="clear" w:pos="907"/>
              </w:tabs>
              <w:ind w:right="170"/>
              <w:jc w:val="right"/>
              <w:rPr>
                <w:rFonts w:cs="Times New Roman"/>
                <w:sz w:val="22"/>
                <w:szCs w:val="22"/>
              </w:rPr>
            </w:pPr>
          </w:p>
        </w:tc>
        <w:tc>
          <w:tcPr>
            <w:tcW w:w="1170" w:type="dxa"/>
            <w:tcBorders>
              <w:bottom w:val="double" w:sz="4" w:space="0" w:color="auto"/>
            </w:tcBorders>
          </w:tcPr>
          <w:p w14:paraId="009B3703" w14:textId="41DC7EF2" w:rsidR="00863D81" w:rsidRPr="00515545" w:rsidRDefault="001527F2"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51,992</w:t>
            </w:r>
          </w:p>
        </w:tc>
        <w:tc>
          <w:tcPr>
            <w:tcW w:w="270" w:type="dxa"/>
            <w:vAlign w:val="bottom"/>
          </w:tcPr>
          <w:p w14:paraId="5D9A2E9A" w14:textId="77777777" w:rsidR="00863D81" w:rsidRPr="00515545" w:rsidRDefault="00863D81" w:rsidP="00863D81">
            <w:pPr>
              <w:tabs>
                <w:tab w:val="clear" w:pos="907"/>
              </w:tabs>
              <w:ind w:right="170"/>
              <w:jc w:val="right"/>
              <w:rPr>
                <w:rFonts w:cs="Times New Roman"/>
                <w:sz w:val="22"/>
                <w:szCs w:val="22"/>
              </w:rPr>
            </w:pPr>
          </w:p>
        </w:tc>
        <w:tc>
          <w:tcPr>
            <w:tcW w:w="1125" w:type="dxa"/>
            <w:tcBorders>
              <w:bottom w:val="double" w:sz="4" w:space="0" w:color="auto"/>
            </w:tcBorders>
          </w:tcPr>
          <w:p w14:paraId="7EFAB2D8" w14:textId="10D70B34" w:rsidR="00863D81" w:rsidRPr="00515545" w:rsidRDefault="00647847"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(27,53</w:t>
            </w:r>
            <w:r w:rsidR="00030CBB">
              <w:rPr>
                <w:rFonts w:cs="Times New Roman"/>
                <w:sz w:val="22"/>
                <w:szCs w:val="22"/>
              </w:rPr>
              <w:t>8</w:t>
            </w:r>
            <w:r>
              <w:rPr>
                <w:rFonts w:cs="Times New Roman"/>
                <w:sz w:val="22"/>
                <w:szCs w:val="22"/>
              </w:rPr>
              <w:t>)</w:t>
            </w:r>
          </w:p>
        </w:tc>
        <w:tc>
          <w:tcPr>
            <w:tcW w:w="270" w:type="dxa"/>
            <w:vAlign w:val="bottom"/>
          </w:tcPr>
          <w:p w14:paraId="72ABF928" w14:textId="77777777" w:rsidR="00863D81" w:rsidRPr="00515545" w:rsidRDefault="00863D81" w:rsidP="00863D81">
            <w:pPr>
              <w:tabs>
                <w:tab w:val="clear" w:pos="907"/>
              </w:tabs>
              <w:ind w:right="170"/>
              <w:jc w:val="right"/>
              <w:rPr>
                <w:rFonts w:cs="Times New Roman"/>
                <w:sz w:val="22"/>
                <w:szCs w:val="22"/>
              </w:rPr>
            </w:pPr>
          </w:p>
        </w:tc>
        <w:tc>
          <w:tcPr>
            <w:tcW w:w="1170" w:type="dxa"/>
            <w:tcBorders>
              <w:bottom w:val="double" w:sz="4" w:space="0" w:color="auto"/>
            </w:tcBorders>
          </w:tcPr>
          <w:p w14:paraId="4A827AED" w14:textId="0FB985DA" w:rsidR="00863D81" w:rsidRPr="00515545" w:rsidRDefault="001527F2"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1,620</w:t>
            </w:r>
          </w:p>
        </w:tc>
      </w:tr>
      <w:tr w:rsidR="00863D81" w:rsidRPr="00515545" w14:paraId="32BD6403" w14:textId="77777777" w:rsidTr="00863D81">
        <w:trPr>
          <w:trHeight w:val="105"/>
        </w:trPr>
        <w:tc>
          <w:tcPr>
            <w:tcW w:w="4503" w:type="dxa"/>
            <w:vAlign w:val="bottom"/>
          </w:tcPr>
          <w:p w14:paraId="0561CCDD" w14:textId="77777777" w:rsidR="00863D81" w:rsidRPr="00515545" w:rsidRDefault="00863D81" w:rsidP="008376DF">
            <w:pPr>
              <w:tabs>
                <w:tab w:val="clear" w:pos="907"/>
                <w:tab w:val="left" w:pos="900"/>
                <w:tab w:val="left" w:pos="1440"/>
                <w:tab w:val="left" w:pos="2160"/>
              </w:tabs>
              <w:spacing w:line="180" w:lineRule="atLeast"/>
              <w:ind w:left="-110" w:right="-648"/>
              <w:rPr>
                <w:rFonts w:cs="Times New Roman"/>
                <w:sz w:val="22"/>
                <w:szCs w:val="22"/>
              </w:rPr>
            </w:pPr>
          </w:p>
        </w:tc>
        <w:tc>
          <w:tcPr>
            <w:tcW w:w="1105" w:type="dxa"/>
            <w:vAlign w:val="bottom"/>
          </w:tcPr>
          <w:p w14:paraId="13FCDBA2"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668282CE"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37E11871"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51736757"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25" w:type="dxa"/>
            <w:vAlign w:val="bottom"/>
          </w:tcPr>
          <w:p w14:paraId="53504899"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49FE072C"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31660AE9"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r>
      <w:tr w:rsidR="00863D81" w:rsidRPr="00515545" w14:paraId="2A71A389" w14:textId="77777777">
        <w:trPr>
          <w:trHeight w:val="60"/>
        </w:trPr>
        <w:tc>
          <w:tcPr>
            <w:tcW w:w="4503" w:type="dxa"/>
            <w:vAlign w:val="bottom"/>
          </w:tcPr>
          <w:p w14:paraId="26B298FD" w14:textId="77777777" w:rsidR="00863D81" w:rsidRPr="00515545" w:rsidRDefault="00863D81" w:rsidP="008376DF">
            <w:pPr>
              <w:tabs>
                <w:tab w:val="left" w:pos="1440"/>
                <w:tab w:val="left" w:pos="2160"/>
              </w:tabs>
              <w:ind w:left="-110" w:right="-43"/>
              <w:rPr>
                <w:rFonts w:cs="Times New Roman"/>
                <w:sz w:val="22"/>
                <w:szCs w:val="22"/>
              </w:rPr>
            </w:pPr>
            <w:r w:rsidRPr="00515545">
              <w:rPr>
                <w:rFonts w:cs="Times New Roman"/>
                <w:sz w:val="22"/>
                <w:szCs w:val="22"/>
              </w:rPr>
              <w:t>Income tax using the corporate tax rate</w:t>
            </w:r>
          </w:p>
        </w:tc>
        <w:tc>
          <w:tcPr>
            <w:tcW w:w="1105" w:type="dxa"/>
          </w:tcPr>
          <w:p w14:paraId="2CA3E9D8" w14:textId="60F016A3" w:rsidR="00863D81" w:rsidRPr="00515545" w:rsidRDefault="00647847"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1,51</w:t>
            </w:r>
            <w:r w:rsidR="00451E54">
              <w:rPr>
                <w:rFonts w:cs="Times New Roman"/>
                <w:sz w:val="22"/>
                <w:szCs w:val="22"/>
              </w:rPr>
              <w:t>0</w:t>
            </w:r>
          </w:p>
        </w:tc>
        <w:tc>
          <w:tcPr>
            <w:tcW w:w="270" w:type="dxa"/>
            <w:vAlign w:val="bottom"/>
          </w:tcPr>
          <w:p w14:paraId="274EC555" w14:textId="77777777" w:rsidR="00863D81" w:rsidRPr="00515545" w:rsidRDefault="00863D81" w:rsidP="00863D81">
            <w:pPr>
              <w:tabs>
                <w:tab w:val="clear" w:pos="907"/>
              </w:tabs>
              <w:ind w:right="170"/>
              <w:jc w:val="right"/>
              <w:rPr>
                <w:rFonts w:cs="Times New Roman"/>
                <w:sz w:val="22"/>
                <w:szCs w:val="22"/>
              </w:rPr>
            </w:pPr>
          </w:p>
        </w:tc>
        <w:tc>
          <w:tcPr>
            <w:tcW w:w="1170" w:type="dxa"/>
          </w:tcPr>
          <w:p w14:paraId="13F51AC2" w14:textId="0661BF1E" w:rsidR="00863D81" w:rsidRPr="00515545" w:rsidRDefault="001527F2"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10,398</w:t>
            </w:r>
          </w:p>
        </w:tc>
        <w:tc>
          <w:tcPr>
            <w:tcW w:w="270" w:type="dxa"/>
            <w:vAlign w:val="bottom"/>
          </w:tcPr>
          <w:p w14:paraId="3D1045E4" w14:textId="77777777" w:rsidR="00863D81" w:rsidRPr="00515545" w:rsidRDefault="00863D81" w:rsidP="00863D81">
            <w:pPr>
              <w:tabs>
                <w:tab w:val="clear" w:pos="907"/>
              </w:tabs>
              <w:ind w:right="170"/>
              <w:jc w:val="right"/>
              <w:rPr>
                <w:rFonts w:cs="Times New Roman"/>
                <w:sz w:val="22"/>
                <w:szCs w:val="22"/>
              </w:rPr>
            </w:pPr>
          </w:p>
        </w:tc>
        <w:tc>
          <w:tcPr>
            <w:tcW w:w="1125" w:type="dxa"/>
          </w:tcPr>
          <w:p w14:paraId="34560542" w14:textId="30C967B2" w:rsidR="00863D81" w:rsidRPr="00515545" w:rsidRDefault="00647847"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(5,50</w:t>
            </w:r>
            <w:r w:rsidR="00030CBB">
              <w:rPr>
                <w:rFonts w:cs="Times New Roman"/>
                <w:sz w:val="22"/>
                <w:szCs w:val="22"/>
              </w:rPr>
              <w:t>7</w:t>
            </w:r>
            <w:r>
              <w:rPr>
                <w:rFonts w:cs="Times New Roman"/>
                <w:sz w:val="22"/>
                <w:szCs w:val="22"/>
              </w:rPr>
              <w:t>)</w:t>
            </w:r>
          </w:p>
        </w:tc>
        <w:tc>
          <w:tcPr>
            <w:tcW w:w="270" w:type="dxa"/>
            <w:vAlign w:val="bottom"/>
          </w:tcPr>
          <w:p w14:paraId="63148F1D" w14:textId="77777777" w:rsidR="00863D81" w:rsidRPr="00515545" w:rsidRDefault="00863D81" w:rsidP="00863D81">
            <w:pPr>
              <w:tabs>
                <w:tab w:val="clear" w:pos="907"/>
              </w:tabs>
              <w:ind w:right="170"/>
              <w:jc w:val="right"/>
              <w:rPr>
                <w:rFonts w:cs="Times New Roman"/>
                <w:sz w:val="22"/>
                <w:szCs w:val="22"/>
              </w:rPr>
            </w:pPr>
          </w:p>
        </w:tc>
        <w:tc>
          <w:tcPr>
            <w:tcW w:w="1170" w:type="dxa"/>
          </w:tcPr>
          <w:p w14:paraId="26C33915" w14:textId="44DE9047" w:rsidR="00863D81" w:rsidRPr="00515545" w:rsidRDefault="001527F2"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324</w:t>
            </w:r>
          </w:p>
        </w:tc>
      </w:tr>
      <w:tr w:rsidR="00863D81" w:rsidRPr="00515545" w14:paraId="1C8BE712" w14:textId="77777777">
        <w:trPr>
          <w:trHeight w:val="60"/>
        </w:trPr>
        <w:tc>
          <w:tcPr>
            <w:tcW w:w="4503" w:type="dxa"/>
            <w:vAlign w:val="bottom"/>
          </w:tcPr>
          <w:p w14:paraId="649B8E7E" w14:textId="77777777" w:rsidR="00863D81" w:rsidRPr="00515545" w:rsidRDefault="00863D81" w:rsidP="008376DF">
            <w:pPr>
              <w:tabs>
                <w:tab w:val="left" w:pos="1440"/>
                <w:tab w:val="left" w:pos="2160"/>
              </w:tabs>
              <w:ind w:left="-110" w:right="-43"/>
              <w:rPr>
                <w:rFonts w:cs="Times New Roman"/>
                <w:sz w:val="22"/>
                <w:szCs w:val="22"/>
              </w:rPr>
            </w:pPr>
            <w:r w:rsidRPr="00515545">
              <w:rPr>
                <w:rFonts w:cs="Times New Roman"/>
                <w:sz w:val="22"/>
                <w:szCs w:val="22"/>
              </w:rPr>
              <w:t>Effects from additional deductible expenses - net</w:t>
            </w:r>
          </w:p>
        </w:tc>
        <w:tc>
          <w:tcPr>
            <w:tcW w:w="1105" w:type="dxa"/>
            <w:vAlign w:val="bottom"/>
          </w:tcPr>
          <w:p w14:paraId="3EB65BCE"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c>
          <w:tcPr>
            <w:tcW w:w="270" w:type="dxa"/>
            <w:vAlign w:val="bottom"/>
          </w:tcPr>
          <w:p w14:paraId="74ECB41E" w14:textId="77777777" w:rsidR="00863D81" w:rsidRPr="00515545" w:rsidRDefault="00863D81" w:rsidP="00863D81">
            <w:pPr>
              <w:tabs>
                <w:tab w:val="clear" w:pos="907"/>
              </w:tabs>
              <w:ind w:right="170"/>
              <w:jc w:val="right"/>
              <w:rPr>
                <w:rFonts w:cs="Times New Roman"/>
                <w:sz w:val="22"/>
                <w:szCs w:val="22"/>
              </w:rPr>
            </w:pPr>
          </w:p>
        </w:tc>
        <w:tc>
          <w:tcPr>
            <w:tcW w:w="1170" w:type="dxa"/>
            <w:vAlign w:val="bottom"/>
          </w:tcPr>
          <w:p w14:paraId="37C6CB46"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c>
          <w:tcPr>
            <w:tcW w:w="270" w:type="dxa"/>
            <w:vAlign w:val="bottom"/>
          </w:tcPr>
          <w:p w14:paraId="60711751" w14:textId="77777777" w:rsidR="00863D81" w:rsidRPr="00515545" w:rsidRDefault="00863D81" w:rsidP="00863D81">
            <w:pPr>
              <w:tabs>
                <w:tab w:val="clear" w:pos="907"/>
              </w:tabs>
              <w:ind w:right="170"/>
              <w:jc w:val="right"/>
              <w:rPr>
                <w:rFonts w:cs="Times New Roman"/>
                <w:sz w:val="22"/>
                <w:szCs w:val="22"/>
              </w:rPr>
            </w:pPr>
          </w:p>
        </w:tc>
        <w:tc>
          <w:tcPr>
            <w:tcW w:w="1125" w:type="dxa"/>
            <w:vAlign w:val="bottom"/>
          </w:tcPr>
          <w:p w14:paraId="6D9864ED"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0A64C486" w14:textId="77777777" w:rsidR="00863D81" w:rsidRPr="00515545" w:rsidRDefault="00863D81" w:rsidP="00863D81">
            <w:pPr>
              <w:tabs>
                <w:tab w:val="clear" w:pos="907"/>
              </w:tabs>
              <w:ind w:right="170"/>
              <w:jc w:val="right"/>
              <w:rPr>
                <w:rFonts w:cs="Times New Roman"/>
                <w:sz w:val="22"/>
                <w:szCs w:val="22"/>
              </w:rPr>
            </w:pPr>
          </w:p>
        </w:tc>
        <w:tc>
          <w:tcPr>
            <w:tcW w:w="1170" w:type="dxa"/>
            <w:vAlign w:val="bottom"/>
          </w:tcPr>
          <w:p w14:paraId="56D3F5DC"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913036" w:rsidRPr="00515545" w14:paraId="32182977" w14:textId="77777777">
        <w:trPr>
          <w:trHeight w:val="60"/>
        </w:trPr>
        <w:tc>
          <w:tcPr>
            <w:tcW w:w="4503" w:type="dxa"/>
            <w:vAlign w:val="bottom"/>
          </w:tcPr>
          <w:p w14:paraId="3E2C5177" w14:textId="77777777" w:rsidR="00913036" w:rsidRPr="00515545" w:rsidRDefault="00913036" w:rsidP="008376DF">
            <w:pPr>
              <w:tabs>
                <w:tab w:val="left" w:pos="1440"/>
                <w:tab w:val="left" w:pos="2160"/>
              </w:tabs>
              <w:ind w:left="-110" w:right="-43"/>
              <w:rPr>
                <w:rFonts w:cs="Times New Roman"/>
                <w:sz w:val="22"/>
                <w:szCs w:val="22"/>
              </w:rPr>
            </w:pPr>
            <w:r w:rsidRPr="00515545">
              <w:rPr>
                <w:rFonts w:cs="Times New Roman"/>
                <w:sz w:val="22"/>
                <w:szCs w:val="22"/>
              </w:rPr>
              <w:t xml:space="preserve">   from non-deductible expenses</w:t>
            </w:r>
          </w:p>
        </w:tc>
        <w:tc>
          <w:tcPr>
            <w:tcW w:w="1105" w:type="dxa"/>
          </w:tcPr>
          <w:p w14:paraId="453E1759" w14:textId="52ADDFE0" w:rsidR="00913036" w:rsidRPr="00515545" w:rsidRDefault="001B775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(4,</w:t>
            </w:r>
            <w:r w:rsidR="00647847">
              <w:rPr>
                <w:rFonts w:cs="Times New Roman"/>
                <w:sz w:val="22"/>
                <w:szCs w:val="22"/>
              </w:rPr>
              <w:t>301</w:t>
            </w:r>
            <w:r>
              <w:rPr>
                <w:rFonts w:cs="Times New Roman"/>
                <w:sz w:val="22"/>
                <w:szCs w:val="22"/>
              </w:rPr>
              <w:t>)</w:t>
            </w:r>
          </w:p>
        </w:tc>
        <w:tc>
          <w:tcPr>
            <w:tcW w:w="270" w:type="dxa"/>
            <w:vAlign w:val="bottom"/>
          </w:tcPr>
          <w:p w14:paraId="7A12985B" w14:textId="77777777" w:rsidR="00913036" w:rsidRPr="00515545" w:rsidRDefault="00913036" w:rsidP="00913036">
            <w:pPr>
              <w:tabs>
                <w:tab w:val="clear" w:pos="907"/>
              </w:tabs>
              <w:ind w:right="170"/>
              <w:jc w:val="right"/>
              <w:rPr>
                <w:rFonts w:cs="Times New Roman"/>
                <w:sz w:val="22"/>
                <w:szCs w:val="22"/>
              </w:rPr>
            </w:pPr>
          </w:p>
        </w:tc>
        <w:tc>
          <w:tcPr>
            <w:tcW w:w="1170" w:type="dxa"/>
          </w:tcPr>
          <w:p w14:paraId="366BD1E5" w14:textId="0546DF68"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10,723</w:t>
            </w:r>
          </w:p>
        </w:tc>
        <w:tc>
          <w:tcPr>
            <w:tcW w:w="270" w:type="dxa"/>
            <w:vAlign w:val="bottom"/>
          </w:tcPr>
          <w:p w14:paraId="61601B53" w14:textId="77777777" w:rsidR="00913036" w:rsidRPr="00515545" w:rsidRDefault="00913036" w:rsidP="00913036">
            <w:pPr>
              <w:tabs>
                <w:tab w:val="clear" w:pos="907"/>
              </w:tabs>
              <w:ind w:right="170"/>
              <w:jc w:val="right"/>
              <w:rPr>
                <w:rFonts w:cs="Times New Roman"/>
                <w:sz w:val="22"/>
                <w:szCs w:val="22"/>
              </w:rPr>
            </w:pPr>
          </w:p>
        </w:tc>
        <w:tc>
          <w:tcPr>
            <w:tcW w:w="1125" w:type="dxa"/>
          </w:tcPr>
          <w:p w14:paraId="3F0536E3" w14:textId="6838BABA" w:rsidR="00913036" w:rsidRPr="00515545" w:rsidRDefault="001B775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17</w:t>
            </w:r>
          </w:p>
        </w:tc>
        <w:tc>
          <w:tcPr>
            <w:tcW w:w="270" w:type="dxa"/>
            <w:vAlign w:val="bottom"/>
          </w:tcPr>
          <w:p w14:paraId="46178658" w14:textId="77777777" w:rsidR="00913036" w:rsidRPr="00515545" w:rsidRDefault="00913036" w:rsidP="00913036">
            <w:pPr>
              <w:tabs>
                <w:tab w:val="clear" w:pos="907"/>
              </w:tabs>
              <w:ind w:right="170"/>
              <w:jc w:val="right"/>
              <w:rPr>
                <w:rFonts w:cs="Times New Roman"/>
                <w:sz w:val="22"/>
                <w:szCs w:val="22"/>
              </w:rPr>
            </w:pPr>
          </w:p>
        </w:tc>
        <w:tc>
          <w:tcPr>
            <w:tcW w:w="1170" w:type="dxa"/>
          </w:tcPr>
          <w:p w14:paraId="0F89BCAE" w14:textId="75BC0FD4"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w:t>
            </w:r>
          </w:p>
        </w:tc>
      </w:tr>
      <w:tr w:rsidR="00863D81" w:rsidRPr="00515545" w14:paraId="058AC524" w14:textId="77777777">
        <w:trPr>
          <w:trHeight w:val="60"/>
        </w:trPr>
        <w:tc>
          <w:tcPr>
            <w:tcW w:w="4503" w:type="dxa"/>
            <w:vAlign w:val="bottom"/>
          </w:tcPr>
          <w:p w14:paraId="63FB944B" w14:textId="3974644F" w:rsidR="00863D81" w:rsidRPr="00515545" w:rsidRDefault="00B62411" w:rsidP="008376DF">
            <w:pPr>
              <w:tabs>
                <w:tab w:val="left" w:pos="1440"/>
                <w:tab w:val="left" w:pos="2160"/>
              </w:tabs>
              <w:ind w:left="-110" w:right="-43"/>
              <w:rPr>
                <w:rFonts w:cs="Times New Roman"/>
                <w:sz w:val="22"/>
                <w:szCs w:val="22"/>
              </w:rPr>
            </w:pPr>
            <w:r>
              <w:rPr>
                <w:rFonts w:cs="Times New Roman"/>
                <w:sz w:val="22"/>
                <w:szCs w:val="22"/>
              </w:rPr>
              <w:t xml:space="preserve">Tax </w:t>
            </w:r>
            <w:r w:rsidR="00863D81" w:rsidRPr="00515545">
              <w:rPr>
                <w:rFonts w:cs="Times New Roman"/>
                <w:sz w:val="22"/>
                <w:szCs w:val="22"/>
              </w:rPr>
              <w:t xml:space="preserve">loss which deferred tax asset </w:t>
            </w:r>
            <w:r w:rsidRPr="00515545">
              <w:rPr>
                <w:rFonts w:cs="Times New Roman"/>
                <w:sz w:val="22"/>
                <w:szCs w:val="22"/>
              </w:rPr>
              <w:t>has not yet</w:t>
            </w:r>
          </w:p>
        </w:tc>
        <w:tc>
          <w:tcPr>
            <w:tcW w:w="1105" w:type="dxa"/>
          </w:tcPr>
          <w:p w14:paraId="4574E7D3"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30EE56AE" w14:textId="77777777" w:rsidR="00863D81" w:rsidRPr="00515545" w:rsidRDefault="00863D81" w:rsidP="00863D81">
            <w:pPr>
              <w:tabs>
                <w:tab w:val="clear" w:pos="907"/>
              </w:tabs>
              <w:ind w:right="170"/>
              <w:jc w:val="right"/>
              <w:rPr>
                <w:rFonts w:cs="Times New Roman"/>
                <w:sz w:val="22"/>
                <w:szCs w:val="22"/>
              </w:rPr>
            </w:pPr>
          </w:p>
        </w:tc>
        <w:tc>
          <w:tcPr>
            <w:tcW w:w="1170" w:type="dxa"/>
          </w:tcPr>
          <w:p w14:paraId="4280208F"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c>
          <w:tcPr>
            <w:tcW w:w="270" w:type="dxa"/>
            <w:vAlign w:val="bottom"/>
          </w:tcPr>
          <w:p w14:paraId="486DF580" w14:textId="77777777" w:rsidR="00863D81" w:rsidRPr="00515545" w:rsidRDefault="00863D81" w:rsidP="00863D81">
            <w:pPr>
              <w:tabs>
                <w:tab w:val="clear" w:pos="907"/>
              </w:tabs>
              <w:ind w:right="170"/>
              <w:jc w:val="right"/>
              <w:rPr>
                <w:rFonts w:cs="Times New Roman"/>
                <w:sz w:val="22"/>
                <w:szCs w:val="22"/>
              </w:rPr>
            </w:pPr>
          </w:p>
        </w:tc>
        <w:tc>
          <w:tcPr>
            <w:tcW w:w="1125" w:type="dxa"/>
            <w:vAlign w:val="bottom"/>
          </w:tcPr>
          <w:p w14:paraId="3D700A63"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0E4B5E78" w14:textId="77777777" w:rsidR="00863D81" w:rsidRPr="00515545" w:rsidRDefault="00863D81" w:rsidP="00863D81">
            <w:pPr>
              <w:tabs>
                <w:tab w:val="clear" w:pos="907"/>
              </w:tabs>
              <w:ind w:right="170"/>
              <w:jc w:val="right"/>
              <w:rPr>
                <w:rFonts w:cs="Times New Roman"/>
                <w:sz w:val="22"/>
                <w:szCs w:val="22"/>
              </w:rPr>
            </w:pPr>
          </w:p>
        </w:tc>
        <w:tc>
          <w:tcPr>
            <w:tcW w:w="1170" w:type="dxa"/>
            <w:vAlign w:val="bottom"/>
          </w:tcPr>
          <w:p w14:paraId="7C73E7A6"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r>
      <w:tr w:rsidR="00913036" w:rsidRPr="00515545" w14:paraId="668DD5CD" w14:textId="77777777">
        <w:trPr>
          <w:trHeight w:val="60"/>
        </w:trPr>
        <w:tc>
          <w:tcPr>
            <w:tcW w:w="4503" w:type="dxa"/>
            <w:vAlign w:val="bottom"/>
          </w:tcPr>
          <w:p w14:paraId="37B9B70B" w14:textId="72657633" w:rsidR="00913036" w:rsidRPr="00515545" w:rsidRDefault="00913036" w:rsidP="008376DF">
            <w:pPr>
              <w:tabs>
                <w:tab w:val="left" w:pos="1440"/>
                <w:tab w:val="left" w:pos="2160"/>
              </w:tabs>
              <w:ind w:left="-110" w:right="-43"/>
              <w:rPr>
                <w:rFonts w:cs="Times New Roman"/>
                <w:sz w:val="22"/>
                <w:szCs w:val="22"/>
              </w:rPr>
            </w:pPr>
            <w:r w:rsidRPr="00515545">
              <w:rPr>
                <w:rFonts w:cs="Times New Roman"/>
                <w:sz w:val="22"/>
                <w:szCs w:val="22"/>
              </w:rPr>
              <w:t xml:space="preserve">   been recognized</w:t>
            </w:r>
          </w:p>
        </w:tc>
        <w:tc>
          <w:tcPr>
            <w:tcW w:w="1105" w:type="dxa"/>
          </w:tcPr>
          <w:p w14:paraId="6AAFE6FA" w14:textId="5B8B5935" w:rsidR="00913036" w:rsidRPr="00515545" w:rsidRDefault="0064784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14,54</w:t>
            </w:r>
            <w:r w:rsidR="00527C62">
              <w:rPr>
                <w:rFonts w:cs="Times New Roman"/>
                <w:sz w:val="22"/>
                <w:szCs w:val="22"/>
              </w:rPr>
              <w:t>2</w:t>
            </w:r>
          </w:p>
        </w:tc>
        <w:tc>
          <w:tcPr>
            <w:tcW w:w="270" w:type="dxa"/>
            <w:vAlign w:val="bottom"/>
          </w:tcPr>
          <w:p w14:paraId="793CF7AF" w14:textId="77777777" w:rsidR="00913036" w:rsidRPr="00515545" w:rsidRDefault="00913036" w:rsidP="00913036">
            <w:pPr>
              <w:tabs>
                <w:tab w:val="clear" w:pos="907"/>
              </w:tabs>
              <w:ind w:right="170"/>
              <w:jc w:val="right"/>
              <w:rPr>
                <w:rFonts w:cs="Times New Roman"/>
                <w:sz w:val="22"/>
                <w:szCs w:val="22"/>
              </w:rPr>
            </w:pPr>
          </w:p>
        </w:tc>
        <w:tc>
          <w:tcPr>
            <w:tcW w:w="1170" w:type="dxa"/>
          </w:tcPr>
          <w:p w14:paraId="32F6DFDF" w14:textId="2849798E"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(22)</w:t>
            </w:r>
          </w:p>
        </w:tc>
        <w:tc>
          <w:tcPr>
            <w:tcW w:w="270" w:type="dxa"/>
            <w:vAlign w:val="bottom"/>
          </w:tcPr>
          <w:p w14:paraId="43F74C0C" w14:textId="77777777" w:rsidR="00913036" w:rsidRPr="00515545" w:rsidRDefault="00913036" w:rsidP="00913036">
            <w:pPr>
              <w:tabs>
                <w:tab w:val="clear" w:pos="907"/>
              </w:tabs>
              <w:ind w:right="170"/>
              <w:jc w:val="right"/>
              <w:rPr>
                <w:rFonts w:cs="Times New Roman"/>
                <w:sz w:val="22"/>
                <w:szCs w:val="22"/>
              </w:rPr>
            </w:pPr>
          </w:p>
        </w:tc>
        <w:tc>
          <w:tcPr>
            <w:tcW w:w="1125" w:type="dxa"/>
            <w:vAlign w:val="bottom"/>
          </w:tcPr>
          <w:p w14:paraId="012D40A1" w14:textId="07B62FE4" w:rsidR="00913036" w:rsidRPr="00515545" w:rsidRDefault="0064784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11,5</w:t>
            </w:r>
            <w:r w:rsidR="00451E54">
              <w:rPr>
                <w:rFonts w:cs="Times New Roman"/>
                <w:sz w:val="22"/>
                <w:szCs w:val="22"/>
              </w:rPr>
              <w:t>20</w:t>
            </w:r>
          </w:p>
        </w:tc>
        <w:tc>
          <w:tcPr>
            <w:tcW w:w="270" w:type="dxa"/>
            <w:vAlign w:val="bottom"/>
          </w:tcPr>
          <w:p w14:paraId="401512EA" w14:textId="77777777" w:rsidR="00913036" w:rsidRPr="00515545" w:rsidRDefault="00913036" w:rsidP="00913036">
            <w:pPr>
              <w:tabs>
                <w:tab w:val="clear" w:pos="907"/>
              </w:tabs>
              <w:ind w:right="170"/>
              <w:jc w:val="right"/>
              <w:rPr>
                <w:rFonts w:cs="Times New Roman"/>
                <w:sz w:val="22"/>
                <w:szCs w:val="22"/>
              </w:rPr>
            </w:pPr>
          </w:p>
        </w:tc>
        <w:tc>
          <w:tcPr>
            <w:tcW w:w="1170" w:type="dxa"/>
            <w:vAlign w:val="bottom"/>
          </w:tcPr>
          <w:p w14:paraId="03837E38" w14:textId="66DD9E3C"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(29)</w:t>
            </w:r>
          </w:p>
        </w:tc>
      </w:tr>
      <w:tr w:rsidR="00913036" w:rsidRPr="00515545" w14:paraId="2B0C2D8D" w14:textId="77777777">
        <w:trPr>
          <w:trHeight w:val="50"/>
        </w:trPr>
        <w:tc>
          <w:tcPr>
            <w:tcW w:w="4503" w:type="dxa"/>
            <w:vAlign w:val="bottom"/>
          </w:tcPr>
          <w:p w14:paraId="6A5000CC" w14:textId="77777777" w:rsidR="00913036" w:rsidRPr="00515545" w:rsidRDefault="00913036" w:rsidP="008376DF">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1A3B7E75" w14:textId="5F0E6E35" w:rsidR="00913036" w:rsidRPr="00515545" w:rsidRDefault="001B775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11,751</w:t>
            </w:r>
          </w:p>
        </w:tc>
        <w:tc>
          <w:tcPr>
            <w:tcW w:w="270" w:type="dxa"/>
            <w:vAlign w:val="bottom"/>
          </w:tcPr>
          <w:p w14:paraId="776F1B01" w14:textId="77777777" w:rsidR="00913036" w:rsidRPr="00515545" w:rsidRDefault="00913036" w:rsidP="00913036">
            <w:pPr>
              <w:tabs>
                <w:tab w:val="clear" w:pos="907"/>
                <w:tab w:val="left" w:pos="1440"/>
                <w:tab w:val="left" w:pos="2160"/>
              </w:tabs>
              <w:ind w:right="170"/>
              <w:jc w:val="right"/>
              <w:rPr>
                <w:rFonts w:cs="Times New Roman"/>
                <w:sz w:val="22"/>
                <w:szCs w:val="22"/>
              </w:rPr>
            </w:pPr>
          </w:p>
        </w:tc>
        <w:tc>
          <w:tcPr>
            <w:tcW w:w="1170" w:type="dxa"/>
            <w:tcBorders>
              <w:top w:val="single" w:sz="4" w:space="0" w:color="auto"/>
              <w:bottom w:val="double" w:sz="4" w:space="0" w:color="auto"/>
            </w:tcBorders>
          </w:tcPr>
          <w:p w14:paraId="7C6BE0A8" w14:textId="3B1EFA9D"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21,099</w:t>
            </w:r>
          </w:p>
        </w:tc>
        <w:tc>
          <w:tcPr>
            <w:tcW w:w="270" w:type="dxa"/>
            <w:vAlign w:val="bottom"/>
          </w:tcPr>
          <w:p w14:paraId="5196916E" w14:textId="77777777" w:rsidR="00913036" w:rsidRPr="00515545" w:rsidRDefault="00913036" w:rsidP="00913036">
            <w:pPr>
              <w:tabs>
                <w:tab w:val="clear" w:pos="907"/>
                <w:tab w:val="left" w:pos="1440"/>
                <w:tab w:val="left" w:pos="2160"/>
              </w:tabs>
              <w:ind w:right="170"/>
              <w:jc w:val="right"/>
              <w:rPr>
                <w:rFonts w:cs="Times New Roman"/>
                <w:sz w:val="22"/>
                <w:szCs w:val="22"/>
              </w:rPr>
            </w:pPr>
          </w:p>
        </w:tc>
        <w:tc>
          <w:tcPr>
            <w:tcW w:w="1125" w:type="dxa"/>
            <w:tcBorders>
              <w:top w:val="single" w:sz="4" w:space="0" w:color="auto"/>
              <w:bottom w:val="double" w:sz="4" w:space="0" w:color="auto"/>
            </w:tcBorders>
          </w:tcPr>
          <w:p w14:paraId="1856014E" w14:textId="7E9C01C7" w:rsidR="00913036" w:rsidRPr="00515545" w:rsidRDefault="001B7757"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6,0</w:t>
            </w:r>
            <w:r w:rsidR="00030CBB">
              <w:rPr>
                <w:rFonts w:cs="Times New Roman"/>
                <w:sz w:val="22"/>
                <w:szCs w:val="22"/>
              </w:rPr>
              <w:t>30</w:t>
            </w:r>
          </w:p>
        </w:tc>
        <w:tc>
          <w:tcPr>
            <w:tcW w:w="270" w:type="dxa"/>
            <w:vAlign w:val="bottom"/>
          </w:tcPr>
          <w:p w14:paraId="367CC6BB" w14:textId="77777777" w:rsidR="00913036" w:rsidRPr="00515545" w:rsidRDefault="00913036" w:rsidP="00913036">
            <w:pPr>
              <w:tabs>
                <w:tab w:val="clear" w:pos="907"/>
                <w:tab w:val="left" w:pos="1440"/>
                <w:tab w:val="left" w:pos="2160"/>
              </w:tabs>
              <w:ind w:right="170"/>
              <w:jc w:val="right"/>
              <w:rPr>
                <w:rFonts w:cs="Times New Roman"/>
                <w:sz w:val="22"/>
                <w:szCs w:val="22"/>
              </w:rPr>
            </w:pPr>
          </w:p>
        </w:tc>
        <w:tc>
          <w:tcPr>
            <w:tcW w:w="1170" w:type="dxa"/>
            <w:tcBorders>
              <w:top w:val="single" w:sz="4" w:space="0" w:color="auto"/>
              <w:bottom w:val="double" w:sz="4" w:space="0" w:color="auto"/>
            </w:tcBorders>
          </w:tcPr>
          <w:p w14:paraId="6BE0D304" w14:textId="267C3CFD" w:rsidR="00913036" w:rsidRPr="00515545" w:rsidRDefault="001527F2" w:rsidP="00913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315</w:t>
            </w:r>
          </w:p>
        </w:tc>
      </w:tr>
    </w:tbl>
    <w:p w14:paraId="0D3C3FAF" w14:textId="77777777" w:rsidR="00D35838" w:rsidRPr="00515545" w:rsidRDefault="00D35838" w:rsidP="00F4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rPr>
      </w:pPr>
    </w:p>
    <w:tbl>
      <w:tblPr>
        <w:tblW w:w="9889" w:type="dxa"/>
        <w:tblLayout w:type="fixed"/>
        <w:tblLook w:val="01E0" w:firstRow="1" w:lastRow="1" w:firstColumn="1" w:lastColumn="1" w:noHBand="0" w:noVBand="0"/>
      </w:tblPr>
      <w:tblGrid>
        <w:gridCol w:w="4503"/>
        <w:gridCol w:w="1105"/>
        <w:gridCol w:w="270"/>
        <w:gridCol w:w="1170"/>
        <w:gridCol w:w="270"/>
        <w:gridCol w:w="1125"/>
        <w:gridCol w:w="270"/>
        <w:gridCol w:w="1176"/>
      </w:tblGrid>
      <w:tr w:rsidR="00863D81" w:rsidRPr="00515545" w14:paraId="422228C3" w14:textId="77777777">
        <w:trPr>
          <w:trHeight w:val="60"/>
        </w:trPr>
        <w:tc>
          <w:tcPr>
            <w:tcW w:w="4503" w:type="dxa"/>
            <w:vAlign w:val="bottom"/>
          </w:tcPr>
          <w:p w14:paraId="5B63DEA9"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5386" w:type="dxa"/>
            <w:gridSpan w:val="7"/>
            <w:tcBorders>
              <w:bottom w:val="single" w:sz="4" w:space="0" w:color="auto"/>
            </w:tcBorders>
            <w:vAlign w:val="bottom"/>
          </w:tcPr>
          <w:p w14:paraId="2161DB2E" w14:textId="4CA452E6" w:rsidR="00863D81" w:rsidRPr="00515545" w:rsidRDefault="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Nine-month</w:t>
            </w:r>
            <w:r w:rsidR="00863D81" w:rsidRPr="00515545">
              <w:rPr>
                <w:rFonts w:cs="Times New Roman"/>
                <w:sz w:val="22"/>
                <w:szCs w:val="22"/>
              </w:rPr>
              <w:t xml:space="preserve"> periods (In Thousand Baht)</w:t>
            </w:r>
          </w:p>
        </w:tc>
      </w:tr>
      <w:tr w:rsidR="00863D81" w:rsidRPr="00515545" w14:paraId="6EC4F97A" w14:textId="77777777">
        <w:trPr>
          <w:trHeight w:val="50"/>
        </w:trPr>
        <w:tc>
          <w:tcPr>
            <w:tcW w:w="4503" w:type="dxa"/>
            <w:vAlign w:val="bottom"/>
          </w:tcPr>
          <w:p w14:paraId="33828B65"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2545" w:type="dxa"/>
            <w:gridSpan w:val="3"/>
            <w:tcBorders>
              <w:top w:val="single" w:sz="4" w:space="0" w:color="auto"/>
            </w:tcBorders>
            <w:vAlign w:val="bottom"/>
          </w:tcPr>
          <w:p w14:paraId="322A7144"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vAlign w:val="bottom"/>
          </w:tcPr>
          <w:p w14:paraId="214813CC" w14:textId="77777777" w:rsidR="00863D81" w:rsidRPr="00515545" w:rsidRDefault="00863D81">
            <w:pPr>
              <w:tabs>
                <w:tab w:val="clear" w:pos="907"/>
                <w:tab w:val="left" w:pos="900"/>
                <w:tab w:val="left" w:pos="1440"/>
                <w:tab w:val="left" w:pos="2160"/>
              </w:tabs>
              <w:ind w:right="-43"/>
              <w:jc w:val="center"/>
              <w:rPr>
                <w:rFonts w:cs="Times New Roman"/>
                <w:sz w:val="22"/>
                <w:szCs w:val="22"/>
                <w:u w:val="single"/>
              </w:rPr>
            </w:pPr>
          </w:p>
        </w:tc>
        <w:tc>
          <w:tcPr>
            <w:tcW w:w="2571" w:type="dxa"/>
            <w:gridSpan w:val="3"/>
            <w:tcBorders>
              <w:top w:val="single" w:sz="4" w:space="0" w:color="auto"/>
            </w:tcBorders>
            <w:vAlign w:val="bottom"/>
          </w:tcPr>
          <w:p w14:paraId="652C47A2"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863D81" w:rsidRPr="00515545" w14:paraId="3A26DB0F" w14:textId="77777777">
        <w:trPr>
          <w:trHeight w:val="50"/>
        </w:trPr>
        <w:tc>
          <w:tcPr>
            <w:tcW w:w="4503" w:type="dxa"/>
            <w:vAlign w:val="bottom"/>
          </w:tcPr>
          <w:p w14:paraId="15A39F2E" w14:textId="77777777" w:rsidR="00863D81" w:rsidRPr="00515545" w:rsidRDefault="00863D81">
            <w:pPr>
              <w:tabs>
                <w:tab w:val="clear" w:pos="907"/>
                <w:tab w:val="left" w:pos="900"/>
                <w:tab w:val="left" w:pos="1440"/>
                <w:tab w:val="left" w:pos="2160"/>
              </w:tabs>
              <w:ind w:right="-43"/>
              <w:rPr>
                <w:rFonts w:cs="Times New Roman"/>
                <w:sz w:val="22"/>
                <w:szCs w:val="22"/>
                <w:u w:val="single"/>
              </w:rPr>
            </w:pPr>
          </w:p>
        </w:tc>
        <w:tc>
          <w:tcPr>
            <w:tcW w:w="2545" w:type="dxa"/>
            <w:gridSpan w:val="3"/>
            <w:tcBorders>
              <w:bottom w:val="single" w:sz="4" w:space="0" w:color="auto"/>
            </w:tcBorders>
            <w:vAlign w:val="bottom"/>
          </w:tcPr>
          <w:p w14:paraId="411E63E1"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vAlign w:val="bottom"/>
          </w:tcPr>
          <w:p w14:paraId="45EA831C" w14:textId="77777777" w:rsidR="00863D81" w:rsidRPr="00515545" w:rsidRDefault="00863D81">
            <w:pPr>
              <w:tabs>
                <w:tab w:val="clear" w:pos="907"/>
                <w:tab w:val="left" w:pos="900"/>
                <w:tab w:val="left" w:pos="1440"/>
                <w:tab w:val="left" w:pos="2160"/>
              </w:tabs>
              <w:ind w:right="-43"/>
              <w:jc w:val="center"/>
              <w:rPr>
                <w:rFonts w:cs="Times New Roman"/>
                <w:sz w:val="22"/>
                <w:szCs w:val="22"/>
                <w:u w:val="single"/>
              </w:rPr>
            </w:pPr>
          </w:p>
        </w:tc>
        <w:tc>
          <w:tcPr>
            <w:tcW w:w="2571" w:type="dxa"/>
            <w:gridSpan w:val="3"/>
            <w:tcBorders>
              <w:bottom w:val="single" w:sz="4" w:space="0" w:color="auto"/>
            </w:tcBorders>
            <w:vAlign w:val="bottom"/>
          </w:tcPr>
          <w:p w14:paraId="50B490E1" w14:textId="77777777" w:rsidR="00863D81" w:rsidRPr="00515545" w:rsidRDefault="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863D81" w:rsidRPr="00515545" w14:paraId="43DD5CE4" w14:textId="77777777">
        <w:trPr>
          <w:trHeight w:val="50"/>
        </w:trPr>
        <w:tc>
          <w:tcPr>
            <w:tcW w:w="4503" w:type="dxa"/>
            <w:vAlign w:val="bottom"/>
          </w:tcPr>
          <w:p w14:paraId="7FAEA7AF" w14:textId="77777777" w:rsidR="00863D81" w:rsidRPr="00515545" w:rsidRDefault="00863D81" w:rsidP="00863D81">
            <w:pPr>
              <w:tabs>
                <w:tab w:val="clear" w:pos="907"/>
                <w:tab w:val="left" w:pos="900"/>
                <w:tab w:val="left" w:pos="1440"/>
                <w:tab w:val="left" w:pos="2160"/>
              </w:tabs>
              <w:ind w:right="-43"/>
              <w:rPr>
                <w:rFonts w:cs="Times New Roman"/>
                <w:sz w:val="22"/>
                <w:szCs w:val="22"/>
                <w:cs/>
              </w:rPr>
            </w:pPr>
          </w:p>
        </w:tc>
        <w:tc>
          <w:tcPr>
            <w:tcW w:w="1105" w:type="dxa"/>
            <w:tcBorders>
              <w:bottom w:val="single" w:sz="4" w:space="0" w:color="auto"/>
            </w:tcBorders>
            <w:vAlign w:val="bottom"/>
          </w:tcPr>
          <w:p w14:paraId="6A63F196"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2024</w:t>
            </w:r>
          </w:p>
        </w:tc>
        <w:tc>
          <w:tcPr>
            <w:tcW w:w="270" w:type="dxa"/>
          </w:tcPr>
          <w:p w14:paraId="17380201"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0" w:type="dxa"/>
            <w:tcBorders>
              <w:bottom w:val="single" w:sz="4" w:space="0" w:color="auto"/>
            </w:tcBorders>
            <w:vAlign w:val="bottom"/>
          </w:tcPr>
          <w:p w14:paraId="5AB1932A"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15545">
              <w:rPr>
                <w:rFonts w:cs="Times New Roman"/>
                <w:sz w:val="22"/>
                <w:szCs w:val="22"/>
              </w:rPr>
              <w:t>2023</w:t>
            </w:r>
          </w:p>
        </w:tc>
        <w:tc>
          <w:tcPr>
            <w:tcW w:w="270" w:type="dxa"/>
            <w:vAlign w:val="bottom"/>
          </w:tcPr>
          <w:p w14:paraId="696791F0"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25" w:type="dxa"/>
            <w:tcBorders>
              <w:bottom w:val="single" w:sz="4" w:space="0" w:color="auto"/>
            </w:tcBorders>
            <w:vAlign w:val="bottom"/>
          </w:tcPr>
          <w:p w14:paraId="4556A2AB"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2024</w:t>
            </w:r>
          </w:p>
        </w:tc>
        <w:tc>
          <w:tcPr>
            <w:tcW w:w="270" w:type="dxa"/>
          </w:tcPr>
          <w:p w14:paraId="27AB44FA"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76" w:type="dxa"/>
            <w:tcBorders>
              <w:bottom w:val="single" w:sz="4" w:space="0" w:color="auto"/>
            </w:tcBorders>
            <w:vAlign w:val="bottom"/>
          </w:tcPr>
          <w:p w14:paraId="7081EFE7" w14:textId="77777777" w:rsidR="00863D81" w:rsidRPr="00515545" w:rsidRDefault="00863D81" w:rsidP="00863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15545">
              <w:rPr>
                <w:rFonts w:cs="Times New Roman"/>
                <w:sz w:val="22"/>
                <w:szCs w:val="22"/>
              </w:rPr>
              <w:t>2023</w:t>
            </w:r>
          </w:p>
        </w:tc>
      </w:tr>
      <w:tr w:rsidR="00863D81" w:rsidRPr="00515545" w14:paraId="2D893640" w14:textId="77777777">
        <w:trPr>
          <w:trHeight w:val="50"/>
        </w:trPr>
        <w:tc>
          <w:tcPr>
            <w:tcW w:w="4503" w:type="dxa"/>
            <w:vAlign w:val="bottom"/>
          </w:tcPr>
          <w:p w14:paraId="1E4166EE"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05" w:type="dxa"/>
            <w:vAlign w:val="bottom"/>
          </w:tcPr>
          <w:p w14:paraId="4E16729B"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4E377C59"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0" w:type="dxa"/>
            <w:vAlign w:val="bottom"/>
          </w:tcPr>
          <w:p w14:paraId="41AA4C95"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3D48B956"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25" w:type="dxa"/>
            <w:vAlign w:val="bottom"/>
          </w:tcPr>
          <w:p w14:paraId="29FADD7A"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270" w:type="dxa"/>
            <w:vAlign w:val="bottom"/>
          </w:tcPr>
          <w:p w14:paraId="180F64DE"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c>
          <w:tcPr>
            <w:tcW w:w="1176" w:type="dxa"/>
            <w:vAlign w:val="bottom"/>
          </w:tcPr>
          <w:p w14:paraId="219D606F" w14:textId="77777777" w:rsidR="00863D81" w:rsidRPr="00515545" w:rsidRDefault="00863D81" w:rsidP="00863D81">
            <w:pPr>
              <w:tabs>
                <w:tab w:val="clear" w:pos="907"/>
                <w:tab w:val="left" w:pos="900"/>
                <w:tab w:val="left" w:pos="1440"/>
                <w:tab w:val="left" w:pos="2160"/>
              </w:tabs>
              <w:spacing w:line="180" w:lineRule="atLeast"/>
              <w:ind w:right="-648"/>
              <w:rPr>
                <w:rFonts w:cs="Times New Roman"/>
                <w:sz w:val="22"/>
                <w:szCs w:val="22"/>
              </w:rPr>
            </w:pPr>
          </w:p>
        </w:tc>
      </w:tr>
      <w:tr w:rsidR="001527F2" w:rsidRPr="00515545" w14:paraId="4CD6F06E" w14:textId="77777777">
        <w:trPr>
          <w:trHeight w:val="50"/>
        </w:trPr>
        <w:tc>
          <w:tcPr>
            <w:tcW w:w="4503" w:type="dxa"/>
            <w:vAlign w:val="bottom"/>
          </w:tcPr>
          <w:p w14:paraId="03F30A5F" w14:textId="77777777" w:rsidR="001527F2" w:rsidRPr="00515545" w:rsidRDefault="001527F2" w:rsidP="001527F2">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Current tax</w:t>
            </w:r>
          </w:p>
        </w:tc>
        <w:tc>
          <w:tcPr>
            <w:tcW w:w="1105" w:type="dxa"/>
          </w:tcPr>
          <w:p w14:paraId="1DE19F2D" w14:textId="75E058CE"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10,856</w:t>
            </w:r>
          </w:p>
        </w:tc>
        <w:tc>
          <w:tcPr>
            <w:tcW w:w="270" w:type="dxa"/>
            <w:vAlign w:val="bottom"/>
          </w:tcPr>
          <w:p w14:paraId="73A451D1" w14:textId="77777777" w:rsidR="001527F2" w:rsidRPr="00515545" w:rsidRDefault="001527F2" w:rsidP="001527F2">
            <w:pPr>
              <w:tabs>
                <w:tab w:val="clear" w:pos="907"/>
              </w:tabs>
              <w:ind w:right="57"/>
              <w:jc w:val="right"/>
              <w:rPr>
                <w:rFonts w:cs="Times New Roman"/>
                <w:sz w:val="22"/>
                <w:szCs w:val="22"/>
              </w:rPr>
            </w:pPr>
          </w:p>
        </w:tc>
        <w:tc>
          <w:tcPr>
            <w:tcW w:w="1170" w:type="dxa"/>
          </w:tcPr>
          <w:p w14:paraId="01E3C247" w14:textId="467A2225"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59,184</w:t>
            </w:r>
          </w:p>
        </w:tc>
        <w:tc>
          <w:tcPr>
            <w:tcW w:w="270" w:type="dxa"/>
            <w:vAlign w:val="bottom"/>
          </w:tcPr>
          <w:p w14:paraId="19A0E14E" w14:textId="77777777" w:rsidR="001527F2" w:rsidRPr="00515545" w:rsidRDefault="001527F2" w:rsidP="001527F2">
            <w:pPr>
              <w:tabs>
                <w:tab w:val="clear" w:pos="907"/>
              </w:tabs>
              <w:ind w:right="57"/>
              <w:jc w:val="right"/>
              <w:rPr>
                <w:rFonts w:cs="Times New Roman"/>
                <w:sz w:val="22"/>
                <w:szCs w:val="22"/>
              </w:rPr>
            </w:pPr>
          </w:p>
        </w:tc>
        <w:tc>
          <w:tcPr>
            <w:tcW w:w="1125" w:type="dxa"/>
            <w:vAlign w:val="bottom"/>
          </w:tcPr>
          <w:p w14:paraId="4BF03A10"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c>
          <w:tcPr>
            <w:tcW w:w="270" w:type="dxa"/>
            <w:vAlign w:val="bottom"/>
          </w:tcPr>
          <w:p w14:paraId="59F068A7" w14:textId="77777777" w:rsidR="001527F2" w:rsidRPr="00515545" w:rsidRDefault="001527F2" w:rsidP="001527F2">
            <w:pPr>
              <w:tabs>
                <w:tab w:val="clear" w:pos="907"/>
              </w:tabs>
              <w:ind w:right="57"/>
              <w:jc w:val="right"/>
              <w:rPr>
                <w:rFonts w:cs="Times New Roman"/>
                <w:sz w:val="22"/>
                <w:szCs w:val="22"/>
              </w:rPr>
            </w:pPr>
          </w:p>
        </w:tc>
        <w:tc>
          <w:tcPr>
            <w:tcW w:w="1176" w:type="dxa"/>
            <w:vAlign w:val="bottom"/>
          </w:tcPr>
          <w:p w14:paraId="76EBBDA2"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515545">
              <w:rPr>
                <w:rFonts w:cs="Times New Roman"/>
                <w:sz w:val="22"/>
                <w:szCs w:val="22"/>
              </w:rPr>
              <w:t>-</w:t>
            </w:r>
          </w:p>
        </w:tc>
      </w:tr>
      <w:tr w:rsidR="001527F2" w:rsidRPr="00515545" w14:paraId="74285A32" w14:textId="77777777">
        <w:trPr>
          <w:trHeight w:val="60"/>
        </w:trPr>
        <w:tc>
          <w:tcPr>
            <w:tcW w:w="4503" w:type="dxa"/>
          </w:tcPr>
          <w:p w14:paraId="6CD27A1C" w14:textId="77777777" w:rsidR="001527F2" w:rsidRPr="00515545" w:rsidRDefault="001527F2" w:rsidP="001527F2">
            <w:pPr>
              <w:tabs>
                <w:tab w:val="left" w:pos="1440"/>
                <w:tab w:val="left" w:pos="2160"/>
              </w:tabs>
              <w:ind w:left="-110" w:right="-648"/>
              <w:rPr>
                <w:rFonts w:cs="Times New Roman"/>
                <w:sz w:val="22"/>
                <w:szCs w:val="22"/>
              </w:rPr>
            </w:pPr>
            <w:r w:rsidRPr="00515545">
              <w:rPr>
                <w:rFonts w:cs="Times New Roman"/>
                <w:sz w:val="22"/>
                <w:szCs w:val="22"/>
              </w:rPr>
              <w:t>Income tax adjustments of previous period</w:t>
            </w:r>
          </w:p>
        </w:tc>
        <w:tc>
          <w:tcPr>
            <w:tcW w:w="1105" w:type="dxa"/>
          </w:tcPr>
          <w:p w14:paraId="61A36F51" w14:textId="2285A476"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(34,164)</w:t>
            </w:r>
          </w:p>
        </w:tc>
        <w:tc>
          <w:tcPr>
            <w:tcW w:w="270" w:type="dxa"/>
            <w:vAlign w:val="bottom"/>
          </w:tcPr>
          <w:p w14:paraId="55F26D09" w14:textId="77777777" w:rsidR="001527F2" w:rsidRPr="00515545" w:rsidRDefault="001527F2" w:rsidP="001527F2">
            <w:pPr>
              <w:tabs>
                <w:tab w:val="clear" w:pos="907"/>
              </w:tabs>
              <w:ind w:right="170"/>
              <w:jc w:val="right"/>
              <w:rPr>
                <w:rFonts w:cs="Times New Roman"/>
                <w:sz w:val="22"/>
                <w:szCs w:val="22"/>
              </w:rPr>
            </w:pPr>
          </w:p>
        </w:tc>
        <w:tc>
          <w:tcPr>
            <w:tcW w:w="1170" w:type="dxa"/>
          </w:tcPr>
          <w:p w14:paraId="504DE0B7" w14:textId="567CC12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16AEC">
              <w:rPr>
                <w:rFonts w:cs="Times New Roman"/>
                <w:sz w:val="22"/>
                <w:szCs w:val="22"/>
              </w:rPr>
              <w:t>3,</w:t>
            </w:r>
            <w:r>
              <w:rPr>
                <w:rFonts w:cs="Times New Roman"/>
                <w:sz w:val="22"/>
                <w:szCs w:val="22"/>
              </w:rPr>
              <w:t>871</w:t>
            </w:r>
          </w:p>
        </w:tc>
        <w:tc>
          <w:tcPr>
            <w:tcW w:w="270" w:type="dxa"/>
            <w:vAlign w:val="bottom"/>
          </w:tcPr>
          <w:p w14:paraId="56B29C47" w14:textId="77777777" w:rsidR="001527F2" w:rsidRPr="00515545" w:rsidRDefault="001527F2" w:rsidP="001527F2">
            <w:pPr>
              <w:tabs>
                <w:tab w:val="clear" w:pos="907"/>
              </w:tabs>
              <w:ind w:right="170"/>
              <w:jc w:val="right"/>
              <w:rPr>
                <w:rFonts w:cs="Times New Roman"/>
                <w:sz w:val="22"/>
                <w:szCs w:val="22"/>
              </w:rPr>
            </w:pPr>
          </w:p>
        </w:tc>
        <w:tc>
          <w:tcPr>
            <w:tcW w:w="1125" w:type="dxa"/>
          </w:tcPr>
          <w:p w14:paraId="1D223ACB" w14:textId="5B171168"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1,896</w:t>
            </w:r>
          </w:p>
        </w:tc>
        <w:tc>
          <w:tcPr>
            <w:tcW w:w="270" w:type="dxa"/>
            <w:vAlign w:val="bottom"/>
          </w:tcPr>
          <w:p w14:paraId="45363FE8" w14:textId="77777777" w:rsidR="001527F2" w:rsidRPr="00515545" w:rsidRDefault="001527F2" w:rsidP="001527F2">
            <w:pPr>
              <w:tabs>
                <w:tab w:val="clear" w:pos="907"/>
              </w:tabs>
              <w:ind w:right="170"/>
              <w:jc w:val="right"/>
              <w:rPr>
                <w:rFonts w:cs="Times New Roman"/>
                <w:sz w:val="22"/>
                <w:szCs w:val="22"/>
              </w:rPr>
            </w:pPr>
          </w:p>
        </w:tc>
        <w:tc>
          <w:tcPr>
            <w:tcW w:w="1176" w:type="dxa"/>
          </w:tcPr>
          <w:p w14:paraId="4D3E9008" w14:textId="17BB4349"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528</w:t>
            </w:r>
          </w:p>
        </w:tc>
      </w:tr>
      <w:tr w:rsidR="001527F2" w:rsidRPr="00515545" w14:paraId="1A6F47AB" w14:textId="77777777">
        <w:trPr>
          <w:trHeight w:val="50"/>
        </w:trPr>
        <w:tc>
          <w:tcPr>
            <w:tcW w:w="4503" w:type="dxa"/>
          </w:tcPr>
          <w:p w14:paraId="4B192175" w14:textId="77777777" w:rsidR="001527F2" w:rsidRPr="00515545" w:rsidRDefault="001527F2" w:rsidP="001527F2">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Deferred income tax</w:t>
            </w:r>
          </w:p>
        </w:tc>
        <w:tc>
          <w:tcPr>
            <w:tcW w:w="1105" w:type="dxa"/>
          </w:tcPr>
          <w:p w14:paraId="1E25518F"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18B69C70" w14:textId="77777777" w:rsidR="001527F2" w:rsidRPr="00515545" w:rsidRDefault="001527F2" w:rsidP="001527F2">
            <w:pPr>
              <w:tabs>
                <w:tab w:val="clear" w:pos="907"/>
              </w:tabs>
              <w:ind w:right="57"/>
              <w:jc w:val="right"/>
              <w:rPr>
                <w:rFonts w:cs="Times New Roman"/>
                <w:sz w:val="22"/>
                <w:szCs w:val="22"/>
              </w:rPr>
            </w:pPr>
          </w:p>
        </w:tc>
        <w:tc>
          <w:tcPr>
            <w:tcW w:w="1170" w:type="dxa"/>
          </w:tcPr>
          <w:p w14:paraId="309C4516"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76133302" w14:textId="77777777" w:rsidR="001527F2" w:rsidRPr="00515545" w:rsidRDefault="001527F2" w:rsidP="001527F2">
            <w:pPr>
              <w:tabs>
                <w:tab w:val="clear" w:pos="907"/>
              </w:tabs>
              <w:ind w:right="57"/>
              <w:jc w:val="right"/>
              <w:rPr>
                <w:rFonts w:cs="Times New Roman"/>
                <w:sz w:val="22"/>
                <w:szCs w:val="22"/>
              </w:rPr>
            </w:pPr>
          </w:p>
        </w:tc>
        <w:tc>
          <w:tcPr>
            <w:tcW w:w="1125" w:type="dxa"/>
          </w:tcPr>
          <w:p w14:paraId="5998C1A5"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5449C2C3" w14:textId="77777777" w:rsidR="001527F2" w:rsidRPr="00515545" w:rsidRDefault="001527F2" w:rsidP="001527F2">
            <w:pPr>
              <w:tabs>
                <w:tab w:val="clear" w:pos="907"/>
              </w:tabs>
              <w:ind w:right="57"/>
              <w:jc w:val="right"/>
              <w:rPr>
                <w:rFonts w:cs="Times New Roman"/>
                <w:sz w:val="22"/>
                <w:szCs w:val="22"/>
              </w:rPr>
            </w:pPr>
          </w:p>
        </w:tc>
        <w:tc>
          <w:tcPr>
            <w:tcW w:w="1176" w:type="dxa"/>
          </w:tcPr>
          <w:p w14:paraId="2CC19B4B"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1527F2" w:rsidRPr="00515545" w14:paraId="35FBF47A" w14:textId="77777777">
        <w:trPr>
          <w:trHeight w:val="60"/>
        </w:trPr>
        <w:tc>
          <w:tcPr>
            <w:tcW w:w="4503" w:type="dxa"/>
          </w:tcPr>
          <w:p w14:paraId="3A1D202C" w14:textId="77777777" w:rsidR="001527F2" w:rsidRPr="00515545" w:rsidRDefault="001527F2" w:rsidP="001527F2">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 xml:space="preserve">   Movements in temporary differences</w:t>
            </w:r>
          </w:p>
        </w:tc>
        <w:tc>
          <w:tcPr>
            <w:tcW w:w="1105" w:type="dxa"/>
          </w:tcPr>
          <w:p w14:paraId="0A68028B" w14:textId="2AD0A53F"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23,846</w:t>
            </w:r>
          </w:p>
        </w:tc>
        <w:tc>
          <w:tcPr>
            <w:tcW w:w="270" w:type="dxa"/>
            <w:vAlign w:val="bottom"/>
          </w:tcPr>
          <w:p w14:paraId="533637B5" w14:textId="77777777" w:rsidR="001527F2" w:rsidRPr="00515545" w:rsidRDefault="001527F2" w:rsidP="001527F2">
            <w:pPr>
              <w:tabs>
                <w:tab w:val="clear" w:pos="907"/>
              </w:tabs>
              <w:ind w:right="170"/>
              <w:jc w:val="right"/>
              <w:rPr>
                <w:rFonts w:cs="Times New Roman"/>
                <w:sz w:val="22"/>
                <w:szCs w:val="22"/>
              </w:rPr>
            </w:pPr>
          </w:p>
        </w:tc>
        <w:tc>
          <w:tcPr>
            <w:tcW w:w="1170" w:type="dxa"/>
          </w:tcPr>
          <w:p w14:paraId="6203F0D8" w14:textId="0B0ADB99"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327</w:t>
            </w:r>
          </w:p>
        </w:tc>
        <w:tc>
          <w:tcPr>
            <w:tcW w:w="270" w:type="dxa"/>
            <w:vAlign w:val="bottom"/>
          </w:tcPr>
          <w:p w14:paraId="4C3B835B" w14:textId="77777777" w:rsidR="001527F2" w:rsidRPr="00515545" w:rsidRDefault="001527F2" w:rsidP="001527F2">
            <w:pPr>
              <w:tabs>
                <w:tab w:val="clear" w:pos="907"/>
              </w:tabs>
              <w:ind w:right="170"/>
              <w:jc w:val="right"/>
              <w:rPr>
                <w:rFonts w:cs="Times New Roman"/>
                <w:sz w:val="22"/>
                <w:szCs w:val="22"/>
              </w:rPr>
            </w:pPr>
          </w:p>
        </w:tc>
        <w:tc>
          <w:tcPr>
            <w:tcW w:w="1125" w:type="dxa"/>
          </w:tcPr>
          <w:p w14:paraId="222B21B0" w14:textId="0C6709D2"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25,7</w:t>
            </w:r>
            <w:r w:rsidR="00030CBB">
              <w:rPr>
                <w:rFonts w:cs="Times New Roman"/>
                <w:sz w:val="22"/>
                <w:szCs w:val="22"/>
              </w:rPr>
              <w:t>08</w:t>
            </w:r>
          </w:p>
        </w:tc>
        <w:tc>
          <w:tcPr>
            <w:tcW w:w="270" w:type="dxa"/>
            <w:vAlign w:val="bottom"/>
          </w:tcPr>
          <w:p w14:paraId="6BB8186E" w14:textId="77777777" w:rsidR="001527F2" w:rsidRPr="00515545" w:rsidRDefault="001527F2" w:rsidP="001527F2">
            <w:pPr>
              <w:tabs>
                <w:tab w:val="clear" w:pos="907"/>
              </w:tabs>
              <w:ind w:right="170"/>
              <w:jc w:val="right"/>
              <w:rPr>
                <w:rFonts w:cs="Times New Roman"/>
                <w:sz w:val="22"/>
                <w:szCs w:val="22"/>
              </w:rPr>
            </w:pPr>
          </w:p>
        </w:tc>
        <w:tc>
          <w:tcPr>
            <w:tcW w:w="1176" w:type="dxa"/>
          </w:tcPr>
          <w:p w14:paraId="108E1658" w14:textId="061103FE"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4,483</w:t>
            </w:r>
          </w:p>
        </w:tc>
      </w:tr>
      <w:tr w:rsidR="001527F2" w:rsidRPr="00515545" w14:paraId="5371FA2B" w14:textId="77777777">
        <w:trPr>
          <w:trHeight w:val="60"/>
        </w:trPr>
        <w:tc>
          <w:tcPr>
            <w:tcW w:w="4503" w:type="dxa"/>
          </w:tcPr>
          <w:p w14:paraId="1DDEC33D" w14:textId="77777777" w:rsidR="001527F2" w:rsidRPr="00515545" w:rsidRDefault="001527F2" w:rsidP="001527F2">
            <w:pPr>
              <w:tabs>
                <w:tab w:val="clear" w:pos="907"/>
                <w:tab w:val="left" w:pos="900"/>
                <w:tab w:val="left" w:pos="1440"/>
                <w:tab w:val="left" w:pos="2160"/>
              </w:tabs>
              <w:ind w:left="-110" w:right="-648"/>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05F4C99D" w14:textId="4EB11EBF"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538</w:t>
            </w:r>
          </w:p>
        </w:tc>
        <w:tc>
          <w:tcPr>
            <w:tcW w:w="270" w:type="dxa"/>
            <w:vAlign w:val="bottom"/>
          </w:tcPr>
          <w:p w14:paraId="1AE74655" w14:textId="77777777" w:rsidR="001527F2" w:rsidRPr="00515545" w:rsidRDefault="001527F2" w:rsidP="001527F2">
            <w:pPr>
              <w:tabs>
                <w:tab w:val="clear" w:pos="907"/>
              </w:tabs>
              <w:ind w:right="170"/>
              <w:jc w:val="right"/>
              <w:rPr>
                <w:rFonts w:cs="Times New Roman"/>
                <w:sz w:val="22"/>
                <w:szCs w:val="22"/>
              </w:rPr>
            </w:pPr>
          </w:p>
        </w:tc>
        <w:tc>
          <w:tcPr>
            <w:tcW w:w="1170" w:type="dxa"/>
            <w:tcBorders>
              <w:top w:val="single" w:sz="4" w:space="0" w:color="auto"/>
              <w:bottom w:val="double" w:sz="4" w:space="0" w:color="auto"/>
            </w:tcBorders>
          </w:tcPr>
          <w:p w14:paraId="3581EA7E" w14:textId="3A973BAC"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63,382</w:t>
            </w:r>
          </w:p>
        </w:tc>
        <w:tc>
          <w:tcPr>
            <w:tcW w:w="270" w:type="dxa"/>
            <w:vAlign w:val="bottom"/>
          </w:tcPr>
          <w:p w14:paraId="540DC5C7" w14:textId="77777777" w:rsidR="001527F2" w:rsidRPr="00515545" w:rsidRDefault="001527F2" w:rsidP="001527F2">
            <w:pPr>
              <w:tabs>
                <w:tab w:val="clear" w:pos="907"/>
              </w:tabs>
              <w:ind w:right="170"/>
              <w:jc w:val="right"/>
              <w:rPr>
                <w:rFonts w:cs="Times New Roman"/>
                <w:sz w:val="22"/>
                <w:szCs w:val="22"/>
              </w:rPr>
            </w:pPr>
          </w:p>
        </w:tc>
        <w:tc>
          <w:tcPr>
            <w:tcW w:w="1125" w:type="dxa"/>
            <w:tcBorders>
              <w:top w:val="single" w:sz="4" w:space="0" w:color="auto"/>
              <w:bottom w:val="double" w:sz="4" w:space="0" w:color="auto"/>
            </w:tcBorders>
          </w:tcPr>
          <w:p w14:paraId="2F69539D" w14:textId="0EEC17D3"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27,60</w:t>
            </w:r>
            <w:r w:rsidR="00030CBB">
              <w:rPr>
                <w:rFonts w:cs="Times New Roman"/>
                <w:sz w:val="22"/>
                <w:szCs w:val="22"/>
              </w:rPr>
              <w:t>4</w:t>
            </w:r>
          </w:p>
        </w:tc>
        <w:tc>
          <w:tcPr>
            <w:tcW w:w="270" w:type="dxa"/>
            <w:vAlign w:val="bottom"/>
          </w:tcPr>
          <w:p w14:paraId="76B96C39" w14:textId="77777777" w:rsidR="001527F2" w:rsidRPr="00515545" w:rsidRDefault="001527F2" w:rsidP="001527F2">
            <w:pPr>
              <w:tabs>
                <w:tab w:val="clear" w:pos="907"/>
              </w:tabs>
              <w:ind w:right="170"/>
              <w:jc w:val="right"/>
              <w:rPr>
                <w:rFonts w:cs="Times New Roman"/>
                <w:sz w:val="22"/>
                <w:szCs w:val="22"/>
              </w:rPr>
            </w:pPr>
          </w:p>
        </w:tc>
        <w:tc>
          <w:tcPr>
            <w:tcW w:w="1176" w:type="dxa"/>
            <w:tcBorders>
              <w:top w:val="single" w:sz="4" w:space="0" w:color="auto"/>
              <w:bottom w:val="double" w:sz="4" w:space="0" w:color="auto"/>
            </w:tcBorders>
          </w:tcPr>
          <w:p w14:paraId="4279BDC5" w14:textId="55D2CACA"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5,011</w:t>
            </w:r>
          </w:p>
        </w:tc>
      </w:tr>
      <w:tr w:rsidR="001527F2" w:rsidRPr="00515545" w14:paraId="67ECF2F1" w14:textId="77777777">
        <w:trPr>
          <w:trHeight w:val="60"/>
        </w:trPr>
        <w:tc>
          <w:tcPr>
            <w:tcW w:w="4503" w:type="dxa"/>
            <w:vAlign w:val="bottom"/>
          </w:tcPr>
          <w:p w14:paraId="56972806" w14:textId="77777777" w:rsidR="001527F2" w:rsidRPr="00515545" w:rsidRDefault="001527F2" w:rsidP="001527F2">
            <w:pPr>
              <w:tabs>
                <w:tab w:val="clear" w:pos="907"/>
                <w:tab w:val="clear" w:pos="5387"/>
                <w:tab w:val="left" w:pos="900"/>
                <w:tab w:val="left" w:pos="1440"/>
                <w:tab w:val="left" w:pos="2160"/>
                <w:tab w:val="left" w:pos="5328"/>
              </w:tabs>
              <w:spacing w:line="200" w:lineRule="atLeast"/>
              <w:ind w:left="-110" w:right="-43"/>
              <w:rPr>
                <w:rFonts w:cs="Times New Roman"/>
                <w:sz w:val="22"/>
                <w:szCs w:val="22"/>
              </w:rPr>
            </w:pPr>
          </w:p>
        </w:tc>
        <w:tc>
          <w:tcPr>
            <w:tcW w:w="1105" w:type="dxa"/>
            <w:tcBorders>
              <w:top w:val="double" w:sz="4" w:space="0" w:color="auto"/>
            </w:tcBorders>
            <w:vAlign w:val="bottom"/>
          </w:tcPr>
          <w:p w14:paraId="7FE7574D"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690D1F1B" w14:textId="77777777" w:rsidR="001527F2" w:rsidRPr="00515545" w:rsidRDefault="001527F2" w:rsidP="001527F2">
            <w:pPr>
              <w:tabs>
                <w:tab w:val="clear" w:pos="907"/>
              </w:tabs>
              <w:spacing w:line="200" w:lineRule="atLeast"/>
              <w:ind w:right="170"/>
              <w:jc w:val="right"/>
              <w:rPr>
                <w:rFonts w:cs="Times New Roman"/>
                <w:sz w:val="22"/>
                <w:szCs w:val="22"/>
              </w:rPr>
            </w:pPr>
          </w:p>
        </w:tc>
        <w:tc>
          <w:tcPr>
            <w:tcW w:w="1170" w:type="dxa"/>
            <w:tcBorders>
              <w:top w:val="double" w:sz="4" w:space="0" w:color="auto"/>
            </w:tcBorders>
            <w:vAlign w:val="bottom"/>
          </w:tcPr>
          <w:p w14:paraId="376F2BA5"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3EEA34CE" w14:textId="77777777" w:rsidR="001527F2" w:rsidRPr="00515545" w:rsidRDefault="001527F2" w:rsidP="001527F2">
            <w:pPr>
              <w:tabs>
                <w:tab w:val="clear" w:pos="907"/>
              </w:tabs>
              <w:spacing w:line="200" w:lineRule="atLeast"/>
              <w:ind w:right="170"/>
              <w:jc w:val="right"/>
              <w:rPr>
                <w:rFonts w:cs="Times New Roman"/>
                <w:sz w:val="22"/>
                <w:szCs w:val="22"/>
              </w:rPr>
            </w:pPr>
          </w:p>
        </w:tc>
        <w:tc>
          <w:tcPr>
            <w:tcW w:w="1125" w:type="dxa"/>
            <w:tcBorders>
              <w:top w:val="double" w:sz="4" w:space="0" w:color="auto"/>
            </w:tcBorders>
            <w:vAlign w:val="bottom"/>
          </w:tcPr>
          <w:p w14:paraId="39F890D6"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c>
          <w:tcPr>
            <w:tcW w:w="270" w:type="dxa"/>
            <w:vAlign w:val="bottom"/>
          </w:tcPr>
          <w:p w14:paraId="0FD93EF5" w14:textId="77777777" w:rsidR="001527F2" w:rsidRPr="00515545" w:rsidRDefault="001527F2" w:rsidP="001527F2">
            <w:pPr>
              <w:tabs>
                <w:tab w:val="clear" w:pos="907"/>
              </w:tabs>
              <w:spacing w:line="200" w:lineRule="atLeast"/>
              <w:ind w:right="170"/>
              <w:jc w:val="right"/>
              <w:rPr>
                <w:rFonts w:cs="Times New Roman"/>
                <w:sz w:val="22"/>
                <w:szCs w:val="22"/>
              </w:rPr>
            </w:pPr>
          </w:p>
        </w:tc>
        <w:tc>
          <w:tcPr>
            <w:tcW w:w="1176" w:type="dxa"/>
            <w:tcBorders>
              <w:top w:val="double" w:sz="4" w:space="0" w:color="auto"/>
            </w:tcBorders>
            <w:vAlign w:val="bottom"/>
          </w:tcPr>
          <w:p w14:paraId="1C50EEFC"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13"/>
              <w:jc w:val="right"/>
              <w:rPr>
                <w:rFonts w:cs="Times New Roman"/>
                <w:sz w:val="22"/>
                <w:szCs w:val="22"/>
              </w:rPr>
            </w:pPr>
          </w:p>
        </w:tc>
      </w:tr>
      <w:tr w:rsidR="001527F2" w:rsidRPr="00515545" w14:paraId="741FBA29" w14:textId="77777777">
        <w:trPr>
          <w:trHeight w:val="60"/>
        </w:trPr>
        <w:tc>
          <w:tcPr>
            <w:tcW w:w="4503" w:type="dxa"/>
            <w:vAlign w:val="bottom"/>
          </w:tcPr>
          <w:p w14:paraId="0830E6A3" w14:textId="77777777" w:rsidR="001527F2" w:rsidRPr="00515545" w:rsidRDefault="001527F2" w:rsidP="001527F2">
            <w:pPr>
              <w:tabs>
                <w:tab w:val="clear" w:pos="907"/>
                <w:tab w:val="clear" w:pos="5387"/>
                <w:tab w:val="left" w:pos="900"/>
                <w:tab w:val="left" w:pos="1440"/>
                <w:tab w:val="left" w:pos="2160"/>
                <w:tab w:val="left" w:pos="5328"/>
              </w:tabs>
              <w:ind w:left="-110" w:right="-43"/>
              <w:rPr>
                <w:rFonts w:cs="Times New Roman"/>
                <w:sz w:val="22"/>
                <w:szCs w:val="22"/>
                <w:cs/>
              </w:rPr>
            </w:pPr>
            <w:r w:rsidRPr="00515545">
              <w:rPr>
                <w:rFonts w:cs="Times New Roman"/>
                <w:sz w:val="22"/>
                <w:szCs w:val="22"/>
                <w:u w:val="single"/>
              </w:rPr>
              <w:t>Reconciliation of effective tax rate</w:t>
            </w:r>
          </w:p>
        </w:tc>
        <w:tc>
          <w:tcPr>
            <w:tcW w:w="1105" w:type="dxa"/>
            <w:vAlign w:val="bottom"/>
          </w:tcPr>
          <w:p w14:paraId="570CC1F2"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1F794CBD" w14:textId="77777777" w:rsidR="001527F2" w:rsidRPr="00515545" w:rsidRDefault="001527F2" w:rsidP="001527F2">
            <w:pPr>
              <w:tabs>
                <w:tab w:val="clear" w:pos="907"/>
              </w:tabs>
              <w:ind w:right="170"/>
              <w:jc w:val="right"/>
              <w:rPr>
                <w:rFonts w:cs="Times New Roman"/>
                <w:sz w:val="22"/>
                <w:szCs w:val="22"/>
              </w:rPr>
            </w:pPr>
          </w:p>
        </w:tc>
        <w:tc>
          <w:tcPr>
            <w:tcW w:w="1170" w:type="dxa"/>
            <w:vAlign w:val="bottom"/>
          </w:tcPr>
          <w:p w14:paraId="0B81B0C0"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0966712C" w14:textId="77777777" w:rsidR="001527F2" w:rsidRPr="00515545" w:rsidRDefault="001527F2" w:rsidP="001527F2">
            <w:pPr>
              <w:tabs>
                <w:tab w:val="clear" w:pos="907"/>
              </w:tabs>
              <w:ind w:right="170"/>
              <w:jc w:val="right"/>
              <w:rPr>
                <w:rFonts w:cs="Times New Roman"/>
                <w:sz w:val="22"/>
                <w:szCs w:val="22"/>
              </w:rPr>
            </w:pPr>
          </w:p>
        </w:tc>
        <w:tc>
          <w:tcPr>
            <w:tcW w:w="1125" w:type="dxa"/>
            <w:vAlign w:val="bottom"/>
          </w:tcPr>
          <w:p w14:paraId="3A105A09"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70" w:type="dxa"/>
            <w:vAlign w:val="bottom"/>
          </w:tcPr>
          <w:p w14:paraId="205AD5D3" w14:textId="77777777" w:rsidR="001527F2" w:rsidRPr="00515545" w:rsidRDefault="001527F2" w:rsidP="001527F2">
            <w:pPr>
              <w:tabs>
                <w:tab w:val="clear" w:pos="907"/>
              </w:tabs>
              <w:ind w:right="170"/>
              <w:jc w:val="right"/>
              <w:rPr>
                <w:rFonts w:cs="Times New Roman"/>
                <w:sz w:val="22"/>
                <w:szCs w:val="22"/>
              </w:rPr>
            </w:pPr>
          </w:p>
        </w:tc>
        <w:tc>
          <w:tcPr>
            <w:tcW w:w="1176" w:type="dxa"/>
            <w:vAlign w:val="bottom"/>
          </w:tcPr>
          <w:p w14:paraId="57C9CF3A"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r>
      <w:tr w:rsidR="001527F2" w:rsidRPr="00515545" w14:paraId="7EE7A5B5" w14:textId="77777777">
        <w:trPr>
          <w:trHeight w:val="60"/>
        </w:trPr>
        <w:tc>
          <w:tcPr>
            <w:tcW w:w="4503" w:type="dxa"/>
            <w:vAlign w:val="bottom"/>
          </w:tcPr>
          <w:p w14:paraId="0035ABC9" w14:textId="77777777" w:rsidR="001527F2" w:rsidRPr="00515545" w:rsidRDefault="001527F2" w:rsidP="001527F2">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Profit (loss) before income tax</w:t>
            </w:r>
          </w:p>
        </w:tc>
        <w:tc>
          <w:tcPr>
            <w:tcW w:w="1105" w:type="dxa"/>
            <w:tcBorders>
              <w:bottom w:val="double" w:sz="4" w:space="0" w:color="auto"/>
            </w:tcBorders>
          </w:tcPr>
          <w:p w14:paraId="260BFF49" w14:textId="0D485598" w:rsidR="001527F2" w:rsidRPr="00515545" w:rsidRDefault="00647847"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(25,1</w:t>
            </w:r>
            <w:r w:rsidR="00451E54">
              <w:rPr>
                <w:rFonts w:cs="Times New Roman"/>
                <w:sz w:val="22"/>
                <w:szCs w:val="22"/>
              </w:rPr>
              <w:t>27</w:t>
            </w:r>
            <w:r>
              <w:rPr>
                <w:rFonts w:cs="Times New Roman"/>
                <w:sz w:val="22"/>
                <w:szCs w:val="22"/>
              </w:rPr>
              <w:t>)</w:t>
            </w:r>
          </w:p>
        </w:tc>
        <w:tc>
          <w:tcPr>
            <w:tcW w:w="270" w:type="dxa"/>
            <w:vAlign w:val="bottom"/>
          </w:tcPr>
          <w:p w14:paraId="354D4F04" w14:textId="77777777" w:rsidR="001527F2" w:rsidRPr="00515545" w:rsidRDefault="001527F2" w:rsidP="001527F2">
            <w:pPr>
              <w:tabs>
                <w:tab w:val="clear" w:pos="907"/>
              </w:tabs>
              <w:ind w:right="170"/>
              <w:jc w:val="right"/>
              <w:rPr>
                <w:rFonts w:cs="Times New Roman"/>
                <w:sz w:val="22"/>
                <w:szCs w:val="22"/>
              </w:rPr>
            </w:pPr>
          </w:p>
        </w:tc>
        <w:tc>
          <w:tcPr>
            <w:tcW w:w="1170" w:type="dxa"/>
            <w:tcBorders>
              <w:bottom w:val="double" w:sz="4" w:space="0" w:color="auto"/>
            </w:tcBorders>
          </w:tcPr>
          <w:p w14:paraId="71DD16DB" w14:textId="56D90D13"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161,058</w:t>
            </w:r>
          </w:p>
        </w:tc>
        <w:tc>
          <w:tcPr>
            <w:tcW w:w="270" w:type="dxa"/>
            <w:vAlign w:val="bottom"/>
          </w:tcPr>
          <w:p w14:paraId="49C2B78F" w14:textId="77777777" w:rsidR="001527F2" w:rsidRPr="00515545" w:rsidRDefault="001527F2" w:rsidP="001527F2">
            <w:pPr>
              <w:tabs>
                <w:tab w:val="clear" w:pos="907"/>
              </w:tabs>
              <w:ind w:right="170"/>
              <w:jc w:val="right"/>
              <w:rPr>
                <w:rFonts w:cs="Times New Roman"/>
                <w:sz w:val="22"/>
                <w:szCs w:val="22"/>
              </w:rPr>
            </w:pPr>
          </w:p>
        </w:tc>
        <w:tc>
          <w:tcPr>
            <w:tcW w:w="1125" w:type="dxa"/>
            <w:tcBorders>
              <w:bottom w:val="double" w:sz="4" w:space="0" w:color="auto"/>
            </w:tcBorders>
          </w:tcPr>
          <w:p w14:paraId="4E08C749" w14:textId="2825578B"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w:t>
            </w:r>
            <w:r w:rsidR="00647847">
              <w:rPr>
                <w:rFonts w:cs="Times New Roman"/>
                <w:sz w:val="22"/>
                <w:szCs w:val="22"/>
              </w:rPr>
              <w:t>53,8</w:t>
            </w:r>
            <w:r w:rsidR="00451E54">
              <w:rPr>
                <w:rFonts w:cs="Times New Roman"/>
                <w:sz w:val="22"/>
                <w:szCs w:val="22"/>
              </w:rPr>
              <w:t>2</w:t>
            </w:r>
            <w:r w:rsidR="00030CBB">
              <w:rPr>
                <w:rFonts w:cs="Times New Roman"/>
                <w:sz w:val="22"/>
                <w:szCs w:val="22"/>
              </w:rPr>
              <w:t>6</w:t>
            </w:r>
            <w:r>
              <w:rPr>
                <w:rFonts w:cs="Times New Roman"/>
                <w:sz w:val="22"/>
                <w:szCs w:val="22"/>
              </w:rPr>
              <w:t>)</w:t>
            </w:r>
          </w:p>
        </w:tc>
        <w:tc>
          <w:tcPr>
            <w:tcW w:w="270" w:type="dxa"/>
            <w:vAlign w:val="bottom"/>
          </w:tcPr>
          <w:p w14:paraId="41D2094C" w14:textId="77777777" w:rsidR="001527F2" w:rsidRPr="00515545" w:rsidRDefault="001527F2" w:rsidP="001527F2">
            <w:pPr>
              <w:tabs>
                <w:tab w:val="clear" w:pos="907"/>
              </w:tabs>
              <w:ind w:right="170"/>
              <w:jc w:val="right"/>
              <w:rPr>
                <w:rFonts w:cs="Times New Roman"/>
                <w:sz w:val="22"/>
                <w:szCs w:val="22"/>
              </w:rPr>
            </w:pPr>
          </w:p>
        </w:tc>
        <w:tc>
          <w:tcPr>
            <w:tcW w:w="1176" w:type="dxa"/>
            <w:tcBorders>
              <w:bottom w:val="double" w:sz="4" w:space="0" w:color="auto"/>
            </w:tcBorders>
          </w:tcPr>
          <w:p w14:paraId="31BB70EB" w14:textId="12BA84F9"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16,384</w:t>
            </w:r>
          </w:p>
        </w:tc>
      </w:tr>
      <w:tr w:rsidR="001527F2" w:rsidRPr="00515545" w14:paraId="65681DDC" w14:textId="77777777">
        <w:trPr>
          <w:trHeight w:val="60"/>
        </w:trPr>
        <w:tc>
          <w:tcPr>
            <w:tcW w:w="4503" w:type="dxa"/>
            <w:vAlign w:val="bottom"/>
          </w:tcPr>
          <w:p w14:paraId="17CD15C1" w14:textId="77777777" w:rsidR="001527F2" w:rsidRPr="00515545" w:rsidRDefault="001527F2" w:rsidP="001527F2">
            <w:pPr>
              <w:tabs>
                <w:tab w:val="clear" w:pos="5387"/>
                <w:tab w:val="left" w:pos="1440"/>
                <w:tab w:val="left" w:pos="2160"/>
                <w:tab w:val="left" w:pos="5328"/>
              </w:tabs>
              <w:spacing w:line="200" w:lineRule="atLeast"/>
              <w:ind w:left="-110" w:right="-43"/>
              <w:rPr>
                <w:rFonts w:cs="Times New Roman"/>
                <w:sz w:val="22"/>
                <w:szCs w:val="22"/>
              </w:rPr>
            </w:pPr>
          </w:p>
        </w:tc>
        <w:tc>
          <w:tcPr>
            <w:tcW w:w="1105" w:type="dxa"/>
            <w:tcBorders>
              <w:top w:val="double" w:sz="4" w:space="0" w:color="auto"/>
            </w:tcBorders>
          </w:tcPr>
          <w:p w14:paraId="31C8507A"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right="-98"/>
              <w:jc w:val="thaiDistribute"/>
              <w:rPr>
                <w:rFonts w:cs="Times New Roman"/>
                <w:sz w:val="22"/>
                <w:szCs w:val="22"/>
              </w:rPr>
            </w:pPr>
          </w:p>
        </w:tc>
        <w:tc>
          <w:tcPr>
            <w:tcW w:w="270" w:type="dxa"/>
            <w:vAlign w:val="bottom"/>
          </w:tcPr>
          <w:p w14:paraId="6CC4171C" w14:textId="77777777" w:rsidR="001527F2" w:rsidRPr="00515545" w:rsidRDefault="001527F2" w:rsidP="001527F2">
            <w:pPr>
              <w:tabs>
                <w:tab w:val="clear" w:pos="5387"/>
                <w:tab w:val="left" w:pos="1440"/>
                <w:tab w:val="left" w:pos="2160"/>
                <w:tab w:val="left" w:pos="5328"/>
              </w:tabs>
              <w:spacing w:line="200" w:lineRule="atLeast"/>
              <w:ind w:right="-43"/>
              <w:rPr>
                <w:rFonts w:cs="Times New Roman"/>
                <w:sz w:val="22"/>
                <w:szCs w:val="22"/>
              </w:rPr>
            </w:pPr>
          </w:p>
        </w:tc>
        <w:tc>
          <w:tcPr>
            <w:tcW w:w="1170" w:type="dxa"/>
            <w:tcBorders>
              <w:top w:val="double" w:sz="4" w:space="0" w:color="auto"/>
            </w:tcBorders>
          </w:tcPr>
          <w:p w14:paraId="39B76F41"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jc w:val="thaiDistribute"/>
              <w:rPr>
                <w:rFonts w:cs="Times New Roman"/>
                <w:sz w:val="22"/>
                <w:szCs w:val="22"/>
              </w:rPr>
            </w:pPr>
          </w:p>
        </w:tc>
        <w:tc>
          <w:tcPr>
            <w:tcW w:w="270" w:type="dxa"/>
            <w:vAlign w:val="bottom"/>
          </w:tcPr>
          <w:p w14:paraId="4D33E19C" w14:textId="77777777" w:rsidR="001527F2" w:rsidRPr="00515545" w:rsidRDefault="001527F2" w:rsidP="001527F2">
            <w:pPr>
              <w:tabs>
                <w:tab w:val="clear" w:pos="5387"/>
                <w:tab w:val="left" w:pos="1440"/>
                <w:tab w:val="left" w:pos="2160"/>
                <w:tab w:val="left" w:pos="5328"/>
              </w:tabs>
              <w:spacing w:line="200" w:lineRule="atLeast"/>
              <w:ind w:right="-43"/>
              <w:rPr>
                <w:rFonts w:cs="Times New Roman"/>
                <w:sz w:val="22"/>
                <w:szCs w:val="22"/>
              </w:rPr>
            </w:pPr>
          </w:p>
        </w:tc>
        <w:tc>
          <w:tcPr>
            <w:tcW w:w="1125" w:type="dxa"/>
            <w:tcBorders>
              <w:top w:val="double" w:sz="4" w:space="0" w:color="auto"/>
            </w:tcBorders>
          </w:tcPr>
          <w:p w14:paraId="5A630512" w14:textId="77777777" w:rsidR="001527F2" w:rsidRPr="00515545" w:rsidRDefault="001527F2" w:rsidP="001527F2">
            <w:pPr>
              <w:tabs>
                <w:tab w:val="clear" w:pos="5387"/>
                <w:tab w:val="left" w:pos="1440"/>
                <w:tab w:val="left" w:pos="2160"/>
                <w:tab w:val="left" w:pos="5328"/>
              </w:tabs>
              <w:spacing w:line="200" w:lineRule="atLeast"/>
              <w:ind w:right="-43"/>
              <w:rPr>
                <w:rFonts w:cs="Times New Roman"/>
                <w:sz w:val="22"/>
                <w:szCs w:val="22"/>
              </w:rPr>
            </w:pPr>
          </w:p>
        </w:tc>
        <w:tc>
          <w:tcPr>
            <w:tcW w:w="270" w:type="dxa"/>
            <w:vAlign w:val="bottom"/>
          </w:tcPr>
          <w:p w14:paraId="23C676DB" w14:textId="77777777" w:rsidR="001527F2" w:rsidRPr="00515545" w:rsidRDefault="001527F2" w:rsidP="001527F2">
            <w:pPr>
              <w:tabs>
                <w:tab w:val="clear" w:pos="5387"/>
                <w:tab w:val="left" w:pos="1440"/>
                <w:tab w:val="left" w:pos="2160"/>
                <w:tab w:val="left" w:pos="5328"/>
              </w:tabs>
              <w:spacing w:line="200" w:lineRule="atLeast"/>
              <w:ind w:right="-43"/>
              <w:rPr>
                <w:rFonts w:cs="Times New Roman"/>
                <w:sz w:val="22"/>
                <w:szCs w:val="22"/>
              </w:rPr>
            </w:pPr>
          </w:p>
        </w:tc>
        <w:tc>
          <w:tcPr>
            <w:tcW w:w="1176" w:type="dxa"/>
            <w:tcBorders>
              <w:top w:val="double" w:sz="4" w:space="0" w:color="auto"/>
            </w:tcBorders>
          </w:tcPr>
          <w:p w14:paraId="0FCA77F1"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1527F2" w:rsidRPr="00515545" w14:paraId="67F5753D" w14:textId="77777777">
        <w:trPr>
          <w:trHeight w:val="60"/>
        </w:trPr>
        <w:tc>
          <w:tcPr>
            <w:tcW w:w="4503" w:type="dxa"/>
            <w:vAlign w:val="bottom"/>
          </w:tcPr>
          <w:p w14:paraId="664E5B6F" w14:textId="77777777" w:rsidR="001527F2" w:rsidRPr="00515545" w:rsidRDefault="001527F2" w:rsidP="001527F2">
            <w:pPr>
              <w:tabs>
                <w:tab w:val="left" w:pos="1440"/>
                <w:tab w:val="left" w:pos="2160"/>
              </w:tabs>
              <w:ind w:left="-110" w:right="-43"/>
              <w:rPr>
                <w:rFonts w:cs="Times New Roman"/>
                <w:sz w:val="22"/>
                <w:szCs w:val="22"/>
              </w:rPr>
            </w:pPr>
            <w:r w:rsidRPr="00515545">
              <w:rPr>
                <w:rFonts w:cs="Times New Roman"/>
                <w:sz w:val="22"/>
                <w:szCs w:val="22"/>
              </w:rPr>
              <w:t>Income tax using the corporate tax rate</w:t>
            </w:r>
          </w:p>
        </w:tc>
        <w:tc>
          <w:tcPr>
            <w:tcW w:w="1105" w:type="dxa"/>
          </w:tcPr>
          <w:p w14:paraId="67169B58" w14:textId="3B4FF5E3" w:rsidR="001527F2" w:rsidRPr="00515545" w:rsidRDefault="00647847"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(5,07</w:t>
            </w:r>
            <w:r w:rsidR="00451E54">
              <w:rPr>
                <w:rFonts w:cs="Times New Roman"/>
                <w:sz w:val="22"/>
                <w:szCs w:val="22"/>
              </w:rPr>
              <w:t>6</w:t>
            </w:r>
            <w:r>
              <w:rPr>
                <w:rFonts w:cs="Times New Roman"/>
                <w:sz w:val="22"/>
                <w:szCs w:val="22"/>
              </w:rPr>
              <w:t>)</w:t>
            </w:r>
          </w:p>
        </w:tc>
        <w:tc>
          <w:tcPr>
            <w:tcW w:w="270" w:type="dxa"/>
            <w:vAlign w:val="bottom"/>
          </w:tcPr>
          <w:p w14:paraId="69527FFE" w14:textId="77777777" w:rsidR="001527F2" w:rsidRPr="00515545" w:rsidRDefault="001527F2" w:rsidP="001527F2">
            <w:pPr>
              <w:tabs>
                <w:tab w:val="clear" w:pos="907"/>
              </w:tabs>
              <w:ind w:right="170"/>
              <w:jc w:val="right"/>
              <w:rPr>
                <w:rFonts w:cs="Times New Roman"/>
                <w:sz w:val="22"/>
                <w:szCs w:val="22"/>
              </w:rPr>
            </w:pPr>
          </w:p>
        </w:tc>
        <w:tc>
          <w:tcPr>
            <w:tcW w:w="1170" w:type="dxa"/>
          </w:tcPr>
          <w:p w14:paraId="1D052B3C" w14:textId="5FD778B4"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32,200</w:t>
            </w:r>
          </w:p>
        </w:tc>
        <w:tc>
          <w:tcPr>
            <w:tcW w:w="270" w:type="dxa"/>
            <w:vAlign w:val="bottom"/>
          </w:tcPr>
          <w:p w14:paraId="6A586F37" w14:textId="77777777" w:rsidR="001527F2" w:rsidRPr="00515545" w:rsidRDefault="001527F2" w:rsidP="001527F2">
            <w:pPr>
              <w:tabs>
                <w:tab w:val="clear" w:pos="907"/>
              </w:tabs>
              <w:ind w:right="170"/>
              <w:jc w:val="right"/>
              <w:rPr>
                <w:rFonts w:cs="Times New Roman"/>
                <w:sz w:val="22"/>
                <w:szCs w:val="22"/>
              </w:rPr>
            </w:pPr>
          </w:p>
        </w:tc>
        <w:tc>
          <w:tcPr>
            <w:tcW w:w="1125" w:type="dxa"/>
          </w:tcPr>
          <w:p w14:paraId="5DAF89B0" w14:textId="75296040"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w:t>
            </w:r>
            <w:r w:rsidR="00647847">
              <w:rPr>
                <w:rFonts w:cs="Times New Roman"/>
                <w:sz w:val="22"/>
                <w:szCs w:val="22"/>
              </w:rPr>
              <w:t>10,76</w:t>
            </w:r>
            <w:r w:rsidR="00030CBB">
              <w:rPr>
                <w:rFonts w:cs="Times New Roman"/>
                <w:sz w:val="22"/>
                <w:szCs w:val="22"/>
              </w:rPr>
              <w:t>5</w:t>
            </w:r>
            <w:r>
              <w:rPr>
                <w:rFonts w:cs="Times New Roman"/>
                <w:sz w:val="22"/>
                <w:szCs w:val="22"/>
              </w:rPr>
              <w:t>)</w:t>
            </w:r>
          </w:p>
        </w:tc>
        <w:tc>
          <w:tcPr>
            <w:tcW w:w="270" w:type="dxa"/>
            <w:vAlign w:val="bottom"/>
          </w:tcPr>
          <w:p w14:paraId="324216AE" w14:textId="77777777" w:rsidR="001527F2" w:rsidRPr="00515545" w:rsidRDefault="001527F2" w:rsidP="001527F2">
            <w:pPr>
              <w:tabs>
                <w:tab w:val="clear" w:pos="907"/>
              </w:tabs>
              <w:ind w:right="170"/>
              <w:jc w:val="right"/>
              <w:rPr>
                <w:rFonts w:cs="Times New Roman"/>
                <w:sz w:val="22"/>
                <w:szCs w:val="22"/>
              </w:rPr>
            </w:pPr>
          </w:p>
        </w:tc>
        <w:tc>
          <w:tcPr>
            <w:tcW w:w="1176" w:type="dxa"/>
          </w:tcPr>
          <w:p w14:paraId="2C6CE0B6" w14:textId="188BF2EA"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3,277</w:t>
            </w:r>
          </w:p>
        </w:tc>
      </w:tr>
      <w:tr w:rsidR="001527F2" w:rsidRPr="00515545" w14:paraId="31770F52" w14:textId="77777777" w:rsidTr="00DF2583">
        <w:trPr>
          <w:trHeight w:val="60"/>
        </w:trPr>
        <w:tc>
          <w:tcPr>
            <w:tcW w:w="4503" w:type="dxa"/>
          </w:tcPr>
          <w:p w14:paraId="4E9F9E2B" w14:textId="77777777" w:rsidR="001527F2" w:rsidRPr="00515545" w:rsidRDefault="001527F2" w:rsidP="001527F2">
            <w:pPr>
              <w:tabs>
                <w:tab w:val="left" w:pos="1440"/>
                <w:tab w:val="left" w:pos="2160"/>
              </w:tabs>
              <w:ind w:left="-110" w:right="-648"/>
              <w:rPr>
                <w:rFonts w:cs="Times New Roman"/>
                <w:sz w:val="22"/>
                <w:szCs w:val="22"/>
              </w:rPr>
            </w:pPr>
            <w:r w:rsidRPr="00515545">
              <w:rPr>
                <w:rFonts w:cs="Times New Roman"/>
                <w:sz w:val="22"/>
                <w:szCs w:val="22"/>
              </w:rPr>
              <w:t>Income tax adjustments of previous period</w:t>
            </w:r>
          </w:p>
        </w:tc>
        <w:tc>
          <w:tcPr>
            <w:tcW w:w="1105" w:type="dxa"/>
          </w:tcPr>
          <w:p w14:paraId="5C83BEDF" w14:textId="6CCF75AB"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(34,164)</w:t>
            </w:r>
          </w:p>
        </w:tc>
        <w:tc>
          <w:tcPr>
            <w:tcW w:w="270" w:type="dxa"/>
            <w:vAlign w:val="bottom"/>
          </w:tcPr>
          <w:p w14:paraId="453E5664" w14:textId="77777777" w:rsidR="001527F2" w:rsidRPr="00515545" w:rsidRDefault="001527F2" w:rsidP="001527F2">
            <w:pPr>
              <w:tabs>
                <w:tab w:val="clear" w:pos="907"/>
              </w:tabs>
              <w:ind w:right="170"/>
              <w:jc w:val="right"/>
              <w:rPr>
                <w:rFonts w:cs="Times New Roman"/>
                <w:sz w:val="22"/>
                <w:szCs w:val="22"/>
              </w:rPr>
            </w:pPr>
          </w:p>
        </w:tc>
        <w:tc>
          <w:tcPr>
            <w:tcW w:w="1170" w:type="dxa"/>
            <w:vAlign w:val="bottom"/>
          </w:tcPr>
          <w:p w14:paraId="03850AF4" w14:textId="683E7352"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16AEC">
              <w:rPr>
                <w:rFonts w:cs="Times New Roman"/>
                <w:sz w:val="22"/>
                <w:szCs w:val="22"/>
              </w:rPr>
              <w:t>3,</w:t>
            </w:r>
            <w:r>
              <w:rPr>
                <w:rFonts w:cs="Times New Roman"/>
                <w:sz w:val="22"/>
                <w:szCs w:val="22"/>
              </w:rPr>
              <w:t>871</w:t>
            </w:r>
          </w:p>
        </w:tc>
        <w:tc>
          <w:tcPr>
            <w:tcW w:w="270" w:type="dxa"/>
            <w:vAlign w:val="bottom"/>
          </w:tcPr>
          <w:p w14:paraId="2201F734" w14:textId="77777777" w:rsidR="001527F2" w:rsidRPr="00515545" w:rsidRDefault="001527F2" w:rsidP="001527F2">
            <w:pPr>
              <w:tabs>
                <w:tab w:val="clear" w:pos="907"/>
              </w:tabs>
              <w:ind w:right="170"/>
              <w:jc w:val="right"/>
              <w:rPr>
                <w:rFonts w:cs="Times New Roman"/>
                <w:sz w:val="22"/>
                <w:szCs w:val="22"/>
              </w:rPr>
            </w:pPr>
          </w:p>
        </w:tc>
        <w:tc>
          <w:tcPr>
            <w:tcW w:w="1125" w:type="dxa"/>
          </w:tcPr>
          <w:p w14:paraId="40754116" w14:textId="0C422E19"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1,896</w:t>
            </w:r>
          </w:p>
        </w:tc>
        <w:tc>
          <w:tcPr>
            <w:tcW w:w="270" w:type="dxa"/>
            <w:vAlign w:val="bottom"/>
          </w:tcPr>
          <w:p w14:paraId="6D4EAF7F" w14:textId="77777777" w:rsidR="001527F2" w:rsidRPr="00515545" w:rsidRDefault="001527F2" w:rsidP="001527F2">
            <w:pPr>
              <w:tabs>
                <w:tab w:val="clear" w:pos="907"/>
              </w:tabs>
              <w:ind w:right="170"/>
              <w:jc w:val="right"/>
              <w:rPr>
                <w:rFonts w:cs="Times New Roman"/>
                <w:sz w:val="22"/>
                <w:szCs w:val="22"/>
              </w:rPr>
            </w:pPr>
          </w:p>
        </w:tc>
        <w:tc>
          <w:tcPr>
            <w:tcW w:w="1176" w:type="dxa"/>
          </w:tcPr>
          <w:p w14:paraId="7EAF986A" w14:textId="4BF2C629"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528</w:t>
            </w:r>
          </w:p>
        </w:tc>
      </w:tr>
      <w:tr w:rsidR="001527F2" w:rsidRPr="00515545" w14:paraId="0F4FED15" w14:textId="77777777">
        <w:trPr>
          <w:trHeight w:val="60"/>
        </w:trPr>
        <w:tc>
          <w:tcPr>
            <w:tcW w:w="4503" w:type="dxa"/>
            <w:vAlign w:val="bottom"/>
          </w:tcPr>
          <w:p w14:paraId="3F939D86" w14:textId="77777777" w:rsidR="001527F2" w:rsidRPr="00515545" w:rsidRDefault="001527F2" w:rsidP="001527F2">
            <w:pPr>
              <w:tabs>
                <w:tab w:val="left" w:pos="1440"/>
                <w:tab w:val="left" w:pos="2160"/>
              </w:tabs>
              <w:ind w:left="-110" w:right="-43"/>
              <w:rPr>
                <w:rFonts w:cs="Times New Roman"/>
                <w:sz w:val="22"/>
                <w:szCs w:val="22"/>
              </w:rPr>
            </w:pPr>
            <w:r w:rsidRPr="00515545">
              <w:rPr>
                <w:rFonts w:cs="Times New Roman"/>
                <w:sz w:val="22"/>
                <w:szCs w:val="22"/>
              </w:rPr>
              <w:t>Effects from additional deductible expenses - net</w:t>
            </w:r>
          </w:p>
        </w:tc>
        <w:tc>
          <w:tcPr>
            <w:tcW w:w="1105" w:type="dxa"/>
            <w:vAlign w:val="bottom"/>
          </w:tcPr>
          <w:p w14:paraId="1D0EE444" w14:textId="42E98410"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2"/>
                <w:szCs w:val="22"/>
              </w:rPr>
            </w:pPr>
          </w:p>
        </w:tc>
        <w:tc>
          <w:tcPr>
            <w:tcW w:w="270" w:type="dxa"/>
            <w:vAlign w:val="bottom"/>
          </w:tcPr>
          <w:p w14:paraId="5F57BC39" w14:textId="77777777" w:rsidR="001527F2" w:rsidRPr="00515545" w:rsidRDefault="001527F2" w:rsidP="001527F2">
            <w:pPr>
              <w:tabs>
                <w:tab w:val="clear" w:pos="907"/>
              </w:tabs>
              <w:ind w:right="170"/>
              <w:jc w:val="right"/>
              <w:rPr>
                <w:rFonts w:cs="Times New Roman"/>
                <w:sz w:val="22"/>
                <w:szCs w:val="22"/>
              </w:rPr>
            </w:pPr>
          </w:p>
        </w:tc>
        <w:tc>
          <w:tcPr>
            <w:tcW w:w="1170" w:type="dxa"/>
            <w:vAlign w:val="bottom"/>
          </w:tcPr>
          <w:p w14:paraId="43DCC766"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07DA7517" w14:textId="77777777" w:rsidR="001527F2" w:rsidRPr="00515545" w:rsidRDefault="001527F2" w:rsidP="001527F2">
            <w:pPr>
              <w:tabs>
                <w:tab w:val="clear" w:pos="907"/>
              </w:tabs>
              <w:ind w:right="170"/>
              <w:jc w:val="right"/>
              <w:rPr>
                <w:rFonts w:cs="Times New Roman"/>
                <w:sz w:val="22"/>
                <w:szCs w:val="22"/>
              </w:rPr>
            </w:pPr>
          </w:p>
        </w:tc>
        <w:tc>
          <w:tcPr>
            <w:tcW w:w="1125" w:type="dxa"/>
            <w:vAlign w:val="bottom"/>
          </w:tcPr>
          <w:p w14:paraId="62CAAF72"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2"/>
                <w:szCs w:val="22"/>
              </w:rPr>
            </w:pPr>
          </w:p>
        </w:tc>
        <w:tc>
          <w:tcPr>
            <w:tcW w:w="270" w:type="dxa"/>
            <w:vAlign w:val="bottom"/>
          </w:tcPr>
          <w:p w14:paraId="14B99C2E" w14:textId="77777777" w:rsidR="001527F2" w:rsidRPr="00515545" w:rsidRDefault="001527F2" w:rsidP="001527F2">
            <w:pPr>
              <w:tabs>
                <w:tab w:val="clear" w:pos="907"/>
              </w:tabs>
              <w:ind w:right="170"/>
              <w:jc w:val="right"/>
              <w:rPr>
                <w:rFonts w:cs="Times New Roman"/>
                <w:sz w:val="22"/>
                <w:szCs w:val="22"/>
              </w:rPr>
            </w:pPr>
          </w:p>
        </w:tc>
        <w:tc>
          <w:tcPr>
            <w:tcW w:w="1176" w:type="dxa"/>
            <w:vAlign w:val="bottom"/>
          </w:tcPr>
          <w:p w14:paraId="2FA95C8A"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1527F2" w:rsidRPr="00515545" w14:paraId="2579D186" w14:textId="77777777">
        <w:trPr>
          <w:trHeight w:val="60"/>
        </w:trPr>
        <w:tc>
          <w:tcPr>
            <w:tcW w:w="4503" w:type="dxa"/>
            <w:vAlign w:val="bottom"/>
          </w:tcPr>
          <w:p w14:paraId="0846F508" w14:textId="77777777" w:rsidR="001527F2" w:rsidRPr="00515545" w:rsidRDefault="001527F2" w:rsidP="001527F2">
            <w:pPr>
              <w:tabs>
                <w:tab w:val="left" w:pos="1440"/>
                <w:tab w:val="left" w:pos="2160"/>
              </w:tabs>
              <w:ind w:left="-110" w:right="-43"/>
              <w:rPr>
                <w:rFonts w:cs="Times New Roman"/>
                <w:sz w:val="22"/>
                <w:szCs w:val="22"/>
              </w:rPr>
            </w:pPr>
            <w:r w:rsidRPr="00515545">
              <w:rPr>
                <w:rFonts w:cs="Times New Roman"/>
                <w:sz w:val="22"/>
                <w:szCs w:val="22"/>
              </w:rPr>
              <w:t xml:space="preserve">   from non-deductible expenses</w:t>
            </w:r>
          </w:p>
        </w:tc>
        <w:tc>
          <w:tcPr>
            <w:tcW w:w="1105" w:type="dxa"/>
          </w:tcPr>
          <w:p w14:paraId="2532E270" w14:textId="084EF9CC"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(7,</w:t>
            </w:r>
            <w:r w:rsidR="00647847">
              <w:rPr>
                <w:rFonts w:cs="Times New Roman"/>
                <w:sz w:val="22"/>
                <w:szCs w:val="22"/>
              </w:rPr>
              <w:t>057</w:t>
            </w:r>
            <w:r>
              <w:rPr>
                <w:rFonts w:cs="Times New Roman"/>
                <w:sz w:val="22"/>
                <w:szCs w:val="22"/>
              </w:rPr>
              <w:t>)</w:t>
            </w:r>
          </w:p>
        </w:tc>
        <w:tc>
          <w:tcPr>
            <w:tcW w:w="270" w:type="dxa"/>
            <w:vAlign w:val="bottom"/>
          </w:tcPr>
          <w:p w14:paraId="2C25B4CF" w14:textId="77777777" w:rsidR="001527F2" w:rsidRPr="00515545" w:rsidRDefault="001527F2" w:rsidP="001527F2">
            <w:pPr>
              <w:tabs>
                <w:tab w:val="clear" w:pos="907"/>
              </w:tabs>
              <w:ind w:right="170"/>
              <w:jc w:val="right"/>
              <w:rPr>
                <w:rFonts w:cs="Times New Roman"/>
                <w:sz w:val="22"/>
                <w:szCs w:val="22"/>
              </w:rPr>
            </w:pPr>
          </w:p>
        </w:tc>
        <w:tc>
          <w:tcPr>
            <w:tcW w:w="1170" w:type="dxa"/>
          </w:tcPr>
          <w:p w14:paraId="3D964609" w14:textId="3EDAFA23"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26,079</w:t>
            </w:r>
          </w:p>
        </w:tc>
        <w:tc>
          <w:tcPr>
            <w:tcW w:w="270" w:type="dxa"/>
            <w:vAlign w:val="bottom"/>
          </w:tcPr>
          <w:p w14:paraId="4909A322" w14:textId="77777777" w:rsidR="001527F2" w:rsidRPr="00515545" w:rsidRDefault="001527F2" w:rsidP="001527F2">
            <w:pPr>
              <w:tabs>
                <w:tab w:val="clear" w:pos="907"/>
              </w:tabs>
              <w:ind w:right="170"/>
              <w:jc w:val="right"/>
              <w:rPr>
                <w:rFonts w:cs="Times New Roman"/>
                <w:sz w:val="22"/>
                <w:szCs w:val="22"/>
              </w:rPr>
            </w:pPr>
          </w:p>
        </w:tc>
        <w:tc>
          <w:tcPr>
            <w:tcW w:w="1125" w:type="dxa"/>
          </w:tcPr>
          <w:p w14:paraId="11C41D5B" w14:textId="4D217FC6"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1,462</w:t>
            </w:r>
          </w:p>
        </w:tc>
        <w:tc>
          <w:tcPr>
            <w:tcW w:w="270" w:type="dxa"/>
            <w:vAlign w:val="bottom"/>
          </w:tcPr>
          <w:p w14:paraId="2BA6E2E8" w14:textId="77777777" w:rsidR="001527F2" w:rsidRPr="00515545" w:rsidRDefault="001527F2" w:rsidP="001527F2">
            <w:pPr>
              <w:tabs>
                <w:tab w:val="clear" w:pos="907"/>
              </w:tabs>
              <w:ind w:right="170"/>
              <w:jc w:val="right"/>
              <w:rPr>
                <w:rFonts w:cs="Times New Roman"/>
                <w:sz w:val="22"/>
                <w:szCs w:val="22"/>
              </w:rPr>
            </w:pPr>
          </w:p>
        </w:tc>
        <w:tc>
          <w:tcPr>
            <w:tcW w:w="1176" w:type="dxa"/>
          </w:tcPr>
          <w:p w14:paraId="3C5BB69F" w14:textId="3BA8F3DA"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84</w:t>
            </w:r>
          </w:p>
        </w:tc>
      </w:tr>
      <w:tr w:rsidR="001527F2" w:rsidRPr="00515545" w14:paraId="1CB898A2" w14:textId="77777777">
        <w:trPr>
          <w:trHeight w:val="60"/>
        </w:trPr>
        <w:tc>
          <w:tcPr>
            <w:tcW w:w="4503" w:type="dxa"/>
            <w:vAlign w:val="bottom"/>
          </w:tcPr>
          <w:p w14:paraId="4D67BA66" w14:textId="77777777" w:rsidR="001527F2" w:rsidRPr="00515545" w:rsidRDefault="001527F2" w:rsidP="001527F2">
            <w:pPr>
              <w:tabs>
                <w:tab w:val="left" w:pos="1440"/>
                <w:tab w:val="left" w:pos="2160"/>
              </w:tabs>
              <w:ind w:left="-110" w:right="-43"/>
              <w:rPr>
                <w:rFonts w:cs="Times New Roman"/>
                <w:sz w:val="22"/>
                <w:szCs w:val="22"/>
              </w:rPr>
            </w:pPr>
            <w:r w:rsidRPr="00515545">
              <w:rPr>
                <w:rFonts w:cs="Times New Roman"/>
                <w:sz w:val="22"/>
                <w:szCs w:val="22"/>
              </w:rPr>
              <w:t>Tax loss which deferred tax asset has not yet</w:t>
            </w:r>
          </w:p>
        </w:tc>
        <w:tc>
          <w:tcPr>
            <w:tcW w:w="1105" w:type="dxa"/>
          </w:tcPr>
          <w:p w14:paraId="1F66C827" w14:textId="557A1AD6"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451945A0" w14:textId="77777777" w:rsidR="001527F2" w:rsidRPr="00515545" w:rsidRDefault="001527F2" w:rsidP="001527F2">
            <w:pPr>
              <w:tabs>
                <w:tab w:val="clear" w:pos="907"/>
              </w:tabs>
              <w:ind w:right="170"/>
              <w:jc w:val="right"/>
              <w:rPr>
                <w:rFonts w:cs="Times New Roman"/>
                <w:sz w:val="22"/>
                <w:szCs w:val="22"/>
              </w:rPr>
            </w:pPr>
          </w:p>
        </w:tc>
        <w:tc>
          <w:tcPr>
            <w:tcW w:w="1170" w:type="dxa"/>
          </w:tcPr>
          <w:p w14:paraId="7590F392"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c>
          <w:tcPr>
            <w:tcW w:w="270" w:type="dxa"/>
            <w:vAlign w:val="bottom"/>
          </w:tcPr>
          <w:p w14:paraId="54DD302F" w14:textId="77777777" w:rsidR="001527F2" w:rsidRPr="00515545" w:rsidRDefault="001527F2" w:rsidP="001527F2">
            <w:pPr>
              <w:tabs>
                <w:tab w:val="clear" w:pos="907"/>
              </w:tabs>
              <w:ind w:right="170"/>
              <w:jc w:val="right"/>
              <w:rPr>
                <w:rFonts w:cs="Times New Roman"/>
                <w:sz w:val="22"/>
                <w:szCs w:val="22"/>
              </w:rPr>
            </w:pPr>
          </w:p>
        </w:tc>
        <w:tc>
          <w:tcPr>
            <w:tcW w:w="1125" w:type="dxa"/>
          </w:tcPr>
          <w:p w14:paraId="448E5690"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70" w:type="dxa"/>
            <w:vAlign w:val="bottom"/>
          </w:tcPr>
          <w:p w14:paraId="239BA3D6" w14:textId="77777777" w:rsidR="001527F2" w:rsidRPr="00515545" w:rsidRDefault="001527F2" w:rsidP="001527F2">
            <w:pPr>
              <w:tabs>
                <w:tab w:val="clear" w:pos="907"/>
              </w:tabs>
              <w:ind w:right="170"/>
              <w:jc w:val="right"/>
              <w:rPr>
                <w:rFonts w:cs="Times New Roman"/>
                <w:sz w:val="22"/>
                <w:szCs w:val="22"/>
              </w:rPr>
            </w:pPr>
          </w:p>
        </w:tc>
        <w:tc>
          <w:tcPr>
            <w:tcW w:w="1176" w:type="dxa"/>
          </w:tcPr>
          <w:p w14:paraId="24E91432"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1527F2" w:rsidRPr="00515545" w14:paraId="710B27C5" w14:textId="77777777" w:rsidTr="00DF2583">
        <w:trPr>
          <w:trHeight w:val="60"/>
        </w:trPr>
        <w:tc>
          <w:tcPr>
            <w:tcW w:w="4503" w:type="dxa"/>
            <w:vAlign w:val="bottom"/>
          </w:tcPr>
          <w:p w14:paraId="70C449DA" w14:textId="77777777" w:rsidR="001527F2" w:rsidRPr="00515545" w:rsidRDefault="001527F2" w:rsidP="001527F2">
            <w:pPr>
              <w:tabs>
                <w:tab w:val="left" w:pos="1440"/>
                <w:tab w:val="left" w:pos="2160"/>
              </w:tabs>
              <w:ind w:left="-110" w:right="-43"/>
              <w:rPr>
                <w:rFonts w:cs="Times New Roman"/>
                <w:sz w:val="22"/>
                <w:szCs w:val="22"/>
              </w:rPr>
            </w:pPr>
            <w:r w:rsidRPr="00515545">
              <w:rPr>
                <w:rFonts w:cs="Times New Roman"/>
                <w:sz w:val="22"/>
                <w:szCs w:val="22"/>
              </w:rPr>
              <w:t xml:space="preserve">   been recognized</w:t>
            </w:r>
          </w:p>
        </w:tc>
        <w:tc>
          <w:tcPr>
            <w:tcW w:w="1105" w:type="dxa"/>
          </w:tcPr>
          <w:p w14:paraId="35522995" w14:textId="744B6680" w:rsidR="001527F2" w:rsidRPr="00515545" w:rsidRDefault="00647847"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46,83</w:t>
            </w:r>
            <w:r w:rsidR="00451E54">
              <w:rPr>
                <w:rFonts w:cs="Times New Roman"/>
                <w:sz w:val="22"/>
                <w:szCs w:val="22"/>
              </w:rPr>
              <w:t>5</w:t>
            </w:r>
          </w:p>
        </w:tc>
        <w:tc>
          <w:tcPr>
            <w:tcW w:w="270" w:type="dxa"/>
            <w:vAlign w:val="bottom"/>
          </w:tcPr>
          <w:p w14:paraId="2C11F67F" w14:textId="77777777" w:rsidR="001527F2" w:rsidRPr="00515545" w:rsidRDefault="001527F2" w:rsidP="001527F2">
            <w:pPr>
              <w:tabs>
                <w:tab w:val="clear" w:pos="907"/>
              </w:tabs>
              <w:ind w:right="170"/>
              <w:jc w:val="right"/>
              <w:rPr>
                <w:rFonts w:cs="Times New Roman"/>
                <w:sz w:val="22"/>
                <w:szCs w:val="22"/>
              </w:rPr>
            </w:pPr>
          </w:p>
        </w:tc>
        <w:tc>
          <w:tcPr>
            <w:tcW w:w="1170" w:type="dxa"/>
            <w:vAlign w:val="bottom"/>
          </w:tcPr>
          <w:p w14:paraId="482A36E9" w14:textId="71BAF963"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16AEC">
              <w:rPr>
                <w:rFonts w:cs="Times New Roman"/>
                <w:sz w:val="22"/>
                <w:szCs w:val="22"/>
              </w:rPr>
              <w:t>1,2</w:t>
            </w:r>
            <w:r>
              <w:rPr>
                <w:rFonts w:cs="Times New Roman"/>
                <w:sz w:val="22"/>
                <w:szCs w:val="22"/>
              </w:rPr>
              <w:t>55</w:t>
            </w:r>
          </w:p>
        </w:tc>
        <w:tc>
          <w:tcPr>
            <w:tcW w:w="270" w:type="dxa"/>
            <w:vAlign w:val="bottom"/>
          </w:tcPr>
          <w:p w14:paraId="16895B25" w14:textId="77777777" w:rsidR="001527F2" w:rsidRPr="00515545" w:rsidRDefault="001527F2" w:rsidP="001527F2">
            <w:pPr>
              <w:tabs>
                <w:tab w:val="clear" w:pos="907"/>
              </w:tabs>
              <w:ind w:right="170"/>
              <w:jc w:val="right"/>
              <w:rPr>
                <w:rFonts w:cs="Times New Roman"/>
                <w:sz w:val="22"/>
                <w:szCs w:val="22"/>
              </w:rPr>
            </w:pPr>
          </w:p>
        </w:tc>
        <w:tc>
          <w:tcPr>
            <w:tcW w:w="1125" w:type="dxa"/>
          </w:tcPr>
          <w:p w14:paraId="2E7A4D65" w14:textId="05B62330" w:rsidR="001527F2" w:rsidRPr="00515545" w:rsidRDefault="00647847"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35,0</w:t>
            </w:r>
            <w:r w:rsidR="00451E54">
              <w:rPr>
                <w:rFonts w:cs="Times New Roman"/>
                <w:sz w:val="22"/>
                <w:szCs w:val="22"/>
              </w:rPr>
              <w:t>11</w:t>
            </w:r>
          </w:p>
        </w:tc>
        <w:tc>
          <w:tcPr>
            <w:tcW w:w="270" w:type="dxa"/>
            <w:vAlign w:val="bottom"/>
          </w:tcPr>
          <w:p w14:paraId="24F7E2F3" w14:textId="77777777" w:rsidR="001527F2" w:rsidRPr="00515545" w:rsidRDefault="001527F2" w:rsidP="001527F2">
            <w:pPr>
              <w:tabs>
                <w:tab w:val="clear" w:pos="907"/>
              </w:tabs>
              <w:ind w:right="170"/>
              <w:jc w:val="right"/>
              <w:rPr>
                <w:rFonts w:cs="Times New Roman"/>
                <w:sz w:val="22"/>
                <w:szCs w:val="22"/>
              </w:rPr>
            </w:pPr>
          </w:p>
        </w:tc>
        <w:tc>
          <w:tcPr>
            <w:tcW w:w="1176" w:type="dxa"/>
          </w:tcPr>
          <w:p w14:paraId="54CA5426" w14:textId="5B9FCDAE"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1,122</w:t>
            </w:r>
          </w:p>
        </w:tc>
      </w:tr>
      <w:tr w:rsidR="001527F2" w:rsidRPr="00515545" w14:paraId="3B0A48E6" w14:textId="77777777">
        <w:trPr>
          <w:trHeight w:val="50"/>
        </w:trPr>
        <w:tc>
          <w:tcPr>
            <w:tcW w:w="4503" w:type="dxa"/>
            <w:vAlign w:val="bottom"/>
          </w:tcPr>
          <w:p w14:paraId="540194F8" w14:textId="77777777" w:rsidR="001527F2" w:rsidRPr="00515545" w:rsidRDefault="001527F2" w:rsidP="001527F2">
            <w:pPr>
              <w:tabs>
                <w:tab w:val="clear" w:pos="907"/>
                <w:tab w:val="left" w:pos="900"/>
                <w:tab w:val="left" w:pos="1440"/>
                <w:tab w:val="left" w:pos="2160"/>
              </w:tabs>
              <w:ind w:left="-110" w:right="-43"/>
              <w:rPr>
                <w:rFonts w:cs="Cordia New"/>
                <w:sz w:val="22"/>
                <w:szCs w:val="22"/>
              </w:rPr>
            </w:pPr>
            <w:r w:rsidRPr="00515545">
              <w:rPr>
                <w:rFonts w:cs="Times New Roman"/>
                <w:sz w:val="22"/>
                <w:szCs w:val="22"/>
              </w:rPr>
              <w:t>Effects from</w:t>
            </w:r>
            <w:r w:rsidRPr="00515545">
              <w:rPr>
                <w:rFonts w:cs="Cordia New" w:hint="cs"/>
                <w:sz w:val="22"/>
                <w:szCs w:val="22"/>
                <w:cs/>
              </w:rPr>
              <w:t xml:space="preserve"> </w:t>
            </w:r>
            <w:r w:rsidRPr="00515545">
              <w:rPr>
                <w:rFonts w:cs="Cordia New"/>
                <w:sz w:val="22"/>
                <w:szCs w:val="22"/>
              </w:rPr>
              <w:t>benefit of tax loss carry forward</w:t>
            </w:r>
          </w:p>
        </w:tc>
        <w:tc>
          <w:tcPr>
            <w:tcW w:w="1105" w:type="dxa"/>
            <w:tcBorders>
              <w:bottom w:val="single" w:sz="4" w:space="0" w:color="auto"/>
            </w:tcBorders>
          </w:tcPr>
          <w:p w14:paraId="5BBCD737" w14:textId="6A1E65CE"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70" w:type="dxa"/>
            <w:vAlign w:val="bottom"/>
          </w:tcPr>
          <w:p w14:paraId="7699531C" w14:textId="77777777" w:rsidR="001527F2" w:rsidRPr="00515545" w:rsidRDefault="001527F2" w:rsidP="001527F2">
            <w:pPr>
              <w:tabs>
                <w:tab w:val="clear" w:pos="907"/>
                <w:tab w:val="left" w:pos="1440"/>
                <w:tab w:val="left" w:pos="2160"/>
              </w:tabs>
              <w:ind w:right="170"/>
              <w:jc w:val="right"/>
              <w:rPr>
                <w:rFonts w:cs="Times New Roman"/>
                <w:sz w:val="22"/>
                <w:szCs w:val="22"/>
              </w:rPr>
            </w:pPr>
          </w:p>
        </w:tc>
        <w:tc>
          <w:tcPr>
            <w:tcW w:w="1170" w:type="dxa"/>
            <w:tcBorders>
              <w:bottom w:val="single" w:sz="4" w:space="0" w:color="auto"/>
            </w:tcBorders>
          </w:tcPr>
          <w:p w14:paraId="73165C38" w14:textId="2CFE41A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sidRPr="00816AEC">
              <w:rPr>
                <w:rFonts w:cs="Times New Roman"/>
                <w:sz w:val="22"/>
                <w:szCs w:val="22"/>
              </w:rPr>
              <w:t>(2</w:t>
            </w:r>
            <w:r>
              <w:rPr>
                <w:rFonts w:cs="Times New Roman"/>
                <w:sz w:val="22"/>
                <w:szCs w:val="22"/>
              </w:rPr>
              <w:t>3</w:t>
            </w:r>
            <w:r w:rsidRPr="00816AEC">
              <w:rPr>
                <w:rFonts w:cs="Times New Roman"/>
                <w:sz w:val="22"/>
                <w:szCs w:val="22"/>
              </w:rPr>
              <w:t>)</w:t>
            </w:r>
          </w:p>
        </w:tc>
        <w:tc>
          <w:tcPr>
            <w:tcW w:w="270" w:type="dxa"/>
            <w:vAlign w:val="bottom"/>
          </w:tcPr>
          <w:p w14:paraId="3BDCC4B5" w14:textId="77777777" w:rsidR="001527F2" w:rsidRPr="00515545" w:rsidRDefault="001527F2" w:rsidP="001527F2">
            <w:pPr>
              <w:tabs>
                <w:tab w:val="clear" w:pos="907"/>
                <w:tab w:val="left" w:pos="1440"/>
                <w:tab w:val="left" w:pos="2160"/>
              </w:tabs>
              <w:ind w:right="170"/>
              <w:jc w:val="right"/>
              <w:rPr>
                <w:rFonts w:cs="Times New Roman"/>
                <w:sz w:val="22"/>
                <w:szCs w:val="22"/>
              </w:rPr>
            </w:pPr>
          </w:p>
        </w:tc>
        <w:tc>
          <w:tcPr>
            <w:tcW w:w="1125" w:type="dxa"/>
            <w:tcBorders>
              <w:bottom w:val="single" w:sz="4" w:space="0" w:color="auto"/>
            </w:tcBorders>
          </w:tcPr>
          <w:p w14:paraId="1F73310B" w14:textId="18BC16E2"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70" w:type="dxa"/>
            <w:vAlign w:val="bottom"/>
          </w:tcPr>
          <w:p w14:paraId="212D2BF2" w14:textId="77777777" w:rsidR="001527F2" w:rsidRPr="00515545" w:rsidRDefault="001527F2" w:rsidP="001527F2">
            <w:pPr>
              <w:tabs>
                <w:tab w:val="clear" w:pos="907"/>
                <w:tab w:val="left" w:pos="1440"/>
                <w:tab w:val="left" w:pos="2160"/>
              </w:tabs>
              <w:ind w:right="170"/>
              <w:jc w:val="right"/>
              <w:rPr>
                <w:rFonts w:cs="Times New Roman"/>
                <w:sz w:val="22"/>
                <w:szCs w:val="22"/>
              </w:rPr>
            </w:pPr>
          </w:p>
        </w:tc>
        <w:tc>
          <w:tcPr>
            <w:tcW w:w="1176" w:type="dxa"/>
            <w:tcBorders>
              <w:bottom w:val="single" w:sz="4" w:space="0" w:color="auto"/>
            </w:tcBorders>
          </w:tcPr>
          <w:p w14:paraId="5CFB9830" w14:textId="1CA28419"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sidRPr="00816AEC">
              <w:rPr>
                <w:rFonts w:cs="Times New Roman"/>
                <w:sz w:val="22"/>
                <w:szCs w:val="22"/>
              </w:rPr>
              <w:t>-</w:t>
            </w:r>
          </w:p>
        </w:tc>
      </w:tr>
      <w:tr w:rsidR="001527F2" w:rsidRPr="00515545" w14:paraId="43C53E00" w14:textId="77777777">
        <w:trPr>
          <w:trHeight w:val="50"/>
        </w:trPr>
        <w:tc>
          <w:tcPr>
            <w:tcW w:w="4503" w:type="dxa"/>
            <w:vAlign w:val="bottom"/>
          </w:tcPr>
          <w:p w14:paraId="149B62C5" w14:textId="77777777" w:rsidR="001527F2" w:rsidRPr="00515545" w:rsidRDefault="001527F2" w:rsidP="001527F2">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105" w:type="dxa"/>
            <w:tcBorders>
              <w:top w:val="single" w:sz="4" w:space="0" w:color="auto"/>
              <w:bottom w:val="double" w:sz="4" w:space="0" w:color="auto"/>
            </w:tcBorders>
          </w:tcPr>
          <w:p w14:paraId="2828D06C" w14:textId="08A729A3"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538</w:t>
            </w:r>
          </w:p>
        </w:tc>
        <w:tc>
          <w:tcPr>
            <w:tcW w:w="270" w:type="dxa"/>
            <w:vAlign w:val="bottom"/>
          </w:tcPr>
          <w:p w14:paraId="40D08332" w14:textId="77777777" w:rsidR="001527F2" w:rsidRPr="00515545" w:rsidRDefault="001527F2" w:rsidP="001527F2">
            <w:pPr>
              <w:tabs>
                <w:tab w:val="clear" w:pos="907"/>
                <w:tab w:val="left" w:pos="1440"/>
                <w:tab w:val="left" w:pos="2160"/>
              </w:tabs>
              <w:ind w:right="170"/>
              <w:jc w:val="right"/>
              <w:rPr>
                <w:rFonts w:cs="Times New Roman"/>
                <w:sz w:val="22"/>
                <w:szCs w:val="22"/>
              </w:rPr>
            </w:pPr>
          </w:p>
        </w:tc>
        <w:tc>
          <w:tcPr>
            <w:tcW w:w="1170" w:type="dxa"/>
            <w:tcBorders>
              <w:top w:val="single" w:sz="4" w:space="0" w:color="auto"/>
              <w:bottom w:val="double" w:sz="4" w:space="0" w:color="auto"/>
            </w:tcBorders>
          </w:tcPr>
          <w:p w14:paraId="1A45E557" w14:textId="312972B8"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63,382</w:t>
            </w:r>
          </w:p>
        </w:tc>
        <w:tc>
          <w:tcPr>
            <w:tcW w:w="270" w:type="dxa"/>
            <w:vAlign w:val="bottom"/>
          </w:tcPr>
          <w:p w14:paraId="067BFBB9" w14:textId="77777777" w:rsidR="001527F2" w:rsidRPr="00515545" w:rsidRDefault="001527F2" w:rsidP="001527F2">
            <w:pPr>
              <w:tabs>
                <w:tab w:val="clear" w:pos="907"/>
                <w:tab w:val="left" w:pos="1440"/>
                <w:tab w:val="left" w:pos="2160"/>
              </w:tabs>
              <w:ind w:right="170"/>
              <w:jc w:val="right"/>
              <w:rPr>
                <w:rFonts w:cs="Times New Roman"/>
                <w:sz w:val="22"/>
                <w:szCs w:val="22"/>
              </w:rPr>
            </w:pPr>
          </w:p>
        </w:tc>
        <w:tc>
          <w:tcPr>
            <w:tcW w:w="1125" w:type="dxa"/>
            <w:tcBorders>
              <w:top w:val="single" w:sz="4" w:space="0" w:color="auto"/>
              <w:bottom w:val="double" w:sz="4" w:space="0" w:color="auto"/>
            </w:tcBorders>
          </w:tcPr>
          <w:p w14:paraId="5D7495C3" w14:textId="71CC8057" w:rsidR="001527F2" w:rsidRPr="00515545" w:rsidRDefault="00756A3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27,60</w:t>
            </w:r>
            <w:r w:rsidR="00030CBB">
              <w:rPr>
                <w:rFonts w:cs="Times New Roman"/>
                <w:sz w:val="22"/>
                <w:szCs w:val="22"/>
              </w:rPr>
              <w:t>4</w:t>
            </w:r>
          </w:p>
        </w:tc>
        <w:tc>
          <w:tcPr>
            <w:tcW w:w="270" w:type="dxa"/>
            <w:vAlign w:val="bottom"/>
          </w:tcPr>
          <w:p w14:paraId="5CA24476" w14:textId="77777777" w:rsidR="001527F2" w:rsidRPr="00515545" w:rsidRDefault="001527F2" w:rsidP="001527F2">
            <w:pPr>
              <w:tabs>
                <w:tab w:val="clear" w:pos="907"/>
                <w:tab w:val="left" w:pos="1440"/>
                <w:tab w:val="left" w:pos="2160"/>
              </w:tabs>
              <w:ind w:right="170"/>
              <w:jc w:val="right"/>
              <w:rPr>
                <w:rFonts w:cs="Times New Roman"/>
                <w:sz w:val="22"/>
                <w:szCs w:val="22"/>
              </w:rPr>
            </w:pPr>
          </w:p>
        </w:tc>
        <w:tc>
          <w:tcPr>
            <w:tcW w:w="1176" w:type="dxa"/>
            <w:tcBorders>
              <w:top w:val="single" w:sz="4" w:space="0" w:color="auto"/>
              <w:bottom w:val="double" w:sz="4" w:space="0" w:color="auto"/>
            </w:tcBorders>
          </w:tcPr>
          <w:p w14:paraId="58294EEA" w14:textId="21B27E89"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r>
              <w:rPr>
                <w:rFonts w:cs="Times New Roman"/>
                <w:sz w:val="22"/>
                <w:szCs w:val="22"/>
              </w:rPr>
              <w:t>5,011</w:t>
            </w:r>
          </w:p>
        </w:tc>
      </w:tr>
    </w:tbl>
    <w:p w14:paraId="00E85B6C" w14:textId="77777777" w:rsidR="00AD2FB7" w:rsidRPr="00515545" w:rsidRDefault="00821613"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highlight w:val="yellow"/>
        </w:rPr>
        <w:br w:type="page"/>
      </w:r>
      <w:r w:rsidR="00AD2FB7" w:rsidRPr="00515545">
        <w:rPr>
          <w:b/>
          <w:bCs/>
          <w:sz w:val="22"/>
          <w:szCs w:val="22"/>
        </w:rPr>
        <w:lastRenderedPageBreak/>
        <w:t>DIVIDENDS</w:t>
      </w:r>
    </w:p>
    <w:p w14:paraId="6D07F468" w14:textId="77777777" w:rsidR="00913A47" w:rsidRPr="00515545" w:rsidRDefault="00913A47" w:rsidP="00AD2FB7">
      <w:pPr>
        <w:jc w:val="both"/>
        <w:rPr>
          <w:rFonts w:cs="Times New Roman"/>
          <w:sz w:val="22"/>
          <w:szCs w:val="22"/>
        </w:rPr>
      </w:pPr>
    </w:p>
    <w:p w14:paraId="65382022" w14:textId="77777777" w:rsidR="00335CA8" w:rsidRPr="00515545" w:rsidRDefault="00335CA8" w:rsidP="00335CA8">
      <w:pPr>
        <w:jc w:val="both"/>
        <w:rPr>
          <w:rFonts w:cs="Times New Roman"/>
          <w:sz w:val="22"/>
          <w:szCs w:val="22"/>
        </w:rPr>
      </w:pPr>
      <w:r w:rsidRPr="00515545">
        <w:rPr>
          <w:rFonts w:cs="Times New Roman"/>
          <w:sz w:val="22"/>
          <w:szCs w:val="22"/>
        </w:rPr>
        <w:t>At the general shareholders’ meeting on April 25, 2024, the shareholders unanimously approved the</w:t>
      </w:r>
      <w:r w:rsidRPr="00515545">
        <w:rPr>
          <w:rFonts w:cs="Times New Roman" w:hint="cs"/>
          <w:sz w:val="22"/>
          <w:szCs w:val="22"/>
          <w:cs/>
        </w:rPr>
        <w:t xml:space="preserve"> </w:t>
      </w:r>
      <w:r w:rsidRPr="00515545">
        <w:rPr>
          <w:rFonts w:cs="Times New Roman"/>
          <w:sz w:val="22"/>
          <w:szCs w:val="22"/>
        </w:rPr>
        <w:t>Company to pay dividends for the 2023 operations at Baht 0.25 per share, totalling Baht 125 million. The Company paid such dividends to the shareholders on May 15, 2024.</w:t>
      </w:r>
    </w:p>
    <w:p w14:paraId="3535A260" w14:textId="77777777" w:rsidR="00A030F0" w:rsidRPr="00515545" w:rsidRDefault="00A030F0" w:rsidP="0091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eastAsia="SimSun" w:cs="Times New Roman"/>
          <w:sz w:val="22"/>
          <w:szCs w:val="22"/>
          <w:lang w:eastAsia="zh-CN"/>
        </w:rPr>
      </w:pPr>
    </w:p>
    <w:p w14:paraId="65A31789" w14:textId="77777777" w:rsidR="00A030F0" w:rsidRPr="00515545" w:rsidRDefault="00A030F0" w:rsidP="00A030F0">
      <w:pPr>
        <w:jc w:val="both"/>
        <w:rPr>
          <w:rFonts w:cs="Times New Roman"/>
          <w:sz w:val="22"/>
          <w:szCs w:val="22"/>
        </w:rPr>
      </w:pPr>
      <w:r w:rsidRPr="00515545">
        <w:rPr>
          <w:rFonts w:cs="Times New Roman"/>
          <w:sz w:val="22"/>
          <w:szCs w:val="22"/>
        </w:rPr>
        <w:t>At the general shareholders’ meeting on April 24, 2023, the shareholders unanimously approved the</w:t>
      </w:r>
      <w:r w:rsidRPr="00515545">
        <w:rPr>
          <w:rFonts w:cs="Times New Roman" w:hint="cs"/>
          <w:sz w:val="22"/>
          <w:szCs w:val="22"/>
          <w:cs/>
        </w:rPr>
        <w:t xml:space="preserve"> </w:t>
      </w:r>
      <w:r w:rsidRPr="00515545">
        <w:rPr>
          <w:rFonts w:cs="Times New Roman"/>
          <w:sz w:val="22"/>
          <w:szCs w:val="22"/>
        </w:rPr>
        <w:t>Company to pay dividends for the 2022 operations at Baht 0.42 per share, tota</w:t>
      </w:r>
      <w:r w:rsidR="001111FC" w:rsidRPr="00515545">
        <w:rPr>
          <w:rFonts w:cs="Times New Roman"/>
          <w:sz w:val="22"/>
          <w:szCs w:val="22"/>
        </w:rPr>
        <w:t>l</w:t>
      </w:r>
      <w:r w:rsidRPr="00515545">
        <w:rPr>
          <w:rFonts w:cs="Times New Roman"/>
          <w:sz w:val="22"/>
          <w:szCs w:val="22"/>
        </w:rPr>
        <w:t>ling Baht 210 million. The Company paid such dividends to the shareholders on May 18, 2023.</w:t>
      </w:r>
    </w:p>
    <w:p w14:paraId="3CCADABB" w14:textId="77777777" w:rsidR="00AD2FB7" w:rsidRPr="00515545" w:rsidRDefault="00AD2FB7" w:rsidP="00AD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2"/>
          <w:szCs w:val="22"/>
        </w:rPr>
      </w:pPr>
    </w:p>
    <w:p w14:paraId="4D360A5B" w14:textId="77777777" w:rsidR="00C62DC4" w:rsidRPr="00515545" w:rsidRDefault="00C62DC4"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t>SIGNIFICANT FINANCIAL INFORMATION CLASSIFIED BY OPERATING SEGMENT</w:t>
      </w:r>
    </w:p>
    <w:p w14:paraId="2D381768" w14:textId="77777777" w:rsidR="00C62DC4" w:rsidRPr="00515545" w:rsidRDefault="00C62DC4" w:rsidP="00F47EDD">
      <w:pPr>
        <w:pStyle w:val="a3"/>
        <w:widowControl/>
        <w:spacing w:line="200" w:lineRule="atLeast"/>
        <w:ind w:right="-45"/>
        <w:rPr>
          <w:rFonts w:hAnsi="Times New Roman" w:cs="Times New Roman"/>
          <w:b w:val="0"/>
          <w:bCs w:val="0"/>
          <w:sz w:val="22"/>
          <w:szCs w:val="22"/>
        </w:rPr>
      </w:pPr>
    </w:p>
    <w:p w14:paraId="5BE6BC28" w14:textId="77777777" w:rsidR="00C62DC4" w:rsidRPr="00515545" w:rsidRDefault="00C62DC4" w:rsidP="00F47EDD">
      <w:pPr>
        <w:jc w:val="thaiDistribute"/>
        <w:rPr>
          <w:rFonts w:eastAsia="SimSun" w:cs="Times New Roman"/>
          <w:sz w:val="22"/>
          <w:szCs w:val="22"/>
          <w:lang w:eastAsia="zh-CN"/>
        </w:rPr>
      </w:pPr>
      <w:r w:rsidRPr="00515545">
        <w:rPr>
          <w:rFonts w:eastAsia="SimSun" w:cs="Times New Roman"/>
          <w:sz w:val="22"/>
          <w:szCs w:val="22"/>
          <w:lang w:eastAsia="zh-CN"/>
        </w:rPr>
        <w:t xml:space="preserve">Statement of financial position and statement of income are significant financial and core information of the Group that are provided regularly to the highest authority in decision-making operation and also used in evaluation of financial performances of the segments. However, the Group has a single core operating segment (being internal reporting segment) by product which </w:t>
      </w:r>
      <w:r w:rsidR="000C01B9" w:rsidRPr="00515545">
        <w:rPr>
          <w:rFonts w:eastAsia="SimSun" w:cs="Times New Roman"/>
          <w:sz w:val="22"/>
          <w:szCs w:val="22"/>
          <w:lang w:eastAsia="zh-CN"/>
        </w:rPr>
        <w:t>are</w:t>
      </w:r>
      <w:r w:rsidRPr="00515545">
        <w:rPr>
          <w:rFonts w:eastAsia="SimSun" w:cs="Times New Roman"/>
          <w:sz w:val="22"/>
          <w:szCs w:val="22"/>
          <w:lang w:eastAsia="zh-CN"/>
        </w:rPr>
        <w:t xml:space="preserve"> hire-purchase on automobile and motorcycle</w:t>
      </w:r>
      <w:r w:rsidR="000C01B9" w:rsidRPr="00515545">
        <w:rPr>
          <w:rFonts w:eastAsia="SimSun" w:cs="Times New Roman"/>
          <w:sz w:val="22"/>
          <w:szCs w:val="22"/>
          <w:lang w:eastAsia="zh-CN"/>
        </w:rPr>
        <w:t xml:space="preserve"> and letting of motorcycle</w:t>
      </w:r>
      <w:r w:rsidRPr="00515545">
        <w:rPr>
          <w:rFonts w:eastAsia="SimSun" w:cs="Times New Roman"/>
          <w:sz w:val="22"/>
          <w:szCs w:val="22"/>
          <w:lang w:eastAsia="zh-CN"/>
        </w:rPr>
        <w:t xml:space="preserve"> for general retail customers whereby the business activities with respect of loans and nano finance</w:t>
      </w:r>
      <w:r w:rsidR="00F52413" w:rsidRPr="00515545">
        <w:rPr>
          <w:rFonts w:eastAsia="SimSun" w:cs="Times New Roman"/>
          <w:sz w:val="22"/>
          <w:szCs w:val="22"/>
          <w:lang w:eastAsia="zh-CN"/>
        </w:rPr>
        <w:t>,</w:t>
      </w:r>
      <w:r w:rsidRPr="00515545">
        <w:rPr>
          <w:rFonts w:eastAsia="SimSun" w:cs="Times New Roman"/>
          <w:sz w:val="22"/>
          <w:szCs w:val="22"/>
          <w:lang w:eastAsia="zh-CN"/>
        </w:rPr>
        <w:t xml:space="preserve"> </w:t>
      </w:r>
      <w:r w:rsidR="00F52413" w:rsidRPr="00515545">
        <w:rPr>
          <w:rFonts w:eastAsia="SimSun" w:cs="Times New Roman"/>
          <w:sz w:val="22"/>
          <w:szCs w:val="22"/>
          <w:lang w:eastAsia="zh-CN"/>
        </w:rPr>
        <w:t xml:space="preserve">including </w:t>
      </w:r>
      <w:r w:rsidR="001F2265" w:rsidRPr="00515545">
        <w:rPr>
          <w:rFonts w:eastAsia="SimSun"/>
          <w:sz w:val="22"/>
          <w:szCs w:val="22"/>
          <w:lang w:eastAsia="zh-CN"/>
        </w:rPr>
        <w:t>N</w:t>
      </w:r>
      <w:r w:rsidR="001F2265" w:rsidRPr="00515545">
        <w:rPr>
          <w:rFonts w:eastAsia="SimSun" w:cs="Times New Roman"/>
          <w:sz w:val="22"/>
          <w:szCs w:val="22"/>
          <w:lang w:eastAsia="zh-CN"/>
        </w:rPr>
        <w:t xml:space="preserve">on-life insurance broker business </w:t>
      </w:r>
      <w:r w:rsidR="00F52413" w:rsidRPr="00515545">
        <w:rPr>
          <w:rFonts w:eastAsia="SimSun" w:cs="Times New Roman"/>
          <w:sz w:val="22"/>
          <w:szCs w:val="22"/>
          <w:lang w:eastAsia="zh-CN"/>
        </w:rPr>
        <w:t xml:space="preserve">and </w:t>
      </w:r>
      <w:r w:rsidR="00120819" w:rsidRPr="00515545">
        <w:rPr>
          <w:rFonts w:eastAsia="SimSun" w:cs="Times New Roman"/>
          <w:sz w:val="22"/>
          <w:szCs w:val="22"/>
          <w:lang w:eastAsia="zh-CN"/>
        </w:rPr>
        <w:t>personal</w:t>
      </w:r>
      <w:r w:rsidR="00F52413" w:rsidRPr="00515545">
        <w:rPr>
          <w:rFonts w:eastAsia="SimSun" w:cs="Times New Roman"/>
          <w:sz w:val="22"/>
          <w:szCs w:val="22"/>
          <w:lang w:eastAsia="zh-CN"/>
        </w:rPr>
        <w:t xml:space="preserve"> loan </w:t>
      </w:r>
      <w:r w:rsidRPr="00515545">
        <w:rPr>
          <w:rFonts w:eastAsia="SimSun" w:cs="Times New Roman"/>
          <w:sz w:val="22"/>
          <w:szCs w:val="22"/>
          <w:lang w:eastAsia="zh-CN"/>
        </w:rPr>
        <w:t>to the general retail customers are insignificant portion as compared to the entire volumes and business activities.</w:t>
      </w:r>
      <w:r w:rsidR="00987EDC" w:rsidRPr="00515545">
        <w:rPr>
          <w:rFonts w:eastAsia="SimSun" w:cs="Times New Roman"/>
          <w:sz w:val="22"/>
          <w:szCs w:val="22"/>
          <w:lang w:eastAsia="zh-CN"/>
        </w:rPr>
        <w:t xml:space="preserve"> </w:t>
      </w:r>
      <w:r w:rsidRPr="00515545">
        <w:rPr>
          <w:rFonts w:eastAsia="SimSun" w:cs="Times New Roman"/>
          <w:sz w:val="22"/>
          <w:szCs w:val="22"/>
          <w:lang w:eastAsia="zh-CN"/>
        </w:rPr>
        <w:t xml:space="preserve">Accordingly, </w:t>
      </w:r>
      <w:r w:rsidRPr="00515545">
        <w:rPr>
          <w:rFonts w:cs="Times New Roman"/>
          <w:sz w:val="22"/>
          <w:szCs w:val="22"/>
        </w:rPr>
        <w:t>the accompanying interim financial</w:t>
      </w:r>
      <w:r w:rsidRPr="00515545">
        <w:rPr>
          <w:rFonts w:cs="Cordia New" w:hint="cs"/>
          <w:sz w:val="22"/>
          <w:szCs w:val="22"/>
          <w:cs/>
        </w:rPr>
        <w:t xml:space="preserve"> </w:t>
      </w:r>
      <w:r w:rsidRPr="00515545">
        <w:rPr>
          <w:rFonts w:cs="Cordia New"/>
          <w:sz w:val="22"/>
          <w:szCs w:val="22"/>
        </w:rPr>
        <w:t>information</w:t>
      </w:r>
      <w:r w:rsidRPr="00515545">
        <w:rPr>
          <w:rFonts w:cs="Times New Roman"/>
          <w:sz w:val="22"/>
          <w:szCs w:val="22"/>
        </w:rPr>
        <w:t xml:space="preserve"> does not</w:t>
      </w:r>
      <w:r w:rsidRPr="00515545">
        <w:rPr>
          <w:rFonts w:eastAsia="SimSun" w:cs="Times New Roman"/>
          <w:sz w:val="22"/>
          <w:szCs w:val="22"/>
          <w:lang w:eastAsia="zh-CN"/>
        </w:rPr>
        <w:t xml:space="preserve"> include the operating segment information on products and key customers.</w:t>
      </w:r>
    </w:p>
    <w:p w14:paraId="3DCD4065" w14:textId="77777777" w:rsidR="003E3E4C" w:rsidRPr="00515545" w:rsidRDefault="003E3E4C" w:rsidP="00F47EDD">
      <w:pPr>
        <w:spacing w:line="200" w:lineRule="atLeast"/>
        <w:jc w:val="both"/>
        <w:rPr>
          <w:rFonts w:cs="Times New Roman"/>
          <w:sz w:val="22"/>
          <w:szCs w:val="22"/>
        </w:rPr>
      </w:pPr>
    </w:p>
    <w:p w14:paraId="062C31D2" w14:textId="77777777" w:rsidR="00C62DC4" w:rsidRPr="00515545" w:rsidRDefault="00C62DC4" w:rsidP="00C62DC4">
      <w:pPr>
        <w:tabs>
          <w:tab w:val="clear" w:pos="454"/>
          <w:tab w:val="left" w:pos="0"/>
          <w:tab w:val="left" w:pos="142"/>
        </w:tabs>
        <w:jc w:val="both"/>
        <w:rPr>
          <w:rFonts w:cs="Cordia New"/>
          <w:sz w:val="22"/>
          <w:szCs w:val="22"/>
          <w:u w:val="single"/>
        </w:rPr>
      </w:pPr>
      <w:r w:rsidRPr="00515545">
        <w:rPr>
          <w:rFonts w:cs="Times New Roman"/>
          <w:sz w:val="22"/>
          <w:szCs w:val="22"/>
          <w:u w:val="single"/>
        </w:rPr>
        <w:t xml:space="preserve">Information on </w:t>
      </w:r>
      <w:r w:rsidR="001F2265" w:rsidRPr="00515545">
        <w:rPr>
          <w:rFonts w:cs="Times New Roman"/>
          <w:sz w:val="22"/>
          <w:szCs w:val="22"/>
          <w:u w:val="single"/>
        </w:rPr>
        <w:t>g</w:t>
      </w:r>
      <w:r w:rsidRPr="00515545">
        <w:rPr>
          <w:rFonts w:cs="Times New Roman"/>
          <w:sz w:val="22"/>
          <w:szCs w:val="22"/>
          <w:u w:val="single"/>
        </w:rPr>
        <w:t xml:space="preserve">eographic </w:t>
      </w:r>
      <w:r w:rsidR="001F2265" w:rsidRPr="00515545">
        <w:rPr>
          <w:rFonts w:cs="Times New Roman"/>
          <w:sz w:val="22"/>
          <w:szCs w:val="22"/>
          <w:u w:val="single"/>
        </w:rPr>
        <w:t>o</w:t>
      </w:r>
      <w:r w:rsidRPr="00515545">
        <w:rPr>
          <w:rFonts w:cs="Times New Roman"/>
          <w:sz w:val="22"/>
          <w:szCs w:val="22"/>
          <w:u w:val="single"/>
        </w:rPr>
        <w:t xml:space="preserve">perating </w:t>
      </w:r>
      <w:r w:rsidR="001F2265" w:rsidRPr="00515545">
        <w:rPr>
          <w:rFonts w:cs="Times New Roman"/>
          <w:sz w:val="22"/>
          <w:szCs w:val="22"/>
          <w:u w:val="single"/>
        </w:rPr>
        <w:t>s</w:t>
      </w:r>
      <w:r w:rsidRPr="00515545">
        <w:rPr>
          <w:rFonts w:cs="Times New Roman"/>
          <w:sz w:val="22"/>
          <w:szCs w:val="22"/>
          <w:u w:val="single"/>
        </w:rPr>
        <w:t>egment</w:t>
      </w:r>
    </w:p>
    <w:p w14:paraId="687FF192" w14:textId="77777777" w:rsidR="00011268" w:rsidRPr="00515545" w:rsidRDefault="00011268" w:rsidP="00C62DC4">
      <w:pPr>
        <w:tabs>
          <w:tab w:val="clear" w:pos="454"/>
          <w:tab w:val="left" w:pos="0"/>
          <w:tab w:val="left" w:pos="142"/>
        </w:tabs>
        <w:jc w:val="both"/>
        <w:rPr>
          <w:rFonts w:cs="Cordia New"/>
          <w:sz w:val="22"/>
          <w:szCs w:val="22"/>
          <w:highlight w:val="yellow"/>
          <w:u w:val="single"/>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011268" w:rsidRPr="00515545" w14:paraId="57F423F6" w14:textId="77777777" w:rsidTr="00011268">
        <w:trPr>
          <w:tblHeader/>
        </w:trPr>
        <w:tc>
          <w:tcPr>
            <w:tcW w:w="4786" w:type="dxa"/>
            <w:vAlign w:val="bottom"/>
          </w:tcPr>
          <w:p w14:paraId="0F63554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0CBDD42"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011268" w:rsidRPr="00515545" w14:paraId="4F60FEA3" w14:textId="77777777" w:rsidTr="00011268">
        <w:trPr>
          <w:tblHeader/>
        </w:trPr>
        <w:tc>
          <w:tcPr>
            <w:tcW w:w="4786" w:type="dxa"/>
            <w:vAlign w:val="bottom"/>
          </w:tcPr>
          <w:p w14:paraId="4C147F4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49641B7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207D849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0A5338D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35B96B1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54E7EB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011268" w:rsidRPr="00515545" w14:paraId="0E3D9FDC" w14:textId="77777777">
        <w:tc>
          <w:tcPr>
            <w:tcW w:w="4786" w:type="dxa"/>
            <w:vAlign w:val="bottom"/>
          </w:tcPr>
          <w:p w14:paraId="57159538" w14:textId="3B9814D1"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515545">
              <w:rPr>
                <w:rFonts w:cs="Times New Roman"/>
                <w:sz w:val="22"/>
                <w:szCs w:val="22"/>
                <w:u w:val="single"/>
              </w:rPr>
              <w:t xml:space="preserve">Three-month period ended </w:t>
            </w:r>
            <w:r w:rsidR="00042087">
              <w:rPr>
                <w:rFonts w:cs="Times New Roman"/>
                <w:sz w:val="22"/>
                <w:szCs w:val="22"/>
                <w:u w:val="single"/>
              </w:rPr>
              <w:t>September 30</w:t>
            </w:r>
            <w:r w:rsidRPr="00515545">
              <w:rPr>
                <w:rFonts w:cs="Times New Roman"/>
                <w:sz w:val="22"/>
                <w:szCs w:val="22"/>
                <w:u w:val="single"/>
              </w:rPr>
              <w:t>, 2024</w:t>
            </w:r>
          </w:p>
        </w:tc>
        <w:tc>
          <w:tcPr>
            <w:tcW w:w="1418" w:type="dxa"/>
            <w:tcBorders>
              <w:top w:val="single" w:sz="4" w:space="0" w:color="auto"/>
            </w:tcBorders>
            <w:shd w:val="clear" w:color="auto" w:fill="auto"/>
            <w:vAlign w:val="bottom"/>
          </w:tcPr>
          <w:p w14:paraId="720A75A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1650B8F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31D4132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2FEE8C1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6D81238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011268" w:rsidRPr="00515545" w14:paraId="74534324" w14:textId="77777777">
        <w:tc>
          <w:tcPr>
            <w:tcW w:w="4786" w:type="dxa"/>
            <w:vAlign w:val="bottom"/>
          </w:tcPr>
          <w:p w14:paraId="6D2A60E8"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shd w:val="clear" w:color="auto" w:fill="auto"/>
            <w:vAlign w:val="bottom"/>
          </w:tcPr>
          <w:p w14:paraId="0DD4A802" w14:textId="1FF46322"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80,287</w:t>
            </w:r>
          </w:p>
        </w:tc>
        <w:tc>
          <w:tcPr>
            <w:tcW w:w="236" w:type="dxa"/>
            <w:shd w:val="clear" w:color="auto" w:fill="auto"/>
            <w:vAlign w:val="bottom"/>
          </w:tcPr>
          <w:p w14:paraId="323E14C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2B06ED7" w14:textId="05CB278D"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78,704</w:t>
            </w:r>
          </w:p>
        </w:tc>
        <w:tc>
          <w:tcPr>
            <w:tcW w:w="236" w:type="dxa"/>
            <w:shd w:val="clear" w:color="auto" w:fill="auto"/>
            <w:vAlign w:val="bottom"/>
          </w:tcPr>
          <w:p w14:paraId="1598DF56"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24BCA6AF" w14:textId="4141A911" w:rsidR="00011268"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158,991</w:t>
            </w:r>
          </w:p>
        </w:tc>
      </w:tr>
      <w:tr w:rsidR="00120819" w:rsidRPr="00515545" w14:paraId="717F2262" w14:textId="77777777">
        <w:tc>
          <w:tcPr>
            <w:tcW w:w="4786" w:type="dxa"/>
            <w:vAlign w:val="bottom"/>
          </w:tcPr>
          <w:p w14:paraId="3943A56E"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shd w:val="clear" w:color="auto" w:fill="auto"/>
            <w:vAlign w:val="bottom"/>
          </w:tcPr>
          <w:p w14:paraId="732E2F6B" w14:textId="69174C54" w:rsidR="00120819" w:rsidRPr="00515545" w:rsidRDefault="0064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17,1</w:t>
            </w:r>
            <w:r w:rsidR="00451E54">
              <w:rPr>
                <w:rFonts w:cs="Times New Roman"/>
                <w:sz w:val="22"/>
                <w:szCs w:val="22"/>
              </w:rPr>
              <w:t>84</w:t>
            </w:r>
          </w:p>
        </w:tc>
        <w:tc>
          <w:tcPr>
            <w:tcW w:w="236" w:type="dxa"/>
            <w:shd w:val="clear" w:color="auto" w:fill="auto"/>
            <w:vAlign w:val="bottom"/>
          </w:tcPr>
          <w:p w14:paraId="4DDE207E" w14:textId="77777777" w:rsidR="00120819" w:rsidRPr="00515545" w:rsidRDefault="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5D916F18" w14:textId="5DB8EEC3" w:rsidR="00120819"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shd w:val="clear" w:color="auto" w:fill="auto"/>
            <w:vAlign w:val="bottom"/>
          </w:tcPr>
          <w:p w14:paraId="2F5FC615" w14:textId="77777777" w:rsidR="00120819" w:rsidRPr="00515545" w:rsidRDefault="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083EEFB8" w14:textId="606E6CFB" w:rsidR="00120819" w:rsidRPr="00515545" w:rsidRDefault="00647847"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17,1</w:t>
            </w:r>
            <w:r w:rsidR="00451E54">
              <w:rPr>
                <w:rFonts w:cs="Times New Roman"/>
                <w:sz w:val="22"/>
                <w:szCs w:val="22"/>
              </w:rPr>
              <w:t>84</w:t>
            </w:r>
          </w:p>
        </w:tc>
      </w:tr>
      <w:tr w:rsidR="00011268" w:rsidRPr="00515545" w14:paraId="6FFC8DBB" w14:textId="77777777">
        <w:tc>
          <w:tcPr>
            <w:tcW w:w="4786" w:type="dxa"/>
            <w:vAlign w:val="bottom"/>
          </w:tcPr>
          <w:p w14:paraId="355700D0"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shd w:val="clear" w:color="auto" w:fill="auto"/>
            <w:vAlign w:val="bottom"/>
          </w:tcPr>
          <w:p w14:paraId="65C7051A" w14:textId="2827700D"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75,117</w:t>
            </w:r>
          </w:p>
        </w:tc>
        <w:tc>
          <w:tcPr>
            <w:tcW w:w="236" w:type="dxa"/>
            <w:shd w:val="clear" w:color="auto" w:fill="auto"/>
            <w:vAlign w:val="bottom"/>
          </w:tcPr>
          <w:p w14:paraId="1F1B929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7FD42E2E" w14:textId="52E28178"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37,123</w:t>
            </w:r>
          </w:p>
        </w:tc>
        <w:tc>
          <w:tcPr>
            <w:tcW w:w="236" w:type="dxa"/>
            <w:shd w:val="clear" w:color="auto" w:fill="auto"/>
            <w:vAlign w:val="bottom"/>
          </w:tcPr>
          <w:p w14:paraId="09FC8DC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38D8CB50" w14:textId="7718C35D" w:rsidR="00011268"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112,240</w:t>
            </w:r>
          </w:p>
        </w:tc>
      </w:tr>
      <w:tr w:rsidR="00011268" w:rsidRPr="00515545" w14:paraId="412464A5" w14:textId="77777777">
        <w:tc>
          <w:tcPr>
            <w:tcW w:w="4786" w:type="dxa"/>
            <w:vAlign w:val="bottom"/>
          </w:tcPr>
          <w:p w14:paraId="46D63EB0"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shd w:val="clear" w:color="auto" w:fill="auto"/>
            <w:vAlign w:val="bottom"/>
          </w:tcPr>
          <w:p w14:paraId="242FB43D" w14:textId="2F7761D3" w:rsidR="00011268" w:rsidRPr="00515545" w:rsidRDefault="0064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172,5</w:t>
            </w:r>
            <w:r w:rsidR="00451E54">
              <w:rPr>
                <w:rFonts w:cs="Times New Roman"/>
                <w:sz w:val="22"/>
                <w:szCs w:val="22"/>
              </w:rPr>
              <w:t>88</w:t>
            </w:r>
          </w:p>
        </w:tc>
        <w:tc>
          <w:tcPr>
            <w:tcW w:w="236" w:type="dxa"/>
            <w:shd w:val="clear" w:color="auto" w:fill="auto"/>
            <w:vAlign w:val="bottom"/>
          </w:tcPr>
          <w:p w14:paraId="55225AE1"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220557F6" w14:textId="1B5B4532"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115,827</w:t>
            </w:r>
          </w:p>
        </w:tc>
        <w:tc>
          <w:tcPr>
            <w:tcW w:w="236" w:type="dxa"/>
            <w:shd w:val="clear" w:color="auto" w:fill="auto"/>
            <w:vAlign w:val="bottom"/>
          </w:tcPr>
          <w:p w14:paraId="420C3343"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69176256" w14:textId="730661ED" w:rsidR="00011268" w:rsidRPr="00515545" w:rsidRDefault="00647847"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288,4</w:t>
            </w:r>
            <w:r w:rsidR="00451E54">
              <w:rPr>
                <w:rFonts w:cs="Times New Roman"/>
                <w:sz w:val="22"/>
                <w:szCs w:val="22"/>
              </w:rPr>
              <w:t>15</w:t>
            </w:r>
          </w:p>
        </w:tc>
      </w:tr>
      <w:tr w:rsidR="00011268" w:rsidRPr="00515545" w14:paraId="62602736" w14:textId="77777777">
        <w:tc>
          <w:tcPr>
            <w:tcW w:w="4786" w:type="dxa"/>
            <w:vAlign w:val="bottom"/>
          </w:tcPr>
          <w:p w14:paraId="2C35DAE5"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shd w:val="clear" w:color="auto" w:fill="auto"/>
            <w:vAlign w:val="bottom"/>
          </w:tcPr>
          <w:p w14:paraId="291B4B93" w14:textId="0F37C445"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(191,8</w:t>
            </w:r>
            <w:r w:rsidR="00740F47">
              <w:rPr>
                <w:rFonts w:cs="Times New Roman"/>
                <w:sz w:val="22"/>
                <w:szCs w:val="22"/>
              </w:rPr>
              <w:t>9</w:t>
            </w:r>
            <w:r>
              <w:rPr>
                <w:rFonts w:cs="Times New Roman"/>
                <w:sz w:val="22"/>
                <w:szCs w:val="22"/>
              </w:rPr>
              <w:t>1)</w:t>
            </w:r>
          </w:p>
        </w:tc>
        <w:tc>
          <w:tcPr>
            <w:tcW w:w="236" w:type="dxa"/>
            <w:shd w:val="clear" w:color="auto" w:fill="auto"/>
            <w:vAlign w:val="bottom"/>
          </w:tcPr>
          <w:p w14:paraId="172F0BB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02E11FA2" w14:textId="1DECB017"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(100,651)</w:t>
            </w:r>
          </w:p>
        </w:tc>
        <w:tc>
          <w:tcPr>
            <w:tcW w:w="236" w:type="dxa"/>
            <w:shd w:val="clear" w:color="auto" w:fill="auto"/>
            <w:vAlign w:val="bottom"/>
          </w:tcPr>
          <w:p w14:paraId="11874D8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0EB57542" w14:textId="3F69488F" w:rsidR="00011268"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(292,542)</w:t>
            </w:r>
          </w:p>
        </w:tc>
      </w:tr>
      <w:tr w:rsidR="00011268" w:rsidRPr="00515545" w14:paraId="246E0CC6" w14:textId="77777777">
        <w:trPr>
          <w:trHeight w:val="56"/>
        </w:trPr>
        <w:tc>
          <w:tcPr>
            <w:tcW w:w="4786" w:type="dxa"/>
            <w:vAlign w:val="bottom"/>
          </w:tcPr>
          <w:p w14:paraId="1DCD3256" w14:textId="5E829860" w:rsidR="00011268" w:rsidRPr="00515545" w:rsidRDefault="00011268" w:rsidP="0064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sidR="00647847">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shd w:val="clear" w:color="auto" w:fill="auto"/>
            <w:vAlign w:val="bottom"/>
          </w:tcPr>
          <w:p w14:paraId="6410E069" w14:textId="74322700" w:rsidR="00011268" w:rsidRPr="00515545" w:rsidRDefault="00647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(19,</w:t>
            </w:r>
            <w:r w:rsidR="00451E54">
              <w:rPr>
                <w:rFonts w:cs="Times New Roman"/>
                <w:sz w:val="22"/>
                <w:szCs w:val="22"/>
              </w:rPr>
              <w:t>303</w:t>
            </w:r>
            <w:r>
              <w:rPr>
                <w:rFonts w:cs="Times New Roman"/>
                <w:sz w:val="22"/>
                <w:szCs w:val="22"/>
              </w:rPr>
              <w:t>)</w:t>
            </w:r>
          </w:p>
        </w:tc>
        <w:tc>
          <w:tcPr>
            <w:tcW w:w="236" w:type="dxa"/>
            <w:shd w:val="clear" w:color="auto" w:fill="auto"/>
            <w:vAlign w:val="bottom"/>
          </w:tcPr>
          <w:p w14:paraId="767E0DC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5CE4AD17" w14:textId="74645183"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15,176</w:t>
            </w:r>
          </w:p>
        </w:tc>
        <w:tc>
          <w:tcPr>
            <w:tcW w:w="236" w:type="dxa"/>
            <w:shd w:val="clear" w:color="auto" w:fill="auto"/>
            <w:vAlign w:val="bottom"/>
          </w:tcPr>
          <w:p w14:paraId="4BD144F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364F8A01" w14:textId="5B5299E7" w:rsidR="00011268" w:rsidRPr="00515545" w:rsidRDefault="00647847"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(4,1</w:t>
            </w:r>
            <w:r w:rsidR="00451E54">
              <w:rPr>
                <w:rFonts w:cs="Times New Roman"/>
                <w:sz w:val="22"/>
                <w:szCs w:val="22"/>
              </w:rPr>
              <w:t>27</w:t>
            </w:r>
            <w:r>
              <w:rPr>
                <w:rFonts w:cs="Times New Roman"/>
                <w:sz w:val="22"/>
                <w:szCs w:val="22"/>
              </w:rPr>
              <w:t>)</w:t>
            </w:r>
          </w:p>
        </w:tc>
      </w:tr>
      <w:tr w:rsidR="00011268" w:rsidRPr="00515545" w14:paraId="6603D7A9" w14:textId="77777777">
        <w:trPr>
          <w:trHeight w:val="56"/>
        </w:trPr>
        <w:tc>
          <w:tcPr>
            <w:tcW w:w="4786" w:type="dxa"/>
            <w:vAlign w:val="bottom"/>
          </w:tcPr>
          <w:p w14:paraId="2CECDB8D"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
        </w:tc>
        <w:tc>
          <w:tcPr>
            <w:tcW w:w="1418" w:type="dxa"/>
            <w:tcBorders>
              <w:top w:val="single" w:sz="4" w:space="0" w:color="auto"/>
            </w:tcBorders>
            <w:shd w:val="clear" w:color="auto" w:fill="auto"/>
            <w:vAlign w:val="bottom"/>
          </w:tcPr>
          <w:p w14:paraId="15AF7EF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175"/>
              <w:jc w:val="right"/>
              <w:rPr>
                <w:rFonts w:cs="Times New Roman"/>
                <w:sz w:val="22"/>
                <w:szCs w:val="22"/>
                <w:highlight w:val="yellow"/>
              </w:rPr>
            </w:pPr>
          </w:p>
        </w:tc>
        <w:tc>
          <w:tcPr>
            <w:tcW w:w="236" w:type="dxa"/>
            <w:shd w:val="clear" w:color="auto" w:fill="auto"/>
            <w:vAlign w:val="bottom"/>
          </w:tcPr>
          <w:p w14:paraId="08A6ECA1"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06D08B9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6" w:type="dxa"/>
            <w:shd w:val="clear" w:color="auto" w:fill="auto"/>
            <w:vAlign w:val="bottom"/>
          </w:tcPr>
          <w:p w14:paraId="09890FE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6A33F326"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73"/>
              </w:tabs>
              <w:spacing w:line="160" w:lineRule="atLeast"/>
              <w:ind w:left="-153" w:right="34"/>
              <w:jc w:val="right"/>
              <w:rPr>
                <w:rFonts w:cs="Times New Roman"/>
                <w:sz w:val="22"/>
                <w:szCs w:val="22"/>
                <w:highlight w:val="yellow"/>
              </w:rPr>
            </w:pPr>
          </w:p>
        </w:tc>
      </w:tr>
      <w:tr w:rsidR="00011268" w:rsidRPr="00515545" w14:paraId="4E27F1FE" w14:textId="77777777">
        <w:trPr>
          <w:trHeight w:val="56"/>
        </w:trPr>
        <w:tc>
          <w:tcPr>
            <w:tcW w:w="4786" w:type="dxa"/>
            <w:vAlign w:val="bottom"/>
          </w:tcPr>
          <w:p w14:paraId="3C756CF3" w14:textId="04CC4F00"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515545">
              <w:rPr>
                <w:rFonts w:cs="Times New Roman"/>
                <w:sz w:val="22"/>
                <w:szCs w:val="22"/>
                <w:u w:val="single"/>
              </w:rPr>
              <w:t xml:space="preserve">Three-month period ended </w:t>
            </w:r>
            <w:r w:rsidR="00042087">
              <w:rPr>
                <w:rFonts w:cs="Times New Roman"/>
                <w:sz w:val="22"/>
                <w:szCs w:val="22"/>
                <w:u w:val="single"/>
              </w:rPr>
              <w:t>September 30</w:t>
            </w:r>
            <w:r w:rsidRPr="00515545">
              <w:rPr>
                <w:rFonts w:cs="Times New Roman"/>
                <w:sz w:val="22"/>
                <w:szCs w:val="22"/>
                <w:u w:val="single"/>
              </w:rPr>
              <w:t>, 2023</w:t>
            </w:r>
          </w:p>
        </w:tc>
        <w:tc>
          <w:tcPr>
            <w:tcW w:w="1418" w:type="dxa"/>
            <w:shd w:val="clear" w:color="auto" w:fill="auto"/>
            <w:vAlign w:val="bottom"/>
          </w:tcPr>
          <w:p w14:paraId="7FE17818"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175"/>
              <w:jc w:val="right"/>
              <w:rPr>
                <w:rFonts w:cs="Times New Roman"/>
                <w:sz w:val="22"/>
                <w:szCs w:val="22"/>
              </w:rPr>
            </w:pPr>
          </w:p>
        </w:tc>
        <w:tc>
          <w:tcPr>
            <w:tcW w:w="236" w:type="dxa"/>
            <w:shd w:val="clear" w:color="auto" w:fill="auto"/>
            <w:vAlign w:val="bottom"/>
          </w:tcPr>
          <w:p w14:paraId="07C93E69"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4E6C0834"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236" w:type="dxa"/>
            <w:shd w:val="clear" w:color="auto" w:fill="auto"/>
            <w:vAlign w:val="bottom"/>
          </w:tcPr>
          <w:p w14:paraId="2183865D"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4DC65E99"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r>
      <w:tr w:rsidR="001527F2" w:rsidRPr="00515545" w14:paraId="0778DE51" w14:textId="77777777">
        <w:trPr>
          <w:trHeight w:val="56"/>
        </w:trPr>
        <w:tc>
          <w:tcPr>
            <w:tcW w:w="4786" w:type="dxa"/>
            <w:vAlign w:val="bottom"/>
          </w:tcPr>
          <w:p w14:paraId="6D7B7204"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shd w:val="clear" w:color="auto" w:fill="auto"/>
            <w:vAlign w:val="bottom"/>
          </w:tcPr>
          <w:p w14:paraId="33D1EE01" w14:textId="4F825990"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05DA6">
              <w:rPr>
                <w:rFonts w:cs="Times New Roman"/>
                <w:sz w:val="22"/>
                <w:szCs w:val="22"/>
              </w:rPr>
              <w:t>181,683</w:t>
            </w:r>
          </w:p>
        </w:tc>
        <w:tc>
          <w:tcPr>
            <w:tcW w:w="236" w:type="dxa"/>
            <w:shd w:val="clear" w:color="auto" w:fill="auto"/>
            <w:vAlign w:val="bottom"/>
          </w:tcPr>
          <w:p w14:paraId="17A45B3B"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74CA91F" w14:textId="56B2D056"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05DA6">
              <w:rPr>
                <w:rFonts w:cs="Times New Roman"/>
                <w:sz w:val="22"/>
                <w:szCs w:val="22"/>
              </w:rPr>
              <w:t>124,420</w:t>
            </w:r>
          </w:p>
        </w:tc>
        <w:tc>
          <w:tcPr>
            <w:tcW w:w="236" w:type="dxa"/>
            <w:shd w:val="clear" w:color="auto" w:fill="auto"/>
            <w:vAlign w:val="bottom"/>
          </w:tcPr>
          <w:p w14:paraId="7300D70F"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024761A0" w14:textId="24EF6A15"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05DA6">
              <w:rPr>
                <w:rFonts w:cs="Times New Roman"/>
                <w:sz w:val="22"/>
                <w:szCs w:val="22"/>
              </w:rPr>
              <w:t>306,103</w:t>
            </w:r>
          </w:p>
        </w:tc>
      </w:tr>
      <w:tr w:rsidR="001527F2" w:rsidRPr="00515545" w14:paraId="0BDC2196" w14:textId="77777777">
        <w:trPr>
          <w:trHeight w:val="56"/>
        </w:trPr>
        <w:tc>
          <w:tcPr>
            <w:tcW w:w="4786" w:type="dxa"/>
            <w:vAlign w:val="bottom"/>
          </w:tcPr>
          <w:p w14:paraId="42F57CD4"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shd w:val="clear" w:color="auto" w:fill="auto"/>
            <w:vAlign w:val="bottom"/>
          </w:tcPr>
          <w:p w14:paraId="5EC2B2B6" w14:textId="0FC55E41"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555CE">
              <w:rPr>
                <w:rFonts w:cs="Times New Roman"/>
                <w:sz w:val="22"/>
                <w:szCs w:val="22"/>
              </w:rPr>
              <w:t>77,498</w:t>
            </w:r>
          </w:p>
        </w:tc>
        <w:tc>
          <w:tcPr>
            <w:tcW w:w="236" w:type="dxa"/>
            <w:shd w:val="clear" w:color="auto" w:fill="auto"/>
            <w:vAlign w:val="bottom"/>
          </w:tcPr>
          <w:p w14:paraId="6E4EDBA3"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624CEF27" w14:textId="21BDA70D"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555CE">
              <w:rPr>
                <w:rFonts w:cs="Times New Roman"/>
                <w:sz w:val="22"/>
                <w:szCs w:val="22"/>
              </w:rPr>
              <w:t>34,051</w:t>
            </w:r>
          </w:p>
        </w:tc>
        <w:tc>
          <w:tcPr>
            <w:tcW w:w="236" w:type="dxa"/>
            <w:shd w:val="clear" w:color="auto" w:fill="auto"/>
            <w:vAlign w:val="bottom"/>
          </w:tcPr>
          <w:p w14:paraId="3C7F9D96"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06CD44FC" w14:textId="03BE637C"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555CE">
              <w:rPr>
                <w:rFonts w:cs="Times New Roman"/>
                <w:sz w:val="22"/>
                <w:szCs w:val="22"/>
              </w:rPr>
              <w:t>111,549</w:t>
            </w:r>
          </w:p>
        </w:tc>
      </w:tr>
      <w:tr w:rsidR="001527F2" w:rsidRPr="00515545" w14:paraId="4B8F7296" w14:textId="77777777">
        <w:trPr>
          <w:trHeight w:val="56"/>
        </w:trPr>
        <w:tc>
          <w:tcPr>
            <w:tcW w:w="4786" w:type="dxa"/>
            <w:vAlign w:val="bottom"/>
          </w:tcPr>
          <w:p w14:paraId="17012726"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shd w:val="clear" w:color="auto" w:fill="auto"/>
            <w:vAlign w:val="bottom"/>
          </w:tcPr>
          <w:p w14:paraId="2247A45D" w14:textId="39FB43A5"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555CE">
              <w:rPr>
                <w:rFonts w:cs="Times New Roman"/>
                <w:sz w:val="22"/>
                <w:szCs w:val="22"/>
              </w:rPr>
              <w:t>259,181</w:t>
            </w:r>
          </w:p>
        </w:tc>
        <w:tc>
          <w:tcPr>
            <w:tcW w:w="236" w:type="dxa"/>
            <w:shd w:val="clear" w:color="auto" w:fill="auto"/>
            <w:vAlign w:val="bottom"/>
          </w:tcPr>
          <w:p w14:paraId="3179492C"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14F8D81B" w14:textId="775EE23C"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555CE">
              <w:rPr>
                <w:rFonts w:cs="Times New Roman"/>
                <w:sz w:val="22"/>
                <w:szCs w:val="22"/>
              </w:rPr>
              <w:t>158,471</w:t>
            </w:r>
          </w:p>
        </w:tc>
        <w:tc>
          <w:tcPr>
            <w:tcW w:w="236" w:type="dxa"/>
            <w:shd w:val="clear" w:color="auto" w:fill="auto"/>
            <w:vAlign w:val="bottom"/>
          </w:tcPr>
          <w:p w14:paraId="29874359"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452F885F" w14:textId="0E1A1B13"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555CE">
              <w:rPr>
                <w:rFonts w:cs="Times New Roman"/>
                <w:sz w:val="22"/>
                <w:szCs w:val="22"/>
              </w:rPr>
              <w:t>417,652</w:t>
            </w:r>
          </w:p>
        </w:tc>
      </w:tr>
      <w:tr w:rsidR="001527F2" w:rsidRPr="00515545" w14:paraId="66629410" w14:textId="77777777">
        <w:trPr>
          <w:trHeight w:val="56"/>
        </w:trPr>
        <w:tc>
          <w:tcPr>
            <w:tcW w:w="4786" w:type="dxa"/>
            <w:vAlign w:val="bottom"/>
          </w:tcPr>
          <w:p w14:paraId="592BC8AC"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shd w:val="clear" w:color="auto" w:fill="auto"/>
            <w:vAlign w:val="bottom"/>
          </w:tcPr>
          <w:p w14:paraId="7FBE42B3" w14:textId="1A8D645F"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555CE">
              <w:rPr>
                <w:rFonts w:cs="Times New Roman"/>
                <w:sz w:val="22"/>
                <w:szCs w:val="22"/>
              </w:rPr>
              <w:t>(266,841)</w:t>
            </w:r>
          </w:p>
        </w:tc>
        <w:tc>
          <w:tcPr>
            <w:tcW w:w="236" w:type="dxa"/>
            <w:shd w:val="clear" w:color="auto" w:fill="auto"/>
            <w:vAlign w:val="bottom"/>
          </w:tcPr>
          <w:p w14:paraId="4111D386"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63EC9751" w14:textId="3D505A64"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555CE">
              <w:rPr>
                <w:rFonts w:cs="Times New Roman"/>
                <w:sz w:val="22"/>
                <w:szCs w:val="22"/>
              </w:rPr>
              <w:t>(119,918)</w:t>
            </w:r>
          </w:p>
        </w:tc>
        <w:tc>
          <w:tcPr>
            <w:tcW w:w="236" w:type="dxa"/>
            <w:shd w:val="clear" w:color="auto" w:fill="auto"/>
            <w:vAlign w:val="bottom"/>
          </w:tcPr>
          <w:p w14:paraId="0675DDE3"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72CE10AC" w14:textId="4EA88BEA"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555CE">
              <w:rPr>
                <w:rFonts w:cs="Times New Roman"/>
                <w:sz w:val="22"/>
                <w:szCs w:val="22"/>
              </w:rPr>
              <w:t>(386,759)</w:t>
            </w:r>
          </w:p>
        </w:tc>
      </w:tr>
      <w:tr w:rsidR="001527F2" w:rsidRPr="00515545" w14:paraId="7EA3E445" w14:textId="77777777">
        <w:trPr>
          <w:trHeight w:val="56"/>
        </w:trPr>
        <w:tc>
          <w:tcPr>
            <w:tcW w:w="4786" w:type="dxa"/>
            <w:vAlign w:val="bottom"/>
          </w:tcPr>
          <w:p w14:paraId="6ED71422" w14:textId="4479DA4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w:t>
            </w:r>
            <w:r w:rsidR="006C6ABA">
              <w:rPr>
                <w:rFonts w:cs="Times New Roman"/>
                <w:sz w:val="22"/>
                <w:szCs w:val="22"/>
              </w:rPr>
              <w:t xml:space="preserve"> (loss)</w:t>
            </w:r>
            <w:r w:rsidRPr="00515545">
              <w:rPr>
                <w:rFonts w:cs="Times New Roman"/>
                <w:sz w:val="22"/>
                <w:szCs w:val="22"/>
              </w:rPr>
              <w:t xml:space="preserve"> for the period</w:t>
            </w:r>
          </w:p>
        </w:tc>
        <w:tc>
          <w:tcPr>
            <w:tcW w:w="1418" w:type="dxa"/>
            <w:tcBorders>
              <w:top w:val="single" w:sz="4" w:space="0" w:color="auto"/>
              <w:bottom w:val="double" w:sz="4" w:space="0" w:color="auto"/>
            </w:tcBorders>
            <w:shd w:val="clear" w:color="auto" w:fill="auto"/>
            <w:vAlign w:val="bottom"/>
          </w:tcPr>
          <w:p w14:paraId="4C2C52E3" w14:textId="330C64D4"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555CE">
              <w:rPr>
                <w:rFonts w:cs="Times New Roman"/>
                <w:sz w:val="22"/>
                <w:szCs w:val="22"/>
              </w:rPr>
              <w:t>(7,660)</w:t>
            </w:r>
          </w:p>
        </w:tc>
        <w:tc>
          <w:tcPr>
            <w:tcW w:w="236" w:type="dxa"/>
            <w:shd w:val="clear" w:color="auto" w:fill="auto"/>
            <w:vAlign w:val="bottom"/>
          </w:tcPr>
          <w:p w14:paraId="5B74B617"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277A7237" w14:textId="7D84E42A"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555CE">
              <w:rPr>
                <w:rFonts w:cs="Times New Roman"/>
                <w:sz w:val="22"/>
                <w:szCs w:val="22"/>
              </w:rPr>
              <w:t>38,553</w:t>
            </w:r>
          </w:p>
        </w:tc>
        <w:tc>
          <w:tcPr>
            <w:tcW w:w="236" w:type="dxa"/>
            <w:shd w:val="clear" w:color="auto" w:fill="auto"/>
            <w:vAlign w:val="bottom"/>
          </w:tcPr>
          <w:p w14:paraId="1F7C6400"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02151A70" w14:textId="6E322693"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555CE">
              <w:rPr>
                <w:rFonts w:cs="Times New Roman"/>
                <w:sz w:val="22"/>
                <w:szCs w:val="22"/>
              </w:rPr>
              <w:t>30,893</w:t>
            </w:r>
          </w:p>
        </w:tc>
      </w:tr>
      <w:tr w:rsidR="00011268" w:rsidRPr="00515545" w14:paraId="020893A7" w14:textId="77777777">
        <w:tc>
          <w:tcPr>
            <w:tcW w:w="4786" w:type="dxa"/>
            <w:vAlign w:val="bottom"/>
          </w:tcPr>
          <w:p w14:paraId="70792400"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10"/>
              <w:rPr>
                <w:rFonts w:cs="Times New Roman"/>
                <w:sz w:val="22"/>
                <w:szCs w:val="22"/>
              </w:rPr>
            </w:pPr>
          </w:p>
        </w:tc>
        <w:tc>
          <w:tcPr>
            <w:tcW w:w="1418" w:type="dxa"/>
            <w:tcBorders>
              <w:top w:val="single" w:sz="4" w:space="0" w:color="auto"/>
            </w:tcBorders>
            <w:vAlign w:val="bottom"/>
          </w:tcPr>
          <w:p w14:paraId="72670B5C"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58" w:right="-92"/>
              <w:jc w:val="center"/>
              <w:rPr>
                <w:rFonts w:cs="Times New Roman"/>
                <w:sz w:val="22"/>
                <w:szCs w:val="22"/>
              </w:rPr>
            </w:pPr>
          </w:p>
        </w:tc>
        <w:tc>
          <w:tcPr>
            <w:tcW w:w="236" w:type="dxa"/>
            <w:vAlign w:val="bottom"/>
          </w:tcPr>
          <w:p w14:paraId="762BAFE5"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right="-92"/>
              <w:jc w:val="center"/>
              <w:rPr>
                <w:rFonts w:cs="Times New Roman"/>
                <w:sz w:val="22"/>
                <w:szCs w:val="22"/>
              </w:rPr>
            </w:pPr>
          </w:p>
        </w:tc>
        <w:tc>
          <w:tcPr>
            <w:tcW w:w="1465" w:type="dxa"/>
            <w:tcBorders>
              <w:top w:val="single" w:sz="4" w:space="0" w:color="auto"/>
            </w:tcBorders>
            <w:vAlign w:val="bottom"/>
          </w:tcPr>
          <w:p w14:paraId="0507DE8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60" w:right="-106"/>
              <w:jc w:val="center"/>
              <w:rPr>
                <w:rFonts w:cs="Times New Roman"/>
                <w:sz w:val="22"/>
                <w:szCs w:val="22"/>
              </w:rPr>
            </w:pPr>
          </w:p>
        </w:tc>
        <w:tc>
          <w:tcPr>
            <w:tcW w:w="236" w:type="dxa"/>
            <w:vAlign w:val="bottom"/>
          </w:tcPr>
          <w:p w14:paraId="19F1928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jc w:val="center"/>
              <w:rPr>
                <w:rFonts w:cs="Times New Roman"/>
                <w:sz w:val="22"/>
                <w:szCs w:val="22"/>
              </w:rPr>
            </w:pPr>
          </w:p>
        </w:tc>
        <w:tc>
          <w:tcPr>
            <w:tcW w:w="1465" w:type="dxa"/>
            <w:tcBorders>
              <w:top w:val="single" w:sz="4" w:space="0" w:color="auto"/>
            </w:tcBorders>
            <w:vAlign w:val="bottom"/>
          </w:tcPr>
          <w:p w14:paraId="638F0D92"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highlight w:val="yellow"/>
              </w:rPr>
            </w:pPr>
          </w:p>
        </w:tc>
      </w:tr>
      <w:tr w:rsidR="00011268" w:rsidRPr="00515545" w14:paraId="3B499F53" w14:textId="77777777">
        <w:tc>
          <w:tcPr>
            <w:tcW w:w="4786" w:type="dxa"/>
            <w:vAlign w:val="bottom"/>
          </w:tcPr>
          <w:p w14:paraId="1E151994" w14:textId="2EF48B70" w:rsidR="00011268" w:rsidRPr="00515545" w:rsidRDefault="00042087"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Nine-month</w:t>
            </w:r>
            <w:r w:rsidR="00011268" w:rsidRPr="00515545">
              <w:rPr>
                <w:rFonts w:cs="Times New Roman"/>
                <w:sz w:val="22"/>
                <w:szCs w:val="22"/>
                <w:u w:val="single"/>
              </w:rPr>
              <w:t xml:space="preserve"> period ended </w:t>
            </w:r>
            <w:r>
              <w:rPr>
                <w:rFonts w:cs="Times New Roman"/>
                <w:sz w:val="22"/>
                <w:szCs w:val="22"/>
                <w:u w:val="single"/>
              </w:rPr>
              <w:t>September 30</w:t>
            </w:r>
            <w:r w:rsidR="00011268" w:rsidRPr="00515545">
              <w:rPr>
                <w:rFonts w:cs="Times New Roman"/>
                <w:sz w:val="22"/>
                <w:szCs w:val="22"/>
                <w:u w:val="single"/>
              </w:rPr>
              <w:t>, 2024</w:t>
            </w:r>
          </w:p>
        </w:tc>
        <w:tc>
          <w:tcPr>
            <w:tcW w:w="1418" w:type="dxa"/>
            <w:shd w:val="clear" w:color="auto" w:fill="auto"/>
            <w:vAlign w:val="bottom"/>
          </w:tcPr>
          <w:p w14:paraId="2A83072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7FB733F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32519D2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0006453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0B9A58B4"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highlight w:val="yellow"/>
              </w:rPr>
            </w:pPr>
          </w:p>
        </w:tc>
      </w:tr>
      <w:tr w:rsidR="00011268" w:rsidRPr="00515545" w14:paraId="08C2549B" w14:textId="77777777">
        <w:tc>
          <w:tcPr>
            <w:tcW w:w="4786" w:type="dxa"/>
            <w:vAlign w:val="bottom"/>
          </w:tcPr>
          <w:p w14:paraId="1272018D"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shd w:val="clear" w:color="auto" w:fill="auto"/>
            <w:vAlign w:val="bottom"/>
          </w:tcPr>
          <w:p w14:paraId="3AB229AF" w14:textId="69554791"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303,744</w:t>
            </w:r>
          </w:p>
        </w:tc>
        <w:tc>
          <w:tcPr>
            <w:tcW w:w="236" w:type="dxa"/>
            <w:shd w:val="clear" w:color="auto" w:fill="auto"/>
            <w:vAlign w:val="bottom"/>
          </w:tcPr>
          <w:p w14:paraId="5FF5DF8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768D771D" w14:textId="09B5D0AD" w:rsidR="00011268" w:rsidRPr="00515545" w:rsidRDefault="00E81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269,926</w:t>
            </w:r>
          </w:p>
        </w:tc>
        <w:tc>
          <w:tcPr>
            <w:tcW w:w="236" w:type="dxa"/>
            <w:shd w:val="clear" w:color="auto" w:fill="auto"/>
            <w:vAlign w:val="bottom"/>
          </w:tcPr>
          <w:p w14:paraId="2C1F866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5073E26D" w14:textId="776F35C3" w:rsidR="00011268"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573,670</w:t>
            </w:r>
          </w:p>
        </w:tc>
      </w:tr>
      <w:tr w:rsidR="00120819" w:rsidRPr="00515545" w14:paraId="5EA96922" w14:textId="77777777">
        <w:tc>
          <w:tcPr>
            <w:tcW w:w="4786" w:type="dxa"/>
            <w:vAlign w:val="bottom"/>
          </w:tcPr>
          <w:p w14:paraId="22346C18"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Revenue from letting of vehicles</w:t>
            </w:r>
          </w:p>
        </w:tc>
        <w:tc>
          <w:tcPr>
            <w:tcW w:w="1418" w:type="dxa"/>
            <w:shd w:val="clear" w:color="auto" w:fill="auto"/>
            <w:vAlign w:val="bottom"/>
          </w:tcPr>
          <w:p w14:paraId="50238785" w14:textId="65EF4840" w:rsidR="00120819" w:rsidRPr="00515545" w:rsidRDefault="00647847"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77,0</w:t>
            </w:r>
            <w:r w:rsidR="00451E54">
              <w:rPr>
                <w:rFonts w:cs="Times New Roman"/>
                <w:sz w:val="22"/>
                <w:szCs w:val="22"/>
              </w:rPr>
              <w:t>69</w:t>
            </w:r>
          </w:p>
        </w:tc>
        <w:tc>
          <w:tcPr>
            <w:tcW w:w="236" w:type="dxa"/>
            <w:shd w:val="clear" w:color="auto" w:fill="auto"/>
            <w:vAlign w:val="bottom"/>
          </w:tcPr>
          <w:p w14:paraId="7E12D8FF"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341BAD1E" w14:textId="1F1330C6" w:rsidR="00120819"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shd w:val="clear" w:color="auto" w:fill="auto"/>
            <w:vAlign w:val="bottom"/>
          </w:tcPr>
          <w:p w14:paraId="24CD22C1"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6CBB0B32" w14:textId="4632F05B" w:rsidR="00120819" w:rsidRPr="00515545" w:rsidRDefault="00647847"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77,0</w:t>
            </w:r>
            <w:r w:rsidR="00451E54">
              <w:rPr>
                <w:rFonts w:cs="Times New Roman"/>
                <w:sz w:val="22"/>
                <w:szCs w:val="22"/>
              </w:rPr>
              <w:t>69</w:t>
            </w:r>
          </w:p>
        </w:tc>
      </w:tr>
      <w:tr w:rsidR="00120819" w:rsidRPr="00515545" w14:paraId="7913D708" w14:textId="77777777">
        <w:tc>
          <w:tcPr>
            <w:tcW w:w="4786" w:type="dxa"/>
            <w:vAlign w:val="bottom"/>
          </w:tcPr>
          <w:p w14:paraId="243333D1"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shd w:val="clear" w:color="auto" w:fill="auto"/>
            <w:vAlign w:val="bottom"/>
          </w:tcPr>
          <w:p w14:paraId="5B579312" w14:textId="64C8AE9A" w:rsidR="00120819"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222,760</w:t>
            </w:r>
          </w:p>
        </w:tc>
        <w:tc>
          <w:tcPr>
            <w:tcW w:w="236" w:type="dxa"/>
            <w:shd w:val="clear" w:color="auto" w:fill="auto"/>
            <w:vAlign w:val="bottom"/>
          </w:tcPr>
          <w:p w14:paraId="49B1F194"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4A8DA503" w14:textId="094ACEC2" w:rsidR="00120819"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109,724</w:t>
            </w:r>
          </w:p>
        </w:tc>
        <w:tc>
          <w:tcPr>
            <w:tcW w:w="236" w:type="dxa"/>
            <w:shd w:val="clear" w:color="auto" w:fill="auto"/>
            <w:vAlign w:val="bottom"/>
          </w:tcPr>
          <w:p w14:paraId="370053A9"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22963FA1" w14:textId="02E87CD6" w:rsidR="00120819"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332,484</w:t>
            </w:r>
          </w:p>
        </w:tc>
      </w:tr>
      <w:tr w:rsidR="00120819" w:rsidRPr="00515545" w14:paraId="65CC7375" w14:textId="77777777">
        <w:tc>
          <w:tcPr>
            <w:tcW w:w="4786" w:type="dxa"/>
            <w:vAlign w:val="bottom"/>
          </w:tcPr>
          <w:p w14:paraId="092D3C0E"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shd w:val="clear" w:color="auto" w:fill="auto"/>
            <w:vAlign w:val="bottom"/>
          </w:tcPr>
          <w:p w14:paraId="2765992A" w14:textId="61DAE971" w:rsidR="00120819" w:rsidRPr="00515545" w:rsidRDefault="00647847"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603,5</w:t>
            </w:r>
            <w:r w:rsidR="00451E54">
              <w:rPr>
                <w:rFonts w:cs="Times New Roman"/>
                <w:sz w:val="22"/>
                <w:szCs w:val="22"/>
              </w:rPr>
              <w:t>73</w:t>
            </w:r>
          </w:p>
        </w:tc>
        <w:tc>
          <w:tcPr>
            <w:tcW w:w="236" w:type="dxa"/>
            <w:shd w:val="clear" w:color="auto" w:fill="auto"/>
            <w:vAlign w:val="bottom"/>
          </w:tcPr>
          <w:p w14:paraId="7FB19CF2"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5BDEF50F" w14:textId="455C2F85" w:rsidR="00120819"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379,650</w:t>
            </w:r>
          </w:p>
        </w:tc>
        <w:tc>
          <w:tcPr>
            <w:tcW w:w="236" w:type="dxa"/>
            <w:shd w:val="clear" w:color="auto" w:fill="auto"/>
            <w:vAlign w:val="bottom"/>
          </w:tcPr>
          <w:p w14:paraId="136C381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39B16715" w14:textId="52E1F24D" w:rsidR="00120819" w:rsidRPr="00515545" w:rsidRDefault="00647847"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983,2</w:t>
            </w:r>
            <w:r w:rsidR="00451E54">
              <w:rPr>
                <w:rFonts w:cs="Times New Roman"/>
                <w:sz w:val="22"/>
                <w:szCs w:val="22"/>
              </w:rPr>
              <w:t>23</w:t>
            </w:r>
          </w:p>
        </w:tc>
      </w:tr>
      <w:tr w:rsidR="00120819" w:rsidRPr="00515545" w14:paraId="7289D78A" w14:textId="77777777">
        <w:tc>
          <w:tcPr>
            <w:tcW w:w="4786" w:type="dxa"/>
            <w:vAlign w:val="bottom"/>
          </w:tcPr>
          <w:p w14:paraId="6F763FBE"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shd w:val="clear" w:color="auto" w:fill="auto"/>
            <w:vAlign w:val="bottom"/>
          </w:tcPr>
          <w:p w14:paraId="26785FF9" w14:textId="5C18169E" w:rsidR="00120819"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(711,799)</w:t>
            </w:r>
          </w:p>
        </w:tc>
        <w:tc>
          <w:tcPr>
            <w:tcW w:w="236" w:type="dxa"/>
            <w:shd w:val="clear" w:color="auto" w:fill="auto"/>
            <w:vAlign w:val="bottom"/>
          </w:tcPr>
          <w:p w14:paraId="7306A859"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617556D1" w14:textId="28E2DEA3" w:rsidR="00120819"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(297,089)</w:t>
            </w:r>
          </w:p>
        </w:tc>
        <w:tc>
          <w:tcPr>
            <w:tcW w:w="236" w:type="dxa"/>
            <w:shd w:val="clear" w:color="auto" w:fill="auto"/>
            <w:vAlign w:val="bottom"/>
          </w:tcPr>
          <w:p w14:paraId="6D906CC2"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58A950B3" w14:textId="30649596" w:rsidR="00120819" w:rsidRPr="00515545" w:rsidRDefault="00E8199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(1,008,888)</w:t>
            </w:r>
          </w:p>
        </w:tc>
      </w:tr>
      <w:tr w:rsidR="00D57782" w:rsidRPr="00515545" w14:paraId="301E2C21" w14:textId="77777777">
        <w:trPr>
          <w:trHeight w:val="56"/>
        </w:trPr>
        <w:tc>
          <w:tcPr>
            <w:tcW w:w="4786" w:type="dxa"/>
            <w:vAlign w:val="bottom"/>
          </w:tcPr>
          <w:p w14:paraId="2D1EB448" w14:textId="77777777" w:rsidR="00D57782" w:rsidRPr="00515545" w:rsidRDefault="00D5778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Profit (loss) for the period</w:t>
            </w:r>
          </w:p>
        </w:tc>
        <w:tc>
          <w:tcPr>
            <w:tcW w:w="1418" w:type="dxa"/>
            <w:tcBorders>
              <w:top w:val="single" w:sz="4" w:space="0" w:color="auto"/>
              <w:bottom w:val="double" w:sz="4" w:space="0" w:color="auto"/>
            </w:tcBorders>
            <w:shd w:val="clear" w:color="auto" w:fill="auto"/>
            <w:vAlign w:val="bottom"/>
          </w:tcPr>
          <w:p w14:paraId="0DF6FE68" w14:textId="7BBED9C3" w:rsidR="00D57782" w:rsidRPr="00515545" w:rsidRDefault="00E8199B"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Pr>
                <w:rFonts w:cs="Times New Roman"/>
                <w:sz w:val="22"/>
                <w:szCs w:val="22"/>
              </w:rPr>
              <w:t>(</w:t>
            </w:r>
            <w:r w:rsidR="00647847">
              <w:rPr>
                <w:rFonts w:cs="Times New Roman"/>
                <w:sz w:val="22"/>
                <w:szCs w:val="22"/>
              </w:rPr>
              <w:t>108,2</w:t>
            </w:r>
            <w:r w:rsidR="00451E54">
              <w:rPr>
                <w:rFonts w:cs="Times New Roman"/>
                <w:sz w:val="22"/>
                <w:szCs w:val="22"/>
              </w:rPr>
              <w:t>26</w:t>
            </w:r>
            <w:r>
              <w:rPr>
                <w:rFonts w:cs="Times New Roman"/>
                <w:sz w:val="22"/>
                <w:szCs w:val="22"/>
              </w:rPr>
              <w:t>)</w:t>
            </w:r>
          </w:p>
        </w:tc>
        <w:tc>
          <w:tcPr>
            <w:tcW w:w="236" w:type="dxa"/>
            <w:shd w:val="clear" w:color="auto" w:fill="auto"/>
            <w:vAlign w:val="bottom"/>
          </w:tcPr>
          <w:p w14:paraId="578AA3DC" w14:textId="77777777" w:rsidR="00D57782" w:rsidRPr="00515545" w:rsidRDefault="00D57782"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7CBD2515" w14:textId="27BF6E61" w:rsidR="00D57782" w:rsidRPr="00515545" w:rsidRDefault="00E8199B"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82,561</w:t>
            </w:r>
          </w:p>
        </w:tc>
        <w:tc>
          <w:tcPr>
            <w:tcW w:w="236" w:type="dxa"/>
            <w:shd w:val="clear" w:color="auto" w:fill="auto"/>
            <w:vAlign w:val="bottom"/>
          </w:tcPr>
          <w:p w14:paraId="7F44819F" w14:textId="77777777" w:rsidR="00D57782" w:rsidRPr="00515545" w:rsidRDefault="00D57782"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022DBFA7" w14:textId="7BED09D4" w:rsidR="00D57782" w:rsidRPr="00515545" w:rsidRDefault="00647847"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(25,6</w:t>
            </w:r>
            <w:r w:rsidR="00451E54">
              <w:rPr>
                <w:rFonts w:cs="Times New Roman"/>
                <w:sz w:val="22"/>
                <w:szCs w:val="22"/>
              </w:rPr>
              <w:t>65</w:t>
            </w:r>
            <w:r>
              <w:rPr>
                <w:rFonts w:cs="Times New Roman"/>
                <w:sz w:val="22"/>
                <w:szCs w:val="22"/>
              </w:rPr>
              <w:t>)</w:t>
            </w:r>
          </w:p>
        </w:tc>
      </w:tr>
      <w:tr w:rsidR="00120819" w:rsidRPr="00515545" w14:paraId="1114A18B" w14:textId="77777777" w:rsidTr="00011268">
        <w:trPr>
          <w:trHeight w:val="56"/>
        </w:trPr>
        <w:tc>
          <w:tcPr>
            <w:tcW w:w="4786" w:type="dxa"/>
            <w:vAlign w:val="bottom"/>
          </w:tcPr>
          <w:p w14:paraId="108FCC41"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
        </w:tc>
        <w:tc>
          <w:tcPr>
            <w:tcW w:w="1418" w:type="dxa"/>
            <w:tcBorders>
              <w:top w:val="single" w:sz="4" w:space="0" w:color="auto"/>
            </w:tcBorders>
            <w:shd w:val="clear" w:color="auto" w:fill="auto"/>
            <w:vAlign w:val="bottom"/>
          </w:tcPr>
          <w:p w14:paraId="779B910F"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175"/>
              <w:jc w:val="right"/>
              <w:rPr>
                <w:rFonts w:cs="Times New Roman"/>
                <w:sz w:val="22"/>
                <w:szCs w:val="22"/>
                <w:highlight w:val="yellow"/>
              </w:rPr>
            </w:pPr>
          </w:p>
        </w:tc>
        <w:tc>
          <w:tcPr>
            <w:tcW w:w="236" w:type="dxa"/>
            <w:shd w:val="clear" w:color="auto" w:fill="auto"/>
            <w:vAlign w:val="bottom"/>
          </w:tcPr>
          <w:p w14:paraId="2618D62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21DD3B37"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6" w:type="dxa"/>
            <w:shd w:val="clear" w:color="auto" w:fill="auto"/>
            <w:vAlign w:val="bottom"/>
          </w:tcPr>
          <w:p w14:paraId="3F356FAB"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0009BFE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r>
      <w:tr w:rsidR="00120819" w:rsidRPr="00515545" w14:paraId="3EAAF62C" w14:textId="77777777" w:rsidTr="00011268">
        <w:trPr>
          <w:trHeight w:val="56"/>
        </w:trPr>
        <w:tc>
          <w:tcPr>
            <w:tcW w:w="4786" w:type="dxa"/>
            <w:vAlign w:val="bottom"/>
          </w:tcPr>
          <w:p w14:paraId="5F861F0C"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22"/>
                <w:szCs w:val="22"/>
              </w:rPr>
            </w:pPr>
          </w:p>
        </w:tc>
        <w:tc>
          <w:tcPr>
            <w:tcW w:w="1418" w:type="dxa"/>
            <w:shd w:val="clear" w:color="auto" w:fill="auto"/>
            <w:vAlign w:val="bottom"/>
          </w:tcPr>
          <w:p w14:paraId="3761F6C8"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175"/>
              <w:jc w:val="right"/>
              <w:rPr>
                <w:rFonts w:cs="Times New Roman"/>
                <w:sz w:val="22"/>
                <w:szCs w:val="22"/>
                <w:highlight w:val="yellow"/>
              </w:rPr>
            </w:pPr>
          </w:p>
        </w:tc>
        <w:tc>
          <w:tcPr>
            <w:tcW w:w="236" w:type="dxa"/>
            <w:shd w:val="clear" w:color="auto" w:fill="auto"/>
            <w:vAlign w:val="bottom"/>
          </w:tcPr>
          <w:p w14:paraId="44451BB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shd w:val="clear" w:color="auto" w:fill="auto"/>
            <w:vAlign w:val="bottom"/>
          </w:tcPr>
          <w:p w14:paraId="2A460DA2"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6" w:type="dxa"/>
            <w:shd w:val="clear" w:color="auto" w:fill="auto"/>
            <w:vAlign w:val="bottom"/>
          </w:tcPr>
          <w:p w14:paraId="5C85CFE0"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shd w:val="clear" w:color="auto" w:fill="auto"/>
            <w:vAlign w:val="bottom"/>
          </w:tcPr>
          <w:p w14:paraId="14849DEB"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r>
      <w:tr w:rsidR="00120819" w:rsidRPr="00515545" w14:paraId="039C15D4" w14:textId="77777777">
        <w:trPr>
          <w:trHeight w:val="56"/>
        </w:trPr>
        <w:tc>
          <w:tcPr>
            <w:tcW w:w="4786" w:type="dxa"/>
            <w:vAlign w:val="bottom"/>
          </w:tcPr>
          <w:p w14:paraId="3FB2B97F" w14:textId="793AA215" w:rsidR="00120819" w:rsidRPr="00515545" w:rsidRDefault="00042087"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lastRenderedPageBreak/>
              <w:t>Nine-month</w:t>
            </w:r>
            <w:r w:rsidR="00120819" w:rsidRPr="00515545">
              <w:rPr>
                <w:rFonts w:cs="Times New Roman"/>
                <w:sz w:val="22"/>
                <w:szCs w:val="22"/>
                <w:u w:val="single"/>
              </w:rPr>
              <w:t xml:space="preserve"> period ended </w:t>
            </w:r>
            <w:r>
              <w:rPr>
                <w:rFonts w:cs="Times New Roman"/>
                <w:sz w:val="22"/>
                <w:szCs w:val="22"/>
                <w:u w:val="single"/>
              </w:rPr>
              <w:t>September 30</w:t>
            </w:r>
            <w:r w:rsidR="00120819" w:rsidRPr="00515545">
              <w:rPr>
                <w:rFonts w:cs="Times New Roman"/>
                <w:sz w:val="22"/>
                <w:szCs w:val="22"/>
                <w:u w:val="single"/>
              </w:rPr>
              <w:t>, 2023</w:t>
            </w:r>
          </w:p>
        </w:tc>
        <w:tc>
          <w:tcPr>
            <w:tcW w:w="1418" w:type="dxa"/>
            <w:shd w:val="clear" w:color="auto" w:fill="auto"/>
            <w:vAlign w:val="bottom"/>
          </w:tcPr>
          <w:p w14:paraId="468309D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175"/>
              <w:jc w:val="right"/>
              <w:rPr>
                <w:rFonts w:cs="Times New Roman"/>
                <w:sz w:val="22"/>
                <w:szCs w:val="22"/>
              </w:rPr>
            </w:pPr>
          </w:p>
        </w:tc>
        <w:tc>
          <w:tcPr>
            <w:tcW w:w="236" w:type="dxa"/>
            <w:shd w:val="clear" w:color="auto" w:fill="auto"/>
            <w:vAlign w:val="bottom"/>
          </w:tcPr>
          <w:p w14:paraId="2C1E3D20"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F1BC64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236" w:type="dxa"/>
            <w:shd w:val="clear" w:color="auto" w:fill="auto"/>
            <w:vAlign w:val="bottom"/>
          </w:tcPr>
          <w:p w14:paraId="07932B01"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33E56D3A"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r>
      <w:tr w:rsidR="001527F2" w:rsidRPr="00515545" w14:paraId="691772DD" w14:textId="77777777">
        <w:trPr>
          <w:trHeight w:val="56"/>
        </w:trPr>
        <w:tc>
          <w:tcPr>
            <w:tcW w:w="4786" w:type="dxa"/>
            <w:vAlign w:val="bottom"/>
          </w:tcPr>
          <w:p w14:paraId="15FE0BA2"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Interest income on hire purchase</w:t>
            </w:r>
          </w:p>
        </w:tc>
        <w:tc>
          <w:tcPr>
            <w:tcW w:w="1418" w:type="dxa"/>
            <w:shd w:val="clear" w:color="auto" w:fill="auto"/>
            <w:vAlign w:val="bottom"/>
          </w:tcPr>
          <w:p w14:paraId="4E11005F" w14:textId="36D071F2"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05DA6">
              <w:rPr>
                <w:rFonts w:cs="Times New Roman"/>
                <w:sz w:val="22"/>
                <w:szCs w:val="22"/>
              </w:rPr>
              <w:t>588,546</w:t>
            </w:r>
          </w:p>
        </w:tc>
        <w:tc>
          <w:tcPr>
            <w:tcW w:w="236" w:type="dxa"/>
            <w:shd w:val="clear" w:color="auto" w:fill="auto"/>
            <w:vAlign w:val="bottom"/>
          </w:tcPr>
          <w:p w14:paraId="7D481107"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50C2358C" w14:textId="75B0152C"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05DA6">
              <w:rPr>
                <w:rFonts w:cs="Times New Roman"/>
                <w:sz w:val="22"/>
                <w:szCs w:val="22"/>
              </w:rPr>
              <w:t>342,152</w:t>
            </w:r>
          </w:p>
        </w:tc>
        <w:tc>
          <w:tcPr>
            <w:tcW w:w="236" w:type="dxa"/>
            <w:shd w:val="clear" w:color="auto" w:fill="auto"/>
            <w:vAlign w:val="bottom"/>
          </w:tcPr>
          <w:p w14:paraId="458D2D60"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54129CD5" w14:textId="7F29250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05DA6">
              <w:rPr>
                <w:rFonts w:cs="Times New Roman"/>
                <w:sz w:val="22"/>
                <w:szCs w:val="22"/>
              </w:rPr>
              <w:t>930,698</w:t>
            </w:r>
          </w:p>
        </w:tc>
      </w:tr>
      <w:tr w:rsidR="001527F2" w:rsidRPr="00515545" w14:paraId="2A6EE512" w14:textId="77777777">
        <w:trPr>
          <w:trHeight w:val="56"/>
        </w:trPr>
        <w:tc>
          <w:tcPr>
            <w:tcW w:w="4786" w:type="dxa"/>
            <w:vAlign w:val="bottom"/>
          </w:tcPr>
          <w:p w14:paraId="439E802C"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shd w:val="clear" w:color="auto" w:fill="auto"/>
            <w:vAlign w:val="bottom"/>
          </w:tcPr>
          <w:p w14:paraId="32A7E370" w14:textId="687E7B0C"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555CE">
              <w:rPr>
                <w:rFonts w:cs="Times New Roman"/>
                <w:sz w:val="22"/>
                <w:szCs w:val="22"/>
              </w:rPr>
              <w:t>225,555</w:t>
            </w:r>
          </w:p>
        </w:tc>
        <w:tc>
          <w:tcPr>
            <w:tcW w:w="236" w:type="dxa"/>
            <w:shd w:val="clear" w:color="auto" w:fill="auto"/>
            <w:vAlign w:val="bottom"/>
          </w:tcPr>
          <w:p w14:paraId="6DCD1627"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6FD7C788" w14:textId="57435ECA"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555CE">
              <w:rPr>
                <w:rFonts w:cs="Times New Roman"/>
                <w:sz w:val="22"/>
                <w:szCs w:val="22"/>
              </w:rPr>
              <w:t>98,272</w:t>
            </w:r>
          </w:p>
        </w:tc>
        <w:tc>
          <w:tcPr>
            <w:tcW w:w="236" w:type="dxa"/>
            <w:shd w:val="clear" w:color="auto" w:fill="auto"/>
            <w:vAlign w:val="bottom"/>
          </w:tcPr>
          <w:p w14:paraId="440EA5DD"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00FDFA10" w14:textId="4E9846A5"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555CE">
              <w:rPr>
                <w:rFonts w:cs="Times New Roman"/>
                <w:sz w:val="22"/>
                <w:szCs w:val="22"/>
              </w:rPr>
              <w:t>323,827</w:t>
            </w:r>
          </w:p>
        </w:tc>
      </w:tr>
      <w:tr w:rsidR="001527F2" w:rsidRPr="00515545" w14:paraId="2531C9AF" w14:textId="77777777">
        <w:trPr>
          <w:trHeight w:val="56"/>
        </w:trPr>
        <w:tc>
          <w:tcPr>
            <w:tcW w:w="4786" w:type="dxa"/>
            <w:vAlign w:val="bottom"/>
          </w:tcPr>
          <w:p w14:paraId="7B56B249"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shd w:val="clear" w:color="auto" w:fill="auto"/>
            <w:vAlign w:val="bottom"/>
          </w:tcPr>
          <w:p w14:paraId="4802A28D" w14:textId="42DB0AEC"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555CE">
              <w:rPr>
                <w:rFonts w:cs="Times New Roman"/>
                <w:sz w:val="22"/>
                <w:szCs w:val="22"/>
              </w:rPr>
              <w:t>814,101</w:t>
            </w:r>
          </w:p>
        </w:tc>
        <w:tc>
          <w:tcPr>
            <w:tcW w:w="236" w:type="dxa"/>
            <w:shd w:val="clear" w:color="auto" w:fill="auto"/>
            <w:vAlign w:val="bottom"/>
          </w:tcPr>
          <w:p w14:paraId="2822DF67"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5CE146A3" w14:textId="683ED78C"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555CE">
              <w:rPr>
                <w:rFonts w:cs="Times New Roman"/>
                <w:sz w:val="22"/>
                <w:szCs w:val="22"/>
              </w:rPr>
              <w:t>440,424</w:t>
            </w:r>
          </w:p>
        </w:tc>
        <w:tc>
          <w:tcPr>
            <w:tcW w:w="236" w:type="dxa"/>
            <w:shd w:val="clear" w:color="auto" w:fill="auto"/>
            <w:vAlign w:val="bottom"/>
          </w:tcPr>
          <w:p w14:paraId="495FBB59"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78A320E4" w14:textId="4DE01191"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555CE">
              <w:rPr>
                <w:rFonts w:cs="Times New Roman"/>
                <w:sz w:val="22"/>
                <w:szCs w:val="22"/>
              </w:rPr>
              <w:t>1,254,5</w:t>
            </w:r>
            <w:r>
              <w:rPr>
                <w:rFonts w:cs="Times New Roman"/>
                <w:sz w:val="22"/>
                <w:szCs w:val="22"/>
              </w:rPr>
              <w:t>2</w:t>
            </w:r>
            <w:r w:rsidRPr="006555CE">
              <w:rPr>
                <w:rFonts w:cs="Times New Roman"/>
                <w:sz w:val="22"/>
                <w:szCs w:val="22"/>
              </w:rPr>
              <w:t>5</w:t>
            </w:r>
          </w:p>
        </w:tc>
      </w:tr>
      <w:tr w:rsidR="001527F2" w:rsidRPr="00515545" w14:paraId="392C12DA" w14:textId="77777777">
        <w:trPr>
          <w:trHeight w:val="56"/>
        </w:trPr>
        <w:tc>
          <w:tcPr>
            <w:tcW w:w="4786" w:type="dxa"/>
            <w:vAlign w:val="bottom"/>
          </w:tcPr>
          <w:p w14:paraId="021305FC"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shd w:val="clear" w:color="auto" w:fill="auto"/>
            <w:vAlign w:val="bottom"/>
          </w:tcPr>
          <w:p w14:paraId="2ED94BFF" w14:textId="280EBD3F"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555CE">
              <w:rPr>
                <w:rFonts w:cs="Times New Roman"/>
                <w:sz w:val="22"/>
                <w:szCs w:val="22"/>
              </w:rPr>
              <w:t>(817,327)</w:t>
            </w:r>
          </w:p>
        </w:tc>
        <w:tc>
          <w:tcPr>
            <w:tcW w:w="236" w:type="dxa"/>
            <w:shd w:val="clear" w:color="auto" w:fill="auto"/>
            <w:vAlign w:val="bottom"/>
          </w:tcPr>
          <w:p w14:paraId="614538FF"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37A88ACB" w14:textId="587EDDFF"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555CE">
              <w:rPr>
                <w:rFonts w:cs="Times New Roman"/>
                <w:sz w:val="22"/>
                <w:szCs w:val="22"/>
              </w:rPr>
              <w:t>(339,522)</w:t>
            </w:r>
          </w:p>
        </w:tc>
        <w:tc>
          <w:tcPr>
            <w:tcW w:w="236" w:type="dxa"/>
            <w:shd w:val="clear" w:color="auto" w:fill="auto"/>
            <w:vAlign w:val="bottom"/>
          </w:tcPr>
          <w:p w14:paraId="57E166C3"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7D301895" w14:textId="16175DC0"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555CE">
              <w:rPr>
                <w:rFonts w:cs="Times New Roman"/>
                <w:sz w:val="22"/>
                <w:szCs w:val="22"/>
              </w:rPr>
              <w:t>(1,156,849)</w:t>
            </w:r>
          </w:p>
        </w:tc>
      </w:tr>
      <w:tr w:rsidR="001527F2" w:rsidRPr="00515545" w14:paraId="4C2A1263" w14:textId="77777777">
        <w:trPr>
          <w:trHeight w:val="56"/>
        </w:trPr>
        <w:tc>
          <w:tcPr>
            <w:tcW w:w="4786" w:type="dxa"/>
            <w:vAlign w:val="bottom"/>
          </w:tcPr>
          <w:p w14:paraId="6ADBFF72" w14:textId="71126F6A"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 xml:space="preserve">Profit </w:t>
            </w:r>
            <w:r w:rsidR="006C6ABA">
              <w:rPr>
                <w:rFonts w:cs="Times New Roman"/>
                <w:sz w:val="22"/>
                <w:szCs w:val="22"/>
              </w:rPr>
              <w:t xml:space="preserve">(loss) </w:t>
            </w:r>
            <w:r w:rsidRPr="00515545">
              <w:rPr>
                <w:rFonts w:cs="Times New Roman"/>
                <w:sz w:val="22"/>
                <w:szCs w:val="22"/>
              </w:rPr>
              <w:t>for the period</w:t>
            </w:r>
          </w:p>
        </w:tc>
        <w:tc>
          <w:tcPr>
            <w:tcW w:w="1418" w:type="dxa"/>
            <w:tcBorders>
              <w:top w:val="single" w:sz="4" w:space="0" w:color="auto"/>
              <w:bottom w:val="double" w:sz="4" w:space="0" w:color="auto"/>
            </w:tcBorders>
            <w:shd w:val="clear" w:color="auto" w:fill="auto"/>
            <w:vAlign w:val="bottom"/>
          </w:tcPr>
          <w:p w14:paraId="14E3B8D8" w14:textId="197447A0"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rPr>
                <w:rFonts w:cs="Times New Roman"/>
                <w:sz w:val="22"/>
                <w:szCs w:val="22"/>
              </w:rPr>
            </w:pPr>
            <w:r w:rsidRPr="006555CE">
              <w:rPr>
                <w:rFonts w:cs="Times New Roman"/>
                <w:sz w:val="22"/>
                <w:szCs w:val="22"/>
              </w:rPr>
              <w:t>(3,226)</w:t>
            </w:r>
          </w:p>
        </w:tc>
        <w:tc>
          <w:tcPr>
            <w:tcW w:w="236" w:type="dxa"/>
            <w:shd w:val="clear" w:color="auto" w:fill="auto"/>
            <w:vAlign w:val="bottom"/>
          </w:tcPr>
          <w:p w14:paraId="7F36F6D4"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7AA82457" w14:textId="1CEC736F"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6555CE">
              <w:rPr>
                <w:rFonts w:cs="Times New Roman"/>
                <w:sz w:val="22"/>
                <w:szCs w:val="22"/>
              </w:rPr>
              <w:t>100,902</w:t>
            </w:r>
          </w:p>
        </w:tc>
        <w:tc>
          <w:tcPr>
            <w:tcW w:w="236" w:type="dxa"/>
            <w:shd w:val="clear" w:color="auto" w:fill="auto"/>
            <w:vAlign w:val="bottom"/>
          </w:tcPr>
          <w:p w14:paraId="1F870B3A" w14:textId="77777777"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1AC68005" w14:textId="3615268B"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6555CE">
              <w:rPr>
                <w:rFonts w:cs="Times New Roman"/>
                <w:sz w:val="22"/>
                <w:szCs w:val="22"/>
              </w:rPr>
              <w:t>97,676</w:t>
            </w:r>
          </w:p>
        </w:tc>
      </w:tr>
    </w:tbl>
    <w:p w14:paraId="05104040" w14:textId="77777777" w:rsidR="00F47EDD" w:rsidRPr="00515545" w:rsidRDefault="00F47EDD" w:rsidP="003F17CF">
      <w:pPr>
        <w:tabs>
          <w:tab w:val="clear" w:pos="454"/>
          <w:tab w:val="left" w:pos="0"/>
          <w:tab w:val="left" w:pos="142"/>
        </w:tabs>
        <w:jc w:val="both"/>
        <w:rPr>
          <w:rFonts w:cs="Cordia New"/>
          <w:sz w:val="22"/>
          <w:szCs w:val="22"/>
          <w:highlight w:val="yellow"/>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F45BFA" w:rsidRPr="00515545" w14:paraId="05143E11" w14:textId="77777777" w:rsidTr="0048323E">
        <w:tc>
          <w:tcPr>
            <w:tcW w:w="4786" w:type="dxa"/>
            <w:vAlign w:val="bottom"/>
          </w:tcPr>
          <w:p w14:paraId="5B7D9A6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C98983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F45BFA" w:rsidRPr="00515545" w14:paraId="1A249FE8" w14:textId="77777777" w:rsidTr="0048323E">
        <w:tc>
          <w:tcPr>
            <w:tcW w:w="4786" w:type="dxa"/>
            <w:vAlign w:val="bottom"/>
          </w:tcPr>
          <w:p w14:paraId="749DBB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6238FA69"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3EEB6E94"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68FDF4D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71A6A41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0F2B55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F45BFA" w:rsidRPr="00515545" w14:paraId="7B1AC2B0" w14:textId="77777777" w:rsidTr="0048323E">
        <w:tc>
          <w:tcPr>
            <w:tcW w:w="4786" w:type="dxa"/>
            <w:vAlign w:val="bottom"/>
          </w:tcPr>
          <w:p w14:paraId="0A174912" w14:textId="0451BD2D"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8376DF">
              <w:rPr>
                <w:rFonts w:cs="Times New Roman"/>
                <w:sz w:val="22"/>
                <w:szCs w:val="22"/>
                <w:u w:val="single"/>
              </w:rPr>
              <w:t xml:space="preserve">At </w:t>
            </w:r>
            <w:r w:rsidR="00042087" w:rsidRPr="008376DF">
              <w:rPr>
                <w:rFonts w:cs="Times New Roman"/>
                <w:sz w:val="22"/>
                <w:szCs w:val="22"/>
                <w:u w:val="single"/>
              </w:rPr>
              <w:t>September 30</w:t>
            </w:r>
            <w:r w:rsidR="00B877CA" w:rsidRPr="008376DF">
              <w:rPr>
                <w:rFonts w:cs="Times New Roman"/>
                <w:sz w:val="22"/>
                <w:szCs w:val="22"/>
                <w:u w:val="single"/>
              </w:rPr>
              <w:t>,</w:t>
            </w:r>
            <w:r w:rsidRPr="008376DF">
              <w:rPr>
                <w:rFonts w:cs="Times New Roman"/>
                <w:sz w:val="22"/>
                <w:szCs w:val="22"/>
                <w:u w:val="single"/>
              </w:rPr>
              <w:t xml:space="preserve"> 2024</w:t>
            </w:r>
          </w:p>
        </w:tc>
        <w:tc>
          <w:tcPr>
            <w:tcW w:w="1418" w:type="dxa"/>
            <w:shd w:val="clear" w:color="auto" w:fill="auto"/>
            <w:vAlign w:val="bottom"/>
          </w:tcPr>
          <w:p w14:paraId="3A5AFD73"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4FB9EA4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2A5EC81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1130049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7A2BBDB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E706E0" w:rsidRPr="00515545" w14:paraId="1FECF269" w14:textId="77777777" w:rsidTr="0048323E">
        <w:tc>
          <w:tcPr>
            <w:tcW w:w="4786" w:type="dxa"/>
            <w:vAlign w:val="bottom"/>
          </w:tcPr>
          <w:p w14:paraId="4CABE1A2"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shd w:val="clear" w:color="auto" w:fill="auto"/>
            <w:vAlign w:val="bottom"/>
          </w:tcPr>
          <w:p w14:paraId="78FBDBE4" w14:textId="44615D1D" w:rsidR="00E706E0" w:rsidRPr="00515545" w:rsidRDefault="00E8199B"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4,7</w:t>
            </w:r>
            <w:r w:rsidR="00DA2255">
              <w:rPr>
                <w:rFonts w:cs="Times New Roman"/>
                <w:sz w:val="22"/>
                <w:szCs w:val="22"/>
              </w:rPr>
              <w:t>01,0</w:t>
            </w:r>
            <w:r w:rsidR="00451E54">
              <w:rPr>
                <w:rFonts w:cs="Times New Roman"/>
                <w:sz w:val="22"/>
                <w:szCs w:val="22"/>
              </w:rPr>
              <w:t>15</w:t>
            </w:r>
          </w:p>
        </w:tc>
        <w:tc>
          <w:tcPr>
            <w:tcW w:w="236" w:type="dxa"/>
            <w:shd w:val="clear" w:color="auto" w:fill="auto"/>
            <w:vAlign w:val="bottom"/>
          </w:tcPr>
          <w:p w14:paraId="712FA413"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4BB65C9F" w14:textId="740BC423" w:rsidR="00E706E0" w:rsidRPr="00515545" w:rsidRDefault="00E8199B"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1,209,925</w:t>
            </w:r>
          </w:p>
        </w:tc>
        <w:tc>
          <w:tcPr>
            <w:tcW w:w="236" w:type="dxa"/>
            <w:shd w:val="clear" w:color="auto" w:fill="auto"/>
            <w:vAlign w:val="bottom"/>
          </w:tcPr>
          <w:p w14:paraId="2E0C130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20420600" w14:textId="6BB3DF64" w:rsidR="00E706E0" w:rsidRPr="00515545" w:rsidRDefault="00E8199B"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5,</w:t>
            </w:r>
            <w:r w:rsidR="00DA2255">
              <w:rPr>
                <w:rFonts w:cs="Times New Roman"/>
                <w:sz w:val="22"/>
                <w:szCs w:val="22"/>
              </w:rPr>
              <w:t>910,94</w:t>
            </w:r>
            <w:r w:rsidR="00451E54">
              <w:rPr>
                <w:rFonts w:cs="Times New Roman"/>
                <w:sz w:val="22"/>
                <w:szCs w:val="22"/>
              </w:rPr>
              <w:t>0</w:t>
            </w:r>
          </w:p>
        </w:tc>
      </w:tr>
      <w:tr w:rsidR="00E706E0" w:rsidRPr="00515545" w14:paraId="0B1064EE" w14:textId="77777777" w:rsidTr="0048323E">
        <w:tc>
          <w:tcPr>
            <w:tcW w:w="4786" w:type="dxa"/>
            <w:vAlign w:val="bottom"/>
          </w:tcPr>
          <w:p w14:paraId="601C79C3"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shd w:val="clear" w:color="auto" w:fill="auto"/>
            <w:vAlign w:val="bottom"/>
          </w:tcPr>
          <w:p w14:paraId="3F7822F4" w14:textId="70BC9255" w:rsidR="00E706E0" w:rsidRPr="00515545" w:rsidRDefault="00E8199B"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241,792</w:t>
            </w:r>
          </w:p>
        </w:tc>
        <w:tc>
          <w:tcPr>
            <w:tcW w:w="236" w:type="dxa"/>
            <w:shd w:val="clear" w:color="auto" w:fill="auto"/>
            <w:vAlign w:val="bottom"/>
          </w:tcPr>
          <w:p w14:paraId="7EE1C0CE"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35AE9AB2" w14:textId="176B2AAA" w:rsidR="00E706E0" w:rsidRPr="00515545" w:rsidRDefault="00E8199B"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296,990</w:t>
            </w:r>
          </w:p>
        </w:tc>
        <w:tc>
          <w:tcPr>
            <w:tcW w:w="236" w:type="dxa"/>
            <w:shd w:val="clear" w:color="auto" w:fill="auto"/>
            <w:vAlign w:val="bottom"/>
          </w:tcPr>
          <w:p w14:paraId="06715BE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45DEAFF0" w14:textId="7D590365" w:rsidR="00E706E0" w:rsidRPr="00515545" w:rsidRDefault="00E8199B"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Pr>
                <w:rFonts w:cs="Times New Roman"/>
                <w:sz w:val="22"/>
                <w:szCs w:val="22"/>
              </w:rPr>
              <w:t>538,782</w:t>
            </w:r>
          </w:p>
        </w:tc>
      </w:tr>
      <w:tr w:rsidR="00F45BFA" w:rsidRPr="00515545" w14:paraId="7862A60E" w14:textId="77777777" w:rsidTr="0048323E">
        <w:tc>
          <w:tcPr>
            <w:tcW w:w="4786" w:type="dxa"/>
            <w:vAlign w:val="bottom"/>
          </w:tcPr>
          <w:p w14:paraId="0EFCB0AB" w14:textId="77777777"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shd w:val="clear" w:color="auto" w:fill="auto"/>
            <w:vAlign w:val="bottom"/>
          </w:tcPr>
          <w:p w14:paraId="0F12381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shd w:val="clear" w:color="auto" w:fill="auto"/>
            <w:vAlign w:val="bottom"/>
          </w:tcPr>
          <w:p w14:paraId="48FD6A2B"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shd w:val="clear" w:color="auto" w:fill="auto"/>
            <w:vAlign w:val="bottom"/>
          </w:tcPr>
          <w:p w14:paraId="3CDEE1D7"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shd w:val="clear" w:color="auto" w:fill="auto"/>
            <w:vAlign w:val="bottom"/>
          </w:tcPr>
          <w:p w14:paraId="4D8AD65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shd w:val="clear" w:color="auto" w:fill="auto"/>
            <w:vAlign w:val="bottom"/>
          </w:tcPr>
          <w:p w14:paraId="624E7EC8"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F45BFA" w:rsidRPr="00515545" w14:paraId="1EB23E2F" w14:textId="77777777" w:rsidTr="0048323E">
        <w:tc>
          <w:tcPr>
            <w:tcW w:w="4786" w:type="dxa"/>
            <w:vAlign w:val="bottom"/>
          </w:tcPr>
          <w:p w14:paraId="7B895A66" w14:textId="77777777"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sidRPr="008376DF">
              <w:rPr>
                <w:rFonts w:cs="Times New Roman"/>
                <w:sz w:val="22"/>
                <w:szCs w:val="22"/>
                <w:u w:val="single"/>
              </w:rPr>
              <w:t>At December 31, 2023</w:t>
            </w:r>
          </w:p>
        </w:tc>
        <w:tc>
          <w:tcPr>
            <w:tcW w:w="1418" w:type="dxa"/>
            <w:shd w:val="clear" w:color="auto" w:fill="auto"/>
            <w:vAlign w:val="bottom"/>
          </w:tcPr>
          <w:p w14:paraId="5F5DE9D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shd w:val="clear" w:color="auto" w:fill="auto"/>
            <w:vAlign w:val="bottom"/>
          </w:tcPr>
          <w:p w14:paraId="30E202BA"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698F76E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shd w:val="clear" w:color="auto" w:fill="auto"/>
            <w:vAlign w:val="bottom"/>
          </w:tcPr>
          <w:p w14:paraId="3FD26EB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06EF202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F45BFA" w:rsidRPr="00515545" w14:paraId="1ACBA332" w14:textId="77777777" w:rsidTr="0048323E">
        <w:tc>
          <w:tcPr>
            <w:tcW w:w="4786" w:type="dxa"/>
            <w:vAlign w:val="bottom"/>
          </w:tcPr>
          <w:p w14:paraId="370850C4" w14:textId="77777777" w:rsidR="00F45BFA" w:rsidRPr="00515545"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shd w:val="clear" w:color="auto" w:fill="auto"/>
            <w:vAlign w:val="bottom"/>
          </w:tcPr>
          <w:p w14:paraId="550F31D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4,931,417</w:t>
            </w:r>
          </w:p>
        </w:tc>
        <w:tc>
          <w:tcPr>
            <w:tcW w:w="236" w:type="dxa"/>
            <w:shd w:val="clear" w:color="auto" w:fill="auto"/>
            <w:vAlign w:val="bottom"/>
          </w:tcPr>
          <w:p w14:paraId="42F6E4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4B2CB68"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1,473,299</w:t>
            </w:r>
          </w:p>
        </w:tc>
        <w:tc>
          <w:tcPr>
            <w:tcW w:w="236" w:type="dxa"/>
            <w:shd w:val="clear" w:color="auto" w:fill="auto"/>
            <w:vAlign w:val="bottom"/>
          </w:tcPr>
          <w:p w14:paraId="2A3221F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604D914A" w14:textId="77777777" w:rsidR="00F45BFA" w:rsidRPr="00515545" w:rsidRDefault="00F45BFA"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sidRPr="00515545">
              <w:rPr>
                <w:rFonts w:cs="Times New Roman"/>
                <w:sz w:val="22"/>
                <w:szCs w:val="22"/>
              </w:rPr>
              <w:t>6,404,716</w:t>
            </w:r>
          </w:p>
        </w:tc>
      </w:tr>
      <w:tr w:rsidR="00F45BFA" w:rsidRPr="00515545" w14:paraId="4A94D42C" w14:textId="77777777" w:rsidTr="0048323E">
        <w:tc>
          <w:tcPr>
            <w:tcW w:w="4786" w:type="dxa"/>
            <w:vAlign w:val="bottom"/>
          </w:tcPr>
          <w:p w14:paraId="11406A71" w14:textId="77777777" w:rsidR="00F45BFA" w:rsidRPr="00515545"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shd w:val="clear" w:color="auto" w:fill="auto"/>
            <w:vAlign w:val="bottom"/>
          </w:tcPr>
          <w:p w14:paraId="6F402A25"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277,578</w:t>
            </w:r>
          </w:p>
        </w:tc>
        <w:tc>
          <w:tcPr>
            <w:tcW w:w="236" w:type="dxa"/>
            <w:shd w:val="clear" w:color="auto" w:fill="auto"/>
            <w:vAlign w:val="bottom"/>
          </w:tcPr>
          <w:p w14:paraId="0B9DB705"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3C82EBB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538,275</w:t>
            </w:r>
          </w:p>
        </w:tc>
        <w:tc>
          <w:tcPr>
            <w:tcW w:w="236" w:type="dxa"/>
            <w:shd w:val="clear" w:color="auto" w:fill="auto"/>
            <w:vAlign w:val="bottom"/>
          </w:tcPr>
          <w:p w14:paraId="059AC95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E29F47B" w14:textId="77777777" w:rsidR="00F45BFA" w:rsidRPr="00515545" w:rsidRDefault="00F45BFA"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sidRPr="00515545">
              <w:rPr>
                <w:rFonts w:cs="Times New Roman"/>
                <w:sz w:val="22"/>
                <w:szCs w:val="22"/>
              </w:rPr>
              <w:t>815,853</w:t>
            </w:r>
          </w:p>
        </w:tc>
      </w:tr>
    </w:tbl>
    <w:p w14:paraId="4A9C6C62" w14:textId="77777777" w:rsidR="00F45BFA" w:rsidRPr="00515545" w:rsidRDefault="00F45BFA" w:rsidP="003F17CF">
      <w:pPr>
        <w:tabs>
          <w:tab w:val="clear" w:pos="454"/>
          <w:tab w:val="left" w:pos="0"/>
          <w:tab w:val="left" w:pos="142"/>
        </w:tabs>
        <w:jc w:val="both"/>
        <w:rPr>
          <w:rFonts w:cs="Cordia New"/>
          <w:sz w:val="22"/>
          <w:szCs w:val="22"/>
          <w:highlight w:val="yellow"/>
        </w:rPr>
      </w:pPr>
    </w:p>
    <w:p w14:paraId="6DF6C19E" w14:textId="77777777" w:rsidR="00F45BFA" w:rsidRPr="00515545" w:rsidRDefault="00F45BFA" w:rsidP="00F45BFA">
      <w:pPr>
        <w:tabs>
          <w:tab w:val="clear" w:pos="454"/>
          <w:tab w:val="left" w:pos="0"/>
          <w:tab w:val="left" w:pos="142"/>
        </w:tabs>
        <w:jc w:val="both"/>
        <w:rPr>
          <w:rFonts w:cs="Times New Roman"/>
          <w:sz w:val="22"/>
          <w:szCs w:val="22"/>
        </w:rPr>
      </w:pPr>
      <w:r w:rsidRPr="00515545">
        <w:rPr>
          <w:rFonts w:cs="Times New Roman"/>
          <w:sz w:val="22"/>
          <w:szCs w:val="22"/>
        </w:rPr>
        <w:t>Interest income on hire purchase - abroad</w:t>
      </w:r>
    </w:p>
    <w:p w14:paraId="2E6EB852" w14:textId="77777777" w:rsidR="00F45BFA" w:rsidRPr="00515545" w:rsidRDefault="00F45BFA" w:rsidP="00F45BFA">
      <w:pPr>
        <w:tabs>
          <w:tab w:val="clear" w:pos="454"/>
          <w:tab w:val="left" w:pos="0"/>
          <w:tab w:val="left" w:pos="142"/>
        </w:tabs>
        <w:jc w:val="both"/>
        <w:rPr>
          <w:rFonts w:cs="Times New Roman"/>
          <w:sz w:val="22"/>
          <w:szCs w:val="22"/>
          <w:highlight w:val="yellow"/>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011268" w:rsidRPr="00515545" w14:paraId="4B177906" w14:textId="77777777">
        <w:tc>
          <w:tcPr>
            <w:tcW w:w="3510" w:type="dxa"/>
          </w:tcPr>
          <w:p w14:paraId="68A1E73F" w14:textId="77777777" w:rsidR="00011268" w:rsidRPr="00515545" w:rsidRDefault="00011268">
            <w:pPr>
              <w:spacing w:line="240" w:lineRule="auto"/>
              <w:jc w:val="both"/>
              <w:rPr>
                <w:rFonts w:cs="Times New Roman"/>
                <w:sz w:val="22"/>
                <w:szCs w:val="22"/>
                <w:highlight w:val="yellow"/>
              </w:rPr>
            </w:pPr>
          </w:p>
        </w:tc>
        <w:tc>
          <w:tcPr>
            <w:tcW w:w="5954" w:type="dxa"/>
            <w:gridSpan w:val="7"/>
            <w:tcBorders>
              <w:bottom w:val="single" w:sz="4" w:space="0" w:color="auto"/>
            </w:tcBorders>
          </w:tcPr>
          <w:p w14:paraId="26314457" w14:textId="77777777" w:rsidR="00011268" w:rsidRPr="00515545" w:rsidRDefault="00011268">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011268" w:rsidRPr="00515545" w14:paraId="44B8C587" w14:textId="77777777">
        <w:tc>
          <w:tcPr>
            <w:tcW w:w="3510" w:type="dxa"/>
          </w:tcPr>
          <w:p w14:paraId="5E8AB697" w14:textId="77777777" w:rsidR="00011268" w:rsidRPr="00515545" w:rsidRDefault="00011268">
            <w:pPr>
              <w:spacing w:line="240" w:lineRule="auto"/>
              <w:jc w:val="both"/>
              <w:rPr>
                <w:rFonts w:cs="Times New Roman"/>
                <w:sz w:val="22"/>
                <w:szCs w:val="22"/>
                <w:highlight w:val="yellow"/>
              </w:rPr>
            </w:pPr>
          </w:p>
        </w:tc>
        <w:tc>
          <w:tcPr>
            <w:tcW w:w="2835" w:type="dxa"/>
            <w:gridSpan w:val="3"/>
            <w:tcBorders>
              <w:top w:val="single" w:sz="4" w:space="0" w:color="auto"/>
            </w:tcBorders>
          </w:tcPr>
          <w:p w14:paraId="0A8BAFC7" w14:textId="77777777" w:rsidR="00011268" w:rsidRPr="00515545" w:rsidRDefault="00011268">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2BE30E81" w14:textId="77777777" w:rsidR="00011268" w:rsidRPr="00515545" w:rsidRDefault="00011268">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40B040F5" w14:textId="2A2BB726" w:rsidR="00011268" w:rsidRPr="00515545" w:rsidRDefault="00042087">
            <w:pPr>
              <w:spacing w:line="240" w:lineRule="auto"/>
              <w:jc w:val="center"/>
              <w:rPr>
                <w:rFonts w:cs="Times New Roman"/>
                <w:sz w:val="22"/>
                <w:szCs w:val="22"/>
                <w:highlight w:val="yellow"/>
              </w:rPr>
            </w:pPr>
            <w:r>
              <w:rPr>
                <w:rFonts w:cs="Times New Roman"/>
                <w:sz w:val="22"/>
                <w:szCs w:val="22"/>
              </w:rPr>
              <w:t>Nine-month</w:t>
            </w:r>
            <w:r w:rsidR="00011268" w:rsidRPr="00515545">
              <w:rPr>
                <w:rFonts w:cs="Times New Roman"/>
                <w:sz w:val="22"/>
                <w:szCs w:val="22"/>
              </w:rPr>
              <w:t xml:space="preserve"> periods</w:t>
            </w:r>
          </w:p>
        </w:tc>
      </w:tr>
      <w:tr w:rsidR="00011268" w:rsidRPr="00515545" w14:paraId="7E74C2DE" w14:textId="77777777">
        <w:tc>
          <w:tcPr>
            <w:tcW w:w="3510" w:type="dxa"/>
          </w:tcPr>
          <w:p w14:paraId="7F7EB3AA" w14:textId="77777777" w:rsidR="00011268" w:rsidRPr="00515545" w:rsidRDefault="00011268" w:rsidP="00011268">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3ABF88FA" w14:textId="77777777" w:rsidR="00011268" w:rsidRPr="00515545" w:rsidRDefault="00011268" w:rsidP="00011268">
            <w:pPr>
              <w:spacing w:line="240" w:lineRule="auto"/>
              <w:jc w:val="center"/>
              <w:rPr>
                <w:rFonts w:cs="Times New Roman"/>
                <w:sz w:val="22"/>
                <w:szCs w:val="22"/>
              </w:rPr>
            </w:pPr>
            <w:r w:rsidRPr="00515545">
              <w:rPr>
                <w:rFonts w:cs="Times New Roman"/>
                <w:sz w:val="22"/>
                <w:szCs w:val="22"/>
              </w:rPr>
              <w:t>2024</w:t>
            </w:r>
          </w:p>
        </w:tc>
        <w:tc>
          <w:tcPr>
            <w:tcW w:w="236" w:type="dxa"/>
            <w:tcBorders>
              <w:top w:val="single" w:sz="4" w:space="0" w:color="auto"/>
            </w:tcBorders>
          </w:tcPr>
          <w:p w14:paraId="60F6C159" w14:textId="77777777" w:rsidR="00011268" w:rsidRPr="00515545" w:rsidRDefault="00011268" w:rsidP="00011268">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75646E10" w14:textId="77777777" w:rsidR="00011268" w:rsidRPr="00515545" w:rsidRDefault="00011268" w:rsidP="00011268">
            <w:pPr>
              <w:spacing w:line="240" w:lineRule="auto"/>
              <w:jc w:val="center"/>
              <w:rPr>
                <w:rFonts w:cs="Times New Roman"/>
                <w:sz w:val="22"/>
                <w:szCs w:val="22"/>
              </w:rPr>
            </w:pPr>
            <w:r w:rsidRPr="00515545">
              <w:rPr>
                <w:rFonts w:cs="Times New Roman"/>
                <w:sz w:val="22"/>
                <w:szCs w:val="22"/>
              </w:rPr>
              <w:t>2023</w:t>
            </w:r>
          </w:p>
        </w:tc>
        <w:tc>
          <w:tcPr>
            <w:tcW w:w="236" w:type="dxa"/>
          </w:tcPr>
          <w:p w14:paraId="28DF49E2" w14:textId="77777777" w:rsidR="00011268" w:rsidRPr="00515545" w:rsidRDefault="00011268" w:rsidP="00011268">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19223680" w14:textId="77777777" w:rsidR="00011268" w:rsidRPr="00515545" w:rsidRDefault="00011268" w:rsidP="00011268">
            <w:pPr>
              <w:spacing w:line="240" w:lineRule="auto"/>
              <w:jc w:val="center"/>
              <w:rPr>
                <w:rFonts w:cs="Times New Roman"/>
                <w:sz w:val="22"/>
                <w:szCs w:val="22"/>
              </w:rPr>
            </w:pPr>
            <w:r w:rsidRPr="00515545">
              <w:rPr>
                <w:rFonts w:cs="Times New Roman"/>
                <w:sz w:val="22"/>
                <w:szCs w:val="22"/>
              </w:rPr>
              <w:t>2024</w:t>
            </w:r>
          </w:p>
        </w:tc>
        <w:tc>
          <w:tcPr>
            <w:tcW w:w="236" w:type="dxa"/>
            <w:tcBorders>
              <w:top w:val="single" w:sz="4" w:space="0" w:color="auto"/>
            </w:tcBorders>
          </w:tcPr>
          <w:p w14:paraId="50918658" w14:textId="77777777" w:rsidR="00011268" w:rsidRPr="00515545" w:rsidRDefault="00011268" w:rsidP="00011268">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79DBC07F" w14:textId="77777777" w:rsidR="00011268" w:rsidRPr="00515545" w:rsidRDefault="00011268" w:rsidP="00011268">
            <w:pPr>
              <w:spacing w:line="240" w:lineRule="auto"/>
              <w:jc w:val="center"/>
              <w:rPr>
                <w:rFonts w:cs="Times New Roman"/>
                <w:sz w:val="22"/>
                <w:szCs w:val="22"/>
              </w:rPr>
            </w:pPr>
            <w:r w:rsidRPr="00515545">
              <w:rPr>
                <w:rFonts w:cs="Times New Roman"/>
                <w:sz w:val="22"/>
                <w:szCs w:val="22"/>
              </w:rPr>
              <w:t>2023</w:t>
            </w:r>
          </w:p>
        </w:tc>
      </w:tr>
      <w:tr w:rsidR="00011268" w:rsidRPr="00515545" w14:paraId="4230F8F8" w14:textId="77777777">
        <w:tc>
          <w:tcPr>
            <w:tcW w:w="3510" w:type="dxa"/>
          </w:tcPr>
          <w:p w14:paraId="6064ACDE"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275" w:type="dxa"/>
            <w:tcBorders>
              <w:top w:val="single" w:sz="4" w:space="0" w:color="auto"/>
            </w:tcBorders>
          </w:tcPr>
          <w:p w14:paraId="1148A1FC"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A7AF227"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49A87F16"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60203C51"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4FB6DAA6"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34EEE95F"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3" w:type="dxa"/>
            <w:tcBorders>
              <w:top w:val="single" w:sz="4" w:space="0" w:color="auto"/>
            </w:tcBorders>
          </w:tcPr>
          <w:p w14:paraId="4C7BBDE6"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BF492C" w:rsidRPr="00515545" w14:paraId="6CA4E344" w14:textId="77777777" w:rsidTr="00AD1889">
        <w:tc>
          <w:tcPr>
            <w:tcW w:w="3510" w:type="dxa"/>
          </w:tcPr>
          <w:p w14:paraId="6BCC28D1" w14:textId="77777777" w:rsidR="00BF492C" w:rsidRPr="00515545" w:rsidRDefault="00BF492C" w:rsidP="00BF492C">
            <w:pPr>
              <w:spacing w:line="240" w:lineRule="auto"/>
              <w:ind w:left="-110"/>
              <w:jc w:val="both"/>
              <w:rPr>
                <w:rFonts w:cs="Times New Roman"/>
                <w:sz w:val="22"/>
                <w:szCs w:val="22"/>
              </w:rPr>
            </w:pPr>
            <w:r w:rsidRPr="00515545">
              <w:rPr>
                <w:rFonts w:cs="Times New Roman"/>
                <w:color w:val="000000"/>
                <w:sz w:val="22"/>
                <w:szCs w:val="22"/>
              </w:rPr>
              <w:t>Cambodia</w:t>
            </w:r>
          </w:p>
        </w:tc>
        <w:tc>
          <w:tcPr>
            <w:tcW w:w="1275" w:type="dxa"/>
          </w:tcPr>
          <w:p w14:paraId="1246DB41" w14:textId="32E839F5" w:rsidR="00BF492C" w:rsidRPr="00515545" w:rsidRDefault="00E8199B"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66,547</w:t>
            </w:r>
          </w:p>
        </w:tc>
        <w:tc>
          <w:tcPr>
            <w:tcW w:w="236" w:type="dxa"/>
          </w:tcPr>
          <w:p w14:paraId="435613DF" w14:textId="77777777" w:rsidR="00BF492C" w:rsidRPr="00515545" w:rsidRDefault="00BF492C" w:rsidP="00BF492C">
            <w:pPr>
              <w:spacing w:line="240" w:lineRule="auto"/>
              <w:jc w:val="both"/>
              <w:rPr>
                <w:rFonts w:cs="Times New Roman"/>
                <w:sz w:val="22"/>
                <w:szCs w:val="22"/>
              </w:rPr>
            </w:pPr>
          </w:p>
        </w:tc>
        <w:tc>
          <w:tcPr>
            <w:tcW w:w="1324" w:type="dxa"/>
          </w:tcPr>
          <w:p w14:paraId="584521E2" w14:textId="19E1AA79" w:rsidR="00BF492C" w:rsidRPr="00515545" w:rsidRDefault="00BF492C"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07897">
              <w:rPr>
                <w:rFonts w:cs="Times New Roman"/>
                <w:sz w:val="22"/>
                <w:szCs w:val="22"/>
              </w:rPr>
              <w:t>107,726</w:t>
            </w:r>
          </w:p>
        </w:tc>
        <w:tc>
          <w:tcPr>
            <w:tcW w:w="236" w:type="dxa"/>
          </w:tcPr>
          <w:p w14:paraId="6F31CD11" w14:textId="77777777" w:rsidR="00BF492C" w:rsidRPr="00515545" w:rsidRDefault="00BF492C" w:rsidP="00BF492C">
            <w:pPr>
              <w:spacing w:line="240" w:lineRule="auto"/>
              <w:jc w:val="both"/>
              <w:rPr>
                <w:rFonts w:cs="Times New Roman"/>
                <w:sz w:val="22"/>
                <w:szCs w:val="22"/>
              </w:rPr>
            </w:pPr>
          </w:p>
        </w:tc>
        <w:tc>
          <w:tcPr>
            <w:tcW w:w="1324" w:type="dxa"/>
            <w:vAlign w:val="bottom"/>
          </w:tcPr>
          <w:p w14:paraId="6494E994" w14:textId="5044ED8A" w:rsidR="00BF492C" w:rsidRPr="00515545" w:rsidRDefault="00E8199B"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233,614</w:t>
            </w:r>
          </w:p>
        </w:tc>
        <w:tc>
          <w:tcPr>
            <w:tcW w:w="236" w:type="dxa"/>
          </w:tcPr>
          <w:p w14:paraId="3FD1BBE4" w14:textId="77777777" w:rsidR="00BF492C" w:rsidRPr="00515545" w:rsidRDefault="00BF492C" w:rsidP="00BF492C">
            <w:pPr>
              <w:spacing w:line="240" w:lineRule="auto"/>
              <w:jc w:val="both"/>
              <w:rPr>
                <w:rFonts w:cs="Times New Roman"/>
                <w:sz w:val="22"/>
                <w:szCs w:val="22"/>
              </w:rPr>
            </w:pPr>
          </w:p>
        </w:tc>
        <w:tc>
          <w:tcPr>
            <w:tcW w:w="1323" w:type="dxa"/>
            <w:vAlign w:val="bottom"/>
          </w:tcPr>
          <w:p w14:paraId="6C21ED98" w14:textId="47CC22BD" w:rsidR="00BF492C" w:rsidRPr="00515545" w:rsidRDefault="00BF492C"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sidRPr="00507897">
              <w:rPr>
                <w:rFonts w:cs="Times New Roman"/>
                <w:sz w:val="22"/>
                <w:szCs w:val="22"/>
              </w:rPr>
              <w:t>297,662</w:t>
            </w:r>
          </w:p>
        </w:tc>
      </w:tr>
      <w:tr w:rsidR="00BF492C" w:rsidRPr="00515545" w14:paraId="5E2F5658" w14:textId="77777777" w:rsidTr="00AD1889">
        <w:tc>
          <w:tcPr>
            <w:tcW w:w="3510" w:type="dxa"/>
          </w:tcPr>
          <w:p w14:paraId="0CAF9C12" w14:textId="77777777" w:rsidR="00BF492C" w:rsidRPr="00515545" w:rsidRDefault="00BF492C" w:rsidP="00BF492C">
            <w:pPr>
              <w:spacing w:line="240" w:lineRule="auto"/>
              <w:ind w:left="-110"/>
              <w:jc w:val="both"/>
              <w:rPr>
                <w:rFonts w:cs="Times New Roman"/>
                <w:sz w:val="22"/>
                <w:szCs w:val="22"/>
              </w:rPr>
            </w:pPr>
            <w:r w:rsidRPr="00515545">
              <w:rPr>
                <w:rFonts w:cs="Times New Roman"/>
                <w:color w:val="000000"/>
                <w:sz w:val="22"/>
                <w:szCs w:val="22"/>
              </w:rPr>
              <w:t>Lao PDR</w:t>
            </w:r>
          </w:p>
        </w:tc>
        <w:tc>
          <w:tcPr>
            <w:tcW w:w="1275" w:type="dxa"/>
            <w:tcBorders>
              <w:bottom w:val="single" w:sz="4" w:space="0" w:color="auto"/>
            </w:tcBorders>
          </w:tcPr>
          <w:p w14:paraId="48031576" w14:textId="5CA22F80" w:rsidR="00BF492C" w:rsidRPr="00515545" w:rsidRDefault="00E8199B"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12,157</w:t>
            </w:r>
          </w:p>
        </w:tc>
        <w:tc>
          <w:tcPr>
            <w:tcW w:w="236" w:type="dxa"/>
          </w:tcPr>
          <w:p w14:paraId="395B2F2D" w14:textId="77777777" w:rsidR="00BF492C" w:rsidRPr="00515545" w:rsidRDefault="00BF492C" w:rsidP="00BF492C">
            <w:pPr>
              <w:spacing w:line="240" w:lineRule="auto"/>
              <w:jc w:val="both"/>
              <w:rPr>
                <w:rFonts w:cs="Times New Roman"/>
                <w:sz w:val="22"/>
                <w:szCs w:val="22"/>
              </w:rPr>
            </w:pPr>
          </w:p>
        </w:tc>
        <w:tc>
          <w:tcPr>
            <w:tcW w:w="1324" w:type="dxa"/>
            <w:tcBorders>
              <w:bottom w:val="single" w:sz="4" w:space="0" w:color="auto"/>
            </w:tcBorders>
          </w:tcPr>
          <w:p w14:paraId="7A2DACFB" w14:textId="4C2C28A9" w:rsidR="00BF492C" w:rsidRPr="00515545" w:rsidRDefault="00BF492C"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07897">
              <w:rPr>
                <w:rFonts w:cs="Times New Roman"/>
                <w:sz w:val="22"/>
                <w:szCs w:val="22"/>
              </w:rPr>
              <w:t>16,694</w:t>
            </w:r>
          </w:p>
        </w:tc>
        <w:tc>
          <w:tcPr>
            <w:tcW w:w="236" w:type="dxa"/>
          </w:tcPr>
          <w:p w14:paraId="45521F01" w14:textId="77777777" w:rsidR="00BF492C" w:rsidRPr="00515545" w:rsidRDefault="00BF492C" w:rsidP="00BF492C">
            <w:pPr>
              <w:spacing w:line="240" w:lineRule="auto"/>
              <w:jc w:val="both"/>
              <w:rPr>
                <w:rFonts w:cs="Times New Roman"/>
                <w:sz w:val="22"/>
                <w:szCs w:val="22"/>
              </w:rPr>
            </w:pPr>
          </w:p>
        </w:tc>
        <w:tc>
          <w:tcPr>
            <w:tcW w:w="1324" w:type="dxa"/>
            <w:tcBorders>
              <w:bottom w:val="single" w:sz="4" w:space="0" w:color="auto"/>
            </w:tcBorders>
            <w:vAlign w:val="bottom"/>
          </w:tcPr>
          <w:p w14:paraId="7A7C5315" w14:textId="7024812F" w:rsidR="00BF492C" w:rsidRPr="00515545" w:rsidRDefault="00E8199B"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36,312</w:t>
            </w:r>
          </w:p>
        </w:tc>
        <w:tc>
          <w:tcPr>
            <w:tcW w:w="236" w:type="dxa"/>
          </w:tcPr>
          <w:p w14:paraId="0E8C5826" w14:textId="77777777" w:rsidR="00BF492C" w:rsidRPr="00515545" w:rsidRDefault="00BF492C" w:rsidP="00BF492C">
            <w:pPr>
              <w:spacing w:line="240" w:lineRule="auto"/>
              <w:jc w:val="both"/>
              <w:rPr>
                <w:rFonts w:cs="Times New Roman"/>
                <w:sz w:val="22"/>
                <w:szCs w:val="22"/>
              </w:rPr>
            </w:pPr>
          </w:p>
        </w:tc>
        <w:tc>
          <w:tcPr>
            <w:tcW w:w="1323" w:type="dxa"/>
            <w:tcBorders>
              <w:bottom w:val="single" w:sz="4" w:space="0" w:color="auto"/>
            </w:tcBorders>
            <w:vAlign w:val="bottom"/>
          </w:tcPr>
          <w:p w14:paraId="391E65AC" w14:textId="092E6078" w:rsidR="00BF492C" w:rsidRPr="00515545" w:rsidRDefault="00BF492C"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sidRPr="00507897">
              <w:rPr>
                <w:rFonts w:cs="Times New Roman"/>
                <w:sz w:val="22"/>
                <w:szCs w:val="22"/>
              </w:rPr>
              <w:t>44,490</w:t>
            </w:r>
          </w:p>
        </w:tc>
      </w:tr>
      <w:tr w:rsidR="00BF492C" w:rsidRPr="00515545" w14:paraId="2B1E64AA" w14:textId="77777777" w:rsidTr="00AD1889">
        <w:tc>
          <w:tcPr>
            <w:tcW w:w="3510" w:type="dxa"/>
          </w:tcPr>
          <w:p w14:paraId="59104628" w14:textId="77777777" w:rsidR="00BF492C" w:rsidRPr="00515545" w:rsidRDefault="00BF492C" w:rsidP="00BF492C">
            <w:pPr>
              <w:spacing w:line="240" w:lineRule="auto"/>
              <w:ind w:left="-110"/>
              <w:jc w:val="both"/>
              <w:rPr>
                <w:rFonts w:cs="Times New Roman"/>
                <w:sz w:val="22"/>
                <w:szCs w:val="22"/>
              </w:rPr>
            </w:pPr>
            <w:r w:rsidRPr="00515545">
              <w:rPr>
                <w:rFonts w:cs="Times New Roman"/>
                <w:sz w:val="22"/>
                <w:szCs w:val="22"/>
              </w:rPr>
              <w:t>Total</w:t>
            </w:r>
          </w:p>
        </w:tc>
        <w:tc>
          <w:tcPr>
            <w:tcW w:w="1275" w:type="dxa"/>
            <w:tcBorders>
              <w:top w:val="single" w:sz="4" w:space="0" w:color="auto"/>
              <w:bottom w:val="double" w:sz="4" w:space="0" w:color="auto"/>
            </w:tcBorders>
          </w:tcPr>
          <w:p w14:paraId="606064B7" w14:textId="7BBC2000" w:rsidR="00BF492C" w:rsidRPr="00515545" w:rsidRDefault="00E8199B"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78,704</w:t>
            </w:r>
          </w:p>
        </w:tc>
        <w:tc>
          <w:tcPr>
            <w:tcW w:w="236" w:type="dxa"/>
          </w:tcPr>
          <w:p w14:paraId="6D04A7CE" w14:textId="77777777" w:rsidR="00BF492C" w:rsidRPr="00515545" w:rsidRDefault="00BF492C" w:rsidP="00BF492C">
            <w:pPr>
              <w:spacing w:line="240" w:lineRule="auto"/>
              <w:jc w:val="both"/>
              <w:rPr>
                <w:rFonts w:cs="Times New Roman"/>
                <w:sz w:val="22"/>
                <w:szCs w:val="22"/>
              </w:rPr>
            </w:pPr>
          </w:p>
        </w:tc>
        <w:tc>
          <w:tcPr>
            <w:tcW w:w="1324" w:type="dxa"/>
            <w:tcBorders>
              <w:top w:val="single" w:sz="4" w:space="0" w:color="auto"/>
              <w:bottom w:val="double" w:sz="4" w:space="0" w:color="auto"/>
            </w:tcBorders>
          </w:tcPr>
          <w:p w14:paraId="66A6762E" w14:textId="61404E2A" w:rsidR="00BF492C" w:rsidRPr="00515545" w:rsidRDefault="00BF492C"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07897">
              <w:rPr>
                <w:rFonts w:cs="Times New Roman"/>
                <w:sz w:val="22"/>
                <w:szCs w:val="22"/>
              </w:rPr>
              <w:t>124,420</w:t>
            </w:r>
          </w:p>
        </w:tc>
        <w:tc>
          <w:tcPr>
            <w:tcW w:w="236" w:type="dxa"/>
          </w:tcPr>
          <w:p w14:paraId="1B10B5BA" w14:textId="77777777" w:rsidR="00BF492C" w:rsidRPr="00515545" w:rsidRDefault="00BF492C" w:rsidP="00BF492C">
            <w:pPr>
              <w:spacing w:line="240" w:lineRule="auto"/>
              <w:jc w:val="both"/>
              <w:rPr>
                <w:rFonts w:cs="Times New Roman"/>
                <w:sz w:val="22"/>
                <w:szCs w:val="22"/>
              </w:rPr>
            </w:pPr>
          </w:p>
        </w:tc>
        <w:tc>
          <w:tcPr>
            <w:tcW w:w="1324" w:type="dxa"/>
            <w:tcBorders>
              <w:top w:val="single" w:sz="4" w:space="0" w:color="auto"/>
              <w:bottom w:val="double" w:sz="4" w:space="0" w:color="auto"/>
            </w:tcBorders>
            <w:vAlign w:val="bottom"/>
          </w:tcPr>
          <w:p w14:paraId="6B187370" w14:textId="790A7C5D" w:rsidR="00BF492C" w:rsidRPr="00515545" w:rsidRDefault="00E8199B"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269,926</w:t>
            </w:r>
          </w:p>
        </w:tc>
        <w:tc>
          <w:tcPr>
            <w:tcW w:w="236" w:type="dxa"/>
          </w:tcPr>
          <w:p w14:paraId="24118BD9" w14:textId="77777777" w:rsidR="00BF492C" w:rsidRPr="00515545" w:rsidRDefault="00BF492C" w:rsidP="00BF492C">
            <w:pPr>
              <w:spacing w:line="240" w:lineRule="auto"/>
              <w:jc w:val="both"/>
              <w:rPr>
                <w:rFonts w:cs="Times New Roman"/>
                <w:sz w:val="22"/>
                <w:szCs w:val="22"/>
              </w:rPr>
            </w:pPr>
          </w:p>
        </w:tc>
        <w:tc>
          <w:tcPr>
            <w:tcW w:w="1323" w:type="dxa"/>
            <w:tcBorders>
              <w:top w:val="single" w:sz="4" w:space="0" w:color="auto"/>
              <w:bottom w:val="double" w:sz="4" w:space="0" w:color="auto"/>
            </w:tcBorders>
            <w:vAlign w:val="bottom"/>
          </w:tcPr>
          <w:p w14:paraId="502EB68F" w14:textId="132E1199" w:rsidR="00BF492C" w:rsidRPr="00515545" w:rsidRDefault="00BF492C" w:rsidP="00BF4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sidRPr="00507897">
              <w:rPr>
                <w:rFonts w:cs="Times New Roman"/>
                <w:sz w:val="22"/>
                <w:szCs w:val="22"/>
              </w:rPr>
              <w:t>342,152</w:t>
            </w:r>
          </w:p>
        </w:tc>
      </w:tr>
    </w:tbl>
    <w:p w14:paraId="4808A9FF" w14:textId="77777777" w:rsidR="00011268" w:rsidRPr="00515545" w:rsidRDefault="00011268" w:rsidP="00F45BFA">
      <w:pPr>
        <w:spacing w:line="240" w:lineRule="auto"/>
        <w:jc w:val="both"/>
        <w:rPr>
          <w:rFonts w:cs="Times New Roman"/>
          <w:sz w:val="22"/>
          <w:szCs w:val="22"/>
        </w:rPr>
      </w:pPr>
    </w:p>
    <w:p w14:paraId="0F6E661E" w14:textId="241F4E87" w:rsidR="00F45BFA" w:rsidRPr="00515545" w:rsidRDefault="00F45BFA" w:rsidP="00F45BFA">
      <w:pPr>
        <w:spacing w:line="240" w:lineRule="auto"/>
        <w:jc w:val="thaiDistribute"/>
        <w:rPr>
          <w:rFonts w:cs="Times New Roman"/>
          <w:sz w:val="22"/>
          <w:szCs w:val="22"/>
        </w:rPr>
      </w:pPr>
      <w:r w:rsidRPr="00515545">
        <w:rPr>
          <w:rFonts w:cs="Times New Roman"/>
          <w:sz w:val="22"/>
          <w:szCs w:val="22"/>
        </w:rPr>
        <w:t>The Company and its subsidiaries incorporated in Thailand have no</w:t>
      </w:r>
      <w:r w:rsidR="003949AE" w:rsidRPr="00515545">
        <w:rPr>
          <w:rFonts w:cs="Cordia New" w:hint="cs"/>
          <w:sz w:val="22"/>
          <w:szCs w:val="22"/>
          <w:cs/>
        </w:rPr>
        <w:t xml:space="preserve"> </w:t>
      </w:r>
      <w:r w:rsidRPr="00515545">
        <w:rPr>
          <w:rFonts w:cs="Times New Roman"/>
          <w:sz w:val="22"/>
          <w:szCs w:val="22"/>
        </w:rPr>
        <w:t xml:space="preserve">any non-current asset located in the countries other than Thailand. However, as at </w:t>
      </w:r>
      <w:r w:rsidR="00042087">
        <w:rPr>
          <w:rFonts w:cs="Times New Roman"/>
          <w:sz w:val="22"/>
          <w:szCs w:val="22"/>
        </w:rPr>
        <w:t>September 30</w:t>
      </w:r>
      <w:r w:rsidRPr="00515545">
        <w:rPr>
          <w:rFonts w:cs="Cordia New"/>
          <w:sz w:val="22"/>
          <w:szCs w:val="22"/>
        </w:rPr>
        <w:t>, 2024</w:t>
      </w:r>
      <w:r w:rsidRPr="00515545">
        <w:rPr>
          <w:rFonts w:cs="Times New Roman"/>
          <w:sz w:val="22"/>
          <w:szCs w:val="22"/>
        </w:rPr>
        <w:t>, the subsidiaries incorporated in Cambodia</w:t>
      </w:r>
      <w:r w:rsidRPr="00515545">
        <w:rPr>
          <w:rFonts w:cs="Cordia New"/>
          <w:sz w:val="22"/>
          <w:szCs w:val="22"/>
        </w:rPr>
        <w:t xml:space="preserve"> and </w:t>
      </w:r>
      <w:r w:rsidRPr="00515545">
        <w:rPr>
          <w:rFonts w:cs="Times New Roman"/>
          <w:sz w:val="22"/>
          <w:szCs w:val="22"/>
        </w:rPr>
        <w:t>Lao PDR had fixed assets and intangible assets of which the carrying amounts total</w:t>
      </w:r>
      <w:r w:rsidR="001111FC" w:rsidRPr="00515545">
        <w:rPr>
          <w:rFonts w:cs="Times New Roman"/>
          <w:sz w:val="22"/>
          <w:szCs w:val="22"/>
        </w:rPr>
        <w:t>l</w:t>
      </w:r>
      <w:r w:rsidRPr="00515545">
        <w:rPr>
          <w:rFonts w:cs="Times New Roman"/>
          <w:sz w:val="22"/>
          <w:szCs w:val="22"/>
        </w:rPr>
        <w:t>ing approximately Baht</w:t>
      </w:r>
      <w:r w:rsidR="00744F96" w:rsidRPr="00515545">
        <w:rPr>
          <w:rFonts w:cs="Times New Roman"/>
          <w:sz w:val="22"/>
          <w:szCs w:val="22"/>
        </w:rPr>
        <w:t xml:space="preserve"> </w:t>
      </w:r>
      <w:r w:rsidR="00E8199B">
        <w:rPr>
          <w:rFonts w:cs="Times New Roman"/>
          <w:sz w:val="22"/>
          <w:szCs w:val="22"/>
        </w:rPr>
        <w:t>18.3</w:t>
      </w:r>
      <w:r w:rsidR="00744F96" w:rsidRPr="00515545">
        <w:rPr>
          <w:rFonts w:cs="Times New Roman"/>
          <w:sz w:val="22"/>
          <w:szCs w:val="22"/>
        </w:rPr>
        <w:t xml:space="preserve"> </w:t>
      </w:r>
      <w:r w:rsidRPr="00515545">
        <w:rPr>
          <w:rFonts w:cs="Times New Roman"/>
          <w:sz w:val="22"/>
          <w:szCs w:val="22"/>
        </w:rPr>
        <w:t>million and Baht</w:t>
      </w:r>
      <w:r w:rsidR="00744F96" w:rsidRPr="00515545">
        <w:rPr>
          <w:rFonts w:cs="Times New Roman"/>
          <w:sz w:val="22"/>
          <w:szCs w:val="22"/>
        </w:rPr>
        <w:t xml:space="preserve"> 0.</w:t>
      </w:r>
      <w:r w:rsidR="00E8199B">
        <w:rPr>
          <w:rFonts w:cs="Times New Roman"/>
          <w:sz w:val="22"/>
          <w:szCs w:val="22"/>
        </w:rPr>
        <w:t>5</w:t>
      </w:r>
      <w:r w:rsidR="00744F96" w:rsidRPr="00515545">
        <w:rPr>
          <w:rFonts w:cs="Times New Roman"/>
          <w:sz w:val="22"/>
          <w:szCs w:val="22"/>
        </w:rPr>
        <w:t xml:space="preserve"> </w:t>
      </w:r>
      <w:r w:rsidRPr="00515545">
        <w:rPr>
          <w:rFonts w:cs="Times New Roman"/>
          <w:sz w:val="22"/>
          <w:szCs w:val="22"/>
        </w:rPr>
        <w:t xml:space="preserve">million, respectively, were presented in the consolidated statement of financial </w:t>
      </w:r>
      <w:r w:rsidRPr="00515545">
        <w:rPr>
          <w:rFonts w:cs="Times New Roman"/>
          <w:spacing w:val="-2"/>
          <w:sz w:val="22"/>
          <w:szCs w:val="22"/>
        </w:rPr>
        <w:t xml:space="preserve">position as at </w:t>
      </w:r>
      <w:r w:rsidR="00042087">
        <w:rPr>
          <w:rFonts w:cs="Times New Roman"/>
          <w:sz w:val="22"/>
          <w:szCs w:val="22"/>
        </w:rPr>
        <w:t>September 30</w:t>
      </w:r>
      <w:r w:rsidRPr="00515545">
        <w:rPr>
          <w:rFonts w:cs="Times New Roman"/>
          <w:spacing w:val="-2"/>
          <w:sz w:val="22"/>
          <w:szCs w:val="22"/>
        </w:rPr>
        <w:t>, 2024 (at December 31, 202</w:t>
      </w:r>
      <w:r w:rsidR="001E3C7A" w:rsidRPr="00515545">
        <w:rPr>
          <w:rFonts w:cs="Times New Roman"/>
          <w:spacing w:val="-2"/>
          <w:sz w:val="22"/>
          <w:szCs w:val="22"/>
        </w:rPr>
        <w:t>3</w:t>
      </w:r>
      <w:r w:rsidRPr="00515545">
        <w:rPr>
          <w:rFonts w:cs="Times New Roman"/>
          <w:spacing w:val="-2"/>
          <w:sz w:val="22"/>
          <w:szCs w:val="22"/>
        </w:rPr>
        <w:t>: Baht 21.7 million and Baht 0.7 million, respectively).</w:t>
      </w:r>
      <w:r w:rsidRPr="00515545">
        <w:rPr>
          <w:rFonts w:cs="Times New Roman"/>
          <w:sz w:val="22"/>
          <w:szCs w:val="22"/>
        </w:rPr>
        <w:t xml:space="preserve"> </w:t>
      </w:r>
    </w:p>
    <w:p w14:paraId="19505582" w14:textId="77777777" w:rsidR="00F45BFA" w:rsidRPr="00515545" w:rsidRDefault="00F45BFA" w:rsidP="00F45BFA">
      <w:pPr>
        <w:pStyle w:val="a3"/>
        <w:widowControl/>
        <w:spacing w:line="240" w:lineRule="atLeast"/>
        <w:ind w:right="-45"/>
        <w:jc w:val="thaiDistribute"/>
        <w:rPr>
          <w:rFonts w:hAnsi="Times New Roman" w:cs="Times New Roman"/>
          <w:b w:val="0"/>
          <w:bCs w:val="0"/>
          <w:sz w:val="22"/>
          <w:szCs w:val="22"/>
        </w:rPr>
      </w:pPr>
    </w:p>
    <w:p w14:paraId="39ED1014" w14:textId="77777777" w:rsidR="00F45BFA" w:rsidRPr="00515545" w:rsidRDefault="00F45BFA" w:rsidP="00F45BFA">
      <w:pPr>
        <w:pStyle w:val="a3"/>
        <w:widowControl/>
        <w:tabs>
          <w:tab w:val="num" w:pos="709"/>
        </w:tabs>
        <w:spacing w:line="240" w:lineRule="atLeast"/>
        <w:ind w:right="-23"/>
        <w:jc w:val="thaiDistribute"/>
        <w:rPr>
          <w:rFonts w:hAnsi="Times New Roman" w:cs="Cordia New"/>
          <w:b w:val="0"/>
          <w:bCs w:val="0"/>
          <w:sz w:val="22"/>
          <w:szCs w:val="22"/>
        </w:rPr>
      </w:pPr>
      <w:r w:rsidRPr="00515545">
        <w:rPr>
          <w:rFonts w:hAnsi="Times New Roman" w:cs="Times New Roman"/>
          <w:b w:val="0"/>
          <w:bCs w:val="0"/>
          <w:sz w:val="22"/>
          <w:szCs w:val="22"/>
        </w:rPr>
        <w:t>Other income classified by geographic segment and included revenues from contracts with customers which are not attributable to core business activities. Such revenues had timing of recognition as follows:</w:t>
      </w:r>
    </w:p>
    <w:p w14:paraId="568E9D6A" w14:textId="77777777" w:rsidR="00F45BFA" w:rsidRPr="00515545" w:rsidRDefault="00F45BFA" w:rsidP="00F45BFA">
      <w:pPr>
        <w:pStyle w:val="a3"/>
        <w:widowControl/>
        <w:tabs>
          <w:tab w:val="num" w:pos="709"/>
        </w:tabs>
        <w:spacing w:line="240" w:lineRule="atLeast"/>
        <w:ind w:right="-45"/>
        <w:jc w:val="thaiDistribute"/>
        <w:rPr>
          <w:rFonts w:hAnsi="Times New Roman" w:cs="Times New Roman"/>
          <w:b w:val="0"/>
          <w:bCs w:val="0"/>
          <w:sz w:val="22"/>
          <w:szCs w:val="22"/>
          <w:highlight w:val="yellow"/>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011268" w:rsidRPr="00515545" w14:paraId="1DD3C180" w14:textId="77777777">
        <w:tc>
          <w:tcPr>
            <w:tcW w:w="3510" w:type="dxa"/>
          </w:tcPr>
          <w:p w14:paraId="3839D6A8" w14:textId="77777777" w:rsidR="00011268" w:rsidRPr="00515545" w:rsidRDefault="00011268">
            <w:pPr>
              <w:spacing w:line="240" w:lineRule="auto"/>
              <w:jc w:val="both"/>
              <w:rPr>
                <w:rFonts w:cs="Times New Roman"/>
                <w:sz w:val="22"/>
                <w:szCs w:val="22"/>
                <w:highlight w:val="yellow"/>
              </w:rPr>
            </w:pPr>
          </w:p>
        </w:tc>
        <w:tc>
          <w:tcPr>
            <w:tcW w:w="5954" w:type="dxa"/>
            <w:gridSpan w:val="7"/>
            <w:tcBorders>
              <w:bottom w:val="single" w:sz="4" w:space="0" w:color="auto"/>
            </w:tcBorders>
          </w:tcPr>
          <w:p w14:paraId="1DECBB22" w14:textId="77777777" w:rsidR="00011268" w:rsidRPr="00515545" w:rsidRDefault="00011268">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011268" w:rsidRPr="00515545" w14:paraId="733BBDD0" w14:textId="77777777">
        <w:tc>
          <w:tcPr>
            <w:tcW w:w="3510" w:type="dxa"/>
          </w:tcPr>
          <w:p w14:paraId="5FB2FD2D" w14:textId="77777777" w:rsidR="00011268" w:rsidRPr="00515545" w:rsidRDefault="00011268">
            <w:pPr>
              <w:spacing w:line="240" w:lineRule="auto"/>
              <w:jc w:val="both"/>
              <w:rPr>
                <w:rFonts w:cs="Times New Roman"/>
                <w:sz w:val="22"/>
                <w:szCs w:val="22"/>
                <w:highlight w:val="yellow"/>
              </w:rPr>
            </w:pPr>
          </w:p>
        </w:tc>
        <w:tc>
          <w:tcPr>
            <w:tcW w:w="2835" w:type="dxa"/>
            <w:gridSpan w:val="3"/>
            <w:tcBorders>
              <w:top w:val="single" w:sz="4" w:space="0" w:color="auto"/>
            </w:tcBorders>
          </w:tcPr>
          <w:p w14:paraId="70A79198" w14:textId="77777777" w:rsidR="00011268" w:rsidRPr="00515545" w:rsidRDefault="00011268">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678963C9" w14:textId="77777777" w:rsidR="00011268" w:rsidRPr="00515545" w:rsidRDefault="00011268">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1CC601B2" w14:textId="18DE4890" w:rsidR="00011268" w:rsidRPr="00515545" w:rsidRDefault="00042087">
            <w:pPr>
              <w:spacing w:line="240" w:lineRule="auto"/>
              <w:jc w:val="center"/>
              <w:rPr>
                <w:rFonts w:cs="Times New Roman"/>
                <w:sz w:val="22"/>
                <w:szCs w:val="22"/>
                <w:highlight w:val="yellow"/>
              </w:rPr>
            </w:pPr>
            <w:r>
              <w:rPr>
                <w:rFonts w:cs="Times New Roman"/>
                <w:sz w:val="22"/>
                <w:szCs w:val="22"/>
              </w:rPr>
              <w:t>Nine-month</w:t>
            </w:r>
            <w:r w:rsidR="00011268" w:rsidRPr="00515545">
              <w:rPr>
                <w:rFonts w:cs="Times New Roman"/>
                <w:sz w:val="22"/>
                <w:szCs w:val="22"/>
              </w:rPr>
              <w:t xml:space="preserve"> periods</w:t>
            </w:r>
          </w:p>
        </w:tc>
      </w:tr>
      <w:tr w:rsidR="00011268" w:rsidRPr="00515545" w14:paraId="01DA141B" w14:textId="77777777">
        <w:tc>
          <w:tcPr>
            <w:tcW w:w="3510" w:type="dxa"/>
          </w:tcPr>
          <w:p w14:paraId="55EDBE96" w14:textId="77777777" w:rsidR="00011268" w:rsidRPr="00515545" w:rsidRDefault="00011268" w:rsidP="00011268">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1CB55B3C" w14:textId="77777777" w:rsidR="00011268" w:rsidRPr="00515545" w:rsidRDefault="00011268" w:rsidP="00011268">
            <w:pPr>
              <w:spacing w:line="240" w:lineRule="auto"/>
              <w:jc w:val="center"/>
              <w:rPr>
                <w:rFonts w:cs="Times New Roman"/>
                <w:sz w:val="22"/>
                <w:szCs w:val="22"/>
              </w:rPr>
            </w:pPr>
            <w:r w:rsidRPr="00515545">
              <w:rPr>
                <w:rFonts w:cs="Times New Roman"/>
                <w:sz w:val="22"/>
                <w:szCs w:val="22"/>
              </w:rPr>
              <w:t>2024</w:t>
            </w:r>
          </w:p>
        </w:tc>
        <w:tc>
          <w:tcPr>
            <w:tcW w:w="236" w:type="dxa"/>
            <w:tcBorders>
              <w:top w:val="single" w:sz="4" w:space="0" w:color="auto"/>
            </w:tcBorders>
          </w:tcPr>
          <w:p w14:paraId="7479BEFF" w14:textId="77777777" w:rsidR="00011268" w:rsidRPr="00515545" w:rsidRDefault="00011268" w:rsidP="00011268">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7DA1314C" w14:textId="77777777" w:rsidR="00011268" w:rsidRPr="00515545" w:rsidRDefault="00011268" w:rsidP="00011268">
            <w:pPr>
              <w:spacing w:line="240" w:lineRule="auto"/>
              <w:jc w:val="center"/>
              <w:rPr>
                <w:rFonts w:cs="Times New Roman"/>
                <w:sz w:val="22"/>
                <w:szCs w:val="22"/>
              </w:rPr>
            </w:pPr>
            <w:r w:rsidRPr="00515545">
              <w:rPr>
                <w:rFonts w:cs="Times New Roman"/>
                <w:sz w:val="22"/>
                <w:szCs w:val="22"/>
              </w:rPr>
              <w:t>2023</w:t>
            </w:r>
          </w:p>
        </w:tc>
        <w:tc>
          <w:tcPr>
            <w:tcW w:w="236" w:type="dxa"/>
          </w:tcPr>
          <w:p w14:paraId="2BED29C5" w14:textId="77777777" w:rsidR="00011268" w:rsidRPr="00515545" w:rsidRDefault="00011268" w:rsidP="00011268">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44683977" w14:textId="77777777" w:rsidR="00011268" w:rsidRPr="00515545" w:rsidRDefault="00011268" w:rsidP="00011268">
            <w:pPr>
              <w:spacing w:line="240" w:lineRule="auto"/>
              <w:jc w:val="center"/>
              <w:rPr>
                <w:rFonts w:cs="Times New Roman"/>
                <w:sz w:val="22"/>
                <w:szCs w:val="22"/>
              </w:rPr>
            </w:pPr>
            <w:r w:rsidRPr="00515545">
              <w:rPr>
                <w:rFonts w:cs="Times New Roman"/>
                <w:sz w:val="22"/>
                <w:szCs w:val="22"/>
              </w:rPr>
              <w:t>2024</w:t>
            </w:r>
          </w:p>
        </w:tc>
        <w:tc>
          <w:tcPr>
            <w:tcW w:w="236" w:type="dxa"/>
            <w:tcBorders>
              <w:top w:val="single" w:sz="4" w:space="0" w:color="auto"/>
            </w:tcBorders>
          </w:tcPr>
          <w:p w14:paraId="6D716E55" w14:textId="77777777" w:rsidR="00011268" w:rsidRPr="00515545" w:rsidRDefault="00011268" w:rsidP="00011268">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33A2A67F" w14:textId="77777777" w:rsidR="00011268" w:rsidRPr="00515545" w:rsidRDefault="00011268" w:rsidP="00011268">
            <w:pPr>
              <w:spacing w:line="240" w:lineRule="auto"/>
              <w:jc w:val="center"/>
              <w:rPr>
                <w:rFonts w:cs="Times New Roman"/>
                <w:sz w:val="22"/>
                <w:szCs w:val="22"/>
              </w:rPr>
            </w:pPr>
            <w:r w:rsidRPr="00515545">
              <w:rPr>
                <w:rFonts w:cs="Times New Roman"/>
                <w:sz w:val="22"/>
                <w:szCs w:val="22"/>
              </w:rPr>
              <w:t>2023</w:t>
            </w:r>
          </w:p>
        </w:tc>
      </w:tr>
      <w:tr w:rsidR="00011268" w:rsidRPr="00515545" w14:paraId="55DF8050" w14:textId="77777777">
        <w:tc>
          <w:tcPr>
            <w:tcW w:w="3510" w:type="dxa"/>
          </w:tcPr>
          <w:p w14:paraId="26420B9A"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275" w:type="dxa"/>
            <w:tcBorders>
              <w:top w:val="single" w:sz="4" w:space="0" w:color="auto"/>
            </w:tcBorders>
          </w:tcPr>
          <w:p w14:paraId="4EC3EAD7"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4D15070E"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3ABC92D5"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6F59BAAF"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4" w:type="dxa"/>
            <w:tcBorders>
              <w:top w:val="single" w:sz="4" w:space="0" w:color="auto"/>
            </w:tcBorders>
          </w:tcPr>
          <w:p w14:paraId="605BCC73"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3CBF41CD"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323" w:type="dxa"/>
            <w:tcBorders>
              <w:top w:val="single" w:sz="4" w:space="0" w:color="auto"/>
            </w:tcBorders>
          </w:tcPr>
          <w:p w14:paraId="104C3024" w14:textId="77777777" w:rsidR="00011268" w:rsidRPr="00515545" w:rsidRDefault="00011268" w:rsidP="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1527F2" w:rsidRPr="00515545" w14:paraId="5F2334CF" w14:textId="77777777" w:rsidTr="00E6139F">
        <w:tc>
          <w:tcPr>
            <w:tcW w:w="3510" w:type="dxa"/>
          </w:tcPr>
          <w:p w14:paraId="7A4A4F7B" w14:textId="77777777" w:rsidR="001527F2" w:rsidRPr="00515545" w:rsidRDefault="001527F2" w:rsidP="001527F2">
            <w:pPr>
              <w:spacing w:line="240" w:lineRule="auto"/>
              <w:ind w:left="-110"/>
              <w:jc w:val="both"/>
              <w:rPr>
                <w:rFonts w:cs="Times New Roman"/>
                <w:sz w:val="22"/>
                <w:szCs w:val="22"/>
                <w:highlight w:val="yellow"/>
              </w:rPr>
            </w:pPr>
            <w:r w:rsidRPr="00515545">
              <w:rPr>
                <w:rFonts w:cs="Times New Roman"/>
                <w:sz w:val="22"/>
                <w:szCs w:val="22"/>
              </w:rPr>
              <w:t>At</w:t>
            </w:r>
            <w:r w:rsidRPr="00515545">
              <w:rPr>
                <w:rFonts w:cs="Cordia New" w:hint="cs"/>
                <w:sz w:val="22"/>
                <w:szCs w:val="22"/>
                <w:cs/>
              </w:rPr>
              <w:t xml:space="preserve"> </w:t>
            </w:r>
            <w:r w:rsidRPr="00515545">
              <w:rPr>
                <w:rFonts w:cs="Cordia New"/>
                <w:sz w:val="22"/>
                <w:szCs w:val="22"/>
              </w:rPr>
              <w:t xml:space="preserve">a </w:t>
            </w:r>
            <w:r w:rsidRPr="00515545">
              <w:rPr>
                <w:rFonts w:cs="Times New Roman"/>
                <w:sz w:val="22"/>
                <w:szCs w:val="22"/>
              </w:rPr>
              <w:t>point in time</w:t>
            </w:r>
          </w:p>
        </w:tc>
        <w:tc>
          <w:tcPr>
            <w:tcW w:w="1275" w:type="dxa"/>
            <w:vAlign w:val="bottom"/>
          </w:tcPr>
          <w:p w14:paraId="0FD81A65" w14:textId="151A0D95" w:rsidR="001527F2" w:rsidRPr="00515545" w:rsidRDefault="00E8199B"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Pr>
                <w:rFonts w:cs="Times New Roman"/>
                <w:sz w:val="22"/>
                <w:szCs w:val="22"/>
              </w:rPr>
              <w:t>33,184</w:t>
            </w:r>
          </w:p>
        </w:tc>
        <w:tc>
          <w:tcPr>
            <w:tcW w:w="236" w:type="dxa"/>
          </w:tcPr>
          <w:p w14:paraId="70796024" w14:textId="77777777" w:rsidR="001527F2" w:rsidRPr="00515545" w:rsidRDefault="001527F2" w:rsidP="001527F2">
            <w:pPr>
              <w:spacing w:line="240" w:lineRule="auto"/>
              <w:jc w:val="both"/>
              <w:rPr>
                <w:rFonts w:cs="Times New Roman"/>
                <w:sz w:val="22"/>
                <w:szCs w:val="22"/>
              </w:rPr>
            </w:pPr>
          </w:p>
        </w:tc>
        <w:tc>
          <w:tcPr>
            <w:tcW w:w="1324" w:type="dxa"/>
          </w:tcPr>
          <w:p w14:paraId="7B6A41E8" w14:textId="74C8B3FD"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64,762</w:t>
            </w:r>
          </w:p>
        </w:tc>
        <w:tc>
          <w:tcPr>
            <w:tcW w:w="236" w:type="dxa"/>
          </w:tcPr>
          <w:p w14:paraId="366F52CC" w14:textId="77777777" w:rsidR="001527F2" w:rsidRPr="00515545" w:rsidRDefault="001527F2" w:rsidP="001527F2">
            <w:pPr>
              <w:spacing w:line="240" w:lineRule="auto"/>
              <w:jc w:val="both"/>
              <w:rPr>
                <w:rFonts w:cs="Times New Roman"/>
                <w:sz w:val="22"/>
                <w:szCs w:val="22"/>
              </w:rPr>
            </w:pPr>
          </w:p>
        </w:tc>
        <w:tc>
          <w:tcPr>
            <w:tcW w:w="1324" w:type="dxa"/>
          </w:tcPr>
          <w:p w14:paraId="67C83D24" w14:textId="23425E8E" w:rsidR="001527F2" w:rsidRPr="00515545" w:rsidRDefault="00E8199B"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60" w:lineRule="atLeast"/>
              <w:rPr>
                <w:rFonts w:cs="Times New Roman"/>
                <w:sz w:val="22"/>
                <w:szCs w:val="22"/>
              </w:rPr>
            </w:pPr>
            <w:r>
              <w:rPr>
                <w:rFonts w:cs="Times New Roman"/>
                <w:sz w:val="22"/>
                <w:szCs w:val="22"/>
              </w:rPr>
              <w:t>109,574</w:t>
            </w:r>
          </w:p>
        </w:tc>
        <w:tc>
          <w:tcPr>
            <w:tcW w:w="236" w:type="dxa"/>
          </w:tcPr>
          <w:p w14:paraId="07DE708A" w14:textId="77777777" w:rsidR="001527F2" w:rsidRPr="00515545" w:rsidRDefault="001527F2" w:rsidP="001527F2">
            <w:pPr>
              <w:spacing w:line="240" w:lineRule="auto"/>
              <w:jc w:val="both"/>
              <w:rPr>
                <w:rFonts w:cs="Times New Roman"/>
                <w:sz w:val="22"/>
                <w:szCs w:val="22"/>
                <w:highlight w:val="yellow"/>
              </w:rPr>
            </w:pPr>
          </w:p>
        </w:tc>
        <w:tc>
          <w:tcPr>
            <w:tcW w:w="1323" w:type="dxa"/>
          </w:tcPr>
          <w:p w14:paraId="7B90052B" w14:textId="71E02721" w:rsidR="001527F2" w:rsidRPr="00515545" w:rsidRDefault="001527F2" w:rsidP="001527F2">
            <w:pPr>
              <w:tabs>
                <w:tab w:val="clear" w:pos="907"/>
                <w:tab w:val="left" w:pos="1283"/>
              </w:tabs>
              <w:ind w:right="170"/>
              <w:jc w:val="right"/>
              <w:rPr>
                <w:rFonts w:cs="Times New Roman"/>
                <w:sz w:val="22"/>
                <w:szCs w:val="22"/>
              </w:rPr>
            </w:pPr>
            <w:r>
              <w:rPr>
                <w:rFonts w:cs="Times New Roman"/>
                <w:sz w:val="22"/>
                <w:szCs w:val="22"/>
              </w:rPr>
              <w:t>188,026</w:t>
            </w:r>
          </w:p>
        </w:tc>
      </w:tr>
      <w:tr w:rsidR="00011268" w:rsidRPr="00515545" w14:paraId="0F756D8C" w14:textId="77777777">
        <w:tc>
          <w:tcPr>
            <w:tcW w:w="3510" w:type="dxa"/>
          </w:tcPr>
          <w:p w14:paraId="64ADE282" w14:textId="77777777" w:rsidR="00011268" w:rsidRPr="00515545" w:rsidRDefault="00011268" w:rsidP="008376DF">
            <w:pPr>
              <w:spacing w:line="240" w:lineRule="auto"/>
              <w:ind w:left="-110"/>
              <w:jc w:val="both"/>
              <w:rPr>
                <w:rFonts w:cs="Times New Roman"/>
                <w:sz w:val="22"/>
                <w:szCs w:val="22"/>
                <w:highlight w:val="yellow"/>
              </w:rPr>
            </w:pPr>
            <w:r w:rsidRPr="00515545">
              <w:rPr>
                <w:rFonts w:cs="Times New Roman"/>
                <w:color w:val="000000"/>
                <w:sz w:val="22"/>
                <w:szCs w:val="22"/>
              </w:rPr>
              <w:t>Over time</w:t>
            </w:r>
          </w:p>
        </w:tc>
        <w:tc>
          <w:tcPr>
            <w:tcW w:w="1275" w:type="dxa"/>
            <w:vAlign w:val="bottom"/>
          </w:tcPr>
          <w:p w14:paraId="7DD771FC" w14:textId="77777777" w:rsidR="00011268" w:rsidRPr="00515545" w:rsidRDefault="00011268" w:rsidP="00011268">
            <w:pPr>
              <w:tabs>
                <w:tab w:val="clear" w:pos="227"/>
                <w:tab w:val="clear" w:pos="454"/>
                <w:tab w:val="clear" w:pos="680"/>
                <w:tab w:val="clear" w:pos="907"/>
              </w:tabs>
              <w:ind w:left="-4637" w:right="-125" w:firstLine="4670"/>
              <w:jc w:val="center"/>
              <w:rPr>
                <w:rFonts w:cs="Times New Roman"/>
                <w:sz w:val="22"/>
                <w:szCs w:val="22"/>
              </w:rPr>
            </w:pPr>
            <w:r w:rsidRPr="00515545">
              <w:rPr>
                <w:rFonts w:cs="Times New Roman"/>
                <w:sz w:val="22"/>
                <w:szCs w:val="22"/>
              </w:rPr>
              <w:t>-</w:t>
            </w:r>
          </w:p>
        </w:tc>
        <w:tc>
          <w:tcPr>
            <w:tcW w:w="236" w:type="dxa"/>
          </w:tcPr>
          <w:p w14:paraId="4D3CCBCE" w14:textId="77777777" w:rsidR="00011268" w:rsidRPr="00515545" w:rsidRDefault="00011268" w:rsidP="00011268">
            <w:pPr>
              <w:spacing w:line="240" w:lineRule="auto"/>
              <w:jc w:val="both"/>
              <w:rPr>
                <w:rFonts w:cs="Times New Roman"/>
                <w:sz w:val="22"/>
                <w:szCs w:val="22"/>
              </w:rPr>
            </w:pPr>
          </w:p>
        </w:tc>
        <w:tc>
          <w:tcPr>
            <w:tcW w:w="1324" w:type="dxa"/>
            <w:vAlign w:val="bottom"/>
          </w:tcPr>
          <w:p w14:paraId="30637009" w14:textId="77777777" w:rsidR="00011268" w:rsidRPr="00515545" w:rsidRDefault="00011268" w:rsidP="00011268">
            <w:pPr>
              <w:tabs>
                <w:tab w:val="clear" w:pos="227"/>
                <w:tab w:val="clear" w:pos="454"/>
                <w:tab w:val="clear" w:pos="680"/>
                <w:tab w:val="clear" w:pos="907"/>
              </w:tabs>
              <w:ind w:left="-4637" w:right="-125" w:firstLine="4670"/>
              <w:jc w:val="center"/>
              <w:rPr>
                <w:rFonts w:cs="Times New Roman"/>
                <w:sz w:val="22"/>
                <w:szCs w:val="22"/>
              </w:rPr>
            </w:pPr>
            <w:r w:rsidRPr="00515545">
              <w:rPr>
                <w:rFonts w:cs="Times New Roman"/>
                <w:sz w:val="22"/>
                <w:szCs w:val="22"/>
              </w:rPr>
              <w:t>-</w:t>
            </w:r>
          </w:p>
        </w:tc>
        <w:tc>
          <w:tcPr>
            <w:tcW w:w="236" w:type="dxa"/>
          </w:tcPr>
          <w:p w14:paraId="71CDC6B5" w14:textId="77777777" w:rsidR="00011268" w:rsidRPr="00515545" w:rsidRDefault="00011268" w:rsidP="00011268">
            <w:pPr>
              <w:spacing w:line="240" w:lineRule="auto"/>
              <w:jc w:val="both"/>
              <w:rPr>
                <w:rFonts w:cs="Times New Roman"/>
                <w:sz w:val="22"/>
                <w:szCs w:val="22"/>
              </w:rPr>
            </w:pPr>
          </w:p>
        </w:tc>
        <w:tc>
          <w:tcPr>
            <w:tcW w:w="1324" w:type="dxa"/>
            <w:vAlign w:val="bottom"/>
          </w:tcPr>
          <w:p w14:paraId="7E4D0BDB" w14:textId="77777777" w:rsidR="00011268" w:rsidRPr="00515545" w:rsidRDefault="00011268" w:rsidP="00011268">
            <w:pPr>
              <w:tabs>
                <w:tab w:val="clear" w:pos="227"/>
                <w:tab w:val="clear" w:pos="454"/>
                <w:tab w:val="clear" w:pos="680"/>
                <w:tab w:val="clear" w:pos="907"/>
              </w:tabs>
              <w:ind w:left="-4637" w:right="-125" w:firstLine="4670"/>
              <w:jc w:val="center"/>
              <w:rPr>
                <w:rFonts w:cs="Times New Roman"/>
                <w:sz w:val="22"/>
                <w:szCs w:val="22"/>
              </w:rPr>
            </w:pPr>
            <w:r w:rsidRPr="00515545">
              <w:rPr>
                <w:rFonts w:cs="Times New Roman"/>
                <w:sz w:val="22"/>
                <w:szCs w:val="22"/>
              </w:rPr>
              <w:t>-</w:t>
            </w:r>
          </w:p>
        </w:tc>
        <w:tc>
          <w:tcPr>
            <w:tcW w:w="236" w:type="dxa"/>
          </w:tcPr>
          <w:p w14:paraId="6CCCC55F" w14:textId="77777777" w:rsidR="00011268" w:rsidRPr="00515545" w:rsidRDefault="00011268" w:rsidP="00011268">
            <w:pPr>
              <w:spacing w:line="240" w:lineRule="auto"/>
              <w:jc w:val="both"/>
              <w:rPr>
                <w:rFonts w:cs="Times New Roman"/>
                <w:sz w:val="22"/>
                <w:szCs w:val="22"/>
                <w:highlight w:val="yellow"/>
              </w:rPr>
            </w:pPr>
          </w:p>
        </w:tc>
        <w:tc>
          <w:tcPr>
            <w:tcW w:w="1323" w:type="dxa"/>
            <w:vAlign w:val="bottom"/>
          </w:tcPr>
          <w:p w14:paraId="06BCAE3F" w14:textId="77777777" w:rsidR="00011268" w:rsidRPr="00515545" w:rsidRDefault="00011268" w:rsidP="00011268">
            <w:pPr>
              <w:tabs>
                <w:tab w:val="clear" w:pos="227"/>
                <w:tab w:val="clear" w:pos="454"/>
                <w:tab w:val="clear" w:pos="680"/>
                <w:tab w:val="clear" w:pos="907"/>
              </w:tabs>
              <w:ind w:left="-4637" w:right="-125" w:firstLine="4670"/>
              <w:jc w:val="center"/>
              <w:rPr>
                <w:rFonts w:cs="Times New Roman"/>
                <w:sz w:val="22"/>
                <w:szCs w:val="22"/>
              </w:rPr>
            </w:pPr>
            <w:r w:rsidRPr="00515545">
              <w:rPr>
                <w:rFonts w:cs="Times New Roman"/>
                <w:sz w:val="22"/>
                <w:szCs w:val="22"/>
              </w:rPr>
              <w:t>-</w:t>
            </w:r>
          </w:p>
        </w:tc>
      </w:tr>
    </w:tbl>
    <w:p w14:paraId="26F8525A" w14:textId="77777777" w:rsidR="00F45BFA" w:rsidRPr="00515545" w:rsidRDefault="00F45BFA" w:rsidP="00F45BFA">
      <w:pPr>
        <w:pStyle w:val="a3"/>
        <w:widowControl/>
        <w:spacing w:line="240" w:lineRule="atLeast"/>
        <w:ind w:right="-45"/>
        <w:jc w:val="thaiDistribute"/>
        <w:rPr>
          <w:rFonts w:hAnsi="Times New Roman" w:cs="Cordia New"/>
          <w:b w:val="0"/>
          <w:bCs w:val="0"/>
          <w:sz w:val="22"/>
          <w:szCs w:val="22"/>
          <w:highlight w:val="yellow"/>
        </w:rPr>
      </w:pPr>
    </w:p>
    <w:p w14:paraId="1F7C0CE8" w14:textId="77777777" w:rsidR="00011268" w:rsidRPr="00515545" w:rsidRDefault="00011268" w:rsidP="00F45BFA">
      <w:pPr>
        <w:pStyle w:val="a3"/>
        <w:widowControl/>
        <w:spacing w:line="240" w:lineRule="atLeast"/>
        <w:ind w:right="-45"/>
        <w:jc w:val="thaiDistribute"/>
        <w:rPr>
          <w:rFonts w:hAnsi="Times New Roman" w:cs="Cordia New"/>
          <w:b w:val="0"/>
          <w:bCs w:val="0"/>
          <w:sz w:val="22"/>
          <w:szCs w:val="22"/>
          <w:highlight w:val="yellow"/>
        </w:rPr>
      </w:pPr>
    </w:p>
    <w:p w14:paraId="7507DB52" w14:textId="77777777" w:rsidR="00011268" w:rsidRDefault="00011268" w:rsidP="00F45BFA">
      <w:pPr>
        <w:pStyle w:val="a3"/>
        <w:widowControl/>
        <w:spacing w:line="240" w:lineRule="atLeast"/>
        <w:ind w:right="-45"/>
        <w:jc w:val="thaiDistribute"/>
        <w:rPr>
          <w:rFonts w:hAnsi="Times New Roman" w:cs="Cordia New"/>
          <w:b w:val="0"/>
          <w:bCs w:val="0"/>
          <w:sz w:val="22"/>
          <w:szCs w:val="22"/>
          <w:highlight w:val="yellow"/>
        </w:rPr>
      </w:pPr>
    </w:p>
    <w:p w14:paraId="4975DE16" w14:textId="77777777" w:rsidR="00F45BFA" w:rsidRPr="00515545" w:rsidRDefault="00F45BFA" w:rsidP="00F45BFA">
      <w:pPr>
        <w:tabs>
          <w:tab w:val="left" w:pos="540"/>
        </w:tabs>
        <w:jc w:val="both"/>
        <w:rPr>
          <w:rFonts w:cs="Times New Roman"/>
          <w:sz w:val="22"/>
          <w:szCs w:val="22"/>
        </w:rPr>
      </w:pPr>
      <w:r w:rsidRPr="00515545">
        <w:rPr>
          <w:rFonts w:cs="Times New Roman"/>
          <w:sz w:val="22"/>
          <w:szCs w:val="22"/>
        </w:rPr>
        <w:lastRenderedPageBreak/>
        <w:t xml:space="preserve">Other income between segments, classified by geographic segment (charged from domestic segment to abroad segment), before elimination in the preparation of the consolidated financial statements </w:t>
      </w:r>
      <w:r w:rsidRPr="00515545">
        <w:rPr>
          <w:rFonts w:cs="Cordia New"/>
          <w:sz w:val="22"/>
          <w:szCs w:val="22"/>
        </w:rPr>
        <w:t>are</w:t>
      </w:r>
      <w:r w:rsidRPr="00515545">
        <w:rPr>
          <w:rFonts w:cs="Times New Roman"/>
          <w:sz w:val="22"/>
          <w:szCs w:val="22"/>
        </w:rPr>
        <w:t xml:space="preserve"> as follows:</w:t>
      </w:r>
    </w:p>
    <w:p w14:paraId="49D5D13A" w14:textId="77777777" w:rsidR="00F45BFA" w:rsidRPr="00515545" w:rsidRDefault="00F45BFA" w:rsidP="00F45BFA">
      <w:pPr>
        <w:tabs>
          <w:tab w:val="left" w:pos="540"/>
        </w:tabs>
        <w:jc w:val="both"/>
        <w:rPr>
          <w:rFonts w:cs="Times New Roman"/>
          <w:b/>
          <w:bCs/>
          <w:sz w:val="22"/>
          <w:szCs w:val="22"/>
          <w:highlight w:val="yellow"/>
        </w:rPr>
      </w:pPr>
    </w:p>
    <w:tbl>
      <w:tblPr>
        <w:tblW w:w="9464" w:type="dxa"/>
        <w:tblLook w:val="04A0" w:firstRow="1" w:lastRow="0" w:firstColumn="1" w:lastColumn="0" w:noHBand="0" w:noVBand="1"/>
      </w:tblPr>
      <w:tblGrid>
        <w:gridCol w:w="3510"/>
        <w:gridCol w:w="1275"/>
        <w:gridCol w:w="236"/>
        <w:gridCol w:w="1324"/>
        <w:gridCol w:w="236"/>
        <w:gridCol w:w="1324"/>
        <w:gridCol w:w="236"/>
        <w:gridCol w:w="1323"/>
      </w:tblGrid>
      <w:tr w:rsidR="00927E9C" w:rsidRPr="00515545" w14:paraId="389E2D5C" w14:textId="77777777">
        <w:tc>
          <w:tcPr>
            <w:tcW w:w="3510" w:type="dxa"/>
          </w:tcPr>
          <w:p w14:paraId="2AC872BE" w14:textId="77777777" w:rsidR="00927E9C" w:rsidRPr="00515545" w:rsidRDefault="00927E9C">
            <w:pPr>
              <w:spacing w:line="240" w:lineRule="auto"/>
              <w:jc w:val="both"/>
              <w:rPr>
                <w:rFonts w:cs="Times New Roman"/>
                <w:sz w:val="22"/>
                <w:szCs w:val="22"/>
                <w:highlight w:val="yellow"/>
              </w:rPr>
            </w:pPr>
          </w:p>
        </w:tc>
        <w:tc>
          <w:tcPr>
            <w:tcW w:w="5954" w:type="dxa"/>
            <w:gridSpan w:val="7"/>
            <w:tcBorders>
              <w:bottom w:val="single" w:sz="4" w:space="0" w:color="auto"/>
            </w:tcBorders>
          </w:tcPr>
          <w:p w14:paraId="66E6A03D" w14:textId="77777777" w:rsidR="00927E9C" w:rsidRPr="00515545" w:rsidRDefault="00927E9C">
            <w:pPr>
              <w:spacing w:line="240" w:lineRule="auto"/>
              <w:jc w:val="center"/>
              <w:rPr>
                <w:rFonts w:cs="Times New Roman"/>
                <w:sz w:val="22"/>
                <w:szCs w:val="22"/>
                <w:highlight w:val="yellow"/>
              </w:rPr>
            </w:pPr>
            <w:r w:rsidRPr="00515545">
              <w:rPr>
                <w:rFonts w:cs="Times New Roman"/>
                <w:sz w:val="22"/>
                <w:szCs w:val="22"/>
              </w:rPr>
              <w:t>Consolidated financial statements (In Thousand Baht)</w:t>
            </w:r>
          </w:p>
        </w:tc>
      </w:tr>
      <w:tr w:rsidR="00927E9C" w:rsidRPr="00515545" w14:paraId="43A94ED3" w14:textId="77777777">
        <w:tc>
          <w:tcPr>
            <w:tcW w:w="3510" w:type="dxa"/>
          </w:tcPr>
          <w:p w14:paraId="273EFD29" w14:textId="77777777" w:rsidR="00927E9C" w:rsidRPr="00515545" w:rsidRDefault="00927E9C">
            <w:pPr>
              <w:spacing w:line="240" w:lineRule="auto"/>
              <w:jc w:val="both"/>
              <w:rPr>
                <w:rFonts w:cs="Times New Roman"/>
                <w:sz w:val="22"/>
                <w:szCs w:val="22"/>
                <w:highlight w:val="yellow"/>
              </w:rPr>
            </w:pPr>
          </w:p>
        </w:tc>
        <w:tc>
          <w:tcPr>
            <w:tcW w:w="2835" w:type="dxa"/>
            <w:gridSpan w:val="3"/>
            <w:tcBorders>
              <w:top w:val="single" w:sz="4" w:space="0" w:color="auto"/>
            </w:tcBorders>
          </w:tcPr>
          <w:p w14:paraId="3682E676" w14:textId="77777777" w:rsidR="00927E9C" w:rsidRPr="00515545" w:rsidRDefault="00927E9C">
            <w:pPr>
              <w:spacing w:line="240" w:lineRule="auto"/>
              <w:jc w:val="center"/>
              <w:rPr>
                <w:rFonts w:cs="Times New Roman"/>
                <w:sz w:val="22"/>
                <w:szCs w:val="22"/>
                <w:highlight w:val="yellow"/>
              </w:rPr>
            </w:pPr>
            <w:r w:rsidRPr="00515545">
              <w:rPr>
                <w:rFonts w:cs="Times New Roman"/>
                <w:sz w:val="22"/>
                <w:szCs w:val="22"/>
              </w:rPr>
              <w:t>Three-month periods</w:t>
            </w:r>
          </w:p>
        </w:tc>
        <w:tc>
          <w:tcPr>
            <w:tcW w:w="236" w:type="dxa"/>
            <w:tcBorders>
              <w:top w:val="single" w:sz="4" w:space="0" w:color="auto"/>
            </w:tcBorders>
          </w:tcPr>
          <w:p w14:paraId="56D00B2B" w14:textId="77777777" w:rsidR="00927E9C" w:rsidRPr="00515545" w:rsidRDefault="00927E9C">
            <w:pPr>
              <w:spacing w:line="240" w:lineRule="auto"/>
              <w:jc w:val="both"/>
              <w:rPr>
                <w:rFonts w:cs="Times New Roman"/>
                <w:sz w:val="22"/>
                <w:szCs w:val="22"/>
                <w:highlight w:val="yellow"/>
              </w:rPr>
            </w:pPr>
          </w:p>
        </w:tc>
        <w:tc>
          <w:tcPr>
            <w:tcW w:w="2883" w:type="dxa"/>
            <w:gridSpan w:val="3"/>
            <w:tcBorders>
              <w:top w:val="single" w:sz="4" w:space="0" w:color="auto"/>
              <w:bottom w:val="single" w:sz="4" w:space="0" w:color="auto"/>
            </w:tcBorders>
          </w:tcPr>
          <w:p w14:paraId="06494359" w14:textId="66BD8B37" w:rsidR="00927E9C" w:rsidRPr="00515545" w:rsidRDefault="00042087">
            <w:pPr>
              <w:spacing w:line="240" w:lineRule="auto"/>
              <w:jc w:val="center"/>
              <w:rPr>
                <w:rFonts w:cs="Times New Roman"/>
                <w:sz w:val="22"/>
                <w:szCs w:val="22"/>
                <w:highlight w:val="yellow"/>
              </w:rPr>
            </w:pPr>
            <w:r>
              <w:rPr>
                <w:rFonts w:cs="Times New Roman"/>
                <w:sz w:val="22"/>
                <w:szCs w:val="22"/>
              </w:rPr>
              <w:t>Nine-month</w:t>
            </w:r>
            <w:r w:rsidR="00927E9C" w:rsidRPr="00515545">
              <w:rPr>
                <w:rFonts w:cs="Times New Roman"/>
                <w:sz w:val="22"/>
                <w:szCs w:val="22"/>
              </w:rPr>
              <w:t xml:space="preserve"> periods</w:t>
            </w:r>
          </w:p>
        </w:tc>
      </w:tr>
      <w:tr w:rsidR="00927E9C" w:rsidRPr="00515545" w14:paraId="0662CFA8" w14:textId="77777777">
        <w:tc>
          <w:tcPr>
            <w:tcW w:w="3510" w:type="dxa"/>
          </w:tcPr>
          <w:p w14:paraId="5141D5E9" w14:textId="77777777" w:rsidR="00927E9C" w:rsidRPr="00515545" w:rsidRDefault="00927E9C" w:rsidP="00927E9C">
            <w:pPr>
              <w:spacing w:line="240" w:lineRule="auto"/>
              <w:jc w:val="both"/>
              <w:rPr>
                <w:rFonts w:cs="Times New Roman"/>
                <w:sz w:val="22"/>
                <w:szCs w:val="22"/>
                <w:highlight w:val="yellow"/>
              </w:rPr>
            </w:pPr>
          </w:p>
        </w:tc>
        <w:tc>
          <w:tcPr>
            <w:tcW w:w="1275" w:type="dxa"/>
            <w:tcBorders>
              <w:top w:val="single" w:sz="4" w:space="0" w:color="auto"/>
              <w:bottom w:val="single" w:sz="4" w:space="0" w:color="auto"/>
            </w:tcBorders>
          </w:tcPr>
          <w:p w14:paraId="65B81CA4" w14:textId="77777777" w:rsidR="00927E9C" w:rsidRPr="00515545" w:rsidRDefault="00927E9C" w:rsidP="00927E9C">
            <w:pPr>
              <w:spacing w:line="240" w:lineRule="auto"/>
              <w:jc w:val="center"/>
              <w:rPr>
                <w:rFonts w:cs="Times New Roman"/>
                <w:sz w:val="22"/>
                <w:szCs w:val="22"/>
              </w:rPr>
            </w:pPr>
            <w:r w:rsidRPr="00515545">
              <w:rPr>
                <w:rFonts w:cs="Times New Roman"/>
                <w:sz w:val="22"/>
                <w:szCs w:val="22"/>
              </w:rPr>
              <w:t>2024</w:t>
            </w:r>
          </w:p>
        </w:tc>
        <w:tc>
          <w:tcPr>
            <w:tcW w:w="236" w:type="dxa"/>
            <w:tcBorders>
              <w:top w:val="single" w:sz="4" w:space="0" w:color="auto"/>
            </w:tcBorders>
          </w:tcPr>
          <w:p w14:paraId="632FA6FA" w14:textId="77777777" w:rsidR="00927E9C" w:rsidRPr="00515545" w:rsidRDefault="00927E9C" w:rsidP="00927E9C">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3625B823" w14:textId="77777777" w:rsidR="00927E9C" w:rsidRPr="00515545" w:rsidRDefault="00927E9C" w:rsidP="00927E9C">
            <w:pPr>
              <w:spacing w:line="240" w:lineRule="auto"/>
              <w:jc w:val="center"/>
              <w:rPr>
                <w:rFonts w:cs="Times New Roman"/>
                <w:sz w:val="22"/>
                <w:szCs w:val="22"/>
              </w:rPr>
            </w:pPr>
            <w:r w:rsidRPr="00515545">
              <w:rPr>
                <w:rFonts w:cs="Times New Roman"/>
                <w:sz w:val="22"/>
                <w:szCs w:val="22"/>
              </w:rPr>
              <w:t>2023</w:t>
            </w:r>
          </w:p>
        </w:tc>
        <w:tc>
          <w:tcPr>
            <w:tcW w:w="236" w:type="dxa"/>
          </w:tcPr>
          <w:p w14:paraId="6015DF18" w14:textId="77777777" w:rsidR="00927E9C" w:rsidRPr="00515545" w:rsidRDefault="00927E9C" w:rsidP="00927E9C">
            <w:pPr>
              <w:spacing w:line="240" w:lineRule="auto"/>
              <w:jc w:val="center"/>
              <w:rPr>
                <w:rFonts w:cs="Times New Roman"/>
                <w:sz w:val="22"/>
                <w:szCs w:val="22"/>
              </w:rPr>
            </w:pPr>
          </w:p>
        </w:tc>
        <w:tc>
          <w:tcPr>
            <w:tcW w:w="1324" w:type="dxa"/>
            <w:tcBorders>
              <w:top w:val="single" w:sz="4" w:space="0" w:color="auto"/>
              <w:bottom w:val="single" w:sz="4" w:space="0" w:color="auto"/>
            </w:tcBorders>
          </w:tcPr>
          <w:p w14:paraId="421C8764" w14:textId="77777777" w:rsidR="00927E9C" w:rsidRPr="00515545" w:rsidRDefault="00927E9C" w:rsidP="00927E9C">
            <w:pPr>
              <w:spacing w:line="240" w:lineRule="auto"/>
              <w:jc w:val="center"/>
              <w:rPr>
                <w:rFonts w:cs="Times New Roman"/>
                <w:sz w:val="22"/>
                <w:szCs w:val="22"/>
              </w:rPr>
            </w:pPr>
            <w:r w:rsidRPr="00515545">
              <w:rPr>
                <w:rFonts w:cs="Times New Roman"/>
                <w:sz w:val="22"/>
                <w:szCs w:val="22"/>
              </w:rPr>
              <w:t>2024</w:t>
            </w:r>
          </w:p>
        </w:tc>
        <w:tc>
          <w:tcPr>
            <w:tcW w:w="236" w:type="dxa"/>
            <w:tcBorders>
              <w:top w:val="single" w:sz="4" w:space="0" w:color="auto"/>
            </w:tcBorders>
          </w:tcPr>
          <w:p w14:paraId="5B82E1D7" w14:textId="77777777" w:rsidR="00927E9C" w:rsidRPr="00515545" w:rsidRDefault="00927E9C" w:rsidP="00927E9C">
            <w:pPr>
              <w:spacing w:line="240" w:lineRule="auto"/>
              <w:jc w:val="center"/>
              <w:rPr>
                <w:rFonts w:cs="Times New Roman"/>
                <w:sz w:val="22"/>
                <w:szCs w:val="22"/>
              </w:rPr>
            </w:pPr>
          </w:p>
        </w:tc>
        <w:tc>
          <w:tcPr>
            <w:tcW w:w="1323" w:type="dxa"/>
            <w:tcBorders>
              <w:top w:val="single" w:sz="4" w:space="0" w:color="auto"/>
              <w:bottom w:val="single" w:sz="4" w:space="0" w:color="auto"/>
            </w:tcBorders>
          </w:tcPr>
          <w:p w14:paraId="471EDF21" w14:textId="77777777" w:rsidR="00927E9C" w:rsidRPr="00515545" w:rsidRDefault="00927E9C" w:rsidP="00927E9C">
            <w:pPr>
              <w:spacing w:line="240" w:lineRule="auto"/>
              <w:jc w:val="center"/>
              <w:rPr>
                <w:rFonts w:cs="Times New Roman"/>
                <w:sz w:val="22"/>
                <w:szCs w:val="22"/>
              </w:rPr>
            </w:pPr>
            <w:r w:rsidRPr="00515545">
              <w:rPr>
                <w:rFonts w:cs="Times New Roman"/>
                <w:sz w:val="22"/>
                <w:szCs w:val="22"/>
              </w:rPr>
              <w:t>2023</w:t>
            </w:r>
          </w:p>
        </w:tc>
      </w:tr>
      <w:tr w:rsidR="00042087" w:rsidRPr="00515545" w14:paraId="29FF4698" w14:textId="77777777">
        <w:tc>
          <w:tcPr>
            <w:tcW w:w="3510" w:type="dxa"/>
            <w:vAlign w:val="bottom"/>
          </w:tcPr>
          <w:p w14:paraId="415C9317" w14:textId="77777777" w:rsidR="00042087" w:rsidRPr="00515545" w:rsidRDefault="00042087" w:rsidP="00927E9C">
            <w:pPr>
              <w:tabs>
                <w:tab w:val="clear" w:pos="227"/>
                <w:tab w:val="clear" w:pos="454"/>
                <w:tab w:val="clear" w:pos="680"/>
                <w:tab w:val="clear" w:pos="907"/>
                <w:tab w:val="left" w:pos="284"/>
                <w:tab w:val="left" w:pos="1440"/>
                <w:tab w:val="left" w:pos="2160"/>
              </w:tabs>
              <w:ind w:right="-43"/>
              <w:rPr>
                <w:rFonts w:cs="Times New Roman"/>
                <w:color w:val="000000"/>
                <w:sz w:val="22"/>
                <w:szCs w:val="22"/>
              </w:rPr>
            </w:pPr>
          </w:p>
        </w:tc>
        <w:tc>
          <w:tcPr>
            <w:tcW w:w="1275" w:type="dxa"/>
          </w:tcPr>
          <w:p w14:paraId="1783A63C" w14:textId="77777777" w:rsidR="00042087" w:rsidRPr="00515545" w:rsidRDefault="00042087" w:rsidP="00927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p>
        </w:tc>
        <w:tc>
          <w:tcPr>
            <w:tcW w:w="236" w:type="dxa"/>
          </w:tcPr>
          <w:p w14:paraId="308D0D36" w14:textId="77777777" w:rsidR="00042087" w:rsidRPr="00515545" w:rsidRDefault="00042087" w:rsidP="00927E9C">
            <w:pPr>
              <w:spacing w:line="240" w:lineRule="auto"/>
              <w:jc w:val="both"/>
              <w:rPr>
                <w:rFonts w:cs="Times New Roman"/>
                <w:sz w:val="22"/>
                <w:szCs w:val="22"/>
              </w:rPr>
            </w:pPr>
          </w:p>
        </w:tc>
        <w:tc>
          <w:tcPr>
            <w:tcW w:w="1324" w:type="dxa"/>
          </w:tcPr>
          <w:p w14:paraId="2E409A0C" w14:textId="77777777" w:rsidR="00042087" w:rsidRPr="00515545" w:rsidRDefault="00042087" w:rsidP="00927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p>
        </w:tc>
        <w:tc>
          <w:tcPr>
            <w:tcW w:w="236" w:type="dxa"/>
          </w:tcPr>
          <w:p w14:paraId="7F62987F" w14:textId="77777777" w:rsidR="00042087" w:rsidRPr="00515545" w:rsidRDefault="00042087" w:rsidP="00927E9C">
            <w:pPr>
              <w:spacing w:line="240" w:lineRule="auto"/>
              <w:jc w:val="both"/>
              <w:rPr>
                <w:rFonts w:cs="Times New Roman"/>
                <w:sz w:val="22"/>
                <w:szCs w:val="22"/>
              </w:rPr>
            </w:pPr>
          </w:p>
        </w:tc>
        <w:tc>
          <w:tcPr>
            <w:tcW w:w="1324" w:type="dxa"/>
            <w:vAlign w:val="bottom"/>
          </w:tcPr>
          <w:p w14:paraId="04812DB0" w14:textId="77777777" w:rsidR="00042087" w:rsidRPr="00515545" w:rsidRDefault="00042087" w:rsidP="00927E9C">
            <w:pPr>
              <w:tabs>
                <w:tab w:val="clear" w:pos="907"/>
                <w:tab w:val="left" w:pos="1283"/>
              </w:tabs>
              <w:ind w:right="170"/>
              <w:jc w:val="right"/>
              <w:rPr>
                <w:rFonts w:cs="Times New Roman"/>
                <w:sz w:val="22"/>
                <w:szCs w:val="22"/>
              </w:rPr>
            </w:pPr>
          </w:p>
        </w:tc>
        <w:tc>
          <w:tcPr>
            <w:tcW w:w="236" w:type="dxa"/>
          </w:tcPr>
          <w:p w14:paraId="6AC25BA1" w14:textId="77777777" w:rsidR="00042087" w:rsidRPr="00515545" w:rsidRDefault="00042087" w:rsidP="00927E9C">
            <w:pPr>
              <w:spacing w:line="240" w:lineRule="auto"/>
              <w:jc w:val="both"/>
              <w:rPr>
                <w:rFonts w:cs="Times New Roman"/>
                <w:sz w:val="22"/>
                <w:szCs w:val="22"/>
                <w:highlight w:val="yellow"/>
              </w:rPr>
            </w:pPr>
          </w:p>
        </w:tc>
        <w:tc>
          <w:tcPr>
            <w:tcW w:w="1323" w:type="dxa"/>
            <w:vAlign w:val="bottom"/>
          </w:tcPr>
          <w:p w14:paraId="3D420D26" w14:textId="77777777" w:rsidR="00042087" w:rsidRPr="00515545" w:rsidRDefault="00042087" w:rsidP="00927E9C">
            <w:pPr>
              <w:tabs>
                <w:tab w:val="clear" w:pos="907"/>
                <w:tab w:val="left" w:pos="1283"/>
              </w:tabs>
              <w:ind w:right="170"/>
              <w:jc w:val="right"/>
              <w:rPr>
                <w:rFonts w:cs="Times New Roman"/>
                <w:sz w:val="22"/>
                <w:szCs w:val="22"/>
              </w:rPr>
            </w:pPr>
          </w:p>
        </w:tc>
      </w:tr>
      <w:tr w:rsidR="001527F2" w:rsidRPr="00515545" w14:paraId="001F3E68" w14:textId="77777777">
        <w:tc>
          <w:tcPr>
            <w:tcW w:w="3510" w:type="dxa"/>
            <w:vAlign w:val="bottom"/>
          </w:tcPr>
          <w:p w14:paraId="17C50B45" w14:textId="77777777" w:rsidR="001527F2" w:rsidRPr="00515545" w:rsidRDefault="001527F2" w:rsidP="001527F2">
            <w:pPr>
              <w:tabs>
                <w:tab w:val="clear" w:pos="227"/>
                <w:tab w:val="clear" w:pos="454"/>
                <w:tab w:val="clear" w:pos="680"/>
                <w:tab w:val="clear" w:pos="907"/>
                <w:tab w:val="left" w:pos="284"/>
                <w:tab w:val="left" w:pos="1440"/>
                <w:tab w:val="left" w:pos="2160"/>
              </w:tabs>
              <w:ind w:left="-110" w:right="-43"/>
              <w:rPr>
                <w:rFonts w:cs="Times New Roman"/>
                <w:sz w:val="22"/>
                <w:szCs w:val="22"/>
              </w:rPr>
            </w:pPr>
            <w:r w:rsidRPr="00515545">
              <w:rPr>
                <w:rFonts w:cs="Times New Roman"/>
                <w:color w:val="000000"/>
                <w:sz w:val="22"/>
                <w:szCs w:val="22"/>
              </w:rPr>
              <w:t>Management fee income</w:t>
            </w:r>
          </w:p>
        </w:tc>
        <w:tc>
          <w:tcPr>
            <w:tcW w:w="1275" w:type="dxa"/>
          </w:tcPr>
          <w:p w14:paraId="7D4E021F" w14:textId="50F4A058" w:rsidR="001527F2" w:rsidRPr="00515545" w:rsidRDefault="00E8199B"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8,320</w:t>
            </w:r>
          </w:p>
        </w:tc>
        <w:tc>
          <w:tcPr>
            <w:tcW w:w="236" w:type="dxa"/>
          </w:tcPr>
          <w:p w14:paraId="34B457F9" w14:textId="77777777" w:rsidR="001527F2" w:rsidRPr="00515545" w:rsidRDefault="001527F2" w:rsidP="001527F2">
            <w:pPr>
              <w:spacing w:line="240" w:lineRule="auto"/>
              <w:jc w:val="both"/>
              <w:rPr>
                <w:rFonts w:cs="Times New Roman"/>
                <w:sz w:val="22"/>
                <w:szCs w:val="22"/>
              </w:rPr>
            </w:pPr>
          </w:p>
        </w:tc>
        <w:tc>
          <w:tcPr>
            <w:tcW w:w="1324" w:type="dxa"/>
          </w:tcPr>
          <w:p w14:paraId="059FB6EA" w14:textId="5937B56C"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8154D">
              <w:rPr>
                <w:rFonts w:cs="Times New Roman"/>
                <w:sz w:val="22"/>
                <w:szCs w:val="22"/>
              </w:rPr>
              <w:t>9,307</w:t>
            </w:r>
          </w:p>
        </w:tc>
        <w:tc>
          <w:tcPr>
            <w:tcW w:w="236" w:type="dxa"/>
          </w:tcPr>
          <w:p w14:paraId="5B38DF1C" w14:textId="77777777" w:rsidR="001527F2" w:rsidRPr="00515545" w:rsidRDefault="001527F2" w:rsidP="001527F2">
            <w:pPr>
              <w:spacing w:line="240" w:lineRule="auto"/>
              <w:jc w:val="both"/>
              <w:rPr>
                <w:rFonts w:cs="Times New Roman"/>
                <w:sz w:val="22"/>
                <w:szCs w:val="22"/>
              </w:rPr>
            </w:pPr>
          </w:p>
        </w:tc>
        <w:tc>
          <w:tcPr>
            <w:tcW w:w="1324" w:type="dxa"/>
            <w:vAlign w:val="bottom"/>
          </w:tcPr>
          <w:p w14:paraId="2FD4268A" w14:textId="5A279336" w:rsidR="001527F2" w:rsidRPr="00515545" w:rsidRDefault="00E8199B" w:rsidP="001527F2">
            <w:pPr>
              <w:tabs>
                <w:tab w:val="clear" w:pos="907"/>
                <w:tab w:val="left" w:pos="1283"/>
              </w:tabs>
              <w:ind w:right="170"/>
              <w:jc w:val="right"/>
              <w:rPr>
                <w:rFonts w:cs="Times New Roman"/>
                <w:sz w:val="22"/>
                <w:szCs w:val="22"/>
              </w:rPr>
            </w:pPr>
            <w:r>
              <w:rPr>
                <w:rFonts w:cs="Times New Roman"/>
                <w:sz w:val="22"/>
                <w:szCs w:val="22"/>
              </w:rPr>
              <w:t>26,924</w:t>
            </w:r>
          </w:p>
        </w:tc>
        <w:tc>
          <w:tcPr>
            <w:tcW w:w="236" w:type="dxa"/>
          </w:tcPr>
          <w:p w14:paraId="78D74F26" w14:textId="77777777" w:rsidR="001527F2" w:rsidRPr="00515545" w:rsidRDefault="001527F2" w:rsidP="001527F2">
            <w:pPr>
              <w:spacing w:line="240" w:lineRule="auto"/>
              <w:jc w:val="both"/>
              <w:rPr>
                <w:rFonts w:cs="Times New Roman"/>
                <w:sz w:val="22"/>
                <w:szCs w:val="22"/>
                <w:highlight w:val="yellow"/>
              </w:rPr>
            </w:pPr>
          </w:p>
        </w:tc>
        <w:tc>
          <w:tcPr>
            <w:tcW w:w="1323" w:type="dxa"/>
            <w:vAlign w:val="bottom"/>
          </w:tcPr>
          <w:p w14:paraId="77046EE5" w14:textId="152B3565" w:rsidR="001527F2" w:rsidRPr="00515545" w:rsidRDefault="001527F2" w:rsidP="001527F2">
            <w:pPr>
              <w:tabs>
                <w:tab w:val="clear" w:pos="907"/>
                <w:tab w:val="left" w:pos="1283"/>
              </w:tabs>
              <w:ind w:right="170"/>
              <w:jc w:val="right"/>
              <w:rPr>
                <w:rFonts w:cs="Times New Roman"/>
                <w:sz w:val="22"/>
                <w:szCs w:val="22"/>
              </w:rPr>
            </w:pPr>
            <w:r w:rsidRPr="0058154D">
              <w:rPr>
                <w:rFonts w:cs="Times New Roman"/>
                <w:sz w:val="22"/>
                <w:szCs w:val="22"/>
              </w:rPr>
              <w:t>27,045</w:t>
            </w:r>
          </w:p>
        </w:tc>
      </w:tr>
      <w:tr w:rsidR="001527F2" w:rsidRPr="00515545" w14:paraId="02C45367" w14:textId="77777777">
        <w:tc>
          <w:tcPr>
            <w:tcW w:w="3510" w:type="dxa"/>
            <w:vAlign w:val="bottom"/>
          </w:tcPr>
          <w:p w14:paraId="49A9CEF5" w14:textId="77777777" w:rsidR="001527F2" w:rsidRPr="00515545" w:rsidRDefault="001527F2" w:rsidP="001527F2">
            <w:pPr>
              <w:tabs>
                <w:tab w:val="clear" w:pos="227"/>
                <w:tab w:val="clear" w:pos="454"/>
                <w:tab w:val="clear" w:pos="680"/>
                <w:tab w:val="clear" w:pos="907"/>
                <w:tab w:val="left" w:pos="284"/>
                <w:tab w:val="left" w:pos="1440"/>
                <w:tab w:val="left" w:pos="2160"/>
              </w:tabs>
              <w:ind w:left="-110" w:right="-43"/>
              <w:rPr>
                <w:rFonts w:cs="Times New Roman"/>
                <w:sz w:val="22"/>
                <w:szCs w:val="22"/>
              </w:rPr>
            </w:pPr>
            <w:r w:rsidRPr="00515545">
              <w:rPr>
                <w:rFonts w:cs="Times New Roman"/>
                <w:color w:val="000000"/>
                <w:sz w:val="22"/>
                <w:szCs w:val="22"/>
              </w:rPr>
              <w:t>Interest income</w:t>
            </w:r>
          </w:p>
        </w:tc>
        <w:tc>
          <w:tcPr>
            <w:tcW w:w="1275" w:type="dxa"/>
            <w:tcBorders>
              <w:bottom w:val="single" w:sz="4" w:space="0" w:color="auto"/>
            </w:tcBorders>
          </w:tcPr>
          <w:p w14:paraId="1275692C" w14:textId="0E2E3F8F" w:rsidR="001527F2" w:rsidRPr="00515545" w:rsidRDefault="00E8199B"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4,219</w:t>
            </w:r>
          </w:p>
        </w:tc>
        <w:tc>
          <w:tcPr>
            <w:tcW w:w="236" w:type="dxa"/>
          </w:tcPr>
          <w:p w14:paraId="3D506885" w14:textId="77777777" w:rsidR="001527F2" w:rsidRPr="00515545" w:rsidRDefault="001527F2" w:rsidP="001527F2">
            <w:pPr>
              <w:spacing w:line="240" w:lineRule="auto"/>
              <w:jc w:val="both"/>
              <w:rPr>
                <w:rFonts w:cs="Times New Roman"/>
                <w:sz w:val="22"/>
                <w:szCs w:val="22"/>
              </w:rPr>
            </w:pPr>
          </w:p>
        </w:tc>
        <w:tc>
          <w:tcPr>
            <w:tcW w:w="1324" w:type="dxa"/>
            <w:tcBorders>
              <w:bottom w:val="single" w:sz="4" w:space="0" w:color="auto"/>
            </w:tcBorders>
          </w:tcPr>
          <w:p w14:paraId="50C67E3F" w14:textId="4937E0A0"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8154D">
              <w:rPr>
                <w:rFonts w:cs="Times New Roman"/>
                <w:sz w:val="22"/>
                <w:szCs w:val="22"/>
              </w:rPr>
              <w:t>4,461</w:t>
            </w:r>
          </w:p>
        </w:tc>
        <w:tc>
          <w:tcPr>
            <w:tcW w:w="236" w:type="dxa"/>
          </w:tcPr>
          <w:p w14:paraId="69E61F1C" w14:textId="77777777" w:rsidR="001527F2" w:rsidRPr="00515545" w:rsidRDefault="001527F2" w:rsidP="001527F2">
            <w:pPr>
              <w:spacing w:line="240" w:lineRule="auto"/>
              <w:jc w:val="both"/>
              <w:rPr>
                <w:rFonts w:cs="Times New Roman"/>
                <w:sz w:val="22"/>
                <w:szCs w:val="22"/>
              </w:rPr>
            </w:pPr>
          </w:p>
        </w:tc>
        <w:tc>
          <w:tcPr>
            <w:tcW w:w="1324" w:type="dxa"/>
            <w:tcBorders>
              <w:bottom w:val="single" w:sz="4" w:space="0" w:color="auto"/>
            </w:tcBorders>
            <w:vAlign w:val="bottom"/>
          </w:tcPr>
          <w:p w14:paraId="3C44686A" w14:textId="27BDF320" w:rsidR="001527F2" w:rsidRPr="00515545" w:rsidRDefault="00E8199B" w:rsidP="001527F2">
            <w:pPr>
              <w:tabs>
                <w:tab w:val="clear" w:pos="907"/>
                <w:tab w:val="left" w:pos="1283"/>
              </w:tabs>
              <w:ind w:right="170"/>
              <w:jc w:val="right"/>
              <w:rPr>
                <w:rFonts w:cs="Times New Roman"/>
                <w:sz w:val="22"/>
                <w:szCs w:val="22"/>
              </w:rPr>
            </w:pPr>
            <w:r>
              <w:rPr>
                <w:rFonts w:cs="Times New Roman"/>
                <w:sz w:val="22"/>
                <w:szCs w:val="22"/>
              </w:rPr>
              <w:t>13,557</w:t>
            </w:r>
          </w:p>
        </w:tc>
        <w:tc>
          <w:tcPr>
            <w:tcW w:w="236" w:type="dxa"/>
          </w:tcPr>
          <w:p w14:paraId="27666BEC" w14:textId="77777777" w:rsidR="001527F2" w:rsidRPr="00515545" w:rsidRDefault="001527F2" w:rsidP="001527F2">
            <w:pPr>
              <w:spacing w:line="240" w:lineRule="auto"/>
              <w:jc w:val="both"/>
              <w:rPr>
                <w:rFonts w:cs="Times New Roman"/>
                <w:sz w:val="22"/>
                <w:szCs w:val="22"/>
                <w:highlight w:val="yellow"/>
              </w:rPr>
            </w:pPr>
          </w:p>
        </w:tc>
        <w:tc>
          <w:tcPr>
            <w:tcW w:w="1323" w:type="dxa"/>
            <w:tcBorders>
              <w:bottom w:val="single" w:sz="4" w:space="0" w:color="auto"/>
            </w:tcBorders>
            <w:vAlign w:val="bottom"/>
          </w:tcPr>
          <w:p w14:paraId="1F47062B" w14:textId="35AC2E52" w:rsidR="001527F2" w:rsidRPr="00515545" w:rsidRDefault="001527F2" w:rsidP="001527F2">
            <w:pPr>
              <w:tabs>
                <w:tab w:val="clear" w:pos="907"/>
                <w:tab w:val="left" w:pos="1283"/>
              </w:tabs>
              <w:ind w:right="170"/>
              <w:jc w:val="right"/>
              <w:rPr>
                <w:rFonts w:cs="Times New Roman"/>
                <w:sz w:val="22"/>
                <w:szCs w:val="22"/>
              </w:rPr>
            </w:pPr>
            <w:r w:rsidRPr="0058154D">
              <w:rPr>
                <w:rFonts w:cs="Times New Roman"/>
                <w:sz w:val="22"/>
                <w:szCs w:val="22"/>
              </w:rPr>
              <w:t>11,912</w:t>
            </w:r>
          </w:p>
        </w:tc>
      </w:tr>
      <w:tr w:rsidR="001527F2" w:rsidRPr="00515545" w14:paraId="45BAEFD0" w14:textId="77777777">
        <w:tc>
          <w:tcPr>
            <w:tcW w:w="3510" w:type="dxa"/>
            <w:vAlign w:val="bottom"/>
          </w:tcPr>
          <w:p w14:paraId="40C0373D" w14:textId="77777777" w:rsidR="001527F2" w:rsidRPr="00515545" w:rsidRDefault="001527F2" w:rsidP="001527F2">
            <w:pPr>
              <w:tabs>
                <w:tab w:val="clear" w:pos="227"/>
                <w:tab w:val="clear" w:pos="454"/>
                <w:tab w:val="clear" w:pos="680"/>
                <w:tab w:val="clear" w:pos="907"/>
                <w:tab w:val="left" w:pos="284"/>
                <w:tab w:val="left" w:pos="1440"/>
                <w:tab w:val="left" w:pos="2160"/>
              </w:tabs>
              <w:ind w:left="-110" w:right="-43"/>
              <w:rPr>
                <w:rFonts w:cs="Times New Roman"/>
                <w:color w:val="000000"/>
                <w:sz w:val="22"/>
                <w:szCs w:val="22"/>
              </w:rPr>
            </w:pPr>
            <w:r w:rsidRPr="00515545">
              <w:rPr>
                <w:rFonts w:cs="Times New Roman"/>
                <w:color w:val="000000"/>
                <w:sz w:val="22"/>
                <w:szCs w:val="22"/>
              </w:rPr>
              <w:t>Total</w:t>
            </w:r>
          </w:p>
        </w:tc>
        <w:tc>
          <w:tcPr>
            <w:tcW w:w="1275" w:type="dxa"/>
            <w:tcBorders>
              <w:top w:val="single" w:sz="4" w:space="0" w:color="auto"/>
              <w:bottom w:val="double" w:sz="4" w:space="0" w:color="auto"/>
            </w:tcBorders>
          </w:tcPr>
          <w:p w14:paraId="2913E812" w14:textId="1EBB115F" w:rsidR="001527F2" w:rsidRPr="00515545" w:rsidRDefault="00E8199B"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12,539</w:t>
            </w:r>
          </w:p>
        </w:tc>
        <w:tc>
          <w:tcPr>
            <w:tcW w:w="236" w:type="dxa"/>
          </w:tcPr>
          <w:p w14:paraId="7BBABAE6" w14:textId="77777777" w:rsidR="001527F2" w:rsidRPr="00515545" w:rsidRDefault="001527F2" w:rsidP="001527F2">
            <w:pPr>
              <w:spacing w:line="240" w:lineRule="auto"/>
              <w:jc w:val="both"/>
              <w:rPr>
                <w:rFonts w:cs="Times New Roman"/>
                <w:sz w:val="22"/>
                <w:szCs w:val="22"/>
              </w:rPr>
            </w:pPr>
          </w:p>
        </w:tc>
        <w:tc>
          <w:tcPr>
            <w:tcW w:w="1324" w:type="dxa"/>
            <w:tcBorders>
              <w:top w:val="single" w:sz="4" w:space="0" w:color="auto"/>
              <w:bottom w:val="double" w:sz="4" w:space="0" w:color="auto"/>
            </w:tcBorders>
          </w:tcPr>
          <w:p w14:paraId="45A10AE2" w14:textId="7FB145A5" w:rsidR="001527F2" w:rsidRPr="00515545" w:rsidRDefault="001527F2" w:rsidP="00152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8154D">
              <w:rPr>
                <w:rFonts w:cs="Times New Roman"/>
                <w:sz w:val="22"/>
                <w:szCs w:val="22"/>
              </w:rPr>
              <w:t>13,768</w:t>
            </w:r>
          </w:p>
        </w:tc>
        <w:tc>
          <w:tcPr>
            <w:tcW w:w="236" w:type="dxa"/>
          </w:tcPr>
          <w:p w14:paraId="4E2B475C" w14:textId="77777777" w:rsidR="001527F2" w:rsidRPr="00515545" w:rsidRDefault="001527F2" w:rsidP="001527F2">
            <w:pPr>
              <w:spacing w:line="240" w:lineRule="auto"/>
              <w:jc w:val="both"/>
              <w:rPr>
                <w:rFonts w:cs="Times New Roman"/>
                <w:sz w:val="22"/>
                <w:szCs w:val="22"/>
              </w:rPr>
            </w:pPr>
          </w:p>
        </w:tc>
        <w:tc>
          <w:tcPr>
            <w:tcW w:w="1324" w:type="dxa"/>
            <w:tcBorders>
              <w:top w:val="single" w:sz="4" w:space="0" w:color="auto"/>
              <w:bottom w:val="double" w:sz="4" w:space="0" w:color="auto"/>
            </w:tcBorders>
            <w:vAlign w:val="bottom"/>
          </w:tcPr>
          <w:p w14:paraId="6D5D644B" w14:textId="188AABD7" w:rsidR="001527F2" w:rsidRPr="00515545" w:rsidRDefault="00E8199B" w:rsidP="001527F2">
            <w:pPr>
              <w:tabs>
                <w:tab w:val="clear" w:pos="907"/>
                <w:tab w:val="left" w:pos="1283"/>
              </w:tabs>
              <w:ind w:right="170"/>
              <w:jc w:val="right"/>
              <w:rPr>
                <w:rFonts w:cs="Times New Roman"/>
                <w:sz w:val="22"/>
                <w:szCs w:val="22"/>
              </w:rPr>
            </w:pPr>
            <w:r>
              <w:rPr>
                <w:rFonts w:cs="Times New Roman"/>
                <w:sz w:val="22"/>
                <w:szCs w:val="22"/>
              </w:rPr>
              <w:t>40,481</w:t>
            </w:r>
          </w:p>
        </w:tc>
        <w:tc>
          <w:tcPr>
            <w:tcW w:w="236" w:type="dxa"/>
          </w:tcPr>
          <w:p w14:paraId="32DD8337" w14:textId="77777777" w:rsidR="001527F2" w:rsidRPr="00515545" w:rsidRDefault="001527F2" w:rsidP="001527F2">
            <w:pPr>
              <w:spacing w:line="240" w:lineRule="auto"/>
              <w:jc w:val="both"/>
              <w:rPr>
                <w:rFonts w:cs="Times New Roman"/>
                <w:sz w:val="22"/>
                <w:szCs w:val="22"/>
                <w:highlight w:val="yellow"/>
              </w:rPr>
            </w:pPr>
          </w:p>
        </w:tc>
        <w:tc>
          <w:tcPr>
            <w:tcW w:w="1323" w:type="dxa"/>
            <w:tcBorders>
              <w:top w:val="single" w:sz="4" w:space="0" w:color="auto"/>
              <w:bottom w:val="double" w:sz="4" w:space="0" w:color="auto"/>
            </w:tcBorders>
            <w:vAlign w:val="bottom"/>
          </w:tcPr>
          <w:p w14:paraId="76FF9318" w14:textId="2979D655" w:rsidR="001527F2" w:rsidRPr="00515545" w:rsidRDefault="001527F2" w:rsidP="001527F2">
            <w:pPr>
              <w:tabs>
                <w:tab w:val="clear" w:pos="907"/>
                <w:tab w:val="left" w:pos="1283"/>
              </w:tabs>
              <w:ind w:right="170"/>
              <w:jc w:val="right"/>
              <w:rPr>
                <w:rFonts w:cs="Times New Roman"/>
                <w:sz w:val="22"/>
                <w:szCs w:val="22"/>
              </w:rPr>
            </w:pPr>
            <w:r w:rsidRPr="0058154D">
              <w:rPr>
                <w:rFonts w:cs="Times New Roman"/>
                <w:sz w:val="22"/>
                <w:szCs w:val="22"/>
              </w:rPr>
              <w:t>38,957</w:t>
            </w:r>
          </w:p>
        </w:tc>
      </w:tr>
    </w:tbl>
    <w:p w14:paraId="2F8ECE36" w14:textId="77777777" w:rsidR="00F45BFA" w:rsidRPr="00515545" w:rsidRDefault="00F45BFA" w:rsidP="003F17CF">
      <w:pPr>
        <w:tabs>
          <w:tab w:val="clear" w:pos="454"/>
          <w:tab w:val="left" w:pos="0"/>
          <w:tab w:val="left" w:pos="142"/>
        </w:tabs>
        <w:jc w:val="both"/>
        <w:rPr>
          <w:rFonts w:cs="Cordia New"/>
          <w:sz w:val="22"/>
          <w:szCs w:val="22"/>
          <w:highlight w:val="yellow"/>
        </w:rPr>
      </w:pPr>
    </w:p>
    <w:p w14:paraId="1489CAAE" w14:textId="77777777"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Fair values</w:t>
      </w:r>
    </w:p>
    <w:p w14:paraId="05313F9E" w14:textId="77777777" w:rsidR="00794C9A" w:rsidRPr="00515545" w:rsidRDefault="00794C9A" w:rsidP="00794C9A">
      <w:pPr>
        <w:pStyle w:val="a3"/>
        <w:widowControl/>
        <w:tabs>
          <w:tab w:val="num" w:pos="709"/>
        </w:tabs>
        <w:spacing w:line="240" w:lineRule="atLeast"/>
        <w:ind w:right="-45"/>
        <w:jc w:val="thaiDistribute"/>
        <w:rPr>
          <w:rFonts w:hAnsi="Times New Roman" w:cs="Times New Roman"/>
          <w:b w:val="0"/>
          <w:bCs w:val="0"/>
          <w:sz w:val="22"/>
          <w:szCs w:val="22"/>
        </w:rPr>
      </w:pPr>
    </w:p>
    <w:p w14:paraId="4D625209" w14:textId="6AE6AA17" w:rsidR="00794C9A" w:rsidRPr="00515545" w:rsidRDefault="00794C9A" w:rsidP="001F2265">
      <w:pPr>
        <w:pStyle w:val="a3"/>
        <w:widowControl/>
        <w:tabs>
          <w:tab w:val="num" w:pos="709"/>
        </w:tabs>
        <w:spacing w:line="240" w:lineRule="atLeast"/>
        <w:ind w:right="-45"/>
        <w:jc w:val="thaiDistribute"/>
        <w:rPr>
          <w:rFonts w:hAnsi="Times New Roman" w:cs="Times New Roman"/>
          <w:b w:val="0"/>
          <w:bCs w:val="0"/>
          <w:sz w:val="22"/>
          <w:szCs w:val="22"/>
        </w:rPr>
      </w:pPr>
      <w:r w:rsidRPr="00515545">
        <w:rPr>
          <w:rFonts w:hAnsi="Times New Roman" w:cs="Times New Roman"/>
          <w:b w:val="0"/>
          <w:bCs w:val="0"/>
          <w:sz w:val="22"/>
          <w:szCs w:val="22"/>
        </w:rPr>
        <w:t>Significant financial assets</w:t>
      </w:r>
      <w:r w:rsidRPr="00515545">
        <w:rPr>
          <w:rFonts w:hAnsi="Times New Roman" w:cs="Times New Roman" w:hint="cs"/>
          <w:b w:val="0"/>
          <w:bCs w:val="0"/>
          <w:sz w:val="22"/>
          <w:szCs w:val="22"/>
          <w:cs/>
        </w:rPr>
        <w:t xml:space="preserve"> </w:t>
      </w:r>
      <w:r w:rsidR="00EE0A4C">
        <w:rPr>
          <w:rFonts w:hAnsi="Times New Roman" w:cs="Times New Roman"/>
          <w:b w:val="0"/>
          <w:bCs w:val="0"/>
          <w:sz w:val="22"/>
          <w:szCs w:val="22"/>
        </w:rPr>
        <w:t>(</w:t>
      </w:r>
      <w:r w:rsidRPr="00515545">
        <w:rPr>
          <w:rFonts w:hAnsi="Times New Roman" w:cs="Times New Roman"/>
          <w:b w:val="0"/>
          <w:bCs w:val="0"/>
          <w:sz w:val="22"/>
          <w:szCs w:val="22"/>
        </w:rPr>
        <w:t>excluding assets which management</w:t>
      </w:r>
      <w:r w:rsidR="00F52413" w:rsidRPr="00515545">
        <w:rPr>
          <w:rFonts w:hAnsi="Times New Roman" w:cs="Times New Roman"/>
          <w:b w:val="0"/>
          <w:bCs w:val="0"/>
          <w:sz w:val="22"/>
          <w:szCs w:val="22"/>
        </w:rPr>
        <w:t xml:space="preserve"> </w:t>
      </w:r>
      <w:r w:rsidRPr="00515545">
        <w:rPr>
          <w:rFonts w:hAnsi="Times New Roman" w:cs="Times New Roman"/>
          <w:b w:val="0"/>
          <w:bCs w:val="0"/>
          <w:sz w:val="22"/>
          <w:szCs w:val="22"/>
        </w:rPr>
        <w:t>believes that</w:t>
      </w:r>
      <w:r w:rsidRPr="00515545">
        <w:rPr>
          <w:rFonts w:hAnsi="Times New Roman" w:cs="Times New Roman" w:hint="cs"/>
          <w:b w:val="0"/>
          <w:bCs w:val="0"/>
          <w:sz w:val="22"/>
          <w:szCs w:val="22"/>
          <w:cs/>
        </w:rPr>
        <w:t xml:space="preserve"> </w:t>
      </w:r>
      <w:r w:rsidR="001F2265" w:rsidRPr="00515545">
        <w:rPr>
          <w:rFonts w:hAnsi="Times New Roman" w:cs="Times New Roman"/>
          <w:b w:val="0"/>
          <w:bCs w:val="0"/>
          <w:sz w:val="22"/>
          <w:szCs w:val="22"/>
        </w:rPr>
        <w:t xml:space="preserve">their </w:t>
      </w:r>
      <w:r w:rsidRPr="00515545">
        <w:rPr>
          <w:rFonts w:hAnsi="Times New Roman" w:cs="Times New Roman"/>
          <w:b w:val="0"/>
          <w:bCs w:val="0"/>
          <w:sz w:val="22"/>
          <w:szCs w:val="22"/>
        </w:rPr>
        <w:t>carrying amounts were not materially different from fair values)</w:t>
      </w:r>
      <w:r w:rsidRPr="00515545">
        <w:rPr>
          <w:rFonts w:hAnsi="Times New Roman" w:cs="Times New Roman" w:hint="cs"/>
          <w:b w:val="0"/>
          <w:bCs w:val="0"/>
          <w:sz w:val="22"/>
          <w:szCs w:val="22"/>
          <w:cs/>
        </w:rPr>
        <w:t xml:space="preserve"> </w:t>
      </w:r>
      <w:r w:rsidRPr="00515545">
        <w:rPr>
          <w:rFonts w:hAnsi="Times New Roman" w:cs="Times New Roman"/>
          <w:b w:val="0"/>
          <w:bCs w:val="0"/>
          <w:sz w:val="22"/>
          <w:szCs w:val="22"/>
        </w:rPr>
        <w:t xml:space="preserve">that are not measured and presented at fair value in the statements of financial position as at </w:t>
      </w:r>
      <w:r w:rsidR="00042087">
        <w:rPr>
          <w:rFonts w:hAnsi="Times New Roman" w:cs="Times New Roman"/>
          <w:b w:val="0"/>
          <w:bCs w:val="0"/>
          <w:sz w:val="22"/>
          <w:szCs w:val="22"/>
        </w:rPr>
        <w:t>September 30</w:t>
      </w:r>
      <w:r w:rsidR="007F4AF0" w:rsidRPr="00515545">
        <w:rPr>
          <w:rFonts w:hAnsi="Times New Roman" w:cs="Times New Roman"/>
          <w:b w:val="0"/>
          <w:bCs w:val="0"/>
          <w:sz w:val="22"/>
          <w:szCs w:val="22"/>
        </w:rPr>
        <w:t>,</w:t>
      </w:r>
      <w:r w:rsidRPr="00515545">
        <w:rPr>
          <w:rFonts w:hAnsi="Times New Roman" w:cs="Times New Roman"/>
          <w:b w:val="0"/>
          <w:bCs w:val="0"/>
          <w:sz w:val="22"/>
          <w:szCs w:val="22"/>
        </w:rPr>
        <w:t xml:space="preserve"> </w:t>
      </w:r>
      <w:r w:rsidR="007936F7" w:rsidRPr="00515545">
        <w:rPr>
          <w:rFonts w:hAnsi="Times New Roman" w:cs="Times New Roman"/>
          <w:b w:val="0"/>
          <w:bCs w:val="0"/>
          <w:sz w:val="22"/>
          <w:szCs w:val="22"/>
        </w:rPr>
        <w:t>2024</w:t>
      </w:r>
      <w:r w:rsidRPr="00515545">
        <w:rPr>
          <w:rFonts w:hAnsi="Times New Roman" w:cs="Times New Roman"/>
          <w:b w:val="0"/>
          <w:bCs w:val="0"/>
          <w:sz w:val="22"/>
          <w:szCs w:val="22"/>
        </w:rPr>
        <w:t xml:space="preserve"> and December 31, </w:t>
      </w:r>
      <w:r w:rsidR="007936F7" w:rsidRPr="00515545">
        <w:rPr>
          <w:rFonts w:hAnsi="Times New Roman" w:cs="Times New Roman"/>
          <w:b w:val="0"/>
          <w:bCs w:val="0"/>
          <w:sz w:val="22"/>
          <w:szCs w:val="22"/>
        </w:rPr>
        <w:t>2023</w:t>
      </w:r>
      <w:r w:rsidRPr="00515545">
        <w:rPr>
          <w:rFonts w:hAnsi="Times New Roman" w:cs="Times New Roman"/>
          <w:b w:val="0"/>
          <w:bCs w:val="0"/>
          <w:sz w:val="22"/>
          <w:szCs w:val="22"/>
        </w:rPr>
        <w:t xml:space="preserve"> had their relevant fair values as follows:</w:t>
      </w:r>
    </w:p>
    <w:p w14:paraId="4FF2019B" w14:textId="77777777" w:rsidR="00794C9A" w:rsidRPr="00515545" w:rsidRDefault="00794C9A" w:rsidP="00794C9A">
      <w:pPr>
        <w:tabs>
          <w:tab w:val="left" w:pos="540"/>
        </w:tabs>
        <w:jc w:val="thaiDistribute"/>
        <w:rPr>
          <w:rFonts w:cs="Times New Roman"/>
          <w:b/>
          <w:bCs/>
          <w:sz w:val="22"/>
          <w:szCs w:val="22"/>
          <w:highlight w:val="yellow"/>
        </w:rPr>
      </w:pPr>
    </w:p>
    <w:tbl>
      <w:tblPr>
        <w:tblW w:w="9828" w:type="dxa"/>
        <w:tblLook w:val="04A0" w:firstRow="1" w:lastRow="0" w:firstColumn="1" w:lastColumn="0" w:noHBand="0" w:noVBand="1"/>
      </w:tblPr>
      <w:tblGrid>
        <w:gridCol w:w="3510"/>
        <w:gridCol w:w="270"/>
        <w:gridCol w:w="1620"/>
        <w:gridCol w:w="378"/>
        <w:gridCol w:w="1462"/>
        <w:gridCol w:w="235"/>
        <w:gridCol w:w="2353"/>
      </w:tblGrid>
      <w:tr w:rsidR="00455ACC" w:rsidRPr="00515545" w14:paraId="4084893F" w14:textId="77777777" w:rsidTr="0048323E">
        <w:tc>
          <w:tcPr>
            <w:tcW w:w="3510" w:type="dxa"/>
          </w:tcPr>
          <w:p w14:paraId="12346516"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7F16C54B"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c>
          <w:tcPr>
            <w:tcW w:w="3460" w:type="dxa"/>
            <w:gridSpan w:val="3"/>
            <w:tcBorders>
              <w:bottom w:val="single" w:sz="4" w:space="0" w:color="auto"/>
            </w:tcBorders>
          </w:tcPr>
          <w:p w14:paraId="279BD951" w14:textId="77777777" w:rsidR="00455ACC" w:rsidRPr="00515545" w:rsidRDefault="00455ACC" w:rsidP="00455ACC">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515545">
              <w:rPr>
                <w:rFonts w:cs="Times New Roman"/>
                <w:sz w:val="22"/>
                <w:szCs w:val="22"/>
              </w:rPr>
              <w:t>Fair value - Consolidated         financial statements (In Million Baht)</w:t>
            </w:r>
          </w:p>
        </w:tc>
        <w:tc>
          <w:tcPr>
            <w:tcW w:w="235" w:type="dxa"/>
          </w:tcPr>
          <w:p w14:paraId="20ECB0B3"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c>
          <w:tcPr>
            <w:tcW w:w="2353" w:type="dxa"/>
          </w:tcPr>
          <w:p w14:paraId="33438650"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r>
      <w:tr w:rsidR="00455ACC" w:rsidRPr="00515545" w14:paraId="112200B8" w14:textId="77777777" w:rsidTr="0048323E">
        <w:tc>
          <w:tcPr>
            <w:tcW w:w="3510" w:type="dxa"/>
            <w:tcBorders>
              <w:bottom w:val="single" w:sz="4" w:space="0" w:color="auto"/>
            </w:tcBorders>
          </w:tcPr>
          <w:p w14:paraId="37921C17"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7B4C6EE6"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bottom w:val="single" w:sz="4" w:space="0" w:color="auto"/>
            </w:tcBorders>
          </w:tcPr>
          <w:p w14:paraId="3E4777DF"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515545">
              <w:rPr>
                <w:rFonts w:cs="Times New Roman"/>
                <w:sz w:val="22"/>
                <w:szCs w:val="22"/>
              </w:rPr>
              <w:t>2024</w:t>
            </w:r>
          </w:p>
        </w:tc>
        <w:tc>
          <w:tcPr>
            <w:tcW w:w="378" w:type="dxa"/>
            <w:tcBorders>
              <w:top w:val="single" w:sz="4" w:space="0" w:color="auto"/>
            </w:tcBorders>
          </w:tcPr>
          <w:p w14:paraId="56CE8BD7"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bottom w:val="single" w:sz="4" w:space="0" w:color="auto"/>
            </w:tcBorders>
          </w:tcPr>
          <w:p w14:paraId="4CD78B2D"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515545">
              <w:rPr>
                <w:rFonts w:cs="Times New Roman"/>
                <w:sz w:val="22"/>
                <w:szCs w:val="22"/>
              </w:rPr>
              <w:t>2023</w:t>
            </w:r>
          </w:p>
        </w:tc>
        <w:tc>
          <w:tcPr>
            <w:tcW w:w="235" w:type="dxa"/>
          </w:tcPr>
          <w:p w14:paraId="04030F8C"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Borders>
              <w:bottom w:val="single" w:sz="4" w:space="0" w:color="auto"/>
            </w:tcBorders>
          </w:tcPr>
          <w:p w14:paraId="04782B4E"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455ACC" w:rsidRPr="00515545" w14:paraId="6A414E1A" w14:textId="77777777" w:rsidTr="0048323E">
        <w:tc>
          <w:tcPr>
            <w:tcW w:w="3510" w:type="dxa"/>
          </w:tcPr>
          <w:p w14:paraId="60823ADB" w14:textId="77777777" w:rsidR="00455ACC" w:rsidRPr="00515545" w:rsidRDefault="00455ACC" w:rsidP="0048323E">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7F18BD3F"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Borders>
              <w:top w:val="single" w:sz="4" w:space="0" w:color="auto"/>
            </w:tcBorders>
          </w:tcPr>
          <w:p w14:paraId="732103FB"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378" w:type="dxa"/>
          </w:tcPr>
          <w:p w14:paraId="54A2BC2D"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2" w:type="dxa"/>
            <w:tcBorders>
              <w:top w:val="single" w:sz="4" w:space="0" w:color="auto"/>
            </w:tcBorders>
          </w:tcPr>
          <w:p w14:paraId="0219FE44"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A3C2A1B"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353" w:type="dxa"/>
          </w:tcPr>
          <w:p w14:paraId="31281884" w14:textId="77777777" w:rsidR="00455ACC" w:rsidRPr="00515545" w:rsidRDefault="00455ACC" w:rsidP="0048323E">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highlight w:val="yellow"/>
              </w:rPr>
            </w:pPr>
          </w:p>
        </w:tc>
      </w:tr>
      <w:tr w:rsidR="00846128" w:rsidRPr="00515545" w14:paraId="7100F200" w14:textId="77777777" w:rsidTr="0048323E">
        <w:tc>
          <w:tcPr>
            <w:tcW w:w="3510" w:type="dxa"/>
          </w:tcPr>
          <w:p w14:paraId="665E2697" w14:textId="77777777" w:rsidR="00846128" w:rsidRPr="00515545" w:rsidRDefault="00846128" w:rsidP="008376DF">
            <w:pPr>
              <w:pStyle w:val="NoSpacing"/>
              <w:widowControl w:val="0"/>
              <w:overflowPunct w:val="0"/>
              <w:autoSpaceDE w:val="0"/>
              <w:autoSpaceDN w:val="0"/>
              <w:adjustRightInd w:val="0"/>
              <w:ind w:left="-110" w:right="-68"/>
              <w:textAlignment w:val="baseline"/>
              <w:rPr>
                <w:rFonts w:cs="Times New Roman"/>
                <w:sz w:val="22"/>
                <w:szCs w:val="22"/>
              </w:rPr>
            </w:pPr>
            <w:r w:rsidRPr="00515545">
              <w:rPr>
                <w:rFonts w:cs="Times New Roman"/>
                <w:sz w:val="22"/>
                <w:szCs w:val="22"/>
              </w:rPr>
              <w:t>Hire-purchase contract receivables</w:t>
            </w:r>
          </w:p>
        </w:tc>
        <w:tc>
          <w:tcPr>
            <w:tcW w:w="270" w:type="dxa"/>
          </w:tcPr>
          <w:p w14:paraId="44FB6551"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7B6AB4EE" w14:textId="0D345E63" w:rsidR="00846128" w:rsidRPr="00DA5348" w:rsidRDefault="00E773E6" w:rsidP="00846128">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1,980.1</w:t>
            </w:r>
          </w:p>
        </w:tc>
        <w:tc>
          <w:tcPr>
            <w:tcW w:w="378" w:type="dxa"/>
          </w:tcPr>
          <w:p w14:paraId="47AC0CDD" w14:textId="77777777" w:rsidR="00846128" w:rsidRPr="00DA5348"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2E76649C" w14:textId="77777777" w:rsidR="00846128" w:rsidRPr="00515545" w:rsidRDefault="00846128" w:rsidP="00846128">
            <w:pPr>
              <w:pStyle w:val="NoSpacing"/>
              <w:tabs>
                <w:tab w:val="clear" w:pos="680"/>
                <w:tab w:val="clear" w:pos="907"/>
              </w:tabs>
              <w:spacing w:line="240" w:lineRule="atLeast"/>
              <w:ind w:right="170"/>
              <w:jc w:val="right"/>
              <w:rPr>
                <w:rFonts w:cs="Times New Roman"/>
                <w:sz w:val="22"/>
                <w:szCs w:val="22"/>
              </w:rPr>
            </w:pPr>
            <w:r w:rsidRPr="00515545">
              <w:rPr>
                <w:rFonts w:cs="Times New Roman" w:hint="cs"/>
                <w:sz w:val="22"/>
                <w:szCs w:val="22"/>
                <w:cs/>
              </w:rPr>
              <w:t>3</w:t>
            </w:r>
            <w:r w:rsidRPr="00515545">
              <w:rPr>
                <w:rFonts w:cs="Times New Roman"/>
                <w:sz w:val="22"/>
                <w:szCs w:val="22"/>
              </w:rPr>
              <w:t>,</w:t>
            </w:r>
            <w:r w:rsidRPr="00515545">
              <w:rPr>
                <w:rFonts w:cs="Times New Roman" w:hint="cs"/>
                <w:sz w:val="22"/>
                <w:szCs w:val="22"/>
                <w:cs/>
              </w:rPr>
              <w:t>244.4</w:t>
            </w:r>
          </w:p>
        </w:tc>
        <w:tc>
          <w:tcPr>
            <w:tcW w:w="235" w:type="dxa"/>
          </w:tcPr>
          <w:p w14:paraId="0EFE84D9"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val="restart"/>
          </w:tcPr>
          <w:p w14:paraId="553B39F2" w14:textId="77777777" w:rsidR="00846128" w:rsidRPr="00515545" w:rsidRDefault="00846128" w:rsidP="0084612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5C2ACCD5" w14:textId="165AFA18" w:rsidR="00846128" w:rsidRPr="00515545" w:rsidRDefault="00846128" w:rsidP="0084612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(discounted cash flows using market interest rates</w:t>
            </w:r>
            <w:r w:rsidRPr="00515545">
              <w:rPr>
                <w:rFonts w:cs="Cordia New" w:hint="cs"/>
                <w:sz w:val="22"/>
                <w:szCs w:val="22"/>
                <w:cs/>
              </w:rPr>
              <w:t xml:space="preserve"> </w:t>
            </w:r>
            <w:r w:rsidR="00255FFC">
              <w:rPr>
                <w:rFonts w:cs="Cordia New"/>
                <w:sz w:val="22"/>
                <w:szCs w:val="22"/>
              </w:rPr>
              <w:t>of</w:t>
            </w:r>
            <w:r w:rsidRPr="00515545">
              <w:rPr>
                <w:rFonts w:cs="Cordia New"/>
                <w:sz w:val="22"/>
                <w:szCs w:val="22"/>
              </w:rPr>
              <w:t xml:space="preserve"> the similar credits</w:t>
            </w:r>
            <w:r w:rsidRPr="00515545">
              <w:rPr>
                <w:rFonts w:cs="Times New Roman"/>
                <w:sz w:val="22"/>
                <w:szCs w:val="22"/>
              </w:rPr>
              <w:t>)</w:t>
            </w:r>
          </w:p>
        </w:tc>
      </w:tr>
      <w:tr w:rsidR="00846128" w:rsidRPr="00515545" w14:paraId="198A3BAB" w14:textId="77777777" w:rsidTr="0048323E">
        <w:tc>
          <w:tcPr>
            <w:tcW w:w="3510" w:type="dxa"/>
          </w:tcPr>
          <w:p w14:paraId="4C50D60C" w14:textId="77777777" w:rsidR="00846128" w:rsidRPr="00515545" w:rsidRDefault="00846128" w:rsidP="008376DF">
            <w:pPr>
              <w:pStyle w:val="NoSpacing"/>
              <w:widowControl w:val="0"/>
              <w:overflowPunct w:val="0"/>
              <w:autoSpaceDE w:val="0"/>
              <w:autoSpaceDN w:val="0"/>
              <w:adjustRightInd w:val="0"/>
              <w:ind w:left="-110" w:right="-68"/>
              <w:textAlignment w:val="baseline"/>
              <w:rPr>
                <w:rFonts w:cs="Times New Roman"/>
                <w:sz w:val="22"/>
                <w:szCs w:val="22"/>
              </w:rPr>
            </w:pPr>
            <w:r w:rsidRPr="00515545">
              <w:rPr>
                <w:rFonts w:cs="Times New Roman"/>
                <w:sz w:val="22"/>
                <w:szCs w:val="22"/>
              </w:rPr>
              <w:t>Loan receivables</w:t>
            </w:r>
          </w:p>
        </w:tc>
        <w:tc>
          <w:tcPr>
            <w:tcW w:w="270" w:type="dxa"/>
          </w:tcPr>
          <w:p w14:paraId="54306180"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5F194EDA" w14:textId="401A6B30" w:rsidR="00846128" w:rsidRPr="00DA5348" w:rsidRDefault="00E773E6" w:rsidP="00846128">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76.0</w:t>
            </w:r>
          </w:p>
        </w:tc>
        <w:tc>
          <w:tcPr>
            <w:tcW w:w="378" w:type="dxa"/>
          </w:tcPr>
          <w:p w14:paraId="68F2FBDA" w14:textId="77777777" w:rsidR="00846128" w:rsidRPr="00DA5348"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4CB4C14C" w14:textId="77777777" w:rsidR="00846128" w:rsidRPr="00515545" w:rsidRDefault="00846128" w:rsidP="00846128">
            <w:pPr>
              <w:pStyle w:val="NoSpacing"/>
              <w:tabs>
                <w:tab w:val="clear" w:pos="680"/>
                <w:tab w:val="clear" w:pos="907"/>
              </w:tabs>
              <w:spacing w:line="240" w:lineRule="atLeast"/>
              <w:ind w:right="170"/>
              <w:jc w:val="right"/>
              <w:rPr>
                <w:rFonts w:cs="Times New Roman"/>
                <w:sz w:val="22"/>
                <w:szCs w:val="22"/>
              </w:rPr>
            </w:pPr>
            <w:r w:rsidRPr="00515545">
              <w:rPr>
                <w:rFonts w:cs="Times New Roman"/>
                <w:sz w:val="22"/>
                <w:szCs w:val="22"/>
              </w:rPr>
              <w:t>99.5</w:t>
            </w:r>
          </w:p>
        </w:tc>
        <w:tc>
          <w:tcPr>
            <w:tcW w:w="235" w:type="dxa"/>
          </w:tcPr>
          <w:p w14:paraId="4D68580D"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14:paraId="3706C397"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846128" w:rsidRPr="00515545" w14:paraId="2D286CF6" w14:textId="77777777" w:rsidTr="0048323E">
        <w:tc>
          <w:tcPr>
            <w:tcW w:w="3510" w:type="dxa"/>
          </w:tcPr>
          <w:p w14:paraId="671FD15B" w14:textId="77777777" w:rsidR="00846128" w:rsidRPr="00515545" w:rsidRDefault="00846128" w:rsidP="008376DF">
            <w:pPr>
              <w:pStyle w:val="NoSpacing"/>
              <w:widowControl w:val="0"/>
              <w:overflowPunct w:val="0"/>
              <w:autoSpaceDE w:val="0"/>
              <w:autoSpaceDN w:val="0"/>
              <w:adjustRightInd w:val="0"/>
              <w:ind w:left="-110" w:right="-68"/>
              <w:textAlignment w:val="baseline"/>
              <w:rPr>
                <w:rFonts w:cs="Cordia New"/>
                <w:sz w:val="22"/>
                <w:szCs w:val="22"/>
              </w:rPr>
            </w:pPr>
            <w:r w:rsidRPr="00515545">
              <w:rPr>
                <w:rFonts w:cs="Times New Roman"/>
                <w:sz w:val="22"/>
                <w:szCs w:val="22"/>
              </w:rPr>
              <w:t>Nano finance receivables</w:t>
            </w:r>
          </w:p>
        </w:tc>
        <w:tc>
          <w:tcPr>
            <w:tcW w:w="270" w:type="dxa"/>
          </w:tcPr>
          <w:p w14:paraId="4AAF7FC7"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49C5C877" w14:textId="5F22DA90" w:rsidR="00846128" w:rsidRPr="00DA5348" w:rsidRDefault="00E773E6" w:rsidP="00846128">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4.2</w:t>
            </w:r>
          </w:p>
        </w:tc>
        <w:tc>
          <w:tcPr>
            <w:tcW w:w="378" w:type="dxa"/>
          </w:tcPr>
          <w:p w14:paraId="43A84889" w14:textId="77777777" w:rsidR="00846128" w:rsidRPr="00DA5348"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29F3784D" w14:textId="77777777" w:rsidR="00846128" w:rsidRPr="00515545" w:rsidRDefault="00846128" w:rsidP="00846128">
            <w:pPr>
              <w:pStyle w:val="NoSpacing"/>
              <w:tabs>
                <w:tab w:val="clear" w:pos="680"/>
                <w:tab w:val="clear" w:pos="907"/>
              </w:tabs>
              <w:spacing w:line="240" w:lineRule="atLeast"/>
              <w:ind w:right="170"/>
              <w:jc w:val="right"/>
              <w:rPr>
                <w:rFonts w:cs="Times New Roman"/>
                <w:sz w:val="22"/>
                <w:szCs w:val="22"/>
              </w:rPr>
            </w:pPr>
            <w:r w:rsidRPr="00515545">
              <w:rPr>
                <w:rFonts w:cs="Times New Roman"/>
                <w:sz w:val="22"/>
                <w:szCs w:val="22"/>
              </w:rPr>
              <w:t>6</w:t>
            </w:r>
            <w:r w:rsidRPr="00515545">
              <w:rPr>
                <w:rFonts w:cs="Cordia New"/>
                <w:sz w:val="22"/>
                <w:szCs w:val="22"/>
              </w:rPr>
              <w:t>.1</w:t>
            </w:r>
          </w:p>
        </w:tc>
        <w:tc>
          <w:tcPr>
            <w:tcW w:w="235" w:type="dxa"/>
          </w:tcPr>
          <w:p w14:paraId="7C5AF537"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14:paraId="487E379D"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846128" w:rsidRPr="00515545" w14:paraId="18707C90" w14:textId="77777777" w:rsidTr="0048323E">
        <w:tc>
          <w:tcPr>
            <w:tcW w:w="3510" w:type="dxa"/>
          </w:tcPr>
          <w:p w14:paraId="02E8D491" w14:textId="77777777" w:rsidR="00846128" w:rsidRPr="00515545" w:rsidRDefault="00846128" w:rsidP="008376DF">
            <w:pPr>
              <w:pStyle w:val="NoSpacing"/>
              <w:widowControl w:val="0"/>
              <w:overflowPunct w:val="0"/>
              <w:autoSpaceDE w:val="0"/>
              <w:autoSpaceDN w:val="0"/>
              <w:adjustRightInd w:val="0"/>
              <w:ind w:left="-110" w:right="-68"/>
              <w:textAlignment w:val="baseline"/>
              <w:rPr>
                <w:rFonts w:cs="Times New Roman"/>
                <w:sz w:val="22"/>
                <w:szCs w:val="22"/>
              </w:rPr>
            </w:pPr>
            <w:r w:rsidRPr="00515545">
              <w:rPr>
                <w:rFonts w:cs="Times New Roman"/>
                <w:sz w:val="22"/>
                <w:szCs w:val="22"/>
              </w:rPr>
              <w:t>Loans to other parties</w:t>
            </w:r>
          </w:p>
        </w:tc>
        <w:tc>
          <w:tcPr>
            <w:tcW w:w="270" w:type="dxa"/>
          </w:tcPr>
          <w:p w14:paraId="392F5ED2"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69557535" w14:textId="4A94FA4A" w:rsidR="00846128" w:rsidRPr="00DA5348" w:rsidRDefault="00E773E6" w:rsidP="00846128">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25.5</w:t>
            </w:r>
          </w:p>
        </w:tc>
        <w:tc>
          <w:tcPr>
            <w:tcW w:w="378" w:type="dxa"/>
          </w:tcPr>
          <w:p w14:paraId="0E7E57B6" w14:textId="77777777" w:rsidR="00846128" w:rsidRPr="00DA5348"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1FF79259" w14:textId="77777777" w:rsidR="00846128" w:rsidRPr="00515545" w:rsidRDefault="00846128" w:rsidP="00846128">
            <w:pPr>
              <w:pStyle w:val="NoSpacing"/>
              <w:tabs>
                <w:tab w:val="clear" w:pos="680"/>
                <w:tab w:val="clear" w:pos="907"/>
              </w:tabs>
              <w:spacing w:line="240" w:lineRule="atLeast"/>
              <w:ind w:right="170"/>
              <w:jc w:val="right"/>
              <w:rPr>
                <w:rFonts w:cs="Times New Roman"/>
                <w:sz w:val="22"/>
                <w:szCs w:val="22"/>
              </w:rPr>
            </w:pPr>
            <w:r w:rsidRPr="00515545">
              <w:rPr>
                <w:rFonts w:cs="Times New Roman"/>
                <w:sz w:val="22"/>
                <w:szCs w:val="22"/>
              </w:rPr>
              <w:t>29.8</w:t>
            </w:r>
          </w:p>
        </w:tc>
        <w:tc>
          <w:tcPr>
            <w:tcW w:w="235" w:type="dxa"/>
          </w:tcPr>
          <w:p w14:paraId="77B620C4"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14:paraId="21140780"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2E2CEA" w:rsidRPr="00515545" w14:paraId="1D19D379" w14:textId="77777777" w:rsidTr="0048323E">
        <w:tc>
          <w:tcPr>
            <w:tcW w:w="3510" w:type="dxa"/>
          </w:tcPr>
          <w:p w14:paraId="2E676998" w14:textId="77777777" w:rsidR="002E2CEA" w:rsidRPr="00515545" w:rsidRDefault="001330E3" w:rsidP="008376DF">
            <w:pPr>
              <w:pStyle w:val="NoSpacing"/>
              <w:widowControl w:val="0"/>
              <w:overflowPunct w:val="0"/>
              <w:autoSpaceDE w:val="0"/>
              <w:autoSpaceDN w:val="0"/>
              <w:adjustRightInd w:val="0"/>
              <w:ind w:left="-110" w:right="-68"/>
              <w:textAlignment w:val="baseline"/>
              <w:rPr>
                <w:rFonts w:cs="Times New Roman"/>
                <w:sz w:val="22"/>
                <w:szCs w:val="22"/>
              </w:rPr>
            </w:pPr>
            <w:r w:rsidRPr="00515545">
              <w:rPr>
                <w:rFonts w:cs="Times New Roman"/>
                <w:sz w:val="22"/>
                <w:szCs w:val="22"/>
              </w:rPr>
              <w:t>Other non-current financial assets</w:t>
            </w:r>
          </w:p>
        </w:tc>
        <w:tc>
          <w:tcPr>
            <w:tcW w:w="270" w:type="dxa"/>
          </w:tcPr>
          <w:p w14:paraId="504AB86C" w14:textId="77777777" w:rsidR="002E2CEA" w:rsidRPr="00515545" w:rsidRDefault="002E2CEA"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5D91D6A8" w14:textId="77777777" w:rsidR="002E2CEA" w:rsidRPr="00DA5348" w:rsidRDefault="002E2CEA" w:rsidP="00846128">
            <w:pPr>
              <w:pStyle w:val="NoSpacing"/>
              <w:tabs>
                <w:tab w:val="clear" w:pos="680"/>
                <w:tab w:val="clear" w:pos="907"/>
              </w:tabs>
              <w:spacing w:line="240" w:lineRule="atLeast"/>
              <w:ind w:right="170"/>
              <w:jc w:val="right"/>
              <w:rPr>
                <w:rFonts w:cs="Times New Roman"/>
                <w:sz w:val="22"/>
                <w:szCs w:val="22"/>
              </w:rPr>
            </w:pPr>
          </w:p>
        </w:tc>
        <w:tc>
          <w:tcPr>
            <w:tcW w:w="378" w:type="dxa"/>
          </w:tcPr>
          <w:p w14:paraId="3EE4D98D" w14:textId="77777777" w:rsidR="002E2CEA" w:rsidRPr="00DA5348" w:rsidRDefault="002E2CEA"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6C7ACCFD" w14:textId="77777777" w:rsidR="002E2CEA" w:rsidRPr="00515545" w:rsidRDefault="002E2CEA" w:rsidP="00846128">
            <w:pPr>
              <w:pStyle w:val="NoSpacing"/>
              <w:tabs>
                <w:tab w:val="clear" w:pos="680"/>
                <w:tab w:val="clear" w:pos="907"/>
              </w:tabs>
              <w:spacing w:line="240" w:lineRule="atLeast"/>
              <w:ind w:right="170"/>
              <w:jc w:val="right"/>
              <w:rPr>
                <w:rFonts w:cs="Times New Roman"/>
                <w:sz w:val="22"/>
                <w:szCs w:val="22"/>
              </w:rPr>
            </w:pPr>
          </w:p>
        </w:tc>
        <w:tc>
          <w:tcPr>
            <w:tcW w:w="235" w:type="dxa"/>
          </w:tcPr>
          <w:p w14:paraId="3E16ECCA" w14:textId="77777777" w:rsidR="002E2CEA" w:rsidRPr="00515545" w:rsidRDefault="002E2CEA"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1086C3FF" w14:textId="77777777" w:rsidR="002E2CEA" w:rsidRPr="00515545" w:rsidRDefault="002E2CEA" w:rsidP="001330E3">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1330E3" w:rsidRPr="00515545" w14:paraId="61C61E86" w14:textId="77777777" w:rsidTr="0048323E">
        <w:tc>
          <w:tcPr>
            <w:tcW w:w="3510" w:type="dxa"/>
          </w:tcPr>
          <w:p w14:paraId="02D28787" w14:textId="3FBDC5A0" w:rsidR="001330E3" w:rsidRPr="00515545" w:rsidRDefault="00BF492C" w:rsidP="008376DF">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   - </w:t>
            </w:r>
            <w:r w:rsidR="001330E3" w:rsidRPr="00515545">
              <w:rPr>
                <w:rFonts w:cs="Times New Roman"/>
                <w:sz w:val="22"/>
                <w:szCs w:val="22"/>
              </w:rPr>
              <w:t>debenture</w:t>
            </w:r>
          </w:p>
        </w:tc>
        <w:tc>
          <w:tcPr>
            <w:tcW w:w="270" w:type="dxa"/>
          </w:tcPr>
          <w:p w14:paraId="61A5ECDB" w14:textId="77777777" w:rsidR="001330E3" w:rsidRPr="00515545" w:rsidRDefault="001330E3"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357C6AD9" w14:textId="00D05168" w:rsidR="001330E3" w:rsidRPr="00DA5348" w:rsidRDefault="00100529" w:rsidP="00846128">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50.2</w:t>
            </w:r>
          </w:p>
        </w:tc>
        <w:tc>
          <w:tcPr>
            <w:tcW w:w="378" w:type="dxa"/>
          </w:tcPr>
          <w:p w14:paraId="011BD6C9" w14:textId="77777777" w:rsidR="001330E3" w:rsidRPr="00DA5348" w:rsidRDefault="001330E3"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240B893B" w14:textId="77777777" w:rsidR="001330E3" w:rsidRPr="00515545" w:rsidRDefault="00DA5348" w:rsidP="00EE0A4C">
            <w:pPr>
              <w:pStyle w:val="NoSpacing"/>
              <w:tabs>
                <w:tab w:val="clear" w:pos="454"/>
                <w:tab w:val="clear" w:pos="680"/>
                <w:tab w:val="clear" w:pos="907"/>
              </w:tabs>
              <w:spacing w:line="240" w:lineRule="atLeast"/>
              <w:jc w:val="center"/>
              <w:rPr>
                <w:rFonts w:cs="Times New Roman"/>
                <w:sz w:val="22"/>
                <w:szCs w:val="22"/>
              </w:rPr>
            </w:pPr>
            <w:r>
              <w:rPr>
                <w:rFonts w:cs="Times New Roman"/>
                <w:sz w:val="22"/>
                <w:szCs w:val="22"/>
              </w:rPr>
              <w:t>-</w:t>
            </w:r>
          </w:p>
        </w:tc>
        <w:tc>
          <w:tcPr>
            <w:tcW w:w="235" w:type="dxa"/>
          </w:tcPr>
          <w:p w14:paraId="699C565A" w14:textId="77777777" w:rsidR="001330E3" w:rsidRPr="00515545" w:rsidRDefault="001330E3"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2DA9AFB3" w14:textId="77777777" w:rsidR="001330E3" w:rsidRPr="00515545" w:rsidRDefault="00DA534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Level 2 inputs</w:t>
            </w:r>
          </w:p>
        </w:tc>
      </w:tr>
      <w:tr w:rsidR="001330E3" w:rsidRPr="00515545" w14:paraId="632DD574" w14:textId="77777777" w:rsidTr="0048323E">
        <w:tc>
          <w:tcPr>
            <w:tcW w:w="3510" w:type="dxa"/>
          </w:tcPr>
          <w:p w14:paraId="088DD2E0" w14:textId="77777777" w:rsidR="001330E3" w:rsidRPr="00515545" w:rsidRDefault="001330E3" w:rsidP="0084612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43DF86D5" w14:textId="77777777" w:rsidR="001330E3" w:rsidRPr="00515545" w:rsidRDefault="001330E3"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714480B4" w14:textId="77777777" w:rsidR="001330E3" w:rsidRPr="00DA5348" w:rsidRDefault="001330E3" w:rsidP="00846128">
            <w:pPr>
              <w:pStyle w:val="NoSpacing"/>
              <w:tabs>
                <w:tab w:val="clear" w:pos="680"/>
                <w:tab w:val="clear" w:pos="907"/>
              </w:tabs>
              <w:spacing w:line="240" w:lineRule="atLeast"/>
              <w:ind w:right="170"/>
              <w:jc w:val="right"/>
              <w:rPr>
                <w:rFonts w:cs="Times New Roman"/>
                <w:sz w:val="22"/>
                <w:szCs w:val="22"/>
              </w:rPr>
            </w:pPr>
          </w:p>
        </w:tc>
        <w:tc>
          <w:tcPr>
            <w:tcW w:w="378" w:type="dxa"/>
          </w:tcPr>
          <w:p w14:paraId="6C0A65BC" w14:textId="77777777" w:rsidR="001330E3" w:rsidRPr="00DA5348" w:rsidRDefault="001330E3"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65EDD04F" w14:textId="77777777" w:rsidR="001330E3" w:rsidRPr="00515545" w:rsidRDefault="001330E3" w:rsidP="00846128">
            <w:pPr>
              <w:pStyle w:val="NoSpacing"/>
              <w:tabs>
                <w:tab w:val="clear" w:pos="680"/>
                <w:tab w:val="clear" w:pos="907"/>
              </w:tabs>
              <w:spacing w:line="240" w:lineRule="atLeast"/>
              <w:ind w:right="170"/>
              <w:jc w:val="right"/>
              <w:rPr>
                <w:rFonts w:cs="Times New Roman"/>
                <w:sz w:val="22"/>
                <w:szCs w:val="22"/>
              </w:rPr>
            </w:pPr>
          </w:p>
        </w:tc>
        <w:tc>
          <w:tcPr>
            <w:tcW w:w="235" w:type="dxa"/>
          </w:tcPr>
          <w:p w14:paraId="6F5D6001" w14:textId="77777777" w:rsidR="001330E3" w:rsidRPr="00515545" w:rsidRDefault="001330E3"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6C39097C" w14:textId="77777777" w:rsidR="001330E3" w:rsidRPr="00515545" w:rsidRDefault="001330E3"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455ACC" w:rsidRPr="00515545" w14:paraId="47780878" w14:textId="77777777" w:rsidTr="0048323E">
        <w:tc>
          <w:tcPr>
            <w:tcW w:w="3510" w:type="dxa"/>
          </w:tcPr>
          <w:p w14:paraId="7062A345"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131E8FFF"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c>
          <w:tcPr>
            <w:tcW w:w="3460" w:type="dxa"/>
            <w:gridSpan w:val="3"/>
            <w:tcBorders>
              <w:bottom w:val="single" w:sz="4" w:space="0" w:color="auto"/>
            </w:tcBorders>
          </w:tcPr>
          <w:p w14:paraId="1686DBEB" w14:textId="77777777" w:rsidR="00455ACC" w:rsidRPr="00DA5348" w:rsidRDefault="00455ACC" w:rsidP="0048323E">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DA5348">
              <w:rPr>
                <w:rFonts w:cs="Times New Roman"/>
                <w:sz w:val="22"/>
                <w:szCs w:val="22"/>
              </w:rPr>
              <w:t xml:space="preserve">Fair value - Separate </w:t>
            </w:r>
          </w:p>
          <w:p w14:paraId="4EAF7547" w14:textId="77777777" w:rsidR="00455ACC" w:rsidRPr="00DA5348" w:rsidRDefault="00455ACC" w:rsidP="0048323E">
            <w:pPr>
              <w:pStyle w:val="NoSpacing"/>
              <w:widowControl w:val="0"/>
              <w:tabs>
                <w:tab w:val="clear" w:pos="2580"/>
              </w:tabs>
              <w:overflowPunct w:val="0"/>
              <w:autoSpaceDE w:val="0"/>
              <w:autoSpaceDN w:val="0"/>
              <w:adjustRightInd w:val="0"/>
              <w:ind w:left="-60" w:right="-68"/>
              <w:jc w:val="center"/>
              <w:textAlignment w:val="baseline"/>
              <w:rPr>
                <w:rFonts w:cs="Times New Roman"/>
                <w:sz w:val="22"/>
                <w:szCs w:val="22"/>
              </w:rPr>
            </w:pPr>
            <w:r w:rsidRPr="00DA5348">
              <w:rPr>
                <w:rFonts w:cs="Times New Roman"/>
                <w:sz w:val="22"/>
                <w:szCs w:val="22"/>
              </w:rPr>
              <w:t>financial statements (In Million Baht)</w:t>
            </w:r>
          </w:p>
        </w:tc>
        <w:tc>
          <w:tcPr>
            <w:tcW w:w="235" w:type="dxa"/>
          </w:tcPr>
          <w:p w14:paraId="3C32F365"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highlight w:val="yellow"/>
              </w:rPr>
            </w:pPr>
          </w:p>
        </w:tc>
        <w:tc>
          <w:tcPr>
            <w:tcW w:w="2353" w:type="dxa"/>
          </w:tcPr>
          <w:p w14:paraId="09B031ED" w14:textId="77777777" w:rsidR="00455ACC" w:rsidRPr="00515545" w:rsidRDefault="00455ACC" w:rsidP="0048323E">
            <w:pPr>
              <w:pStyle w:val="NoSpacing"/>
              <w:widowControl w:val="0"/>
              <w:overflowPunct w:val="0"/>
              <w:autoSpaceDE w:val="0"/>
              <w:autoSpaceDN w:val="0"/>
              <w:adjustRightInd w:val="0"/>
              <w:ind w:right="386"/>
              <w:jc w:val="center"/>
              <w:textAlignment w:val="baseline"/>
              <w:rPr>
                <w:rFonts w:cs="Times New Roman"/>
                <w:sz w:val="22"/>
                <w:szCs w:val="22"/>
              </w:rPr>
            </w:pPr>
          </w:p>
        </w:tc>
      </w:tr>
      <w:tr w:rsidR="00455ACC" w:rsidRPr="00515545" w14:paraId="7B5B5A5B" w14:textId="77777777" w:rsidTr="0048323E">
        <w:tc>
          <w:tcPr>
            <w:tcW w:w="3510" w:type="dxa"/>
            <w:tcBorders>
              <w:bottom w:val="single" w:sz="4" w:space="0" w:color="auto"/>
            </w:tcBorders>
          </w:tcPr>
          <w:p w14:paraId="62E9C659"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 xml:space="preserve">Item in the financial statements </w:t>
            </w:r>
          </w:p>
        </w:tc>
        <w:tc>
          <w:tcPr>
            <w:tcW w:w="270" w:type="dxa"/>
          </w:tcPr>
          <w:p w14:paraId="3D6B2D9B"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bottom w:val="single" w:sz="4" w:space="0" w:color="auto"/>
            </w:tcBorders>
          </w:tcPr>
          <w:p w14:paraId="53C17504" w14:textId="77777777" w:rsidR="00455ACC" w:rsidRPr="00DA5348"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DA5348">
              <w:rPr>
                <w:rFonts w:cs="Times New Roman"/>
                <w:sz w:val="22"/>
                <w:szCs w:val="22"/>
              </w:rPr>
              <w:t>2024</w:t>
            </w:r>
          </w:p>
        </w:tc>
        <w:tc>
          <w:tcPr>
            <w:tcW w:w="378" w:type="dxa"/>
            <w:tcBorders>
              <w:top w:val="single" w:sz="4" w:space="0" w:color="auto"/>
            </w:tcBorders>
          </w:tcPr>
          <w:p w14:paraId="3FB2EEE6" w14:textId="77777777" w:rsidR="00455ACC" w:rsidRPr="00DA5348"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bottom w:val="single" w:sz="4" w:space="0" w:color="auto"/>
            </w:tcBorders>
          </w:tcPr>
          <w:p w14:paraId="4E83BC3B"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515545">
              <w:rPr>
                <w:rFonts w:cs="Times New Roman"/>
                <w:sz w:val="22"/>
                <w:szCs w:val="22"/>
              </w:rPr>
              <w:t>2023</w:t>
            </w:r>
          </w:p>
        </w:tc>
        <w:tc>
          <w:tcPr>
            <w:tcW w:w="235" w:type="dxa"/>
          </w:tcPr>
          <w:p w14:paraId="2ED8F2A2"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353" w:type="dxa"/>
            <w:tcBorders>
              <w:bottom w:val="single" w:sz="4" w:space="0" w:color="auto"/>
            </w:tcBorders>
          </w:tcPr>
          <w:p w14:paraId="53E10A77"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515545">
              <w:rPr>
                <w:rFonts w:cs="Times New Roman"/>
                <w:sz w:val="22"/>
                <w:szCs w:val="22"/>
              </w:rPr>
              <w:t>Fair value hierarchy</w:t>
            </w:r>
          </w:p>
        </w:tc>
      </w:tr>
      <w:tr w:rsidR="00455ACC" w:rsidRPr="00515545" w14:paraId="7968CF1A" w14:textId="77777777" w:rsidTr="0048323E">
        <w:tc>
          <w:tcPr>
            <w:tcW w:w="3510" w:type="dxa"/>
          </w:tcPr>
          <w:p w14:paraId="7AA6612C" w14:textId="77777777" w:rsidR="00455ACC" w:rsidRPr="00515545" w:rsidRDefault="00455ACC" w:rsidP="0048323E">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5BEAC899"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Borders>
              <w:top w:val="single" w:sz="4" w:space="0" w:color="auto"/>
            </w:tcBorders>
          </w:tcPr>
          <w:p w14:paraId="591E79E9" w14:textId="77777777" w:rsidR="00455ACC" w:rsidRPr="00DA5348" w:rsidRDefault="00455ACC" w:rsidP="0048323E">
            <w:pPr>
              <w:pStyle w:val="NoSpacing"/>
              <w:tabs>
                <w:tab w:val="clear" w:pos="680"/>
                <w:tab w:val="clear" w:pos="907"/>
              </w:tabs>
              <w:spacing w:line="240" w:lineRule="atLeast"/>
              <w:ind w:right="170"/>
              <w:jc w:val="right"/>
              <w:rPr>
                <w:rFonts w:cs="Times New Roman"/>
                <w:sz w:val="22"/>
                <w:szCs w:val="22"/>
              </w:rPr>
            </w:pPr>
          </w:p>
        </w:tc>
        <w:tc>
          <w:tcPr>
            <w:tcW w:w="378" w:type="dxa"/>
          </w:tcPr>
          <w:p w14:paraId="0137C1CE" w14:textId="77777777" w:rsidR="00455ACC" w:rsidRPr="00DA5348"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tcBorders>
          </w:tcPr>
          <w:p w14:paraId="5312AD5D"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rPr>
            </w:pPr>
          </w:p>
        </w:tc>
        <w:tc>
          <w:tcPr>
            <w:tcW w:w="235" w:type="dxa"/>
          </w:tcPr>
          <w:p w14:paraId="0E91A51A"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353" w:type="dxa"/>
          </w:tcPr>
          <w:p w14:paraId="04778CFF" w14:textId="77777777" w:rsidR="00455ACC" w:rsidRPr="00515545" w:rsidRDefault="00455ACC" w:rsidP="0048323E">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846128" w:rsidRPr="00515545" w14:paraId="1F143B7A" w14:textId="77777777" w:rsidTr="0048323E">
        <w:tc>
          <w:tcPr>
            <w:tcW w:w="3510" w:type="dxa"/>
          </w:tcPr>
          <w:p w14:paraId="44DE08B0" w14:textId="77777777" w:rsidR="00846128" w:rsidRPr="00515545" w:rsidRDefault="00846128" w:rsidP="008376DF">
            <w:pPr>
              <w:pStyle w:val="NoSpacing"/>
              <w:widowControl w:val="0"/>
              <w:overflowPunct w:val="0"/>
              <w:autoSpaceDE w:val="0"/>
              <w:autoSpaceDN w:val="0"/>
              <w:adjustRightInd w:val="0"/>
              <w:ind w:left="-110" w:right="-68"/>
              <w:textAlignment w:val="baseline"/>
              <w:rPr>
                <w:rFonts w:cs="Times New Roman"/>
                <w:sz w:val="22"/>
                <w:szCs w:val="22"/>
              </w:rPr>
            </w:pPr>
            <w:r w:rsidRPr="00515545">
              <w:rPr>
                <w:rFonts w:cs="Times New Roman"/>
                <w:sz w:val="22"/>
                <w:szCs w:val="22"/>
              </w:rPr>
              <w:t>Hire-purchase contract</w:t>
            </w:r>
            <w:r w:rsidR="002E2CEA" w:rsidRPr="00515545">
              <w:rPr>
                <w:rFonts w:cs="Times New Roman"/>
                <w:sz w:val="22"/>
                <w:szCs w:val="22"/>
              </w:rPr>
              <w:t xml:space="preserve"> </w:t>
            </w:r>
            <w:r w:rsidRPr="00515545">
              <w:rPr>
                <w:rFonts w:cs="Times New Roman"/>
                <w:sz w:val="22"/>
                <w:szCs w:val="22"/>
              </w:rPr>
              <w:t>receivables</w:t>
            </w:r>
          </w:p>
        </w:tc>
        <w:tc>
          <w:tcPr>
            <w:tcW w:w="270" w:type="dxa"/>
          </w:tcPr>
          <w:p w14:paraId="150025AD"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41B21A3D" w14:textId="7C3F2D9F" w:rsidR="00846128" w:rsidRPr="00DA5348" w:rsidRDefault="00E773E6" w:rsidP="00846128">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974.4</w:t>
            </w:r>
          </w:p>
        </w:tc>
        <w:tc>
          <w:tcPr>
            <w:tcW w:w="378" w:type="dxa"/>
          </w:tcPr>
          <w:p w14:paraId="68A57F6F" w14:textId="77777777" w:rsidR="00846128" w:rsidRPr="00DA5348"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3016A708" w14:textId="77777777" w:rsidR="00846128" w:rsidRPr="00515545" w:rsidRDefault="00846128" w:rsidP="00846128">
            <w:pPr>
              <w:pStyle w:val="NoSpacing"/>
              <w:tabs>
                <w:tab w:val="clear" w:pos="680"/>
                <w:tab w:val="clear" w:pos="907"/>
              </w:tabs>
              <w:spacing w:line="240" w:lineRule="atLeast"/>
              <w:ind w:right="170"/>
              <w:jc w:val="right"/>
              <w:rPr>
                <w:rFonts w:cs="Times New Roman"/>
                <w:sz w:val="22"/>
                <w:szCs w:val="22"/>
              </w:rPr>
            </w:pPr>
            <w:r w:rsidRPr="00515545">
              <w:rPr>
                <w:rFonts w:cs="Times New Roman"/>
                <w:sz w:val="22"/>
                <w:szCs w:val="22"/>
              </w:rPr>
              <w:t>1,954.7</w:t>
            </w:r>
          </w:p>
        </w:tc>
        <w:tc>
          <w:tcPr>
            <w:tcW w:w="235" w:type="dxa"/>
          </w:tcPr>
          <w:p w14:paraId="7012B259"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353" w:type="dxa"/>
            <w:vMerge w:val="restart"/>
          </w:tcPr>
          <w:p w14:paraId="1850F55F" w14:textId="77777777" w:rsidR="00846128" w:rsidRPr="00515545" w:rsidRDefault="00846128" w:rsidP="0084612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 xml:space="preserve">Level </w:t>
            </w:r>
            <w:r w:rsidRPr="00515545">
              <w:rPr>
                <w:rFonts w:cs="Times New Roman" w:hint="cs"/>
                <w:sz w:val="22"/>
                <w:szCs w:val="22"/>
                <w:cs/>
              </w:rPr>
              <w:t>3</w:t>
            </w:r>
            <w:r w:rsidRPr="00515545">
              <w:rPr>
                <w:rFonts w:cs="Times New Roman"/>
                <w:sz w:val="22"/>
                <w:szCs w:val="22"/>
              </w:rPr>
              <w:t xml:space="preserve"> inputs</w:t>
            </w:r>
          </w:p>
          <w:p w14:paraId="74E20CDC" w14:textId="6B5595A2" w:rsidR="00846128" w:rsidRPr="00515545" w:rsidRDefault="00846128" w:rsidP="0084612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515545">
              <w:rPr>
                <w:rFonts w:cs="Times New Roman"/>
                <w:sz w:val="22"/>
                <w:szCs w:val="22"/>
              </w:rPr>
              <w:t>(discounted cash flows using market interest rates</w:t>
            </w:r>
            <w:r w:rsidRPr="00515545">
              <w:rPr>
                <w:rFonts w:cs="Cordia New" w:hint="cs"/>
                <w:sz w:val="22"/>
                <w:szCs w:val="22"/>
                <w:cs/>
              </w:rPr>
              <w:t xml:space="preserve"> </w:t>
            </w:r>
            <w:r w:rsidR="00255FFC">
              <w:rPr>
                <w:rFonts w:cs="Cordia New"/>
                <w:sz w:val="22"/>
                <w:szCs w:val="22"/>
              </w:rPr>
              <w:t>of</w:t>
            </w:r>
            <w:r w:rsidRPr="00515545">
              <w:rPr>
                <w:rFonts w:cs="Cordia New"/>
                <w:sz w:val="22"/>
                <w:szCs w:val="22"/>
              </w:rPr>
              <w:t xml:space="preserve"> the similar credits</w:t>
            </w:r>
            <w:r w:rsidRPr="00515545">
              <w:rPr>
                <w:rFonts w:cs="Times New Roman"/>
                <w:sz w:val="22"/>
                <w:szCs w:val="22"/>
              </w:rPr>
              <w:t>)</w:t>
            </w:r>
          </w:p>
        </w:tc>
      </w:tr>
      <w:tr w:rsidR="00EE0B5B" w:rsidRPr="00515545" w14:paraId="06AAB2EA" w14:textId="77777777">
        <w:tc>
          <w:tcPr>
            <w:tcW w:w="3510" w:type="dxa"/>
          </w:tcPr>
          <w:p w14:paraId="663A6BFE" w14:textId="77777777" w:rsidR="00EE0B5B" w:rsidRPr="00515545" w:rsidRDefault="00EE0B5B" w:rsidP="008376DF">
            <w:pPr>
              <w:pStyle w:val="NoSpacing"/>
              <w:widowControl w:val="0"/>
              <w:overflowPunct w:val="0"/>
              <w:autoSpaceDE w:val="0"/>
              <w:autoSpaceDN w:val="0"/>
              <w:adjustRightInd w:val="0"/>
              <w:ind w:left="-110" w:right="-68"/>
              <w:textAlignment w:val="baseline"/>
              <w:rPr>
                <w:rFonts w:cs="Times New Roman"/>
                <w:sz w:val="22"/>
                <w:szCs w:val="22"/>
              </w:rPr>
            </w:pPr>
            <w:r w:rsidRPr="00515545">
              <w:rPr>
                <w:rFonts w:cs="Times New Roman"/>
                <w:sz w:val="22"/>
                <w:szCs w:val="22"/>
              </w:rPr>
              <w:t>Loans to other parties</w:t>
            </w:r>
          </w:p>
        </w:tc>
        <w:tc>
          <w:tcPr>
            <w:tcW w:w="270" w:type="dxa"/>
          </w:tcPr>
          <w:p w14:paraId="6A4DE3B6" w14:textId="77777777" w:rsidR="00EE0B5B" w:rsidRPr="00515545" w:rsidRDefault="00EE0B5B" w:rsidP="00EE0B5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4925A14C" w14:textId="3D81B85F" w:rsidR="00EE0B5B" w:rsidRPr="00DA5348" w:rsidRDefault="00E773E6" w:rsidP="00EE0B5B">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25.5</w:t>
            </w:r>
          </w:p>
        </w:tc>
        <w:tc>
          <w:tcPr>
            <w:tcW w:w="378" w:type="dxa"/>
          </w:tcPr>
          <w:p w14:paraId="43A9B4D4" w14:textId="77777777" w:rsidR="00EE0B5B" w:rsidRPr="00DA5348" w:rsidRDefault="00EE0B5B" w:rsidP="00EE0B5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608B0926" w14:textId="77777777" w:rsidR="00EE0B5B" w:rsidRPr="00515545" w:rsidRDefault="00EE0B5B" w:rsidP="00EE0B5B">
            <w:pPr>
              <w:pStyle w:val="NoSpacing"/>
              <w:tabs>
                <w:tab w:val="clear" w:pos="680"/>
                <w:tab w:val="clear" w:pos="907"/>
              </w:tabs>
              <w:spacing w:line="240" w:lineRule="atLeast"/>
              <w:ind w:right="170"/>
              <w:jc w:val="right"/>
              <w:rPr>
                <w:rFonts w:cs="Times New Roman"/>
                <w:sz w:val="22"/>
                <w:szCs w:val="22"/>
              </w:rPr>
            </w:pPr>
            <w:r w:rsidRPr="00515545">
              <w:rPr>
                <w:rFonts w:cs="Times New Roman"/>
                <w:sz w:val="22"/>
                <w:szCs w:val="22"/>
              </w:rPr>
              <w:t>29.8</w:t>
            </w:r>
          </w:p>
        </w:tc>
        <w:tc>
          <w:tcPr>
            <w:tcW w:w="235" w:type="dxa"/>
          </w:tcPr>
          <w:p w14:paraId="50EAD25E" w14:textId="77777777" w:rsidR="00EE0B5B" w:rsidRPr="00515545" w:rsidRDefault="00EE0B5B" w:rsidP="00EE0B5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353" w:type="dxa"/>
            <w:vMerge/>
          </w:tcPr>
          <w:p w14:paraId="5B9538A3" w14:textId="77777777" w:rsidR="00EE0B5B" w:rsidRPr="00515545" w:rsidRDefault="00EE0B5B" w:rsidP="00EE0B5B">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846128" w:rsidRPr="00515545" w14:paraId="4B9A3C65" w14:textId="77777777" w:rsidTr="0048323E">
        <w:tc>
          <w:tcPr>
            <w:tcW w:w="3510" w:type="dxa"/>
          </w:tcPr>
          <w:p w14:paraId="5D9E6B7C" w14:textId="77777777" w:rsidR="00846128" w:rsidRPr="00515545" w:rsidRDefault="00846128" w:rsidP="008376DF">
            <w:pPr>
              <w:pStyle w:val="NoSpacing"/>
              <w:widowControl w:val="0"/>
              <w:overflowPunct w:val="0"/>
              <w:autoSpaceDE w:val="0"/>
              <w:autoSpaceDN w:val="0"/>
              <w:adjustRightInd w:val="0"/>
              <w:ind w:left="-110" w:right="-68"/>
              <w:textAlignment w:val="baseline"/>
              <w:rPr>
                <w:rFonts w:cs="Cordia New"/>
                <w:sz w:val="22"/>
                <w:szCs w:val="22"/>
                <w:highlight w:val="yellow"/>
              </w:rPr>
            </w:pPr>
          </w:p>
        </w:tc>
        <w:tc>
          <w:tcPr>
            <w:tcW w:w="270" w:type="dxa"/>
          </w:tcPr>
          <w:p w14:paraId="218E61E5"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6E4E4C9B" w14:textId="77777777" w:rsidR="00846128" w:rsidRPr="00DA5348" w:rsidRDefault="00846128" w:rsidP="00846128">
            <w:pPr>
              <w:pStyle w:val="NoSpacing"/>
              <w:tabs>
                <w:tab w:val="clear" w:pos="680"/>
                <w:tab w:val="clear" w:pos="907"/>
              </w:tabs>
              <w:spacing w:line="240" w:lineRule="atLeast"/>
              <w:ind w:right="170"/>
              <w:jc w:val="right"/>
              <w:rPr>
                <w:rFonts w:cs="Times New Roman"/>
                <w:sz w:val="22"/>
                <w:szCs w:val="22"/>
              </w:rPr>
            </w:pPr>
          </w:p>
        </w:tc>
        <w:tc>
          <w:tcPr>
            <w:tcW w:w="378" w:type="dxa"/>
          </w:tcPr>
          <w:p w14:paraId="4CDDBBE9" w14:textId="77777777" w:rsidR="00846128" w:rsidRPr="00DA5348"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717EBF2B" w14:textId="77777777" w:rsidR="00846128" w:rsidRPr="00515545" w:rsidRDefault="00846128" w:rsidP="00846128">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2678D98C"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353" w:type="dxa"/>
            <w:vMerge/>
          </w:tcPr>
          <w:p w14:paraId="053E8C55" w14:textId="77777777" w:rsidR="00846128" w:rsidRPr="00515545" w:rsidRDefault="00846128" w:rsidP="0084612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455ACC" w:rsidRPr="00515545" w14:paraId="75D95EB7" w14:textId="77777777" w:rsidTr="0048323E">
        <w:tc>
          <w:tcPr>
            <w:tcW w:w="3510" w:type="dxa"/>
          </w:tcPr>
          <w:p w14:paraId="770BCC46" w14:textId="77777777" w:rsidR="00455ACC" w:rsidRPr="00515545" w:rsidRDefault="00455ACC" w:rsidP="008376DF">
            <w:pPr>
              <w:pStyle w:val="NoSpacing"/>
              <w:widowControl w:val="0"/>
              <w:overflowPunct w:val="0"/>
              <w:autoSpaceDE w:val="0"/>
              <w:autoSpaceDN w:val="0"/>
              <w:adjustRightInd w:val="0"/>
              <w:ind w:left="-110" w:right="-68"/>
              <w:textAlignment w:val="baseline"/>
              <w:rPr>
                <w:rFonts w:cs="Times New Roman"/>
                <w:sz w:val="22"/>
                <w:szCs w:val="22"/>
                <w:highlight w:val="yellow"/>
              </w:rPr>
            </w:pPr>
          </w:p>
        </w:tc>
        <w:tc>
          <w:tcPr>
            <w:tcW w:w="270" w:type="dxa"/>
          </w:tcPr>
          <w:p w14:paraId="1AA8949D"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505A1630"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378" w:type="dxa"/>
          </w:tcPr>
          <w:p w14:paraId="2B121065"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2" w:type="dxa"/>
          </w:tcPr>
          <w:p w14:paraId="6F0BCE2D" w14:textId="77777777" w:rsidR="00455ACC" w:rsidRPr="00515545" w:rsidRDefault="00455ACC" w:rsidP="0048323E">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32F18C3C"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353" w:type="dxa"/>
            <w:vMerge/>
          </w:tcPr>
          <w:p w14:paraId="779DA53F" w14:textId="77777777" w:rsidR="00455ACC" w:rsidRPr="00515545" w:rsidRDefault="00455ACC" w:rsidP="0048323E">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1330E3" w:rsidRPr="00515545" w14:paraId="226671DC" w14:textId="77777777" w:rsidTr="0048323E">
        <w:tc>
          <w:tcPr>
            <w:tcW w:w="3510" w:type="dxa"/>
          </w:tcPr>
          <w:p w14:paraId="2F138400" w14:textId="77777777" w:rsidR="001330E3" w:rsidRPr="00515545" w:rsidRDefault="001330E3" w:rsidP="008376DF">
            <w:pPr>
              <w:pStyle w:val="NoSpacing"/>
              <w:widowControl w:val="0"/>
              <w:overflowPunct w:val="0"/>
              <w:autoSpaceDE w:val="0"/>
              <w:autoSpaceDN w:val="0"/>
              <w:adjustRightInd w:val="0"/>
              <w:ind w:left="-110" w:right="-68"/>
              <w:textAlignment w:val="baseline"/>
              <w:rPr>
                <w:rFonts w:cs="Times New Roman"/>
                <w:sz w:val="22"/>
                <w:szCs w:val="22"/>
                <w:highlight w:val="yellow"/>
              </w:rPr>
            </w:pPr>
            <w:r w:rsidRPr="00515545">
              <w:rPr>
                <w:rFonts w:cs="Times New Roman"/>
                <w:sz w:val="22"/>
                <w:szCs w:val="22"/>
              </w:rPr>
              <w:t>Other non-current financial assets</w:t>
            </w:r>
          </w:p>
        </w:tc>
        <w:tc>
          <w:tcPr>
            <w:tcW w:w="270" w:type="dxa"/>
          </w:tcPr>
          <w:p w14:paraId="1ABBAEAC" w14:textId="77777777" w:rsidR="001330E3" w:rsidRPr="00515545" w:rsidRDefault="001330E3" w:rsidP="001330E3">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2D28B894" w14:textId="77777777" w:rsidR="001330E3" w:rsidRPr="00515545" w:rsidRDefault="001330E3" w:rsidP="001330E3">
            <w:pPr>
              <w:pStyle w:val="NoSpacing"/>
              <w:tabs>
                <w:tab w:val="clear" w:pos="680"/>
                <w:tab w:val="clear" w:pos="907"/>
              </w:tabs>
              <w:spacing w:line="240" w:lineRule="atLeast"/>
              <w:ind w:right="170"/>
              <w:jc w:val="right"/>
              <w:rPr>
                <w:rFonts w:cs="Times New Roman"/>
                <w:sz w:val="22"/>
                <w:szCs w:val="22"/>
                <w:highlight w:val="yellow"/>
              </w:rPr>
            </w:pPr>
          </w:p>
        </w:tc>
        <w:tc>
          <w:tcPr>
            <w:tcW w:w="378" w:type="dxa"/>
          </w:tcPr>
          <w:p w14:paraId="0E3DD32B" w14:textId="77777777" w:rsidR="001330E3" w:rsidRPr="00515545" w:rsidRDefault="001330E3" w:rsidP="001330E3">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2" w:type="dxa"/>
          </w:tcPr>
          <w:p w14:paraId="74DAE472" w14:textId="77777777" w:rsidR="001330E3" w:rsidRPr="00515545" w:rsidRDefault="001330E3" w:rsidP="001330E3">
            <w:pPr>
              <w:pStyle w:val="NoSpacing"/>
              <w:tabs>
                <w:tab w:val="clear" w:pos="680"/>
                <w:tab w:val="clear" w:pos="907"/>
              </w:tabs>
              <w:spacing w:line="240" w:lineRule="atLeast"/>
              <w:ind w:right="170"/>
              <w:jc w:val="right"/>
              <w:rPr>
                <w:rFonts w:cs="Times New Roman"/>
                <w:sz w:val="22"/>
                <w:szCs w:val="22"/>
                <w:highlight w:val="yellow"/>
              </w:rPr>
            </w:pPr>
          </w:p>
        </w:tc>
        <w:tc>
          <w:tcPr>
            <w:tcW w:w="235" w:type="dxa"/>
          </w:tcPr>
          <w:p w14:paraId="0C7AE2BA" w14:textId="77777777" w:rsidR="001330E3" w:rsidRPr="00515545" w:rsidRDefault="001330E3" w:rsidP="001330E3">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353" w:type="dxa"/>
          </w:tcPr>
          <w:p w14:paraId="6158B00B" w14:textId="77777777" w:rsidR="001330E3" w:rsidRPr="00515545" w:rsidRDefault="001330E3" w:rsidP="001330E3">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r>
      <w:tr w:rsidR="00DA5348" w:rsidRPr="00515545" w14:paraId="5C05E68D" w14:textId="77777777" w:rsidTr="0048323E">
        <w:tc>
          <w:tcPr>
            <w:tcW w:w="3510" w:type="dxa"/>
          </w:tcPr>
          <w:p w14:paraId="4F2AD2EC" w14:textId="65F0838F" w:rsidR="00DA5348" w:rsidRPr="00515545" w:rsidRDefault="00BF492C" w:rsidP="008376DF">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   - </w:t>
            </w:r>
            <w:r w:rsidR="00DA5348" w:rsidRPr="00515545">
              <w:rPr>
                <w:rFonts w:cs="Times New Roman"/>
                <w:sz w:val="22"/>
                <w:szCs w:val="22"/>
              </w:rPr>
              <w:t>debenture</w:t>
            </w:r>
          </w:p>
        </w:tc>
        <w:tc>
          <w:tcPr>
            <w:tcW w:w="270" w:type="dxa"/>
          </w:tcPr>
          <w:p w14:paraId="38EA84F2" w14:textId="77777777" w:rsidR="00DA5348" w:rsidRPr="00515545" w:rsidRDefault="00DA5348" w:rsidP="00DA53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620" w:type="dxa"/>
          </w:tcPr>
          <w:p w14:paraId="17FB1042" w14:textId="2A40C044" w:rsidR="00DA5348" w:rsidRPr="00100529" w:rsidRDefault="00100529" w:rsidP="00DA5348">
            <w:pPr>
              <w:pStyle w:val="NoSpacing"/>
              <w:tabs>
                <w:tab w:val="clear" w:pos="680"/>
                <w:tab w:val="clear" w:pos="907"/>
              </w:tabs>
              <w:spacing w:line="240" w:lineRule="atLeast"/>
              <w:ind w:right="170"/>
              <w:jc w:val="right"/>
              <w:rPr>
                <w:rFonts w:cs="Times New Roman"/>
                <w:sz w:val="22"/>
                <w:szCs w:val="22"/>
              </w:rPr>
            </w:pPr>
            <w:r w:rsidRPr="00100529">
              <w:rPr>
                <w:rFonts w:cs="Times New Roman"/>
                <w:sz w:val="22"/>
                <w:szCs w:val="22"/>
              </w:rPr>
              <w:t>50.2</w:t>
            </w:r>
          </w:p>
        </w:tc>
        <w:tc>
          <w:tcPr>
            <w:tcW w:w="378" w:type="dxa"/>
          </w:tcPr>
          <w:p w14:paraId="15AB6D60" w14:textId="77777777" w:rsidR="00DA5348" w:rsidRPr="00515545" w:rsidRDefault="00DA5348" w:rsidP="00DA53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1462" w:type="dxa"/>
          </w:tcPr>
          <w:p w14:paraId="6C8FB498" w14:textId="77777777" w:rsidR="00DA5348" w:rsidRPr="00EE0A4C" w:rsidRDefault="00DA5348" w:rsidP="00EE0A4C">
            <w:pPr>
              <w:pStyle w:val="NoSpacing"/>
              <w:tabs>
                <w:tab w:val="clear" w:pos="454"/>
                <w:tab w:val="clear" w:pos="680"/>
                <w:tab w:val="clear" w:pos="907"/>
              </w:tabs>
              <w:spacing w:line="240" w:lineRule="atLeast"/>
              <w:jc w:val="center"/>
              <w:rPr>
                <w:rFonts w:cs="Times New Roman"/>
                <w:sz w:val="22"/>
                <w:szCs w:val="22"/>
              </w:rPr>
            </w:pPr>
            <w:r>
              <w:rPr>
                <w:rFonts w:cs="Times New Roman"/>
                <w:sz w:val="22"/>
                <w:szCs w:val="22"/>
              </w:rPr>
              <w:t>-</w:t>
            </w:r>
          </w:p>
        </w:tc>
        <w:tc>
          <w:tcPr>
            <w:tcW w:w="235" w:type="dxa"/>
          </w:tcPr>
          <w:p w14:paraId="60101850" w14:textId="77777777" w:rsidR="00DA5348" w:rsidRPr="00515545" w:rsidRDefault="00DA5348" w:rsidP="00DA53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p>
        </w:tc>
        <w:tc>
          <w:tcPr>
            <w:tcW w:w="2353" w:type="dxa"/>
          </w:tcPr>
          <w:p w14:paraId="6481A0E2" w14:textId="77777777" w:rsidR="00DA5348" w:rsidRPr="00515545" w:rsidRDefault="00DA5348" w:rsidP="00DA53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highlight w:val="yellow"/>
              </w:rPr>
            </w:pPr>
            <w:r w:rsidRPr="00515545">
              <w:rPr>
                <w:rFonts w:cs="Times New Roman"/>
                <w:sz w:val="22"/>
                <w:szCs w:val="22"/>
              </w:rPr>
              <w:t>Level 2 inputs</w:t>
            </w:r>
          </w:p>
        </w:tc>
      </w:tr>
    </w:tbl>
    <w:p w14:paraId="696A9100" w14:textId="77777777" w:rsidR="005323BB" w:rsidRPr="00515545" w:rsidRDefault="005323BB" w:rsidP="0053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3849AEC7" w14:textId="77777777" w:rsidR="003D0FF2" w:rsidRPr="00515545" w:rsidRDefault="005323BB" w:rsidP="003D0FF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br w:type="page"/>
      </w:r>
      <w:r w:rsidR="003D0FF2" w:rsidRPr="00515545">
        <w:rPr>
          <w:rFonts w:cs="Times New Roman"/>
          <w:b/>
          <w:bCs/>
          <w:caps/>
          <w:sz w:val="22"/>
          <w:szCs w:val="22"/>
        </w:rPr>
        <w:lastRenderedPageBreak/>
        <w:t>COMMITMENTS ON LONG-TERM SERVICE AGREEMENTS</w:t>
      </w:r>
    </w:p>
    <w:p w14:paraId="7DC2D2D8"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p w14:paraId="361F9E68" w14:textId="6D80737D" w:rsidR="003D0FF2" w:rsidRPr="00515545" w:rsidRDefault="003D0FF2" w:rsidP="003D0FF2">
      <w:pPr>
        <w:tabs>
          <w:tab w:val="left" w:pos="540"/>
        </w:tabs>
        <w:jc w:val="both"/>
        <w:rPr>
          <w:rFonts w:cs="Times New Roman"/>
          <w:sz w:val="22"/>
          <w:szCs w:val="22"/>
        </w:rPr>
      </w:pPr>
      <w:r w:rsidRPr="00515545">
        <w:rPr>
          <w:rFonts w:cs="Times New Roman"/>
          <w:sz w:val="22"/>
          <w:szCs w:val="22"/>
        </w:rPr>
        <w:t xml:space="preserve">As at </w:t>
      </w:r>
      <w:r w:rsidR="00042087">
        <w:rPr>
          <w:sz w:val="22"/>
          <w:szCs w:val="22"/>
        </w:rPr>
        <w:t>September 30</w:t>
      </w:r>
      <w:r w:rsidR="00580D20" w:rsidRPr="00515545">
        <w:rPr>
          <w:sz w:val="22"/>
          <w:szCs w:val="22"/>
        </w:rPr>
        <w:t>,</w:t>
      </w:r>
      <w:r w:rsidRPr="00515545">
        <w:rPr>
          <w:rFonts w:cs="Times New Roman"/>
          <w:sz w:val="22"/>
          <w:szCs w:val="22"/>
        </w:rPr>
        <w:t xml:space="preserve"> </w:t>
      </w:r>
      <w:r w:rsidR="007936F7" w:rsidRPr="00515545">
        <w:rPr>
          <w:rFonts w:cs="Times New Roman"/>
          <w:sz w:val="22"/>
          <w:szCs w:val="22"/>
        </w:rPr>
        <w:t>2024</w:t>
      </w:r>
      <w:r w:rsidRPr="00515545">
        <w:rPr>
          <w:rFonts w:cs="Times New Roman"/>
          <w:sz w:val="22"/>
          <w:szCs w:val="22"/>
        </w:rPr>
        <w:t>, the Group had commitments on service agreements in connection with the building</w:t>
      </w:r>
      <w:r w:rsidRPr="00515545">
        <w:rPr>
          <w:rFonts w:cs="Times New Roman" w:hint="cs"/>
          <w:sz w:val="22"/>
          <w:szCs w:val="22"/>
          <w:cs/>
        </w:rPr>
        <w:t xml:space="preserve"> </w:t>
      </w:r>
      <w:r w:rsidRPr="00515545">
        <w:rPr>
          <w:rFonts w:cs="Times New Roman"/>
          <w:sz w:val="22"/>
          <w:szCs w:val="22"/>
        </w:rPr>
        <w:t>space lease agreements for office premises and branches whereby the related service fees are committed to pay as follows:</w:t>
      </w:r>
    </w:p>
    <w:p w14:paraId="760CD205" w14:textId="77777777" w:rsidR="003D0FF2" w:rsidRPr="00515545" w:rsidRDefault="003D0FF2" w:rsidP="003D0FF2">
      <w:pPr>
        <w:pStyle w:val="a3"/>
        <w:widowControl/>
        <w:tabs>
          <w:tab w:val="num" w:pos="709"/>
        </w:tabs>
        <w:spacing w:line="240" w:lineRule="atLeast"/>
        <w:ind w:right="-45"/>
        <w:jc w:val="thaiDistribute"/>
        <w:rPr>
          <w:rFonts w:hAnsi="Times New Roman" w:cs="Times New Roman"/>
          <w:b w:val="0"/>
          <w:bCs w:val="0"/>
          <w:sz w:val="22"/>
          <w:szCs w:val="22"/>
          <w:highlight w:val="yellow"/>
        </w:rPr>
      </w:pPr>
    </w:p>
    <w:tbl>
      <w:tblPr>
        <w:tblW w:w="9181" w:type="dxa"/>
        <w:tblLook w:val="04A0" w:firstRow="1" w:lastRow="0" w:firstColumn="1" w:lastColumn="0" w:noHBand="0" w:noVBand="1"/>
      </w:tblPr>
      <w:tblGrid>
        <w:gridCol w:w="7338"/>
        <w:gridCol w:w="1843"/>
      </w:tblGrid>
      <w:tr w:rsidR="00817EA1" w:rsidRPr="00515545" w14:paraId="131555B8" w14:textId="77777777" w:rsidTr="002C5486">
        <w:tc>
          <w:tcPr>
            <w:tcW w:w="7338" w:type="dxa"/>
            <w:vAlign w:val="bottom"/>
          </w:tcPr>
          <w:p w14:paraId="64E20CA4" w14:textId="77777777" w:rsidR="00817EA1" w:rsidRPr="00515545" w:rsidRDefault="00817EA1" w:rsidP="008C5BB4">
            <w:pPr>
              <w:pStyle w:val="BodyText2"/>
              <w:widowControl w:val="0"/>
              <w:overflowPunct w:val="0"/>
              <w:autoSpaceDE w:val="0"/>
              <w:autoSpaceDN w:val="0"/>
              <w:adjustRightInd w:val="0"/>
              <w:textAlignment w:val="baseline"/>
              <w:rPr>
                <w:rFonts w:cs="Times New Roman"/>
                <w:sz w:val="22"/>
                <w:szCs w:val="22"/>
                <w:highlight w:val="yellow"/>
                <w:lang w:val="en-US" w:eastAsia="en-US"/>
              </w:rPr>
            </w:pPr>
          </w:p>
        </w:tc>
        <w:tc>
          <w:tcPr>
            <w:tcW w:w="1843" w:type="dxa"/>
            <w:tcBorders>
              <w:bottom w:val="single" w:sz="4" w:space="0" w:color="auto"/>
            </w:tcBorders>
            <w:vAlign w:val="bottom"/>
          </w:tcPr>
          <w:p w14:paraId="4F0BCF1C" w14:textId="77777777" w:rsidR="00817EA1" w:rsidRPr="00515545" w:rsidRDefault="00817EA1"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In Million Baht</w:t>
            </w:r>
          </w:p>
        </w:tc>
      </w:tr>
      <w:tr w:rsidR="003D0FF2" w:rsidRPr="00515545" w14:paraId="6A60AF6E" w14:textId="77777777" w:rsidTr="002C5486">
        <w:tc>
          <w:tcPr>
            <w:tcW w:w="7338" w:type="dxa"/>
            <w:vAlign w:val="bottom"/>
          </w:tcPr>
          <w:p w14:paraId="34862094" w14:textId="77777777" w:rsidR="003D0FF2" w:rsidRPr="00515545" w:rsidRDefault="003D0FF2"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43" w:type="dxa"/>
            <w:tcBorders>
              <w:bottom w:val="single" w:sz="4" w:space="0" w:color="auto"/>
            </w:tcBorders>
            <w:vAlign w:val="bottom"/>
          </w:tcPr>
          <w:p w14:paraId="189C921A" w14:textId="77777777" w:rsidR="003D0FF2" w:rsidRPr="00515545" w:rsidRDefault="003D0FF2"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515545">
              <w:rPr>
                <w:rFonts w:cs="Times New Roman"/>
                <w:sz w:val="22"/>
                <w:szCs w:val="22"/>
                <w:lang w:val="en-US"/>
              </w:rPr>
              <w:t>Consolidated</w:t>
            </w:r>
            <w:r w:rsidR="002C5486" w:rsidRPr="00515545">
              <w:rPr>
                <w:rFonts w:cs="Times New Roman"/>
                <w:sz w:val="22"/>
                <w:szCs w:val="22"/>
                <w:lang w:val="en-US"/>
              </w:rPr>
              <w:t xml:space="preserve"> financial statements/ </w:t>
            </w:r>
          </w:p>
          <w:p w14:paraId="499DBC19" w14:textId="77777777" w:rsidR="002C5486" w:rsidRPr="00515545" w:rsidRDefault="00F96851" w:rsidP="0014290D">
            <w:pPr>
              <w:pStyle w:val="BodyText2"/>
              <w:widowControl w:val="0"/>
              <w:overflowPunct w:val="0"/>
              <w:autoSpaceDE w:val="0"/>
              <w:autoSpaceDN w:val="0"/>
              <w:adjustRightInd w:val="0"/>
              <w:ind w:left="-108" w:right="-111"/>
              <w:jc w:val="center"/>
              <w:textAlignment w:val="baseline"/>
              <w:rPr>
                <w:rFonts w:cs="Times New Roman"/>
                <w:sz w:val="22"/>
                <w:szCs w:val="22"/>
                <w:lang w:val="en-US"/>
              </w:rPr>
            </w:pPr>
            <w:r w:rsidRPr="00515545">
              <w:rPr>
                <w:rFonts w:cs="Times New Roman"/>
                <w:sz w:val="22"/>
                <w:szCs w:val="22"/>
                <w:lang w:val="en-US"/>
              </w:rPr>
              <w:t>Separate</w:t>
            </w:r>
            <w:r w:rsidR="00D94FF9" w:rsidRPr="00515545">
              <w:rPr>
                <w:rFonts w:cs="Times New Roman"/>
                <w:sz w:val="22"/>
                <w:szCs w:val="22"/>
                <w:lang w:val="en-US"/>
              </w:rPr>
              <w:t xml:space="preserve"> </w:t>
            </w:r>
          </w:p>
          <w:p w14:paraId="4345DDF4" w14:textId="77777777" w:rsidR="003D0FF2" w:rsidRPr="00515545" w:rsidRDefault="00D94FF9" w:rsidP="00817EA1">
            <w:pPr>
              <w:pStyle w:val="BodyText2"/>
              <w:widowControl w:val="0"/>
              <w:overflowPunct w:val="0"/>
              <w:autoSpaceDE w:val="0"/>
              <w:autoSpaceDN w:val="0"/>
              <w:adjustRightInd w:val="0"/>
              <w:ind w:left="-108" w:right="-111"/>
              <w:jc w:val="center"/>
              <w:textAlignment w:val="baseline"/>
              <w:rPr>
                <w:rFonts w:cs="Cordia New"/>
                <w:sz w:val="22"/>
                <w:szCs w:val="22"/>
                <w:lang w:val="en-US"/>
              </w:rPr>
            </w:pPr>
            <w:r w:rsidRPr="00515545">
              <w:rPr>
                <w:rFonts w:cs="Times New Roman"/>
                <w:sz w:val="22"/>
                <w:szCs w:val="22"/>
                <w:lang w:val="en-US"/>
              </w:rPr>
              <w:t>financial statements</w:t>
            </w:r>
          </w:p>
        </w:tc>
      </w:tr>
      <w:tr w:rsidR="002C5486" w:rsidRPr="00515545" w14:paraId="7690EA0D" w14:textId="77777777" w:rsidTr="002C5486">
        <w:tc>
          <w:tcPr>
            <w:tcW w:w="7338" w:type="dxa"/>
            <w:vAlign w:val="bottom"/>
          </w:tcPr>
          <w:p w14:paraId="1A370E57"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c>
          <w:tcPr>
            <w:tcW w:w="1843" w:type="dxa"/>
            <w:shd w:val="clear" w:color="auto" w:fill="auto"/>
            <w:vAlign w:val="bottom"/>
          </w:tcPr>
          <w:p w14:paraId="4D2DF15A" w14:textId="77777777" w:rsidR="002C5486" w:rsidRPr="005155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highlight w:val="yellow"/>
              </w:rPr>
            </w:pPr>
          </w:p>
        </w:tc>
      </w:tr>
      <w:tr w:rsidR="00555CB2" w:rsidRPr="00515545" w14:paraId="6DA1D6C9" w14:textId="77777777" w:rsidTr="006F0EDD">
        <w:tc>
          <w:tcPr>
            <w:tcW w:w="7338" w:type="dxa"/>
            <w:vAlign w:val="bottom"/>
          </w:tcPr>
          <w:p w14:paraId="306FE531" w14:textId="3B392743" w:rsidR="00555CB2" w:rsidRPr="005155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Due within 1 year</w:t>
            </w:r>
          </w:p>
        </w:tc>
        <w:tc>
          <w:tcPr>
            <w:tcW w:w="1843" w:type="dxa"/>
            <w:shd w:val="clear" w:color="auto" w:fill="auto"/>
          </w:tcPr>
          <w:p w14:paraId="4FB85501" w14:textId="5145A019" w:rsidR="00555CB2" w:rsidRPr="00CA475D" w:rsidRDefault="00E773E6" w:rsidP="007B2F80">
            <w:pPr>
              <w:pStyle w:val="NoSpacing"/>
              <w:tabs>
                <w:tab w:val="clear" w:pos="680"/>
                <w:tab w:val="clear" w:pos="907"/>
              </w:tabs>
              <w:spacing w:line="240" w:lineRule="atLeast"/>
              <w:ind w:right="321"/>
              <w:jc w:val="right"/>
              <w:rPr>
                <w:rFonts w:cs="Times New Roman"/>
                <w:sz w:val="22"/>
                <w:szCs w:val="22"/>
              </w:rPr>
            </w:pPr>
            <w:r>
              <w:rPr>
                <w:rFonts w:cs="Times New Roman"/>
                <w:sz w:val="22"/>
                <w:szCs w:val="22"/>
              </w:rPr>
              <w:t>10</w:t>
            </w:r>
          </w:p>
        </w:tc>
      </w:tr>
      <w:tr w:rsidR="00555CB2" w:rsidRPr="00515545" w14:paraId="35B69561" w14:textId="77777777" w:rsidTr="006F0EDD">
        <w:tc>
          <w:tcPr>
            <w:tcW w:w="7338" w:type="dxa"/>
            <w:vAlign w:val="bottom"/>
          </w:tcPr>
          <w:p w14:paraId="74B9CB89" w14:textId="1AA40631" w:rsidR="00555CB2" w:rsidRPr="005155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515545">
              <w:rPr>
                <w:rFonts w:cs="Cordia New"/>
                <w:sz w:val="22"/>
                <w:szCs w:val="22"/>
              </w:rPr>
              <w:t xml:space="preserve">Due </w:t>
            </w:r>
            <w:r w:rsidR="001C0050" w:rsidRPr="00515545">
              <w:rPr>
                <w:rFonts w:cs="Cordia New"/>
                <w:sz w:val="22"/>
                <w:szCs w:val="22"/>
              </w:rPr>
              <w:t>after 1 year but not over 5 years</w:t>
            </w:r>
          </w:p>
        </w:tc>
        <w:tc>
          <w:tcPr>
            <w:tcW w:w="1843" w:type="dxa"/>
            <w:tcBorders>
              <w:bottom w:val="single" w:sz="4" w:space="0" w:color="auto"/>
            </w:tcBorders>
            <w:shd w:val="clear" w:color="auto" w:fill="auto"/>
          </w:tcPr>
          <w:p w14:paraId="16C243FA" w14:textId="771BC9ED" w:rsidR="00555CB2" w:rsidRPr="00CA475D" w:rsidRDefault="00E773E6" w:rsidP="007B2F80">
            <w:pPr>
              <w:pStyle w:val="NoSpacing"/>
              <w:tabs>
                <w:tab w:val="clear" w:pos="680"/>
                <w:tab w:val="clear" w:pos="907"/>
              </w:tabs>
              <w:spacing w:line="240" w:lineRule="atLeast"/>
              <w:ind w:right="321"/>
              <w:jc w:val="right"/>
              <w:rPr>
                <w:rFonts w:cs="Times New Roman"/>
                <w:sz w:val="22"/>
                <w:szCs w:val="22"/>
              </w:rPr>
            </w:pPr>
            <w:r>
              <w:rPr>
                <w:rFonts w:cs="Times New Roman"/>
                <w:sz w:val="22"/>
                <w:szCs w:val="22"/>
              </w:rPr>
              <w:t>2</w:t>
            </w:r>
          </w:p>
        </w:tc>
      </w:tr>
      <w:tr w:rsidR="00555CB2" w:rsidRPr="00515545" w14:paraId="0D49186E" w14:textId="77777777" w:rsidTr="006F0EDD">
        <w:tc>
          <w:tcPr>
            <w:tcW w:w="7338" w:type="dxa"/>
            <w:vAlign w:val="bottom"/>
          </w:tcPr>
          <w:p w14:paraId="388D6F9F" w14:textId="77777777" w:rsidR="00555CB2" w:rsidRPr="00515545" w:rsidRDefault="00555CB2" w:rsidP="008376DF">
            <w:pPr>
              <w:tabs>
                <w:tab w:val="clear" w:pos="227"/>
                <w:tab w:val="clear" w:pos="454"/>
                <w:tab w:val="clear" w:pos="680"/>
                <w:tab w:val="clear" w:pos="907"/>
                <w:tab w:val="left" w:pos="284"/>
                <w:tab w:val="left" w:pos="1440"/>
                <w:tab w:val="left" w:pos="2160"/>
              </w:tabs>
              <w:ind w:left="-110" w:right="-43"/>
              <w:rPr>
                <w:rFonts w:cs="Times New Roman"/>
                <w:color w:val="000000"/>
                <w:sz w:val="22"/>
                <w:szCs w:val="22"/>
              </w:rPr>
            </w:pPr>
            <w:r w:rsidRPr="00515545">
              <w:rPr>
                <w:rFonts w:cs="Times New Roman"/>
                <w:color w:val="000000"/>
                <w:sz w:val="22"/>
                <w:szCs w:val="22"/>
              </w:rPr>
              <w:t>Total</w:t>
            </w:r>
          </w:p>
        </w:tc>
        <w:tc>
          <w:tcPr>
            <w:tcW w:w="1843" w:type="dxa"/>
            <w:tcBorders>
              <w:top w:val="single" w:sz="4" w:space="0" w:color="auto"/>
              <w:bottom w:val="double" w:sz="4" w:space="0" w:color="auto"/>
            </w:tcBorders>
            <w:shd w:val="clear" w:color="auto" w:fill="auto"/>
          </w:tcPr>
          <w:p w14:paraId="2500083F" w14:textId="07C2AC6A" w:rsidR="00555CB2" w:rsidRPr="00CA475D" w:rsidRDefault="00E773E6" w:rsidP="007B2F80">
            <w:pPr>
              <w:pStyle w:val="NoSpacing"/>
              <w:tabs>
                <w:tab w:val="clear" w:pos="680"/>
                <w:tab w:val="clear" w:pos="907"/>
              </w:tabs>
              <w:spacing w:line="240" w:lineRule="atLeast"/>
              <w:ind w:right="321"/>
              <w:jc w:val="right"/>
              <w:rPr>
                <w:rFonts w:cs="Times New Roman"/>
                <w:sz w:val="22"/>
                <w:szCs w:val="22"/>
              </w:rPr>
            </w:pPr>
            <w:r>
              <w:rPr>
                <w:rFonts w:cs="Times New Roman"/>
                <w:sz w:val="22"/>
                <w:szCs w:val="22"/>
              </w:rPr>
              <w:t>12</w:t>
            </w:r>
          </w:p>
        </w:tc>
      </w:tr>
    </w:tbl>
    <w:p w14:paraId="483AE8A3" w14:textId="77777777" w:rsidR="005323BB" w:rsidRPr="00515545" w:rsidRDefault="005323BB" w:rsidP="00532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6FB834B" w14:textId="77777777" w:rsidR="00EE0A4C" w:rsidRPr="00EE0A4C" w:rsidRDefault="00EE0A4C"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Pr>
          <w:rFonts w:cs="Times New Roman"/>
          <w:b/>
          <w:bCs/>
          <w:caps/>
          <w:sz w:val="22"/>
          <w:szCs w:val="22"/>
        </w:rPr>
        <w:t>R</w:t>
      </w:r>
      <w:r>
        <w:rPr>
          <w:rFonts w:cs="Times New Roman"/>
          <w:b/>
          <w:bCs/>
          <w:sz w:val="22"/>
          <w:szCs w:val="22"/>
        </w:rPr>
        <w:t>ECLASSIFICATION OF ACCOUNTS</w:t>
      </w:r>
    </w:p>
    <w:p w14:paraId="49E89210" w14:textId="77777777" w:rsidR="00EE0A4C"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7A384407" w14:textId="22B970DB" w:rsidR="00EE0A4C"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Pr>
          <w:rFonts w:cs="Times New Roman"/>
          <w:sz w:val="22"/>
          <w:szCs w:val="22"/>
        </w:rPr>
        <w:t xml:space="preserve">Certain accounts in the statement of </w:t>
      </w:r>
      <w:r w:rsidRPr="00483A1B">
        <w:rPr>
          <w:rFonts w:cs="Times New Roman"/>
          <w:sz w:val="22"/>
          <w:szCs w:val="22"/>
        </w:rPr>
        <w:t>comprehensive</w:t>
      </w:r>
      <w:r>
        <w:rPr>
          <w:rFonts w:cs="Times New Roman"/>
          <w:sz w:val="22"/>
          <w:szCs w:val="22"/>
        </w:rPr>
        <w:t xml:space="preserve"> income for the three-month </w:t>
      </w:r>
      <w:r w:rsidR="00ED759E">
        <w:rPr>
          <w:rFonts w:cs="Times New Roman"/>
          <w:sz w:val="22"/>
          <w:szCs w:val="22"/>
        </w:rPr>
        <w:t xml:space="preserve">and </w:t>
      </w:r>
      <w:r w:rsidR="00042087">
        <w:rPr>
          <w:rFonts w:cs="Times New Roman"/>
          <w:sz w:val="22"/>
          <w:szCs w:val="22"/>
        </w:rPr>
        <w:t>nine-month</w:t>
      </w:r>
      <w:r w:rsidR="00ED759E">
        <w:rPr>
          <w:rFonts w:cs="Times New Roman"/>
          <w:sz w:val="22"/>
          <w:szCs w:val="22"/>
        </w:rPr>
        <w:t xml:space="preserve"> </w:t>
      </w:r>
      <w:r>
        <w:rPr>
          <w:rFonts w:cs="Times New Roman"/>
          <w:sz w:val="22"/>
          <w:szCs w:val="22"/>
        </w:rPr>
        <w:t>period</w:t>
      </w:r>
      <w:r w:rsidR="00ED759E">
        <w:rPr>
          <w:rFonts w:cs="Times New Roman"/>
          <w:sz w:val="22"/>
          <w:szCs w:val="22"/>
        </w:rPr>
        <w:t>s</w:t>
      </w:r>
      <w:r>
        <w:rPr>
          <w:rFonts w:cs="Times New Roman"/>
          <w:sz w:val="22"/>
          <w:szCs w:val="22"/>
        </w:rPr>
        <w:t xml:space="preserve"> ended </w:t>
      </w:r>
      <w:r w:rsidR="00042087">
        <w:rPr>
          <w:rFonts w:cs="Times New Roman"/>
          <w:sz w:val="22"/>
          <w:szCs w:val="22"/>
        </w:rPr>
        <w:t>September 30</w:t>
      </w:r>
      <w:r>
        <w:rPr>
          <w:rFonts w:cs="Times New Roman"/>
          <w:sz w:val="22"/>
          <w:szCs w:val="22"/>
        </w:rPr>
        <w:t xml:space="preserve">, 2023 have been reclassified to conform to the presentation in the statement of comprehensive income for the three-month and </w:t>
      </w:r>
      <w:r w:rsidR="00042087">
        <w:rPr>
          <w:rFonts w:cs="Times New Roman"/>
          <w:sz w:val="22"/>
          <w:szCs w:val="22"/>
        </w:rPr>
        <w:t>nine-month</w:t>
      </w:r>
      <w:r>
        <w:rPr>
          <w:rFonts w:cs="Times New Roman"/>
          <w:sz w:val="22"/>
          <w:szCs w:val="22"/>
        </w:rPr>
        <w:t xml:space="preserve"> period</w:t>
      </w:r>
      <w:r w:rsidR="00ED759E">
        <w:rPr>
          <w:rFonts w:cs="Times New Roman"/>
          <w:sz w:val="22"/>
          <w:szCs w:val="22"/>
        </w:rPr>
        <w:t>s</w:t>
      </w:r>
      <w:r>
        <w:rPr>
          <w:rFonts w:cs="Times New Roman"/>
          <w:sz w:val="22"/>
          <w:szCs w:val="22"/>
        </w:rPr>
        <w:t xml:space="preserve"> ended </w:t>
      </w:r>
      <w:r w:rsidR="00042087">
        <w:rPr>
          <w:rFonts w:cs="Times New Roman"/>
          <w:sz w:val="22"/>
          <w:szCs w:val="22"/>
        </w:rPr>
        <w:t>September 30</w:t>
      </w:r>
      <w:r>
        <w:rPr>
          <w:rFonts w:cs="Times New Roman"/>
          <w:sz w:val="22"/>
          <w:szCs w:val="22"/>
        </w:rPr>
        <w:t>, 2024 as follows:</w:t>
      </w:r>
    </w:p>
    <w:p w14:paraId="5B96C70A" w14:textId="77777777" w:rsidR="00EE0A4C" w:rsidRPr="00D535F8"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bl>
      <w:tblPr>
        <w:tblW w:w="9568" w:type="dxa"/>
        <w:tblLook w:val="04A0" w:firstRow="1" w:lastRow="0" w:firstColumn="1" w:lastColumn="0" w:noHBand="0" w:noVBand="1"/>
      </w:tblPr>
      <w:tblGrid>
        <w:gridCol w:w="4252"/>
        <w:gridCol w:w="1587"/>
        <w:gridCol w:w="279"/>
        <w:gridCol w:w="1622"/>
        <w:gridCol w:w="280"/>
        <w:gridCol w:w="1548"/>
      </w:tblGrid>
      <w:tr w:rsidR="00EF0D67" w:rsidRPr="00CB5355" w14:paraId="56898CA6" w14:textId="77777777" w:rsidTr="00EF0D67">
        <w:tc>
          <w:tcPr>
            <w:tcW w:w="4252" w:type="dxa"/>
          </w:tcPr>
          <w:p w14:paraId="20A7236D" w14:textId="77777777" w:rsidR="00EF0D67" w:rsidRPr="00CB5355" w:rsidRDefault="00EF0D67"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5316" w:type="dxa"/>
            <w:gridSpan w:val="5"/>
          </w:tcPr>
          <w:p w14:paraId="2533FD4F" w14:textId="473B3877" w:rsidR="00EF0D67" w:rsidRPr="00CB5355" w:rsidRDefault="00EF0D67"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CB5355">
              <w:rPr>
                <w:sz w:val="22"/>
                <w:szCs w:val="28"/>
              </w:rPr>
              <w:t>In Thousand Baht</w:t>
            </w:r>
          </w:p>
        </w:tc>
      </w:tr>
      <w:tr w:rsidR="00EE0A4C" w:rsidRPr="00CB5355" w14:paraId="018AA72C" w14:textId="77777777" w:rsidTr="00EF0D67">
        <w:tc>
          <w:tcPr>
            <w:tcW w:w="4252" w:type="dxa"/>
          </w:tcPr>
          <w:p w14:paraId="1D677ED5"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top w:val="single" w:sz="4" w:space="0" w:color="auto"/>
            </w:tcBorders>
          </w:tcPr>
          <w:p w14:paraId="26797557"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Before</w:t>
            </w:r>
          </w:p>
        </w:tc>
        <w:tc>
          <w:tcPr>
            <w:tcW w:w="279" w:type="dxa"/>
            <w:tcBorders>
              <w:top w:val="single" w:sz="4" w:space="0" w:color="auto"/>
            </w:tcBorders>
          </w:tcPr>
          <w:p w14:paraId="1C975AC8"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top w:val="single" w:sz="4" w:space="0" w:color="auto"/>
            </w:tcBorders>
          </w:tcPr>
          <w:p w14:paraId="75826BC4"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280" w:type="dxa"/>
            <w:tcBorders>
              <w:top w:val="single" w:sz="4" w:space="0" w:color="auto"/>
            </w:tcBorders>
          </w:tcPr>
          <w:p w14:paraId="276D387D"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top w:val="single" w:sz="4" w:space="0" w:color="auto"/>
            </w:tcBorders>
          </w:tcPr>
          <w:p w14:paraId="241CD7AC"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After</w:t>
            </w:r>
          </w:p>
        </w:tc>
      </w:tr>
      <w:tr w:rsidR="00EE0A4C" w:rsidRPr="00CB5355" w14:paraId="55482B5B" w14:textId="77777777" w:rsidTr="00EF0D67">
        <w:tc>
          <w:tcPr>
            <w:tcW w:w="4252" w:type="dxa"/>
          </w:tcPr>
          <w:p w14:paraId="3F3BF39D"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bottom w:val="single" w:sz="4" w:space="0" w:color="auto"/>
            </w:tcBorders>
          </w:tcPr>
          <w:p w14:paraId="79FDA374"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reclassification</w:t>
            </w:r>
          </w:p>
        </w:tc>
        <w:tc>
          <w:tcPr>
            <w:tcW w:w="279" w:type="dxa"/>
          </w:tcPr>
          <w:p w14:paraId="12748125"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bottom w:val="single" w:sz="4" w:space="0" w:color="auto"/>
            </w:tcBorders>
          </w:tcPr>
          <w:p w14:paraId="1A8B206A"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Reclassification</w:t>
            </w:r>
          </w:p>
        </w:tc>
        <w:tc>
          <w:tcPr>
            <w:tcW w:w="280" w:type="dxa"/>
          </w:tcPr>
          <w:p w14:paraId="66675048"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bottom w:val="single" w:sz="4" w:space="0" w:color="auto"/>
            </w:tcBorders>
          </w:tcPr>
          <w:p w14:paraId="247FC8D4"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CB5355">
              <w:rPr>
                <w:rFonts w:cs="Times New Roman"/>
                <w:sz w:val="22"/>
                <w:szCs w:val="22"/>
              </w:rPr>
              <w:t>reclassification</w:t>
            </w:r>
          </w:p>
        </w:tc>
      </w:tr>
      <w:tr w:rsidR="00EE0A4C" w:rsidRPr="00CB5355" w14:paraId="0BC2AB98" w14:textId="77777777" w:rsidTr="00EF0D67">
        <w:tc>
          <w:tcPr>
            <w:tcW w:w="4252" w:type="dxa"/>
          </w:tcPr>
          <w:p w14:paraId="4CB420B1" w14:textId="1DC3DCC3" w:rsidR="00EE0A4C" w:rsidRPr="007A143E" w:rsidRDefault="00EE0A4C"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Pr>
                <w:rFonts w:cs="Times New Roman"/>
                <w:sz w:val="22"/>
                <w:szCs w:val="22"/>
                <w:u w:val="single"/>
              </w:rPr>
              <w:t>Three</w:t>
            </w:r>
            <w:r w:rsidRPr="00515545">
              <w:rPr>
                <w:rFonts w:cs="Times New Roman"/>
                <w:sz w:val="22"/>
                <w:szCs w:val="22"/>
                <w:u w:val="single"/>
              </w:rPr>
              <w:t xml:space="preserve">-month period ended </w:t>
            </w:r>
            <w:r w:rsidR="00042087">
              <w:rPr>
                <w:rFonts w:cs="Times New Roman"/>
                <w:sz w:val="22"/>
                <w:szCs w:val="22"/>
                <w:u w:val="single"/>
              </w:rPr>
              <w:t>September 30</w:t>
            </w:r>
            <w:r w:rsidRPr="00515545">
              <w:rPr>
                <w:rFonts w:cs="Times New Roman"/>
                <w:sz w:val="22"/>
                <w:szCs w:val="22"/>
                <w:u w:val="single"/>
              </w:rPr>
              <w:t>, 202</w:t>
            </w:r>
            <w:r w:rsidR="00ED759E">
              <w:rPr>
                <w:rFonts w:cs="Times New Roman"/>
                <w:sz w:val="22"/>
                <w:szCs w:val="22"/>
                <w:u w:val="single"/>
              </w:rPr>
              <w:t>3</w:t>
            </w:r>
          </w:p>
        </w:tc>
        <w:tc>
          <w:tcPr>
            <w:tcW w:w="1587" w:type="dxa"/>
          </w:tcPr>
          <w:p w14:paraId="35570FF3"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279" w:type="dxa"/>
          </w:tcPr>
          <w:p w14:paraId="680BBB76"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622" w:type="dxa"/>
          </w:tcPr>
          <w:p w14:paraId="25238412"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280" w:type="dxa"/>
          </w:tcPr>
          <w:p w14:paraId="5E8E7716"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48" w:type="dxa"/>
          </w:tcPr>
          <w:p w14:paraId="1A7B6AF3"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r>
      <w:tr w:rsidR="00EE0A4C" w:rsidRPr="00CB5355" w14:paraId="7D609129" w14:textId="77777777" w:rsidTr="00EF0D67">
        <w:tc>
          <w:tcPr>
            <w:tcW w:w="4252" w:type="dxa"/>
          </w:tcPr>
          <w:p w14:paraId="463DAC5A" w14:textId="77777777" w:rsidR="00EE0A4C" w:rsidRPr="00CB5355" w:rsidRDefault="00EE0A4C"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sz w:val="22"/>
                <w:szCs w:val="22"/>
              </w:rPr>
            </w:pPr>
            <w:r w:rsidRPr="00CB5355">
              <w:rPr>
                <w:rFonts w:cs="Times New Roman"/>
                <w:sz w:val="22"/>
                <w:szCs w:val="22"/>
                <w:u w:val="single"/>
              </w:rPr>
              <w:t>Consolidated financial statements</w:t>
            </w:r>
          </w:p>
        </w:tc>
        <w:tc>
          <w:tcPr>
            <w:tcW w:w="1587" w:type="dxa"/>
          </w:tcPr>
          <w:p w14:paraId="4709D322"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279" w:type="dxa"/>
          </w:tcPr>
          <w:p w14:paraId="5EF5A268"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622" w:type="dxa"/>
          </w:tcPr>
          <w:p w14:paraId="10644E92"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280" w:type="dxa"/>
          </w:tcPr>
          <w:p w14:paraId="7326E1E5"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48" w:type="dxa"/>
          </w:tcPr>
          <w:p w14:paraId="35B50A80" w14:textId="77777777" w:rsidR="00EE0A4C" w:rsidRPr="00CB5355"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r>
      <w:tr w:rsidR="008376DF" w:rsidRPr="00CB5355" w14:paraId="01563A59" w14:textId="77777777" w:rsidTr="00EF0D67">
        <w:tc>
          <w:tcPr>
            <w:tcW w:w="4252" w:type="dxa"/>
          </w:tcPr>
          <w:p w14:paraId="7CADC8BA"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sz w:val="22"/>
                <w:szCs w:val="22"/>
              </w:rPr>
            </w:pPr>
            <w:r>
              <w:rPr>
                <w:sz w:val="22"/>
                <w:szCs w:val="22"/>
              </w:rPr>
              <w:t>Other income</w:t>
            </w:r>
          </w:p>
        </w:tc>
        <w:tc>
          <w:tcPr>
            <w:tcW w:w="1587" w:type="dxa"/>
          </w:tcPr>
          <w:p w14:paraId="31FA8B12" w14:textId="423E2BCD"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96,771</w:t>
            </w:r>
          </w:p>
        </w:tc>
        <w:tc>
          <w:tcPr>
            <w:tcW w:w="279" w:type="dxa"/>
          </w:tcPr>
          <w:p w14:paraId="73B602FC"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289D6865" w14:textId="6623372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(6,962)</w:t>
            </w:r>
          </w:p>
        </w:tc>
        <w:tc>
          <w:tcPr>
            <w:tcW w:w="280" w:type="dxa"/>
          </w:tcPr>
          <w:p w14:paraId="39BAC56E"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4D34E587" w14:textId="7007D1A5"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89,809</w:t>
            </w:r>
          </w:p>
        </w:tc>
      </w:tr>
      <w:tr w:rsidR="008376DF" w:rsidRPr="00CB5355" w14:paraId="63D42C06" w14:textId="77777777" w:rsidTr="00EF0D67">
        <w:tc>
          <w:tcPr>
            <w:tcW w:w="4252" w:type="dxa"/>
          </w:tcPr>
          <w:p w14:paraId="640914B0"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Finance income</w:t>
            </w:r>
          </w:p>
        </w:tc>
        <w:tc>
          <w:tcPr>
            <w:tcW w:w="1587" w:type="dxa"/>
          </w:tcPr>
          <w:p w14:paraId="4B6B9228" w14:textId="77029828" w:rsidR="008376DF" w:rsidRPr="008376DF" w:rsidRDefault="008376DF" w:rsidP="008376DF">
            <w:pPr>
              <w:pStyle w:val="NoSpacing"/>
              <w:tabs>
                <w:tab w:val="clear" w:pos="454"/>
                <w:tab w:val="clear" w:pos="680"/>
                <w:tab w:val="clear" w:pos="907"/>
              </w:tabs>
              <w:spacing w:line="240" w:lineRule="atLeast"/>
              <w:jc w:val="center"/>
              <w:rPr>
                <w:rFonts w:cs="Times New Roman"/>
                <w:sz w:val="22"/>
                <w:szCs w:val="22"/>
              </w:rPr>
            </w:pPr>
            <w:r w:rsidRPr="008376DF">
              <w:rPr>
                <w:rFonts w:cs="Times New Roman"/>
                <w:color w:val="000000"/>
                <w:sz w:val="22"/>
                <w:szCs w:val="22"/>
              </w:rPr>
              <w:t>-</w:t>
            </w:r>
          </w:p>
        </w:tc>
        <w:tc>
          <w:tcPr>
            <w:tcW w:w="279" w:type="dxa"/>
          </w:tcPr>
          <w:p w14:paraId="78D2F540"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50178798" w14:textId="3994220E"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6,962</w:t>
            </w:r>
          </w:p>
        </w:tc>
        <w:tc>
          <w:tcPr>
            <w:tcW w:w="280" w:type="dxa"/>
          </w:tcPr>
          <w:p w14:paraId="31B9A910"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3A97924B" w14:textId="02EB3FBE"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6,962</w:t>
            </w:r>
          </w:p>
        </w:tc>
      </w:tr>
      <w:tr w:rsidR="008376DF" w:rsidRPr="00CB5355" w14:paraId="607D4D0F" w14:textId="77777777" w:rsidTr="00EF0D67">
        <w:tc>
          <w:tcPr>
            <w:tcW w:w="4252" w:type="dxa"/>
          </w:tcPr>
          <w:p w14:paraId="5DA9C7C8"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p>
        </w:tc>
        <w:tc>
          <w:tcPr>
            <w:tcW w:w="1587" w:type="dxa"/>
          </w:tcPr>
          <w:p w14:paraId="5562292F"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79" w:type="dxa"/>
          </w:tcPr>
          <w:p w14:paraId="31D2CEA3"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7F4DFF87"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80" w:type="dxa"/>
          </w:tcPr>
          <w:p w14:paraId="6E50E6B6"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30AFB9F2"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r>
      <w:tr w:rsidR="008376DF" w:rsidRPr="00CB5355" w14:paraId="719A3027" w14:textId="77777777" w:rsidTr="00EF0D67">
        <w:tc>
          <w:tcPr>
            <w:tcW w:w="4252" w:type="dxa"/>
          </w:tcPr>
          <w:p w14:paraId="4202119D"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CB5355">
              <w:rPr>
                <w:rFonts w:cs="Times New Roman"/>
                <w:sz w:val="22"/>
                <w:szCs w:val="22"/>
                <w:u w:val="single"/>
              </w:rPr>
              <w:t>Separate financial statements</w:t>
            </w:r>
          </w:p>
        </w:tc>
        <w:tc>
          <w:tcPr>
            <w:tcW w:w="1587" w:type="dxa"/>
          </w:tcPr>
          <w:p w14:paraId="646A93B7"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79" w:type="dxa"/>
          </w:tcPr>
          <w:p w14:paraId="67B1D1F5"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2BD09539"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80" w:type="dxa"/>
          </w:tcPr>
          <w:p w14:paraId="7BF970CA"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2B68E15B"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r>
      <w:tr w:rsidR="008376DF" w:rsidRPr="00CB5355" w14:paraId="6E7F1744" w14:textId="77777777" w:rsidTr="00EF0D67">
        <w:tc>
          <w:tcPr>
            <w:tcW w:w="4252" w:type="dxa"/>
          </w:tcPr>
          <w:p w14:paraId="43364F0A"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sz w:val="22"/>
                <w:szCs w:val="22"/>
                <w:cs/>
              </w:rPr>
            </w:pPr>
            <w:r>
              <w:rPr>
                <w:sz w:val="22"/>
                <w:szCs w:val="22"/>
              </w:rPr>
              <w:t>Other income</w:t>
            </w:r>
          </w:p>
        </w:tc>
        <w:tc>
          <w:tcPr>
            <w:tcW w:w="1587" w:type="dxa"/>
          </w:tcPr>
          <w:p w14:paraId="15830AAD" w14:textId="15F90889"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72,264</w:t>
            </w:r>
          </w:p>
        </w:tc>
        <w:tc>
          <w:tcPr>
            <w:tcW w:w="279" w:type="dxa"/>
          </w:tcPr>
          <w:p w14:paraId="5F3D52BB"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4E9BBF80" w14:textId="0DC91F34"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(8,798)</w:t>
            </w:r>
          </w:p>
        </w:tc>
        <w:tc>
          <w:tcPr>
            <w:tcW w:w="280" w:type="dxa"/>
          </w:tcPr>
          <w:p w14:paraId="480E7D19"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6EE1FBA0" w14:textId="77BED78B"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63,466</w:t>
            </w:r>
          </w:p>
        </w:tc>
      </w:tr>
      <w:tr w:rsidR="008376DF" w:rsidRPr="00CB5355" w14:paraId="5AED760B" w14:textId="77777777" w:rsidTr="00EF0D67">
        <w:tc>
          <w:tcPr>
            <w:tcW w:w="4252" w:type="dxa"/>
          </w:tcPr>
          <w:p w14:paraId="1CAC8C82"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Finance income</w:t>
            </w:r>
          </w:p>
        </w:tc>
        <w:tc>
          <w:tcPr>
            <w:tcW w:w="1587" w:type="dxa"/>
          </w:tcPr>
          <w:p w14:paraId="229713FF" w14:textId="6F5FDE8A" w:rsidR="008376DF" w:rsidRPr="008376DF" w:rsidRDefault="008376DF" w:rsidP="008376DF">
            <w:pPr>
              <w:pStyle w:val="NoSpacing"/>
              <w:tabs>
                <w:tab w:val="clear" w:pos="454"/>
                <w:tab w:val="clear" w:pos="680"/>
                <w:tab w:val="clear" w:pos="907"/>
              </w:tabs>
              <w:spacing w:line="240" w:lineRule="atLeast"/>
              <w:jc w:val="center"/>
              <w:rPr>
                <w:rFonts w:cs="Times New Roman"/>
                <w:sz w:val="22"/>
                <w:szCs w:val="22"/>
              </w:rPr>
            </w:pPr>
            <w:r w:rsidRPr="008376DF">
              <w:rPr>
                <w:rFonts w:cs="Times New Roman"/>
                <w:color w:val="000000"/>
                <w:sz w:val="22"/>
                <w:szCs w:val="22"/>
              </w:rPr>
              <w:t>-</w:t>
            </w:r>
          </w:p>
        </w:tc>
        <w:tc>
          <w:tcPr>
            <w:tcW w:w="279" w:type="dxa"/>
          </w:tcPr>
          <w:p w14:paraId="18E6DD07"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6BBA22A4" w14:textId="4BE935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8,798</w:t>
            </w:r>
          </w:p>
        </w:tc>
        <w:tc>
          <w:tcPr>
            <w:tcW w:w="280" w:type="dxa"/>
          </w:tcPr>
          <w:p w14:paraId="5ECFEA42"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695AC967" w14:textId="4CB4EE45"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8,798</w:t>
            </w:r>
          </w:p>
        </w:tc>
      </w:tr>
      <w:tr w:rsidR="00EE0A4C" w:rsidRPr="00EE0A4C" w14:paraId="4B9E78EB" w14:textId="77777777" w:rsidTr="00EF0D67">
        <w:tc>
          <w:tcPr>
            <w:tcW w:w="4252" w:type="dxa"/>
          </w:tcPr>
          <w:p w14:paraId="62D666F9" w14:textId="77777777" w:rsidR="00EE0A4C" w:rsidRPr="00EE0A4C" w:rsidRDefault="00EE0A4C"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p>
        </w:tc>
        <w:tc>
          <w:tcPr>
            <w:tcW w:w="1587" w:type="dxa"/>
          </w:tcPr>
          <w:p w14:paraId="56395CA3" w14:textId="77777777" w:rsidR="00EE0A4C" w:rsidRPr="00383AC4"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79" w:type="dxa"/>
          </w:tcPr>
          <w:p w14:paraId="71A3AE8E" w14:textId="77777777" w:rsidR="00EE0A4C" w:rsidRPr="00383AC4"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22" w:type="dxa"/>
          </w:tcPr>
          <w:p w14:paraId="2F6C7985" w14:textId="77777777" w:rsidR="00EE0A4C" w:rsidRPr="00383AC4"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80" w:type="dxa"/>
          </w:tcPr>
          <w:p w14:paraId="6F7EA793" w14:textId="77777777" w:rsidR="00EE0A4C" w:rsidRPr="00383AC4"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548" w:type="dxa"/>
          </w:tcPr>
          <w:p w14:paraId="68EF9E72" w14:textId="77777777" w:rsidR="00EE0A4C" w:rsidRPr="00383AC4"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EE0A4C" w:rsidRPr="00CB5355" w14:paraId="73282C06" w14:textId="77777777" w:rsidTr="00EF0D67">
        <w:tc>
          <w:tcPr>
            <w:tcW w:w="4252" w:type="dxa"/>
          </w:tcPr>
          <w:p w14:paraId="1991B2BB" w14:textId="7BE59AAA" w:rsidR="00EE0A4C" w:rsidRPr="007A143E" w:rsidRDefault="00042087"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Pr>
                <w:rFonts w:cs="Times New Roman"/>
                <w:sz w:val="22"/>
                <w:szCs w:val="22"/>
                <w:u w:val="single"/>
              </w:rPr>
              <w:t>Nine-month</w:t>
            </w:r>
            <w:r w:rsidR="00EE0A4C" w:rsidRPr="00515545">
              <w:rPr>
                <w:rFonts w:cs="Times New Roman"/>
                <w:sz w:val="22"/>
                <w:szCs w:val="22"/>
                <w:u w:val="single"/>
              </w:rPr>
              <w:t xml:space="preserve"> period ended </w:t>
            </w:r>
            <w:r>
              <w:rPr>
                <w:rFonts w:cs="Times New Roman"/>
                <w:sz w:val="22"/>
                <w:szCs w:val="22"/>
                <w:u w:val="single"/>
              </w:rPr>
              <w:t>September 30</w:t>
            </w:r>
            <w:r w:rsidR="00EE0A4C" w:rsidRPr="00515545">
              <w:rPr>
                <w:rFonts w:cs="Times New Roman"/>
                <w:sz w:val="22"/>
                <w:szCs w:val="22"/>
                <w:u w:val="single"/>
              </w:rPr>
              <w:t>, 202</w:t>
            </w:r>
            <w:r w:rsidR="00ED759E">
              <w:rPr>
                <w:rFonts w:cs="Times New Roman"/>
                <w:sz w:val="22"/>
                <w:szCs w:val="22"/>
                <w:u w:val="single"/>
              </w:rPr>
              <w:t>3</w:t>
            </w:r>
          </w:p>
        </w:tc>
        <w:tc>
          <w:tcPr>
            <w:tcW w:w="1587" w:type="dxa"/>
          </w:tcPr>
          <w:p w14:paraId="05825DDE" w14:textId="77777777" w:rsidR="00EE0A4C" w:rsidRPr="00383AC4"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79" w:type="dxa"/>
          </w:tcPr>
          <w:p w14:paraId="7557CE62" w14:textId="77777777" w:rsidR="00EE0A4C" w:rsidRPr="00383AC4"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22" w:type="dxa"/>
          </w:tcPr>
          <w:p w14:paraId="44958368" w14:textId="77777777" w:rsidR="00EE0A4C" w:rsidRPr="00383AC4"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80" w:type="dxa"/>
          </w:tcPr>
          <w:p w14:paraId="36DF05B9" w14:textId="77777777" w:rsidR="00EE0A4C" w:rsidRPr="00383AC4"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548" w:type="dxa"/>
          </w:tcPr>
          <w:p w14:paraId="24EB54FD" w14:textId="77777777" w:rsidR="00EE0A4C" w:rsidRPr="00383AC4" w:rsidRDefault="00EE0A4C" w:rsidP="00413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EE0A4C" w:rsidRPr="00CB5355" w14:paraId="4C00CC7F" w14:textId="77777777" w:rsidTr="00EF0D67">
        <w:tc>
          <w:tcPr>
            <w:tcW w:w="4252" w:type="dxa"/>
          </w:tcPr>
          <w:p w14:paraId="672DD245" w14:textId="77777777" w:rsidR="00EE0A4C" w:rsidRPr="00FB76D7" w:rsidRDefault="00EE0A4C"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sidRPr="00FB76D7">
              <w:rPr>
                <w:rFonts w:cs="Times New Roman"/>
                <w:sz w:val="22"/>
                <w:szCs w:val="22"/>
                <w:u w:val="single"/>
              </w:rPr>
              <w:t>Consolidated financial statements</w:t>
            </w:r>
          </w:p>
        </w:tc>
        <w:tc>
          <w:tcPr>
            <w:tcW w:w="1587" w:type="dxa"/>
          </w:tcPr>
          <w:p w14:paraId="63E89714" w14:textId="77777777" w:rsidR="00EE0A4C" w:rsidRPr="00383AC4" w:rsidRDefault="00EE0A4C" w:rsidP="00413068">
            <w:pPr>
              <w:pStyle w:val="acctfourfigures"/>
              <w:tabs>
                <w:tab w:val="decimal" w:pos="1215"/>
              </w:tabs>
              <w:spacing w:line="240" w:lineRule="atLeast"/>
              <w:ind w:right="34"/>
              <w:rPr>
                <w:szCs w:val="22"/>
                <w:lang w:val="en-US"/>
              </w:rPr>
            </w:pPr>
          </w:p>
        </w:tc>
        <w:tc>
          <w:tcPr>
            <w:tcW w:w="279" w:type="dxa"/>
          </w:tcPr>
          <w:p w14:paraId="6CF8B753" w14:textId="77777777" w:rsidR="00EE0A4C" w:rsidRPr="00383AC4" w:rsidRDefault="00EE0A4C" w:rsidP="00413068">
            <w:pPr>
              <w:pStyle w:val="acctfourfigures"/>
              <w:tabs>
                <w:tab w:val="decimal" w:pos="1215"/>
              </w:tabs>
              <w:spacing w:line="240" w:lineRule="atLeast"/>
              <w:ind w:right="34"/>
              <w:rPr>
                <w:szCs w:val="22"/>
                <w:lang w:val="en-US"/>
              </w:rPr>
            </w:pPr>
          </w:p>
        </w:tc>
        <w:tc>
          <w:tcPr>
            <w:tcW w:w="1622" w:type="dxa"/>
          </w:tcPr>
          <w:p w14:paraId="1C9DDBEC" w14:textId="77777777" w:rsidR="00EE0A4C" w:rsidRPr="00383AC4" w:rsidRDefault="00EE0A4C" w:rsidP="00413068">
            <w:pPr>
              <w:pStyle w:val="acctfourfigures"/>
              <w:tabs>
                <w:tab w:val="decimal" w:pos="1215"/>
              </w:tabs>
              <w:spacing w:line="240" w:lineRule="atLeast"/>
              <w:ind w:right="34"/>
              <w:rPr>
                <w:szCs w:val="22"/>
                <w:lang w:val="en-US"/>
              </w:rPr>
            </w:pPr>
          </w:p>
        </w:tc>
        <w:tc>
          <w:tcPr>
            <w:tcW w:w="280" w:type="dxa"/>
          </w:tcPr>
          <w:p w14:paraId="6F0AAE72" w14:textId="77777777" w:rsidR="00EE0A4C" w:rsidRPr="00383AC4" w:rsidRDefault="00EE0A4C" w:rsidP="00413068">
            <w:pPr>
              <w:pStyle w:val="acctfourfigures"/>
              <w:tabs>
                <w:tab w:val="decimal" w:pos="1215"/>
              </w:tabs>
              <w:spacing w:line="240" w:lineRule="atLeast"/>
              <w:ind w:right="34"/>
              <w:rPr>
                <w:szCs w:val="22"/>
                <w:lang w:val="en-US"/>
              </w:rPr>
            </w:pPr>
          </w:p>
        </w:tc>
        <w:tc>
          <w:tcPr>
            <w:tcW w:w="1548" w:type="dxa"/>
          </w:tcPr>
          <w:p w14:paraId="07D330B9" w14:textId="77777777" w:rsidR="00EE0A4C" w:rsidRPr="00383AC4" w:rsidRDefault="00EE0A4C" w:rsidP="00413068">
            <w:pPr>
              <w:pStyle w:val="acctfourfigures"/>
              <w:tabs>
                <w:tab w:val="decimal" w:pos="1215"/>
              </w:tabs>
              <w:spacing w:line="240" w:lineRule="atLeast"/>
              <w:ind w:right="34"/>
              <w:rPr>
                <w:szCs w:val="22"/>
                <w:lang w:val="en-US"/>
              </w:rPr>
            </w:pPr>
          </w:p>
        </w:tc>
      </w:tr>
      <w:tr w:rsidR="008376DF" w:rsidRPr="00CB5355" w14:paraId="6362615F" w14:textId="77777777" w:rsidTr="00EF0D67">
        <w:tc>
          <w:tcPr>
            <w:tcW w:w="4252" w:type="dxa"/>
          </w:tcPr>
          <w:p w14:paraId="55B2132E" w14:textId="77777777" w:rsidR="008376DF" w:rsidRPr="007A143E"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sz w:val="22"/>
                <w:szCs w:val="22"/>
              </w:rPr>
              <w:t>Other income</w:t>
            </w:r>
          </w:p>
        </w:tc>
        <w:tc>
          <w:tcPr>
            <w:tcW w:w="1587" w:type="dxa"/>
          </w:tcPr>
          <w:p w14:paraId="2B96ACE5" w14:textId="76F97CC4"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296,561</w:t>
            </w:r>
          </w:p>
        </w:tc>
        <w:tc>
          <w:tcPr>
            <w:tcW w:w="279" w:type="dxa"/>
          </w:tcPr>
          <w:p w14:paraId="4E739738"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437D2ADE" w14:textId="5C346F9A"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(19,189)</w:t>
            </w:r>
          </w:p>
        </w:tc>
        <w:tc>
          <w:tcPr>
            <w:tcW w:w="280" w:type="dxa"/>
          </w:tcPr>
          <w:p w14:paraId="33E2533A"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0C9FA3FA" w14:textId="62AA3F49"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277,372</w:t>
            </w:r>
          </w:p>
        </w:tc>
      </w:tr>
      <w:tr w:rsidR="008376DF" w:rsidRPr="00CB5355" w14:paraId="388945FF" w14:textId="77777777" w:rsidTr="00EF0D67">
        <w:tc>
          <w:tcPr>
            <w:tcW w:w="4252" w:type="dxa"/>
          </w:tcPr>
          <w:p w14:paraId="503E5227"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Finance income</w:t>
            </w:r>
          </w:p>
        </w:tc>
        <w:tc>
          <w:tcPr>
            <w:tcW w:w="1587" w:type="dxa"/>
          </w:tcPr>
          <w:p w14:paraId="01E27771" w14:textId="384AB347" w:rsidR="008376DF" w:rsidRPr="008376DF" w:rsidRDefault="008376DF" w:rsidP="008376DF">
            <w:pPr>
              <w:pStyle w:val="NoSpacing"/>
              <w:tabs>
                <w:tab w:val="clear" w:pos="454"/>
                <w:tab w:val="clear" w:pos="680"/>
                <w:tab w:val="clear" w:pos="907"/>
              </w:tabs>
              <w:spacing w:line="240" w:lineRule="atLeast"/>
              <w:jc w:val="center"/>
              <w:rPr>
                <w:rFonts w:cs="Times New Roman"/>
                <w:sz w:val="22"/>
                <w:szCs w:val="22"/>
              </w:rPr>
            </w:pPr>
            <w:r w:rsidRPr="008376DF">
              <w:rPr>
                <w:rFonts w:cs="Times New Roman"/>
                <w:color w:val="000000"/>
                <w:sz w:val="22"/>
                <w:szCs w:val="22"/>
              </w:rPr>
              <w:t>-</w:t>
            </w:r>
          </w:p>
        </w:tc>
        <w:tc>
          <w:tcPr>
            <w:tcW w:w="279" w:type="dxa"/>
          </w:tcPr>
          <w:p w14:paraId="680CD249"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4EEC291E" w14:textId="24CC89E1"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19,189</w:t>
            </w:r>
          </w:p>
        </w:tc>
        <w:tc>
          <w:tcPr>
            <w:tcW w:w="280" w:type="dxa"/>
          </w:tcPr>
          <w:p w14:paraId="54F23246"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6A7F811E" w14:textId="55D24378"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19,189</w:t>
            </w:r>
          </w:p>
        </w:tc>
      </w:tr>
      <w:tr w:rsidR="008376DF" w:rsidRPr="00CB5355" w14:paraId="18907D3A" w14:textId="77777777" w:rsidTr="00EF0D67">
        <w:tc>
          <w:tcPr>
            <w:tcW w:w="4252" w:type="dxa"/>
          </w:tcPr>
          <w:p w14:paraId="054F2946"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p>
        </w:tc>
        <w:tc>
          <w:tcPr>
            <w:tcW w:w="1587" w:type="dxa"/>
          </w:tcPr>
          <w:p w14:paraId="48EF098B"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79" w:type="dxa"/>
          </w:tcPr>
          <w:p w14:paraId="154DEC4B"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696EC812"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80" w:type="dxa"/>
          </w:tcPr>
          <w:p w14:paraId="59FE37AC"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08AAB939"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r>
      <w:tr w:rsidR="008376DF" w:rsidRPr="00CB5355" w14:paraId="60AA7C53" w14:textId="77777777" w:rsidTr="00EF0D67">
        <w:tc>
          <w:tcPr>
            <w:tcW w:w="4252" w:type="dxa"/>
          </w:tcPr>
          <w:p w14:paraId="7A20D26A" w14:textId="77777777" w:rsidR="008376DF" w:rsidRPr="00FB76D7"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sidRPr="00FB76D7">
              <w:rPr>
                <w:rFonts w:cs="Times New Roman"/>
                <w:sz w:val="22"/>
                <w:szCs w:val="22"/>
                <w:u w:val="single"/>
              </w:rPr>
              <w:t>Separate financial statements</w:t>
            </w:r>
          </w:p>
        </w:tc>
        <w:tc>
          <w:tcPr>
            <w:tcW w:w="1587" w:type="dxa"/>
          </w:tcPr>
          <w:p w14:paraId="58351D20"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79" w:type="dxa"/>
          </w:tcPr>
          <w:p w14:paraId="08AB2EC4"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2A2DDC63"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80" w:type="dxa"/>
          </w:tcPr>
          <w:p w14:paraId="3C6C8ADF"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2B185CBD"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r>
      <w:tr w:rsidR="008376DF" w:rsidRPr="00CB5355" w14:paraId="6DF834E4" w14:textId="77777777" w:rsidTr="00EF0D67">
        <w:tc>
          <w:tcPr>
            <w:tcW w:w="4252" w:type="dxa"/>
          </w:tcPr>
          <w:p w14:paraId="077068CD" w14:textId="77777777" w:rsidR="008376DF" w:rsidRPr="007A143E"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sz w:val="22"/>
                <w:szCs w:val="22"/>
              </w:rPr>
              <w:t>Other income</w:t>
            </w:r>
          </w:p>
        </w:tc>
        <w:tc>
          <w:tcPr>
            <w:tcW w:w="1587" w:type="dxa"/>
          </w:tcPr>
          <w:p w14:paraId="7E71427B" w14:textId="7E733E69"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226,263</w:t>
            </w:r>
          </w:p>
        </w:tc>
        <w:tc>
          <w:tcPr>
            <w:tcW w:w="279" w:type="dxa"/>
          </w:tcPr>
          <w:p w14:paraId="5A1069DC"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42B9FC75" w14:textId="262E50F6"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(26,445)</w:t>
            </w:r>
          </w:p>
        </w:tc>
        <w:tc>
          <w:tcPr>
            <w:tcW w:w="280" w:type="dxa"/>
          </w:tcPr>
          <w:p w14:paraId="7416DEAE"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2C69B2AC" w14:textId="59E4A8EF"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199,818</w:t>
            </w:r>
          </w:p>
        </w:tc>
      </w:tr>
      <w:tr w:rsidR="008376DF" w:rsidRPr="00CB5355" w14:paraId="05811D1A" w14:textId="77777777" w:rsidTr="00EF0D67">
        <w:tc>
          <w:tcPr>
            <w:tcW w:w="4252" w:type="dxa"/>
          </w:tcPr>
          <w:p w14:paraId="661208CF" w14:textId="77777777" w:rsidR="008376DF" w:rsidRPr="00CB5355"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Finance income</w:t>
            </w:r>
          </w:p>
        </w:tc>
        <w:tc>
          <w:tcPr>
            <w:tcW w:w="1587" w:type="dxa"/>
          </w:tcPr>
          <w:p w14:paraId="5CE8E250" w14:textId="3431C22D" w:rsidR="008376DF" w:rsidRPr="008376DF" w:rsidRDefault="008376DF" w:rsidP="008376DF">
            <w:pPr>
              <w:pStyle w:val="NoSpacing"/>
              <w:tabs>
                <w:tab w:val="clear" w:pos="454"/>
                <w:tab w:val="clear" w:pos="680"/>
                <w:tab w:val="clear" w:pos="907"/>
              </w:tabs>
              <w:spacing w:line="240" w:lineRule="atLeast"/>
              <w:jc w:val="center"/>
              <w:rPr>
                <w:rFonts w:cs="Times New Roman"/>
                <w:sz w:val="22"/>
                <w:szCs w:val="22"/>
              </w:rPr>
            </w:pPr>
            <w:r w:rsidRPr="008376DF">
              <w:rPr>
                <w:rFonts w:cs="Times New Roman"/>
                <w:color w:val="000000"/>
                <w:sz w:val="22"/>
                <w:szCs w:val="22"/>
                <w:cs/>
              </w:rPr>
              <w:t>-</w:t>
            </w:r>
          </w:p>
        </w:tc>
        <w:tc>
          <w:tcPr>
            <w:tcW w:w="279" w:type="dxa"/>
          </w:tcPr>
          <w:p w14:paraId="6D3EED3A"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221FC5EE" w14:textId="73F2FAA8"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26,445</w:t>
            </w:r>
          </w:p>
        </w:tc>
        <w:tc>
          <w:tcPr>
            <w:tcW w:w="280" w:type="dxa"/>
          </w:tcPr>
          <w:p w14:paraId="37F8F8AE" w14:textId="77777777"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6568EE0C" w14:textId="4B86F5B8" w:rsidR="008376DF" w:rsidRPr="008376DF" w:rsidRDefault="008376DF"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8376DF">
              <w:rPr>
                <w:rFonts w:cs="Times New Roman"/>
                <w:color w:val="000000"/>
                <w:sz w:val="22"/>
                <w:szCs w:val="22"/>
              </w:rPr>
              <w:t>26,445</w:t>
            </w:r>
          </w:p>
        </w:tc>
      </w:tr>
    </w:tbl>
    <w:p w14:paraId="454620A6" w14:textId="77777777" w:rsidR="00EE0A4C" w:rsidRPr="00EE0A4C"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2E5F4E9B" w14:textId="77777777" w:rsidR="003D0FF2" w:rsidRPr="00515545" w:rsidRDefault="001F2265"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 xml:space="preserve">APPROVAL OF </w:t>
      </w:r>
      <w:r w:rsidR="003D0FF2" w:rsidRPr="00515545">
        <w:rPr>
          <w:rFonts w:cs="Times New Roman"/>
          <w:b/>
          <w:bCs/>
          <w:caps/>
          <w:sz w:val="22"/>
          <w:szCs w:val="22"/>
        </w:rPr>
        <w:t>INTERIM FINANCIAL INFORMATION</w:t>
      </w:r>
    </w:p>
    <w:p w14:paraId="19576308" w14:textId="77777777" w:rsidR="00AB66A6" w:rsidRPr="00515545" w:rsidRDefault="00AB66A6" w:rsidP="009A2594">
      <w:pPr>
        <w:pStyle w:val="a3"/>
        <w:widowControl/>
        <w:spacing w:line="240" w:lineRule="atLeast"/>
        <w:ind w:right="-45"/>
        <w:jc w:val="thaiDistribute"/>
        <w:rPr>
          <w:rFonts w:eastAsia="SimSun" w:hAnsi="Times New Roman" w:cs="Times New Roman"/>
          <w:b w:val="0"/>
          <w:bCs w:val="0"/>
          <w:sz w:val="22"/>
          <w:szCs w:val="22"/>
          <w:lang w:eastAsia="zh-CN"/>
        </w:rPr>
      </w:pPr>
    </w:p>
    <w:p w14:paraId="487EF1C3" w14:textId="6BAD868F" w:rsidR="00AB66A6" w:rsidRPr="00515545" w:rsidRDefault="001F2265" w:rsidP="004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Times New Roman"/>
          <w:sz w:val="22"/>
          <w:szCs w:val="22"/>
        </w:rPr>
      </w:pPr>
      <w:r w:rsidRPr="00BF492C">
        <w:rPr>
          <w:rFonts w:cs="Times New Roman"/>
          <w:spacing w:val="-4"/>
          <w:sz w:val="22"/>
          <w:szCs w:val="22"/>
        </w:rPr>
        <w:t xml:space="preserve">This </w:t>
      </w:r>
      <w:r w:rsidR="003D0FF2" w:rsidRPr="00BF492C">
        <w:rPr>
          <w:rFonts w:cs="Times New Roman"/>
          <w:spacing w:val="-4"/>
          <w:sz w:val="22"/>
          <w:szCs w:val="22"/>
        </w:rPr>
        <w:t xml:space="preserve">interim financial information </w:t>
      </w:r>
      <w:r w:rsidR="00E73327" w:rsidRPr="00BF492C">
        <w:rPr>
          <w:rFonts w:cs="Times New Roman"/>
          <w:spacing w:val="-4"/>
          <w:sz w:val="22"/>
          <w:szCs w:val="22"/>
        </w:rPr>
        <w:t>has been approved by</w:t>
      </w:r>
      <w:r w:rsidR="003D0FF2" w:rsidRPr="00BF492C">
        <w:rPr>
          <w:rFonts w:cs="Times New Roman"/>
          <w:spacing w:val="-4"/>
          <w:sz w:val="22"/>
          <w:szCs w:val="22"/>
        </w:rPr>
        <w:t xml:space="preserve"> the Board of </w:t>
      </w:r>
      <w:r w:rsidRPr="00BF492C">
        <w:rPr>
          <w:rFonts w:cs="Times New Roman"/>
          <w:spacing w:val="-4"/>
          <w:sz w:val="22"/>
          <w:szCs w:val="22"/>
        </w:rPr>
        <w:t>D</w:t>
      </w:r>
      <w:r w:rsidR="003D0FF2" w:rsidRPr="00BF492C">
        <w:rPr>
          <w:rFonts w:cs="Times New Roman"/>
          <w:spacing w:val="-4"/>
          <w:sz w:val="22"/>
          <w:szCs w:val="22"/>
        </w:rPr>
        <w:t>irector</w:t>
      </w:r>
      <w:r w:rsidR="00CF5E58" w:rsidRPr="00BF492C">
        <w:rPr>
          <w:rFonts w:cs="Times New Roman"/>
          <w:spacing w:val="-4"/>
          <w:sz w:val="22"/>
          <w:szCs w:val="22"/>
        </w:rPr>
        <w:t>s of Company</w:t>
      </w:r>
      <w:r w:rsidR="003D0FF2" w:rsidRPr="00BF492C">
        <w:rPr>
          <w:rFonts w:cs="Times New Roman"/>
          <w:spacing w:val="-4"/>
          <w:sz w:val="22"/>
          <w:szCs w:val="22"/>
        </w:rPr>
        <w:t xml:space="preserve"> on </w:t>
      </w:r>
      <w:r w:rsidR="00042087" w:rsidRPr="00BF492C">
        <w:rPr>
          <w:rFonts w:cs="Cordia New"/>
          <w:spacing w:val="-4"/>
          <w:sz w:val="22"/>
          <w:szCs w:val="22"/>
        </w:rPr>
        <w:t>November 12</w:t>
      </w:r>
      <w:r w:rsidR="003D0FF2" w:rsidRPr="00BF492C">
        <w:rPr>
          <w:rFonts w:cs="Times New Roman"/>
          <w:spacing w:val="-4"/>
          <w:sz w:val="22"/>
          <w:szCs w:val="22"/>
        </w:rPr>
        <w:t>,</w:t>
      </w:r>
      <w:r w:rsidR="003D0FF2" w:rsidRPr="00CF5E58">
        <w:rPr>
          <w:rFonts w:cs="Times New Roman"/>
          <w:spacing w:val="-2"/>
          <w:sz w:val="22"/>
          <w:szCs w:val="22"/>
        </w:rPr>
        <w:t xml:space="preserve"> </w:t>
      </w:r>
      <w:r w:rsidR="007936F7" w:rsidRPr="00515545">
        <w:rPr>
          <w:rFonts w:cs="Times New Roman"/>
          <w:sz w:val="22"/>
          <w:szCs w:val="22"/>
        </w:rPr>
        <w:t>2024</w:t>
      </w:r>
      <w:r w:rsidR="003D0FF2" w:rsidRPr="00515545">
        <w:rPr>
          <w:rFonts w:cs="Times New Roman"/>
          <w:sz w:val="22"/>
          <w:szCs w:val="22"/>
        </w:rPr>
        <w:t>.</w:t>
      </w:r>
    </w:p>
    <w:sectPr w:rsidR="00AB66A6" w:rsidRPr="00515545" w:rsidSect="0060126C">
      <w:headerReference w:type="first" r:id="rId12"/>
      <w:footerReference w:type="first" r:id="rId13"/>
      <w:pgSz w:w="11909" w:h="16834" w:code="9"/>
      <w:pgMar w:top="1440" w:right="1151" w:bottom="805" w:left="1440" w:header="992" w:footer="340" w:gutter="0"/>
      <w:pgNumType w:start="17"/>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A521C" w14:textId="77777777" w:rsidR="00D505A1" w:rsidRDefault="00D505A1">
      <w:r>
        <w:separator/>
      </w:r>
    </w:p>
  </w:endnote>
  <w:endnote w:type="continuationSeparator" w:id="0">
    <w:p w14:paraId="548B7F24" w14:textId="77777777" w:rsidR="00D505A1" w:rsidRDefault="00D5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3AAD6" w14:textId="77777777" w:rsidR="00DF63DF" w:rsidRPr="00FE772E" w:rsidRDefault="00DF63DF">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sidR="0099722D">
      <w:rPr>
        <w:rFonts w:cs="Times New Roman"/>
        <w:noProof/>
        <w:sz w:val="22"/>
        <w:szCs w:val="22"/>
      </w:rPr>
      <w:t>19</w:t>
    </w:r>
    <w:r w:rsidRPr="00FE772E">
      <w:rPr>
        <w:rFonts w:cs="Times New Roman"/>
        <w:sz w:val="22"/>
        <w:szCs w:val="22"/>
      </w:rPr>
      <w:fldChar w:fldCharType="end"/>
    </w:r>
  </w:p>
  <w:p w14:paraId="7F2DC734" w14:textId="77777777" w:rsidR="00DF63DF" w:rsidRPr="008F02A1" w:rsidRDefault="00DF63DF" w:rsidP="008F0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79064" w14:textId="77777777" w:rsidR="00DF63DF" w:rsidRPr="00EA4405" w:rsidRDefault="0060126C" w:rsidP="009F0244">
    <w:pPr>
      <w:pStyle w:val="Footer"/>
      <w:jc w:val="right"/>
      <w:rPr>
        <w:rFonts w:cs="Cordia New"/>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12</w:t>
    </w:r>
    <w:r w:rsidRPr="00F14B20">
      <w:rPr>
        <w:sz w:val="22"/>
        <w:szCs w:val="22"/>
      </w:rPr>
      <w:fldChar w:fldCharType="end"/>
    </w:r>
  </w:p>
  <w:p w14:paraId="1C9B16F6" w14:textId="77777777" w:rsidR="00DF63DF" w:rsidRPr="001673E7" w:rsidRDefault="00DF63DF">
    <w:pPr>
      <w:pStyle w:val="Footer"/>
      <w:rPr>
        <w:rFonts w:ascii="Angsana New" w:hAnsi="Angsana New"/>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75B2A" w14:textId="77777777" w:rsidR="0060126C" w:rsidRPr="00F14B20" w:rsidRDefault="0060126C" w:rsidP="0060126C">
    <w:pPr>
      <w:pStyle w:val="Footer"/>
      <w:jc w:val="right"/>
      <w:rPr>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13</w:t>
    </w:r>
    <w:r w:rsidRPr="00F14B20">
      <w:rPr>
        <w:sz w:val="22"/>
        <w:szCs w:val="22"/>
      </w:rPr>
      <w:fldChar w:fldCharType="end"/>
    </w:r>
  </w:p>
  <w:p w14:paraId="2E512F4E" w14:textId="77777777" w:rsidR="00094C2C" w:rsidRPr="001673E7" w:rsidRDefault="00094C2C">
    <w:pPr>
      <w:pStyle w:val="Footer"/>
      <w:rPr>
        <w:rFonts w:ascii="Angsana New" w:hAnsi="Angsana Ne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1C160" w14:textId="77777777" w:rsidR="00D505A1" w:rsidRDefault="00D505A1">
      <w:r>
        <w:separator/>
      </w:r>
    </w:p>
  </w:footnote>
  <w:footnote w:type="continuationSeparator" w:id="0">
    <w:p w14:paraId="230FA8E2" w14:textId="77777777" w:rsidR="00D505A1" w:rsidRDefault="00D50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21A2D" w14:textId="77777777" w:rsidR="00DF63DF" w:rsidRPr="008F69D3" w:rsidRDefault="00DF63DF" w:rsidP="00243CCD">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6613393D" w14:textId="77777777"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b/>
        <w:bCs/>
        <w:sz w:val="24"/>
        <w:szCs w:val="24"/>
      </w:rPr>
    </w:pPr>
    <w:r w:rsidRPr="008F69D3">
      <w:rPr>
        <w:rFonts w:cs="Times New Roman"/>
        <w:b/>
        <w:bCs/>
        <w:sz w:val="24"/>
        <w:szCs w:val="24"/>
      </w:rPr>
      <w:t>Condensed Notes to the Financial Statements (Continued)</w:t>
    </w:r>
  </w:p>
  <w:p w14:paraId="0A87D3F9" w14:textId="65DD8D38" w:rsidR="00DF63DF" w:rsidRPr="008F69D3" w:rsidRDefault="00042087" w:rsidP="002363E0">
    <w:pPr>
      <w:pStyle w:val="Heading5"/>
      <w:tabs>
        <w:tab w:val="left" w:pos="540"/>
      </w:tabs>
      <w:spacing w:line="260" w:lineRule="atLeast"/>
      <w:rPr>
        <w:rFonts w:cs="Times New Roman"/>
        <w:sz w:val="24"/>
        <w:szCs w:val="24"/>
      </w:rPr>
    </w:pPr>
    <w:r>
      <w:rPr>
        <w:rFonts w:cs="Times New Roman"/>
        <w:sz w:val="24"/>
        <w:szCs w:val="24"/>
        <w:lang w:val="en-US"/>
      </w:rPr>
      <w:t>September 30</w:t>
    </w:r>
    <w:r w:rsidR="007D0F4E">
      <w:rPr>
        <w:rFonts w:cs="Times New Roman"/>
        <w:sz w:val="24"/>
        <w:szCs w:val="24"/>
        <w:lang w:val="en-US"/>
      </w:rPr>
      <w:t>,</w:t>
    </w:r>
    <w:r w:rsidR="00DF63DF" w:rsidRPr="008F69D3">
      <w:rPr>
        <w:rFonts w:cs="Times New Roman"/>
        <w:sz w:val="24"/>
        <w:szCs w:val="24"/>
      </w:rPr>
      <w:t xml:space="preserve"> </w:t>
    </w:r>
    <w:r w:rsidR="007936F7">
      <w:rPr>
        <w:rFonts w:cs="Times New Roman"/>
        <w:sz w:val="24"/>
        <w:szCs w:val="24"/>
      </w:rPr>
      <w:t>2024</w:t>
    </w:r>
    <w:r w:rsidR="00DF63DF" w:rsidRPr="008F69D3">
      <w:rPr>
        <w:rFonts w:cs="Times New Roman"/>
        <w:sz w:val="24"/>
        <w:szCs w:val="24"/>
      </w:rPr>
      <w:t xml:space="preserve"> and </w:t>
    </w:r>
    <w:r w:rsidR="007936F7">
      <w:rPr>
        <w:rFonts w:cs="Times New Roman"/>
        <w:sz w:val="24"/>
        <w:szCs w:val="24"/>
      </w:rPr>
      <w:t>2023</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17DB9FC5" w14:textId="77777777" w:rsidR="00DF63DF" w:rsidRDefault="00DF63DF" w:rsidP="007D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936F7">
      <w:rPr>
        <w:rFonts w:cs="Times New Roman"/>
        <w:b/>
        <w:bCs/>
        <w:sz w:val="24"/>
        <w:szCs w:val="24"/>
      </w:rPr>
      <w:t>2023</w:t>
    </w:r>
    <w:r w:rsidRPr="008F69D3">
      <w:rPr>
        <w:rFonts w:cs="Times New Roman"/>
        <w:b/>
        <w:bCs/>
        <w:sz w:val="24"/>
        <w:szCs w:val="24"/>
      </w:rPr>
      <w:t xml:space="preserve"> (Audited)</w:t>
    </w:r>
    <w:r w:rsidR="007D0F4E">
      <w:rPr>
        <w:rFonts w:cs="Times New Roman"/>
        <w:b/>
        <w:bCs/>
        <w:sz w:val="24"/>
        <w:szCs w:val="24"/>
      </w:rPr>
      <w:tab/>
    </w:r>
  </w:p>
  <w:p w14:paraId="5F8D17C4" w14:textId="77777777" w:rsidR="00DF63DF" w:rsidRDefault="00DF63DF">
    <w:pPr>
      <w:pStyle w:val="Header"/>
      <w:rPr>
        <w:sz w:val="28"/>
        <w:szCs w:val="28"/>
      </w:rPr>
    </w:pPr>
  </w:p>
  <w:p w14:paraId="42D593D1" w14:textId="77777777" w:rsidR="00DF63DF" w:rsidRPr="00F96851" w:rsidRDefault="00DF63DF">
    <w:pPr>
      <w:pStyle w:val="Head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54E79" w14:textId="77777777" w:rsidR="00DF63DF" w:rsidRPr="008F69D3" w:rsidRDefault="00DF63DF"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7702CDA" w14:textId="77777777" w:rsidR="00DF63DF" w:rsidRPr="008F69D3" w:rsidRDefault="00DF63DF"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p>
  <w:p w14:paraId="2575B08A" w14:textId="586DD359" w:rsidR="00DF63DF" w:rsidRPr="008F69D3" w:rsidRDefault="00042087" w:rsidP="00B9450B">
    <w:pPr>
      <w:pStyle w:val="Heading5"/>
      <w:tabs>
        <w:tab w:val="left" w:pos="540"/>
      </w:tabs>
      <w:spacing w:line="260" w:lineRule="atLeast"/>
      <w:rPr>
        <w:rFonts w:cs="Times New Roman"/>
        <w:sz w:val="24"/>
        <w:szCs w:val="24"/>
      </w:rPr>
    </w:pPr>
    <w:r>
      <w:rPr>
        <w:rFonts w:cs="Times New Roman"/>
        <w:sz w:val="24"/>
        <w:szCs w:val="24"/>
        <w:lang w:val="en-US"/>
      </w:rPr>
      <w:t>September 30</w:t>
    </w:r>
    <w:r w:rsidR="007D0F4E">
      <w:rPr>
        <w:rFonts w:cs="Times New Roman"/>
        <w:sz w:val="24"/>
        <w:szCs w:val="24"/>
        <w:lang w:val="en-US"/>
      </w:rPr>
      <w:t>,</w:t>
    </w:r>
    <w:r w:rsidR="00DF63DF" w:rsidRPr="008F69D3">
      <w:rPr>
        <w:rFonts w:cs="Times New Roman"/>
        <w:sz w:val="24"/>
        <w:szCs w:val="24"/>
      </w:rPr>
      <w:t xml:space="preserve"> </w:t>
    </w:r>
    <w:r w:rsidR="007936F7">
      <w:rPr>
        <w:rFonts w:cs="Times New Roman"/>
        <w:sz w:val="24"/>
        <w:szCs w:val="24"/>
      </w:rPr>
      <w:t>2024</w:t>
    </w:r>
    <w:r w:rsidR="00DF63DF" w:rsidRPr="008F69D3">
      <w:rPr>
        <w:rFonts w:cs="Times New Roman"/>
        <w:sz w:val="24"/>
        <w:szCs w:val="24"/>
      </w:rPr>
      <w:t xml:space="preserve"> and </w:t>
    </w:r>
    <w:r w:rsidR="007936F7">
      <w:rPr>
        <w:rFonts w:cs="Times New Roman"/>
        <w:sz w:val="24"/>
        <w:szCs w:val="24"/>
      </w:rPr>
      <w:t>2023</w:t>
    </w:r>
    <w:r w:rsidR="00DF63DF" w:rsidRPr="008F69D3">
      <w:rPr>
        <w:rFonts w:cs="Times New Roman"/>
        <w:sz w:val="24"/>
        <w:szCs w:val="24"/>
      </w:rPr>
      <w:t xml:space="preserve"> (Unaudited</w:t>
    </w:r>
    <w:r w:rsidR="00DF63DF">
      <w:rPr>
        <w:rFonts w:cs="Times New Roman"/>
        <w:sz w:val="24"/>
        <w:szCs w:val="24"/>
        <w:lang w:val="en-US"/>
      </w:rPr>
      <w:t>/</w:t>
    </w:r>
    <w:r w:rsidR="00DF63DF" w:rsidRPr="008F69D3">
      <w:rPr>
        <w:rFonts w:cs="Times New Roman"/>
        <w:sz w:val="24"/>
        <w:szCs w:val="24"/>
      </w:rPr>
      <w:t xml:space="preserve">Reviewed) </w:t>
    </w:r>
  </w:p>
  <w:p w14:paraId="2F027606" w14:textId="77777777"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sidR="007936F7">
      <w:rPr>
        <w:rFonts w:cs="Times New Roman"/>
        <w:b/>
        <w:bCs/>
        <w:sz w:val="24"/>
        <w:szCs w:val="24"/>
      </w:rPr>
      <w:t>2023</w:t>
    </w:r>
    <w:r w:rsidRPr="008F69D3">
      <w:rPr>
        <w:rFonts w:cs="Times New Roman"/>
        <w:b/>
        <w:bCs/>
        <w:sz w:val="24"/>
        <w:szCs w:val="24"/>
      </w:rPr>
      <w:t xml:space="preserve"> (Audited)</w:t>
    </w:r>
  </w:p>
  <w:p w14:paraId="0C76A07F" w14:textId="77777777" w:rsidR="00DF63DF"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3DF7D339" w14:textId="77777777" w:rsidR="00DF63DF" w:rsidRPr="00F96851" w:rsidRDefault="00DF63DF"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24BD5" w14:textId="77777777" w:rsidR="00094C2C" w:rsidRPr="008F69D3" w:rsidRDefault="00094C2C"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6F3F946" w14:textId="77777777" w:rsidR="00094C2C" w:rsidRPr="008F69D3" w:rsidRDefault="00094C2C"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Condensed Notes to the Financial Statements</w:t>
    </w:r>
    <w:r>
      <w:rPr>
        <w:rFonts w:cs="Times New Roman"/>
        <w:b/>
        <w:bCs/>
        <w:sz w:val="24"/>
        <w:szCs w:val="24"/>
      </w:rPr>
      <w:t xml:space="preserve"> </w:t>
    </w:r>
    <w:r>
      <w:rPr>
        <w:b/>
        <w:bCs/>
        <w:sz w:val="24"/>
        <w:szCs w:val="24"/>
      </w:rPr>
      <w:t>(Continued)</w:t>
    </w:r>
  </w:p>
  <w:p w14:paraId="08AEFCE7" w14:textId="48A6EE69" w:rsidR="00094C2C" w:rsidRPr="008F69D3" w:rsidRDefault="00042087" w:rsidP="00B9450B">
    <w:pPr>
      <w:pStyle w:val="Heading5"/>
      <w:tabs>
        <w:tab w:val="left" w:pos="540"/>
      </w:tabs>
      <w:spacing w:line="260" w:lineRule="atLeast"/>
      <w:rPr>
        <w:rFonts w:cs="Times New Roman"/>
        <w:sz w:val="24"/>
        <w:szCs w:val="24"/>
      </w:rPr>
    </w:pPr>
    <w:r>
      <w:rPr>
        <w:rFonts w:cs="Times New Roman"/>
        <w:sz w:val="24"/>
        <w:szCs w:val="24"/>
        <w:lang w:val="en-US"/>
      </w:rPr>
      <w:t>September 30</w:t>
    </w:r>
    <w:r w:rsidR="007D0F4E">
      <w:rPr>
        <w:rFonts w:cs="Times New Roman"/>
        <w:sz w:val="24"/>
        <w:szCs w:val="24"/>
        <w:lang w:val="en-US"/>
      </w:rPr>
      <w:t>,</w:t>
    </w:r>
    <w:r w:rsidR="00094C2C" w:rsidRPr="008F69D3">
      <w:rPr>
        <w:rFonts w:cs="Times New Roman"/>
        <w:sz w:val="24"/>
        <w:szCs w:val="24"/>
      </w:rPr>
      <w:t xml:space="preserve"> </w:t>
    </w:r>
    <w:r w:rsidR="00094C2C">
      <w:rPr>
        <w:rFonts w:cs="Times New Roman"/>
        <w:sz w:val="24"/>
        <w:szCs w:val="24"/>
      </w:rPr>
      <w:t>2024</w:t>
    </w:r>
    <w:r w:rsidR="00094C2C" w:rsidRPr="008F69D3">
      <w:rPr>
        <w:rFonts w:cs="Times New Roman"/>
        <w:sz w:val="24"/>
        <w:szCs w:val="24"/>
      </w:rPr>
      <w:t xml:space="preserve"> and </w:t>
    </w:r>
    <w:r w:rsidR="00094C2C">
      <w:rPr>
        <w:rFonts w:cs="Times New Roman"/>
        <w:sz w:val="24"/>
        <w:szCs w:val="24"/>
      </w:rPr>
      <w:t>2023</w:t>
    </w:r>
    <w:r w:rsidR="00094C2C" w:rsidRPr="008F69D3">
      <w:rPr>
        <w:rFonts w:cs="Times New Roman"/>
        <w:sz w:val="24"/>
        <w:szCs w:val="24"/>
      </w:rPr>
      <w:t xml:space="preserve"> (Unaudited</w:t>
    </w:r>
    <w:r w:rsidR="00094C2C">
      <w:rPr>
        <w:rFonts w:cs="Times New Roman"/>
        <w:sz w:val="24"/>
        <w:szCs w:val="24"/>
        <w:lang w:val="en-US"/>
      </w:rPr>
      <w:t>/</w:t>
    </w:r>
    <w:r w:rsidR="00094C2C" w:rsidRPr="008F69D3">
      <w:rPr>
        <w:rFonts w:cs="Times New Roman"/>
        <w:sz w:val="24"/>
        <w:szCs w:val="24"/>
      </w:rPr>
      <w:t xml:space="preserve">Reviewed) </w:t>
    </w:r>
  </w:p>
  <w:p w14:paraId="3C28D0CE" w14:textId="77777777"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Pr>
        <w:rFonts w:cs="Times New Roman"/>
        <w:b/>
        <w:bCs/>
        <w:sz w:val="24"/>
        <w:szCs w:val="24"/>
      </w:rPr>
      <w:t xml:space="preserve">and </w:t>
    </w:r>
    <w:r w:rsidRPr="008F69D3">
      <w:rPr>
        <w:rFonts w:cs="Times New Roman"/>
        <w:b/>
        <w:bCs/>
        <w:sz w:val="24"/>
        <w:szCs w:val="24"/>
      </w:rPr>
      <w:t xml:space="preserve">December 31, </w:t>
    </w:r>
    <w:r>
      <w:rPr>
        <w:rFonts w:cs="Times New Roman"/>
        <w:b/>
        <w:bCs/>
        <w:sz w:val="24"/>
        <w:szCs w:val="24"/>
      </w:rPr>
      <w:t>2023</w:t>
    </w:r>
    <w:r w:rsidRPr="008F69D3">
      <w:rPr>
        <w:rFonts w:cs="Times New Roman"/>
        <w:b/>
        <w:bCs/>
        <w:sz w:val="24"/>
        <w:szCs w:val="24"/>
      </w:rPr>
      <w:t xml:space="preserve"> (Audited)</w:t>
    </w:r>
  </w:p>
  <w:p w14:paraId="04DF5318" w14:textId="77777777"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0683748C" w14:textId="77777777" w:rsidR="00094C2C" w:rsidRPr="00F96851"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A1CA5EFE"/>
    <w:lvl w:ilvl="0" w:tplc="BD0ADC70">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C243D11"/>
    <w:multiLevelType w:val="hybridMultilevel"/>
    <w:tmpl w:val="3D10FDE8"/>
    <w:lvl w:ilvl="0" w:tplc="FB7A0326">
      <w:start w:val="29"/>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2"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18"/>
  </w:num>
  <w:num w:numId="14">
    <w:abstractNumId w:val="15"/>
  </w:num>
  <w:num w:numId="15">
    <w:abstractNumId w:val="17"/>
  </w:num>
  <w:num w:numId="16">
    <w:abstractNumId w:val="10"/>
  </w:num>
  <w:num w:numId="17">
    <w:abstractNumId w:val="12"/>
  </w:num>
  <w:num w:numId="18">
    <w:abstractNumId w:val="14"/>
  </w:num>
  <w:num w:numId="1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0E"/>
    <w:rsid w:val="000007F3"/>
    <w:rsid w:val="000007F6"/>
    <w:rsid w:val="00000890"/>
    <w:rsid w:val="00000D7B"/>
    <w:rsid w:val="00001501"/>
    <w:rsid w:val="000015B6"/>
    <w:rsid w:val="0000193F"/>
    <w:rsid w:val="000020D0"/>
    <w:rsid w:val="00002871"/>
    <w:rsid w:val="00002AEA"/>
    <w:rsid w:val="00002C64"/>
    <w:rsid w:val="00002E83"/>
    <w:rsid w:val="0000310E"/>
    <w:rsid w:val="00003144"/>
    <w:rsid w:val="000032C2"/>
    <w:rsid w:val="0000343F"/>
    <w:rsid w:val="000034E4"/>
    <w:rsid w:val="000035BA"/>
    <w:rsid w:val="00003D39"/>
    <w:rsid w:val="00003DA6"/>
    <w:rsid w:val="00004473"/>
    <w:rsid w:val="00004C9E"/>
    <w:rsid w:val="00004D02"/>
    <w:rsid w:val="00004D6C"/>
    <w:rsid w:val="00004E66"/>
    <w:rsid w:val="00004EB4"/>
    <w:rsid w:val="00004F95"/>
    <w:rsid w:val="000057E6"/>
    <w:rsid w:val="0000597C"/>
    <w:rsid w:val="00005CFE"/>
    <w:rsid w:val="0000648C"/>
    <w:rsid w:val="000064C4"/>
    <w:rsid w:val="00006520"/>
    <w:rsid w:val="00006F23"/>
    <w:rsid w:val="0000759B"/>
    <w:rsid w:val="00007669"/>
    <w:rsid w:val="000078BD"/>
    <w:rsid w:val="00007BE3"/>
    <w:rsid w:val="00007D59"/>
    <w:rsid w:val="000104BD"/>
    <w:rsid w:val="0001072F"/>
    <w:rsid w:val="0001079B"/>
    <w:rsid w:val="00010915"/>
    <w:rsid w:val="000109B1"/>
    <w:rsid w:val="00010DF1"/>
    <w:rsid w:val="000110A8"/>
    <w:rsid w:val="00011268"/>
    <w:rsid w:val="0001137F"/>
    <w:rsid w:val="0001139D"/>
    <w:rsid w:val="0001160A"/>
    <w:rsid w:val="0001185D"/>
    <w:rsid w:val="00011962"/>
    <w:rsid w:val="00011B47"/>
    <w:rsid w:val="00011C4E"/>
    <w:rsid w:val="00011E13"/>
    <w:rsid w:val="0001245C"/>
    <w:rsid w:val="00012884"/>
    <w:rsid w:val="000128E6"/>
    <w:rsid w:val="00012938"/>
    <w:rsid w:val="00012B00"/>
    <w:rsid w:val="00012E2C"/>
    <w:rsid w:val="00013104"/>
    <w:rsid w:val="0001366B"/>
    <w:rsid w:val="000137B9"/>
    <w:rsid w:val="00013EAF"/>
    <w:rsid w:val="00014343"/>
    <w:rsid w:val="00014476"/>
    <w:rsid w:val="00014863"/>
    <w:rsid w:val="0001506C"/>
    <w:rsid w:val="000150EF"/>
    <w:rsid w:val="000152E6"/>
    <w:rsid w:val="000154ED"/>
    <w:rsid w:val="000158BC"/>
    <w:rsid w:val="00015923"/>
    <w:rsid w:val="000166A6"/>
    <w:rsid w:val="00016925"/>
    <w:rsid w:val="000170F7"/>
    <w:rsid w:val="000172AD"/>
    <w:rsid w:val="00017449"/>
    <w:rsid w:val="00017570"/>
    <w:rsid w:val="000179CF"/>
    <w:rsid w:val="00017FFA"/>
    <w:rsid w:val="00020AAA"/>
    <w:rsid w:val="00020B33"/>
    <w:rsid w:val="00020F2A"/>
    <w:rsid w:val="000210CE"/>
    <w:rsid w:val="00021332"/>
    <w:rsid w:val="000213DC"/>
    <w:rsid w:val="0002167B"/>
    <w:rsid w:val="00021BF2"/>
    <w:rsid w:val="00021F34"/>
    <w:rsid w:val="00021FBB"/>
    <w:rsid w:val="00021FFD"/>
    <w:rsid w:val="00022326"/>
    <w:rsid w:val="00022513"/>
    <w:rsid w:val="0002308F"/>
    <w:rsid w:val="00023ABB"/>
    <w:rsid w:val="00023ED8"/>
    <w:rsid w:val="00023EFE"/>
    <w:rsid w:val="00024A02"/>
    <w:rsid w:val="00024A9D"/>
    <w:rsid w:val="00024D32"/>
    <w:rsid w:val="000251E1"/>
    <w:rsid w:val="0002523D"/>
    <w:rsid w:val="00025412"/>
    <w:rsid w:val="00025730"/>
    <w:rsid w:val="00025A4A"/>
    <w:rsid w:val="00025BBF"/>
    <w:rsid w:val="00025DFB"/>
    <w:rsid w:val="000260AB"/>
    <w:rsid w:val="000261F7"/>
    <w:rsid w:val="000262F0"/>
    <w:rsid w:val="00026873"/>
    <w:rsid w:val="00026BB8"/>
    <w:rsid w:val="00027157"/>
    <w:rsid w:val="00027223"/>
    <w:rsid w:val="000273EB"/>
    <w:rsid w:val="0002741B"/>
    <w:rsid w:val="00027605"/>
    <w:rsid w:val="0002785E"/>
    <w:rsid w:val="00027BBA"/>
    <w:rsid w:val="00030261"/>
    <w:rsid w:val="000302B9"/>
    <w:rsid w:val="000303FC"/>
    <w:rsid w:val="00030CBB"/>
    <w:rsid w:val="00030E18"/>
    <w:rsid w:val="0003202F"/>
    <w:rsid w:val="00032128"/>
    <w:rsid w:val="0003232B"/>
    <w:rsid w:val="00032389"/>
    <w:rsid w:val="0003243B"/>
    <w:rsid w:val="000325B4"/>
    <w:rsid w:val="00032772"/>
    <w:rsid w:val="0003278B"/>
    <w:rsid w:val="00032B4B"/>
    <w:rsid w:val="00032E32"/>
    <w:rsid w:val="000337C1"/>
    <w:rsid w:val="000337CE"/>
    <w:rsid w:val="000344EE"/>
    <w:rsid w:val="000346DF"/>
    <w:rsid w:val="00034907"/>
    <w:rsid w:val="000349DB"/>
    <w:rsid w:val="00034AF1"/>
    <w:rsid w:val="00035134"/>
    <w:rsid w:val="00035276"/>
    <w:rsid w:val="00035396"/>
    <w:rsid w:val="00035512"/>
    <w:rsid w:val="000356D5"/>
    <w:rsid w:val="000357E4"/>
    <w:rsid w:val="00035868"/>
    <w:rsid w:val="0003694A"/>
    <w:rsid w:val="00036E0D"/>
    <w:rsid w:val="00036EEE"/>
    <w:rsid w:val="0003735D"/>
    <w:rsid w:val="0003747C"/>
    <w:rsid w:val="00037E02"/>
    <w:rsid w:val="000401D9"/>
    <w:rsid w:val="00040371"/>
    <w:rsid w:val="000404F9"/>
    <w:rsid w:val="0004067B"/>
    <w:rsid w:val="00040A11"/>
    <w:rsid w:val="00040B67"/>
    <w:rsid w:val="00040E60"/>
    <w:rsid w:val="00040F98"/>
    <w:rsid w:val="00040FAD"/>
    <w:rsid w:val="00041664"/>
    <w:rsid w:val="00041817"/>
    <w:rsid w:val="00041A0F"/>
    <w:rsid w:val="00041A28"/>
    <w:rsid w:val="00041A56"/>
    <w:rsid w:val="00041EF6"/>
    <w:rsid w:val="00041FC7"/>
    <w:rsid w:val="00042075"/>
    <w:rsid w:val="00042087"/>
    <w:rsid w:val="00042140"/>
    <w:rsid w:val="00042202"/>
    <w:rsid w:val="00042649"/>
    <w:rsid w:val="00042750"/>
    <w:rsid w:val="000428F0"/>
    <w:rsid w:val="00042BD5"/>
    <w:rsid w:val="0004307E"/>
    <w:rsid w:val="000432B7"/>
    <w:rsid w:val="000436FC"/>
    <w:rsid w:val="0004397B"/>
    <w:rsid w:val="00043E4C"/>
    <w:rsid w:val="000440FF"/>
    <w:rsid w:val="00044620"/>
    <w:rsid w:val="00044A7B"/>
    <w:rsid w:val="00044ABD"/>
    <w:rsid w:val="0004538D"/>
    <w:rsid w:val="000455A7"/>
    <w:rsid w:val="00045BE2"/>
    <w:rsid w:val="00045C6D"/>
    <w:rsid w:val="00045E2E"/>
    <w:rsid w:val="00045F77"/>
    <w:rsid w:val="00045F90"/>
    <w:rsid w:val="00045FCE"/>
    <w:rsid w:val="0004606E"/>
    <w:rsid w:val="000462E4"/>
    <w:rsid w:val="00046975"/>
    <w:rsid w:val="000469B9"/>
    <w:rsid w:val="000478FD"/>
    <w:rsid w:val="00047BA4"/>
    <w:rsid w:val="00047DEA"/>
    <w:rsid w:val="00050206"/>
    <w:rsid w:val="00050272"/>
    <w:rsid w:val="0005030A"/>
    <w:rsid w:val="000508BB"/>
    <w:rsid w:val="000508E2"/>
    <w:rsid w:val="0005096A"/>
    <w:rsid w:val="00050D16"/>
    <w:rsid w:val="00051389"/>
    <w:rsid w:val="00051481"/>
    <w:rsid w:val="0005172E"/>
    <w:rsid w:val="000517BC"/>
    <w:rsid w:val="00052218"/>
    <w:rsid w:val="00052472"/>
    <w:rsid w:val="000529E1"/>
    <w:rsid w:val="00052B6D"/>
    <w:rsid w:val="00052C30"/>
    <w:rsid w:val="00052F68"/>
    <w:rsid w:val="000532E3"/>
    <w:rsid w:val="0005371E"/>
    <w:rsid w:val="00053957"/>
    <w:rsid w:val="00053CDC"/>
    <w:rsid w:val="00053D75"/>
    <w:rsid w:val="00054200"/>
    <w:rsid w:val="0005459A"/>
    <w:rsid w:val="00054825"/>
    <w:rsid w:val="000548C9"/>
    <w:rsid w:val="00054CA1"/>
    <w:rsid w:val="00054FB5"/>
    <w:rsid w:val="000556D7"/>
    <w:rsid w:val="00055C32"/>
    <w:rsid w:val="0005622F"/>
    <w:rsid w:val="000563C8"/>
    <w:rsid w:val="00056ED8"/>
    <w:rsid w:val="00057187"/>
    <w:rsid w:val="000574BD"/>
    <w:rsid w:val="00057706"/>
    <w:rsid w:val="00060630"/>
    <w:rsid w:val="000606AB"/>
    <w:rsid w:val="000607C1"/>
    <w:rsid w:val="00060B0F"/>
    <w:rsid w:val="00060F6B"/>
    <w:rsid w:val="000610F8"/>
    <w:rsid w:val="00061906"/>
    <w:rsid w:val="0006190C"/>
    <w:rsid w:val="0006252E"/>
    <w:rsid w:val="000626BC"/>
    <w:rsid w:val="00062A2F"/>
    <w:rsid w:val="00062BDA"/>
    <w:rsid w:val="000633A9"/>
    <w:rsid w:val="000634F9"/>
    <w:rsid w:val="000635A6"/>
    <w:rsid w:val="00063726"/>
    <w:rsid w:val="000637FC"/>
    <w:rsid w:val="0006394F"/>
    <w:rsid w:val="00063CE6"/>
    <w:rsid w:val="0006445E"/>
    <w:rsid w:val="00064ACB"/>
    <w:rsid w:val="00064BBD"/>
    <w:rsid w:val="00064F0A"/>
    <w:rsid w:val="00065504"/>
    <w:rsid w:val="00065B0A"/>
    <w:rsid w:val="00065CD1"/>
    <w:rsid w:val="00065D00"/>
    <w:rsid w:val="00065DE1"/>
    <w:rsid w:val="00065E61"/>
    <w:rsid w:val="00066048"/>
    <w:rsid w:val="0006629C"/>
    <w:rsid w:val="00066687"/>
    <w:rsid w:val="00066989"/>
    <w:rsid w:val="00066B5A"/>
    <w:rsid w:val="00066C1A"/>
    <w:rsid w:val="0006707A"/>
    <w:rsid w:val="00067171"/>
    <w:rsid w:val="00067A00"/>
    <w:rsid w:val="0007003A"/>
    <w:rsid w:val="00070123"/>
    <w:rsid w:val="000706B2"/>
    <w:rsid w:val="00070723"/>
    <w:rsid w:val="0007074B"/>
    <w:rsid w:val="00070CFF"/>
    <w:rsid w:val="00071297"/>
    <w:rsid w:val="0007133A"/>
    <w:rsid w:val="00071531"/>
    <w:rsid w:val="0007197F"/>
    <w:rsid w:val="00071BD0"/>
    <w:rsid w:val="0007201A"/>
    <w:rsid w:val="0007215E"/>
    <w:rsid w:val="0007269E"/>
    <w:rsid w:val="00072B1F"/>
    <w:rsid w:val="00072BDF"/>
    <w:rsid w:val="00072F0C"/>
    <w:rsid w:val="00072FC5"/>
    <w:rsid w:val="000731C6"/>
    <w:rsid w:val="000734B2"/>
    <w:rsid w:val="000735B1"/>
    <w:rsid w:val="00073626"/>
    <w:rsid w:val="00073798"/>
    <w:rsid w:val="00073994"/>
    <w:rsid w:val="000742B8"/>
    <w:rsid w:val="00075052"/>
    <w:rsid w:val="000751EE"/>
    <w:rsid w:val="000753F9"/>
    <w:rsid w:val="00075940"/>
    <w:rsid w:val="00075CB9"/>
    <w:rsid w:val="00076247"/>
    <w:rsid w:val="0007641E"/>
    <w:rsid w:val="000766D3"/>
    <w:rsid w:val="00076BB5"/>
    <w:rsid w:val="000772CB"/>
    <w:rsid w:val="00077480"/>
    <w:rsid w:val="00077D85"/>
    <w:rsid w:val="000800B3"/>
    <w:rsid w:val="00080702"/>
    <w:rsid w:val="0008090A"/>
    <w:rsid w:val="0008113A"/>
    <w:rsid w:val="000814B0"/>
    <w:rsid w:val="00081C45"/>
    <w:rsid w:val="00081D91"/>
    <w:rsid w:val="00082870"/>
    <w:rsid w:val="0008288F"/>
    <w:rsid w:val="000828CF"/>
    <w:rsid w:val="00083189"/>
    <w:rsid w:val="00083EE3"/>
    <w:rsid w:val="0008407F"/>
    <w:rsid w:val="00084260"/>
    <w:rsid w:val="00085862"/>
    <w:rsid w:val="000859A7"/>
    <w:rsid w:val="00085A46"/>
    <w:rsid w:val="00085D54"/>
    <w:rsid w:val="000860FE"/>
    <w:rsid w:val="00086A74"/>
    <w:rsid w:val="00086B92"/>
    <w:rsid w:val="00086C3F"/>
    <w:rsid w:val="00087049"/>
    <w:rsid w:val="00087F4A"/>
    <w:rsid w:val="000901D0"/>
    <w:rsid w:val="000904C8"/>
    <w:rsid w:val="00090C01"/>
    <w:rsid w:val="00091068"/>
    <w:rsid w:val="000912CF"/>
    <w:rsid w:val="00091742"/>
    <w:rsid w:val="00091745"/>
    <w:rsid w:val="00091AD8"/>
    <w:rsid w:val="000922F1"/>
    <w:rsid w:val="00092639"/>
    <w:rsid w:val="000926A0"/>
    <w:rsid w:val="000927B2"/>
    <w:rsid w:val="00092BDB"/>
    <w:rsid w:val="00093997"/>
    <w:rsid w:val="00093C15"/>
    <w:rsid w:val="000946A0"/>
    <w:rsid w:val="000946EE"/>
    <w:rsid w:val="0009476A"/>
    <w:rsid w:val="00094C1F"/>
    <w:rsid w:val="00094C2C"/>
    <w:rsid w:val="000952B0"/>
    <w:rsid w:val="000954A3"/>
    <w:rsid w:val="0009590E"/>
    <w:rsid w:val="00095D4C"/>
    <w:rsid w:val="00095DED"/>
    <w:rsid w:val="00095EC8"/>
    <w:rsid w:val="00096008"/>
    <w:rsid w:val="0009608A"/>
    <w:rsid w:val="000960BC"/>
    <w:rsid w:val="00096634"/>
    <w:rsid w:val="000966C4"/>
    <w:rsid w:val="000967A3"/>
    <w:rsid w:val="00096CA3"/>
    <w:rsid w:val="00097361"/>
    <w:rsid w:val="0009754E"/>
    <w:rsid w:val="000977C4"/>
    <w:rsid w:val="0009792C"/>
    <w:rsid w:val="000A02DD"/>
    <w:rsid w:val="000A0B3B"/>
    <w:rsid w:val="000A12DE"/>
    <w:rsid w:val="000A12EB"/>
    <w:rsid w:val="000A14F6"/>
    <w:rsid w:val="000A18A0"/>
    <w:rsid w:val="000A2092"/>
    <w:rsid w:val="000A20C9"/>
    <w:rsid w:val="000A21CE"/>
    <w:rsid w:val="000A2469"/>
    <w:rsid w:val="000A2E8A"/>
    <w:rsid w:val="000A3872"/>
    <w:rsid w:val="000A4051"/>
    <w:rsid w:val="000A41F5"/>
    <w:rsid w:val="000A5191"/>
    <w:rsid w:val="000A55CC"/>
    <w:rsid w:val="000A5731"/>
    <w:rsid w:val="000A584C"/>
    <w:rsid w:val="000A58D5"/>
    <w:rsid w:val="000A5BAB"/>
    <w:rsid w:val="000A5FA0"/>
    <w:rsid w:val="000A6034"/>
    <w:rsid w:val="000A604F"/>
    <w:rsid w:val="000A6527"/>
    <w:rsid w:val="000A693D"/>
    <w:rsid w:val="000A6A73"/>
    <w:rsid w:val="000A6C85"/>
    <w:rsid w:val="000A6F16"/>
    <w:rsid w:val="000A708B"/>
    <w:rsid w:val="000A7E97"/>
    <w:rsid w:val="000A7EB5"/>
    <w:rsid w:val="000B00B2"/>
    <w:rsid w:val="000B0BE1"/>
    <w:rsid w:val="000B0C2D"/>
    <w:rsid w:val="000B0D5B"/>
    <w:rsid w:val="000B11BE"/>
    <w:rsid w:val="000B1378"/>
    <w:rsid w:val="000B1439"/>
    <w:rsid w:val="000B164C"/>
    <w:rsid w:val="000B1672"/>
    <w:rsid w:val="000B1BF5"/>
    <w:rsid w:val="000B2397"/>
    <w:rsid w:val="000B2733"/>
    <w:rsid w:val="000B27E9"/>
    <w:rsid w:val="000B286C"/>
    <w:rsid w:val="000B2897"/>
    <w:rsid w:val="000B28AA"/>
    <w:rsid w:val="000B2992"/>
    <w:rsid w:val="000B2C4B"/>
    <w:rsid w:val="000B3524"/>
    <w:rsid w:val="000B4627"/>
    <w:rsid w:val="000B4A55"/>
    <w:rsid w:val="000B4B1B"/>
    <w:rsid w:val="000B504D"/>
    <w:rsid w:val="000B517F"/>
    <w:rsid w:val="000B55AB"/>
    <w:rsid w:val="000B561C"/>
    <w:rsid w:val="000B5939"/>
    <w:rsid w:val="000B594C"/>
    <w:rsid w:val="000B67D9"/>
    <w:rsid w:val="000B6B69"/>
    <w:rsid w:val="000B779F"/>
    <w:rsid w:val="000B7823"/>
    <w:rsid w:val="000B7C99"/>
    <w:rsid w:val="000B7D94"/>
    <w:rsid w:val="000B7FD2"/>
    <w:rsid w:val="000C01B9"/>
    <w:rsid w:val="000C03C2"/>
    <w:rsid w:val="000C03D2"/>
    <w:rsid w:val="000C04CD"/>
    <w:rsid w:val="000C089C"/>
    <w:rsid w:val="000C102C"/>
    <w:rsid w:val="000C1843"/>
    <w:rsid w:val="000C1A61"/>
    <w:rsid w:val="000C1A94"/>
    <w:rsid w:val="000C1AFD"/>
    <w:rsid w:val="000C1C6A"/>
    <w:rsid w:val="000C1C77"/>
    <w:rsid w:val="000C1E42"/>
    <w:rsid w:val="000C1EF6"/>
    <w:rsid w:val="000C25AB"/>
    <w:rsid w:val="000C2601"/>
    <w:rsid w:val="000C2C95"/>
    <w:rsid w:val="000C3143"/>
    <w:rsid w:val="000C364C"/>
    <w:rsid w:val="000C393B"/>
    <w:rsid w:val="000C4047"/>
    <w:rsid w:val="000C4455"/>
    <w:rsid w:val="000C44EA"/>
    <w:rsid w:val="000C456B"/>
    <w:rsid w:val="000C46F9"/>
    <w:rsid w:val="000C471E"/>
    <w:rsid w:val="000C4A02"/>
    <w:rsid w:val="000C5635"/>
    <w:rsid w:val="000C577E"/>
    <w:rsid w:val="000C5849"/>
    <w:rsid w:val="000C58F0"/>
    <w:rsid w:val="000C594B"/>
    <w:rsid w:val="000C59C5"/>
    <w:rsid w:val="000C5AFE"/>
    <w:rsid w:val="000C630C"/>
    <w:rsid w:val="000C6422"/>
    <w:rsid w:val="000C6892"/>
    <w:rsid w:val="000C68EA"/>
    <w:rsid w:val="000C6C60"/>
    <w:rsid w:val="000C6EF5"/>
    <w:rsid w:val="000C71B7"/>
    <w:rsid w:val="000C7284"/>
    <w:rsid w:val="000C75A1"/>
    <w:rsid w:val="000C786B"/>
    <w:rsid w:val="000C7961"/>
    <w:rsid w:val="000C79DC"/>
    <w:rsid w:val="000C7C00"/>
    <w:rsid w:val="000C7C63"/>
    <w:rsid w:val="000D04E0"/>
    <w:rsid w:val="000D0A68"/>
    <w:rsid w:val="000D1CCC"/>
    <w:rsid w:val="000D1D8B"/>
    <w:rsid w:val="000D1FD2"/>
    <w:rsid w:val="000D20BC"/>
    <w:rsid w:val="000D2107"/>
    <w:rsid w:val="000D21F2"/>
    <w:rsid w:val="000D27CB"/>
    <w:rsid w:val="000D27FF"/>
    <w:rsid w:val="000D2876"/>
    <w:rsid w:val="000D28EA"/>
    <w:rsid w:val="000D2A18"/>
    <w:rsid w:val="000D2A47"/>
    <w:rsid w:val="000D2A76"/>
    <w:rsid w:val="000D2ECF"/>
    <w:rsid w:val="000D33A3"/>
    <w:rsid w:val="000D3552"/>
    <w:rsid w:val="000D4004"/>
    <w:rsid w:val="000D4052"/>
    <w:rsid w:val="000D40BD"/>
    <w:rsid w:val="000D440F"/>
    <w:rsid w:val="000D4962"/>
    <w:rsid w:val="000D4BDD"/>
    <w:rsid w:val="000D503D"/>
    <w:rsid w:val="000D52B8"/>
    <w:rsid w:val="000D5568"/>
    <w:rsid w:val="000D5717"/>
    <w:rsid w:val="000D57AC"/>
    <w:rsid w:val="000D607E"/>
    <w:rsid w:val="000D6B6F"/>
    <w:rsid w:val="000D6BEB"/>
    <w:rsid w:val="000D6BED"/>
    <w:rsid w:val="000D6BFB"/>
    <w:rsid w:val="000D6F02"/>
    <w:rsid w:val="000D6FF4"/>
    <w:rsid w:val="000D714F"/>
    <w:rsid w:val="000D7B13"/>
    <w:rsid w:val="000D7D93"/>
    <w:rsid w:val="000E0CB1"/>
    <w:rsid w:val="000E128F"/>
    <w:rsid w:val="000E1D33"/>
    <w:rsid w:val="000E2DF9"/>
    <w:rsid w:val="000E332F"/>
    <w:rsid w:val="000E3704"/>
    <w:rsid w:val="000E3DFD"/>
    <w:rsid w:val="000E3F5D"/>
    <w:rsid w:val="000E4BB8"/>
    <w:rsid w:val="000E4C83"/>
    <w:rsid w:val="000E4FAC"/>
    <w:rsid w:val="000E572C"/>
    <w:rsid w:val="000E5DB3"/>
    <w:rsid w:val="000E6258"/>
    <w:rsid w:val="000E63E9"/>
    <w:rsid w:val="000E643B"/>
    <w:rsid w:val="000E6688"/>
    <w:rsid w:val="000E67E3"/>
    <w:rsid w:val="000E6804"/>
    <w:rsid w:val="000E6981"/>
    <w:rsid w:val="000E7003"/>
    <w:rsid w:val="000E7449"/>
    <w:rsid w:val="000E75E6"/>
    <w:rsid w:val="000E7705"/>
    <w:rsid w:val="000E775D"/>
    <w:rsid w:val="000E77EF"/>
    <w:rsid w:val="000E7AE8"/>
    <w:rsid w:val="000F04E6"/>
    <w:rsid w:val="000F063A"/>
    <w:rsid w:val="000F06CD"/>
    <w:rsid w:val="000F071E"/>
    <w:rsid w:val="000F09B0"/>
    <w:rsid w:val="000F09E1"/>
    <w:rsid w:val="000F0BAA"/>
    <w:rsid w:val="000F0DBF"/>
    <w:rsid w:val="000F10A8"/>
    <w:rsid w:val="000F1105"/>
    <w:rsid w:val="000F1517"/>
    <w:rsid w:val="000F1FDF"/>
    <w:rsid w:val="000F2377"/>
    <w:rsid w:val="000F2470"/>
    <w:rsid w:val="000F2521"/>
    <w:rsid w:val="000F26D8"/>
    <w:rsid w:val="000F2749"/>
    <w:rsid w:val="000F2A34"/>
    <w:rsid w:val="000F2A3E"/>
    <w:rsid w:val="000F2C50"/>
    <w:rsid w:val="000F2D06"/>
    <w:rsid w:val="000F33B4"/>
    <w:rsid w:val="000F362A"/>
    <w:rsid w:val="000F39A0"/>
    <w:rsid w:val="000F3C52"/>
    <w:rsid w:val="000F440F"/>
    <w:rsid w:val="000F4432"/>
    <w:rsid w:val="000F44B9"/>
    <w:rsid w:val="000F4516"/>
    <w:rsid w:val="000F458E"/>
    <w:rsid w:val="000F45CD"/>
    <w:rsid w:val="000F4777"/>
    <w:rsid w:val="000F4B7E"/>
    <w:rsid w:val="000F4C2E"/>
    <w:rsid w:val="000F4C91"/>
    <w:rsid w:val="000F4CF8"/>
    <w:rsid w:val="000F50DD"/>
    <w:rsid w:val="000F531A"/>
    <w:rsid w:val="000F5614"/>
    <w:rsid w:val="000F563D"/>
    <w:rsid w:val="000F5768"/>
    <w:rsid w:val="000F5C58"/>
    <w:rsid w:val="000F5DFF"/>
    <w:rsid w:val="000F5E3D"/>
    <w:rsid w:val="000F5F22"/>
    <w:rsid w:val="000F648E"/>
    <w:rsid w:val="000F6696"/>
    <w:rsid w:val="000F6730"/>
    <w:rsid w:val="000F6E2B"/>
    <w:rsid w:val="000F6EE4"/>
    <w:rsid w:val="000F6F91"/>
    <w:rsid w:val="000F711A"/>
    <w:rsid w:val="000F73B0"/>
    <w:rsid w:val="0010020C"/>
    <w:rsid w:val="00100529"/>
    <w:rsid w:val="001005F6"/>
    <w:rsid w:val="00100699"/>
    <w:rsid w:val="00100957"/>
    <w:rsid w:val="00100E59"/>
    <w:rsid w:val="00100FFD"/>
    <w:rsid w:val="00101297"/>
    <w:rsid w:val="0010185A"/>
    <w:rsid w:val="001019BA"/>
    <w:rsid w:val="00101D57"/>
    <w:rsid w:val="001023AF"/>
    <w:rsid w:val="00102414"/>
    <w:rsid w:val="00102EB5"/>
    <w:rsid w:val="00103075"/>
    <w:rsid w:val="00103257"/>
    <w:rsid w:val="001034E9"/>
    <w:rsid w:val="00103DBA"/>
    <w:rsid w:val="00103FD6"/>
    <w:rsid w:val="00104692"/>
    <w:rsid w:val="00104D0C"/>
    <w:rsid w:val="00105217"/>
    <w:rsid w:val="00105306"/>
    <w:rsid w:val="00105344"/>
    <w:rsid w:val="00105534"/>
    <w:rsid w:val="00105A00"/>
    <w:rsid w:val="00105EDA"/>
    <w:rsid w:val="001061A4"/>
    <w:rsid w:val="00106654"/>
    <w:rsid w:val="001066FF"/>
    <w:rsid w:val="00106763"/>
    <w:rsid w:val="00106BD3"/>
    <w:rsid w:val="00106CC3"/>
    <w:rsid w:val="0010722F"/>
    <w:rsid w:val="001075CD"/>
    <w:rsid w:val="00107991"/>
    <w:rsid w:val="00107B4B"/>
    <w:rsid w:val="00107C6D"/>
    <w:rsid w:val="00107DD0"/>
    <w:rsid w:val="00107ED5"/>
    <w:rsid w:val="00110014"/>
    <w:rsid w:val="0011002A"/>
    <w:rsid w:val="00110AE5"/>
    <w:rsid w:val="00110FD1"/>
    <w:rsid w:val="00111192"/>
    <w:rsid w:val="001111FC"/>
    <w:rsid w:val="00111543"/>
    <w:rsid w:val="00111674"/>
    <w:rsid w:val="0011215C"/>
    <w:rsid w:val="00112CE6"/>
    <w:rsid w:val="00112CFB"/>
    <w:rsid w:val="00112E72"/>
    <w:rsid w:val="0011356D"/>
    <w:rsid w:val="001136E5"/>
    <w:rsid w:val="001138AB"/>
    <w:rsid w:val="00113BAC"/>
    <w:rsid w:val="00113DC9"/>
    <w:rsid w:val="00114714"/>
    <w:rsid w:val="0011515E"/>
    <w:rsid w:val="00115412"/>
    <w:rsid w:val="00115A06"/>
    <w:rsid w:val="00115BC8"/>
    <w:rsid w:val="001165B7"/>
    <w:rsid w:val="00116C25"/>
    <w:rsid w:val="00116FD9"/>
    <w:rsid w:val="001170D2"/>
    <w:rsid w:val="001179EE"/>
    <w:rsid w:val="001200C5"/>
    <w:rsid w:val="001203A7"/>
    <w:rsid w:val="00120419"/>
    <w:rsid w:val="00120819"/>
    <w:rsid w:val="00120C73"/>
    <w:rsid w:val="00120DEA"/>
    <w:rsid w:val="00121639"/>
    <w:rsid w:val="00121DBE"/>
    <w:rsid w:val="0012256B"/>
    <w:rsid w:val="0012272A"/>
    <w:rsid w:val="00122A90"/>
    <w:rsid w:val="00123191"/>
    <w:rsid w:val="00123362"/>
    <w:rsid w:val="00123710"/>
    <w:rsid w:val="00124154"/>
    <w:rsid w:val="00124162"/>
    <w:rsid w:val="0012428F"/>
    <w:rsid w:val="001243AC"/>
    <w:rsid w:val="0012472A"/>
    <w:rsid w:val="00124F39"/>
    <w:rsid w:val="00125240"/>
    <w:rsid w:val="00125264"/>
    <w:rsid w:val="00125460"/>
    <w:rsid w:val="00125862"/>
    <w:rsid w:val="0012601A"/>
    <w:rsid w:val="0012613A"/>
    <w:rsid w:val="001262D6"/>
    <w:rsid w:val="0012651E"/>
    <w:rsid w:val="00126604"/>
    <w:rsid w:val="00126A8C"/>
    <w:rsid w:val="00126A98"/>
    <w:rsid w:val="00126B81"/>
    <w:rsid w:val="00127AEB"/>
    <w:rsid w:val="00127CEA"/>
    <w:rsid w:val="00127DD0"/>
    <w:rsid w:val="00127E69"/>
    <w:rsid w:val="00127FC6"/>
    <w:rsid w:val="00130AF2"/>
    <w:rsid w:val="00130BF9"/>
    <w:rsid w:val="00130EEE"/>
    <w:rsid w:val="00130F4A"/>
    <w:rsid w:val="00131151"/>
    <w:rsid w:val="00131D7A"/>
    <w:rsid w:val="00131E38"/>
    <w:rsid w:val="0013204C"/>
    <w:rsid w:val="001321E6"/>
    <w:rsid w:val="0013256A"/>
    <w:rsid w:val="00132877"/>
    <w:rsid w:val="001329AD"/>
    <w:rsid w:val="00133096"/>
    <w:rsid w:val="001330E3"/>
    <w:rsid w:val="00133207"/>
    <w:rsid w:val="001332E0"/>
    <w:rsid w:val="00133391"/>
    <w:rsid w:val="001335C7"/>
    <w:rsid w:val="0013367E"/>
    <w:rsid w:val="001338C9"/>
    <w:rsid w:val="00134217"/>
    <w:rsid w:val="00134338"/>
    <w:rsid w:val="001346D9"/>
    <w:rsid w:val="00134890"/>
    <w:rsid w:val="00134928"/>
    <w:rsid w:val="00134A1B"/>
    <w:rsid w:val="00134BA9"/>
    <w:rsid w:val="00134D16"/>
    <w:rsid w:val="00134D2C"/>
    <w:rsid w:val="0013505F"/>
    <w:rsid w:val="0013551A"/>
    <w:rsid w:val="00135AF3"/>
    <w:rsid w:val="0013628E"/>
    <w:rsid w:val="00136603"/>
    <w:rsid w:val="00136A61"/>
    <w:rsid w:val="00136BCD"/>
    <w:rsid w:val="001371B3"/>
    <w:rsid w:val="00137A0D"/>
    <w:rsid w:val="00137A0E"/>
    <w:rsid w:val="00137D93"/>
    <w:rsid w:val="00137DD3"/>
    <w:rsid w:val="00137DF6"/>
    <w:rsid w:val="0014045D"/>
    <w:rsid w:val="001406BF"/>
    <w:rsid w:val="00140C85"/>
    <w:rsid w:val="00140F5E"/>
    <w:rsid w:val="00141AE9"/>
    <w:rsid w:val="0014259F"/>
    <w:rsid w:val="001428EF"/>
    <w:rsid w:val="0014290D"/>
    <w:rsid w:val="00142B58"/>
    <w:rsid w:val="00142D89"/>
    <w:rsid w:val="00143154"/>
    <w:rsid w:val="001437E9"/>
    <w:rsid w:val="0014382D"/>
    <w:rsid w:val="00143A3B"/>
    <w:rsid w:val="00143EFD"/>
    <w:rsid w:val="00144192"/>
    <w:rsid w:val="001442F6"/>
    <w:rsid w:val="001446DA"/>
    <w:rsid w:val="00144A23"/>
    <w:rsid w:val="00144BF2"/>
    <w:rsid w:val="00144C52"/>
    <w:rsid w:val="0014591B"/>
    <w:rsid w:val="00145933"/>
    <w:rsid w:val="00145CBE"/>
    <w:rsid w:val="00145CDF"/>
    <w:rsid w:val="00146109"/>
    <w:rsid w:val="0014610D"/>
    <w:rsid w:val="00146407"/>
    <w:rsid w:val="00146547"/>
    <w:rsid w:val="00146742"/>
    <w:rsid w:val="0014718D"/>
    <w:rsid w:val="0014785A"/>
    <w:rsid w:val="00147931"/>
    <w:rsid w:val="00147D65"/>
    <w:rsid w:val="00147FC2"/>
    <w:rsid w:val="0015052D"/>
    <w:rsid w:val="001506D6"/>
    <w:rsid w:val="001507EA"/>
    <w:rsid w:val="00150D34"/>
    <w:rsid w:val="00150D49"/>
    <w:rsid w:val="00150F6B"/>
    <w:rsid w:val="00151023"/>
    <w:rsid w:val="001512BD"/>
    <w:rsid w:val="001513D6"/>
    <w:rsid w:val="001513F8"/>
    <w:rsid w:val="001515FC"/>
    <w:rsid w:val="00151C52"/>
    <w:rsid w:val="00151D03"/>
    <w:rsid w:val="00151D40"/>
    <w:rsid w:val="00151FFD"/>
    <w:rsid w:val="001527F2"/>
    <w:rsid w:val="00152CCC"/>
    <w:rsid w:val="00152ED9"/>
    <w:rsid w:val="00153B16"/>
    <w:rsid w:val="00153D6C"/>
    <w:rsid w:val="00154621"/>
    <w:rsid w:val="001547D1"/>
    <w:rsid w:val="00154B62"/>
    <w:rsid w:val="00154D8A"/>
    <w:rsid w:val="00154F1A"/>
    <w:rsid w:val="00154F39"/>
    <w:rsid w:val="00155078"/>
    <w:rsid w:val="0015576F"/>
    <w:rsid w:val="00155A09"/>
    <w:rsid w:val="00155C76"/>
    <w:rsid w:val="00155CDE"/>
    <w:rsid w:val="00156F4E"/>
    <w:rsid w:val="00157339"/>
    <w:rsid w:val="001573BD"/>
    <w:rsid w:val="001573E7"/>
    <w:rsid w:val="00157434"/>
    <w:rsid w:val="001577B1"/>
    <w:rsid w:val="0016088F"/>
    <w:rsid w:val="00160AD7"/>
    <w:rsid w:val="001619C2"/>
    <w:rsid w:val="00161F56"/>
    <w:rsid w:val="0016218E"/>
    <w:rsid w:val="00162237"/>
    <w:rsid w:val="0016282B"/>
    <w:rsid w:val="001630BA"/>
    <w:rsid w:val="00163154"/>
    <w:rsid w:val="0016351E"/>
    <w:rsid w:val="0016385D"/>
    <w:rsid w:val="00163863"/>
    <w:rsid w:val="001639BA"/>
    <w:rsid w:val="00163A43"/>
    <w:rsid w:val="0016401D"/>
    <w:rsid w:val="00164D53"/>
    <w:rsid w:val="00164E77"/>
    <w:rsid w:val="00164F65"/>
    <w:rsid w:val="0016530A"/>
    <w:rsid w:val="0016540E"/>
    <w:rsid w:val="001658FE"/>
    <w:rsid w:val="00165949"/>
    <w:rsid w:val="00165B72"/>
    <w:rsid w:val="001660B4"/>
    <w:rsid w:val="001664D0"/>
    <w:rsid w:val="00166574"/>
    <w:rsid w:val="00166CF6"/>
    <w:rsid w:val="001672E1"/>
    <w:rsid w:val="001673E7"/>
    <w:rsid w:val="0016770F"/>
    <w:rsid w:val="00167989"/>
    <w:rsid w:val="00170352"/>
    <w:rsid w:val="0017066C"/>
    <w:rsid w:val="00170E0C"/>
    <w:rsid w:val="001712A4"/>
    <w:rsid w:val="0017170F"/>
    <w:rsid w:val="0017179B"/>
    <w:rsid w:val="001717E6"/>
    <w:rsid w:val="00171C09"/>
    <w:rsid w:val="001720EF"/>
    <w:rsid w:val="00172630"/>
    <w:rsid w:val="001728A8"/>
    <w:rsid w:val="00172A70"/>
    <w:rsid w:val="00172D4A"/>
    <w:rsid w:val="00173200"/>
    <w:rsid w:val="00173713"/>
    <w:rsid w:val="00173CC5"/>
    <w:rsid w:val="00173DA0"/>
    <w:rsid w:val="00173E55"/>
    <w:rsid w:val="00173E5A"/>
    <w:rsid w:val="00173F1A"/>
    <w:rsid w:val="00173FC9"/>
    <w:rsid w:val="0017455A"/>
    <w:rsid w:val="001748FF"/>
    <w:rsid w:val="0017562D"/>
    <w:rsid w:val="00175B69"/>
    <w:rsid w:val="00175E19"/>
    <w:rsid w:val="0017605A"/>
    <w:rsid w:val="001762E1"/>
    <w:rsid w:val="0017630D"/>
    <w:rsid w:val="0017639C"/>
    <w:rsid w:val="00176409"/>
    <w:rsid w:val="00176DFA"/>
    <w:rsid w:val="00176EA1"/>
    <w:rsid w:val="00176FAD"/>
    <w:rsid w:val="00176FB7"/>
    <w:rsid w:val="00177186"/>
    <w:rsid w:val="00177264"/>
    <w:rsid w:val="001775F4"/>
    <w:rsid w:val="00177952"/>
    <w:rsid w:val="00177DE4"/>
    <w:rsid w:val="0018020D"/>
    <w:rsid w:val="00180860"/>
    <w:rsid w:val="00180DC6"/>
    <w:rsid w:val="00180E34"/>
    <w:rsid w:val="0018105D"/>
    <w:rsid w:val="00181C4A"/>
    <w:rsid w:val="0018220B"/>
    <w:rsid w:val="0018251F"/>
    <w:rsid w:val="00182C86"/>
    <w:rsid w:val="00182DF9"/>
    <w:rsid w:val="0018304C"/>
    <w:rsid w:val="001835E0"/>
    <w:rsid w:val="0018388B"/>
    <w:rsid w:val="00183AF3"/>
    <w:rsid w:val="00183B2A"/>
    <w:rsid w:val="00183D49"/>
    <w:rsid w:val="00184087"/>
    <w:rsid w:val="001842AA"/>
    <w:rsid w:val="001844CE"/>
    <w:rsid w:val="00184831"/>
    <w:rsid w:val="00184A76"/>
    <w:rsid w:val="00184D95"/>
    <w:rsid w:val="00184FB3"/>
    <w:rsid w:val="00184FE4"/>
    <w:rsid w:val="00185396"/>
    <w:rsid w:val="001853AE"/>
    <w:rsid w:val="001853E3"/>
    <w:rsid w:val="00185443"/>
    <w:rsid w:val="001856E4"/>
    <w:rsid w:val="00185AEF"/>
    <w:rsid w:val="00185D4D"/>
    <w:rsid w:val="00185E0D"/>
    <w:rsid w:val="00185E7B"/>
    <w:rsid w:val="00185F11"/>
    <w:rsid w:val="00186018"/>
    <w:rsid w:val="0018652F"/>
    <w:rsid w:val="00186A08"/>
    <w:rsid w:val="00186B86"/>
    <w:rsid w:val="00186C84"/>
    <w:rsid w:val="00186FD9"/>
    <w:rsid w:val="001871D8"/>
    <w:rsid w:val="001872DA"/>
    <w:rsid w:val="00187345"/>
    <w:rsid w:val="00190188"/>
    <w:rsid w:val="001916FA"/>
    <w:rsid w:val="00191E06"/>
    <w:rsid w:val="00192370"/>
    <w:rsid w:val="00192396"/>
    <w:rsid w:val="0019280A"/>
    <w:rsid w:val="001929E9"/>
    <w:rsid w:val="00192A7E"/>
    <w:rsid w:val="001933E2"/>
    <w:rsid w:val="001935F4"/>
    <w:rsid w:val="001935F9"/>
    <w:rsid w:val="001938B2"/>
    <w:rsid w:val="00193F48"/>
    <w:rsid w:val="00194478"/>
    <w:rsid w:val="00194613"/>
    <w:rsid w:val="00194801"/>
    <w:rsid w:val="001948B0"/>
    <w:rsid w:val="00194F4B"/>
    <w:rsid w:val="00195014"/>
    <w:rsid w:val="0019544A"/>
    <w:rsid w:val="00195A36"/>
    <w:rsid w:val="00195C16"/>
    <w:rsid w:val="00195D93"/>
    <w:rsid w:val="00195DA1"/>
    <w:rsid w:val="0019666D"/>
    <w:rsid w:val="00196EBD"/>
    <w:rsid w:val="00197284"/>
    <w:rsid w:val="001973F0"/>
    <w:rsid w:val="00197738"/>
    <w:rsid w:val="0019785C"/>
    <w:rsid w:val="00197CA6"/>
    <w:rsid w:val="00197D84"/>
    <w:rsid w:val="00197E74"/>
    <w:rsid w:val="00197FB9"/>
    <w:rsid w:val="001A0059"/>
    <w:rsid w:val="001A01E0"/>
    <w:rsid w:val="001A0438"/>
    <w:rsid w:val="001A0EDC"/>
    <w:rsid w:val="001A0F8D"/>
    <w:rsid w:val="001A138E"/>
    <w:rsid w:val="001A15F0"/>
    <w:rsid w:val="001A1B39"/>
    <w:rsid w:val="001A250A"/>
    <w:rsid w:val="001A25FB"/>
    <w:rsid w:val="001A266D"/>
    <w:rsid w:val="001A2779"/>
    <w:rsid w:val="001A278D"/>
    <w:rsid w:val="001A2B24"/>
    <w:rsid w:val="001A38B1"/>
    <w:rsid w:val="001A3C1A"/>
    <w:rsid w:val="001A3E43"/>
    <w:rsid w:val="001A44DF"/>
    <w:rsid w:val="001A46E2"/>
    <w:rsid w:val="001A484F"/>
    <w:rsid w:val="001A48F6"/>
    <w:rsid w:val="001A4C1B"/>
    <w:rsid w:val="001A4CAB"/>
    <w:rsid w:val="001A4F32"/>
    <w:rsid w:val="001A4FB8"/>
    <w:rsid w:val="001A5006"/>
    <w:rsid w:val="001A579E"/>
    <w:rsid w:val="001A5AA4"/>
    <w:rsid w:val="001A5B6B"/>
    <w:rsid w:val="001A5E31"/>
    <w:rsid w:val="001A5F48"/>
    <w:rsid w:val="001A60B1"/>
    <w:rsid w:val="001A61C1"/>
    <w:rsid w:val="001A6308"/>
    <w:rsid w:val="001A66C6"/>
    <w:rsid w:val="001A6BA0"/>
    <w:rsid w:val="001A71B3"/>
    <w:rsid w:val="001A74F9"/>
    <w:rsid w:val="001A7882"/>
    <w:rsid w:val="001A7912"/>
    <w:rsid w:val="001A7A6F"/>
    <w:rsid w:val="001A7F01"/>
    <w:rsid w:val="001B03E6"/>
    <w:rsid w:val="001B0484"/>
    <w:rsid w:val="001B0526"/>
    <w:rsid w:val="001B0B22"/>
    <w:rsid w:val="001B0FD8"/>
    <w:rsid w:val="001B1337"/>
    <w:rsid w:val="001B1D40"/>
    <w:rsid w:val="001B1E51"/>
    <w:rsid w:val="001B1E76"/>
    <w:rsid w:val="001B2625"/>
    <w:rsid w:val="001B2743"/>
    <w:rsid w:val="001B2810"/>
    <w:rsid w:val="001B2CEA"/>
    <w:rsid w:val="001B2D77"/>
    <w:rsid w:val="001B369F"/>
    <w:rsid w:val="001B41C4"/>
    <w:rsid w:val="001B421F"/>
    <w:rsid w:val="001B44DD"/>
    <w:rsid w:val="001B46A1"/>
    <w:rsid w:val="001B49F9"/>
    <w:rsid w:val="001B4B52"/>
    <w:rsid w:val="001B4B88"/>
    <w:rsid w:val="001B4DE4"/>
    <w:rsid w:val="001B4E7A"/>
    <w:rsid w:val="001B50E5"/>
    <w:rsid w:val="001B54FB"/>
    <w:rsid w:val="001B5605"/>
    <w:rsid w:val="001B563A"/>
    <w:rsid w:val="001B58ED"/>
    <w:rsid w:val="001B5B18"/>
    <w:rsid w:val="001B5BCA"/>
    <w:rsid w:val="001B5BEF"/>
    <w:rsid w:val="001B60E4"/>
    <w:rsid w:val="001B6123"/>
    <w:rsid w:val="001B65FA"/>
    <w:rsid w:val="001B6B27"/>
    <w:rsid w:val="001B6B58"/>
    <w:rsid w:val="001B6CC9"/>
    <w:rsid w:val="001B6E75"/>
    <w:rsid w:val="001B6FCE"/>
    <w:rsid w:val="001B735A"/>
    <w:rsid w:val="001B7480"/>
    <w:rsid w:val="001B7757"/>
    <w:rsid w:val="001B7ACA"/>
    <w:rsid w:val="001B7EED"/>
    <w:rsid w:val="001B7F60"/>
    <w:rsid w:val="001C0050"/>
    <w:rsid w:val="001C0160"/>
    <w:rsid w:val="001C07B9"/>
    <w:rsid w:val="001C08F0"/>
    <w:rsid w:val="001C0A78"/>
    <w:rsid w:val="001C0D0F"/>
    <w:rsid w:val="001C11B8"/>
    <w:rsid w:val="001C12B1"/>
    <w:rsid w:val="001C16E9"/>
    <w:rsid w:val="001C1D03"/>
    <w:rsid w:val="001C2122"/>
    <w:rsid w:val="001C2797"/>
    <w:rsid w:val="001C2922"/>
    <w:rsid w:val="001C2CB1"/>
    <w:rsid w:val="001C2E77"/>
    <w:rsid w:val="001C2EEC"/>
    <w:rsid w:val="001C40EF"/>
    <w:rsid w:val="001C42BE"/>
    <w:rsid w:val="001C5168"/>
    <w:rsid w:val="001C56D6"/>
    <w:rsid w:val="001C56D7"/>
    <w:rsid w:val="001C5820"/>
    <w:rsid w:val="001C5CA3"/>
    <w:rsid w:val="001C6353"/>
    <w:rsid w:val="001C6501"/>
    <w:rsid w:val="001C654E"/>
    <w:rsid w:val="001C6703"/>
    <w:rsid w:val="001C6B6A"/>
    <w:rsid w:val="001C6C66"/>
    <w:rsid w:val="001C6C9A"/>
    <w:rsid w:val="001C6CD8"/>
    <w:rsid w:val="001C6CFD"/>
    <w:rsid w:val="001C7477"/>
    <w:rsid w:val="001C755F"/>
    <w:rsid w:val="001C75D5"/>
    <w:rsid w:val="001C7AFC"/>
    <w:rsid w:val="001C7B91"/>
    <w:rsid w:val="001C7BA9"/>
    <w:rsid w:val="001C7C27"/>
    <w:rsid w:val="001C7F67"/>
    <w:rsid w:val="001D0183"/>
    <w:rsid w:val="001D01E1"/>
    <w:rsid w:val="001D0274"/>
    <w:rsid w:val="001D083D"/>
    <w:rsid w:val="001D0A91"/>
    <w:rsid w:val="001D0A99"/>
    <w:rsid w:val="001D1006"/>
    <w:rsid w:val="001D1638"/>
    <w:rsid w:val="001D1B03"/>
    <w:rsid w:val="001D2017"/>
    <w:rsid w:val="001D2332"/>
    <w:rsid w:val="001D25F6"/>
    <w:rsid w:val="001D2B32"/>
    <w:rsid w:val="001D3263"/>
    <w:rsid w:val="001D3A5B"/>
    <w:rsid w:val="001D4062"/>
    <w:rsid w:val="001D5073"/>
    <w:rsid w:val="001D54CF"/>
    <w:rsid w:val="001D5523"/>
    <w:rsid w:val="001D5702"/>
    <w:rsid w:val="001D6297"/>
    <w:rsid w:val="001D6673"/>
    <w:rsid w:val="001D6D8C"/>
    <w:rsid w:val="001D727D"/>
    <w:rsid w:val="001D72AC"/>
    <w:rsid w:val="001D7662"/>
    <w:rsid w:val="001D7A6F"/>
    <w:rsid w:val="001E0132"/>
    <w:rsid w:val="001E04B1"/>
    <w:rsid w:val="001E05FD"/>
    <w:rsid w:val="001E0695"/>
    <w:rsid w:val="001E0ABB"/>
    <w:rsid w:val="001E1222"/>
    <w:rsid w:val="001E1270"/>
    <w:rsid w:val="001E1458"/>
    <w:rsid w:val="001E183D"/>
    <w:rsid w:val="001E1905"/>
    <w:rsid w:val="001E1C32"/>
    <w:rsid w:val="001E1D3A"/>
    <w:rsid w:val="001E1E80"/>
    <w:rsid w:val="001E1F89"/>
    <w:rsid w:val="001E2024"/>
    <w:rsid w:val="001E2365"/>
    <w:rsid w:val="001E23E8"/>
    <w:rsid w:val="001E2D61"/>
    <w:rsid w:val="001E35F4"/>
    <w:rsid w:val="001E37C4"/>
    <w:rsid w:val="001E3943"/>
    <w:rsid w:val="001E3A56"/>
    <w:rsid w:val="001E3C7A"/>
    <w:rsid w:val="001E3D4F"/>
    <w:rsid w:val="001E3EFD"/>
    <w:rsid w:val="001E401A"/>
    <w:rsid w:val="001E4151"/>
    <w:rsid w:val="001E48B2"/>
    <w:rsid w:val="001E4D71"/>
    <w:rsid w:val="001E5AC6"/>
    <w:rsid w:val="001E5CAD"/>
    <w:rsid w:val="001E604A"/>
    <w:rsid w:val="001E62AB"/>
    <w:rsid w:val="001E62F7"/>
    <w:rsid w:val="001E633C"/>
    <w:rsid w:val="001E644F"/>
    <w:rsid w:val="001E66AE"/>
    <w:rsid w:val="001E694B"/>
    <w:rsid w:val="001E7107"/>
    <w:rsid w:val="001E72FB"/>
    <w:rsid w:val="001E73AD"/>
    <w:rsid w:val="001E7921"/>
    <w:rsid w:val="001E7EB1"/>
    <w:rsid w:val="001F023C"/>
    <w:rsid w:val="001F0ACE"/>
    <w:rsid w:val="001F0E8A"/>
    <w:rsid w:val="001F1287"/>
    <w:rsid w:val="001F1376"/>
    <w:rsid w:val="001F161C"/>
    <w:rsid w:val="001F19CE"/>
    <w:rsid w:val="001F1A22"/>
    <w:rsid w:val="001F1A3D"/>
    <w:rsid w:val="001F1B90"/>
    <w:rsid w:val="001F2265"/>
    <w:rsid w:val="001F299C"/>
    <w:rsid w:val="001F2CA5"/>
    <w:rsid w:val="001F2CF7"/>
    <w:rsid w:val="001F2DC4"/>
    <w:rsid w:val="001F2DD4"/>
    <w:rsid w:val="001F30AC"/>
    <w:rsid w:val="001F33D1"/>
    <w:rsid w:val="001F3EE1"/>
    <w:rsid w:val="001F40A4"/>
    <w:rsid w:val="001F428A"/>
    <w:rsid w:val="001F497F"/>
    <w:rsid w:val="001F49DA"/>
    <w:rsid w:val="001F4C50"/>
    <w:rsid w:val="001F4CBD"/>
    <w:rsid w:val="001F4CBE"/>
    <w:rsid w:val="001F4DE0"/>
    <w:rsid w:val="001F50DF"/>
    <w:rsid w:val="001F57EF"/>
    <w:rsid w:val="001F5A0F"/>
    <w:rsid w:val="001F5B1B"/>
    <w:rsid w:val="001F5BB3"/>
    <w:rsid w:val="001F68B3"/>
    <w:rsid w:val="001F6B92"/>
    <w:rsid w:val="001F6C56"/>
    <w:rsid w:val="001F77C8"/>
    <w:rsid w:val="001F7805"/>
    <w:rsid w:val="001F7923"/>
    <w:rsid w:val="001F7A23"/>
    <w:rsid w:val="001F7AFF"/>
    <w:rsid w:val="001F7F8E"/>
    <w:rsid w:val="00200105"/>
    <w:rsid w:val="002001E7"/>
    <w:rsid w:val="0020044D"/>
    <w:rsid w:val="002005D7"/>
    <w:rsid w:val="0020083B"/>
    <w:rsid w:val="00200912"/>
    <w:rsid w:val="00201157"/>
    <w:rsid w:val="0020121C"/>
    <w:rsid w:val="00201AA1"/>
    <w:rsid w:val="00201D19"/>
    <w:rsid w:val="00201ED1"/>
    <w:rsid w:val="002024AB"/>
    <w:rsid w:val="0020301D"/>
    <w:rsid w:val="0020325B"/>
    <w:rsid w:val="00203771"/>
    <w:rsid w:val="00203FF6"/>
    <w:rsid w:val="0020408C"/>
    <w:rsid w:val="00204364"/>
    <w:rsid w:val="00204C3B"/>
    <w:rsid w:val="00204D28"/>
    <w:rsid w:val="00204E2A"/>
    <w:rsid w:val="00204E66"/>
    <w:rsid w:val="00204FBD"/>
    <w:rsid w:val="00205479"/>
    <w:rsid w:val="00205495"/>
    <w:rsid w:val="00205A57"/>
    <w:rsid w:val="00206301"/>
    <w:rsid w:val="0020646D"/>
    <w:rsid w:val="002067CB"/>
    <w:rsid w:val="002068A7"/>
    <w:rsid w:val="00206948"/>
    <w:rsid w:val="00206B6C"/>
    <w:rsid w:val="00207181"/>
    <w:rsid w:val="002071BF"/>
    <w:rsid w:val="00207339"/>
    <w:rsid w:val="0020779D"/>
    <w:rsid w:val="00207A2E"/>
    <w:rsid w:val="00207BD4"/>
    <w:rsid w:val="00207CC2"/>
    <w:rsid w:val="00207CE7"/>
    <w:rsid w:val="00207E1A"/>
    <w:rsid w:val="00207EE0"/>
    <w:rsid w:val="0021013B"/>
    <w:rsid w:val="0021056C"/>
    <w:rsid w:val="00210AC4"/>
    <w:rsid w:val="002112D3"/>
    <w:rsid w:val="002113FA"/>
    <w:rsid w:val="00211F83"/>
    <w:rsid w:val="00212368"/>
    <w:rsid w:val="00212C60"/>
    <w:rsid w:val="00212C8A"/>
    <w:rsid w:val="00213476"/>
    <w:rsid w:val="00213AE3"/>
    <w:rsid w:val="00213CB1"/>
    <w:rsid w:val="00213E0C"/>
    <w:rsid w:val="00213F15"/>
    <w:rsid w:val="002143EA"/>
    <w:rsid w:val="002157AE"/>
    <w:rsid w:val="0021580E"/>
    <w:rsid w:val="002158FC"/>
    <w:rsid w:val="00215B82"/>
    <w:rsid w:val="00215FCB"/>
    <w:rsid w:val="00216535"/>
    <w:rsid w:val="0021653B"/>
    <w:rsid w:val="00216619"/>
    <w:rsid w:val="00216C26"/>
    <w:rsid w:val="0021721A"/>
    <w:rsid w:val="002173DD"/>
    <w:rsid w:val="002176B7"/>
    <w:rsid w:val="00217738"/>
    <w:rsid w:val="00217D90"/>
    <w:rsid w:val="002206A4"/>
    <w:rsid w:val="0022081A"/>
    <w:rsid w:val="002208A6"/>
    <w:rsid w:val="002208FA"/>
    <w:rsid w:val="00220C67"/>
    <w:rsid w:val="00220E2E"/>
    <w:rsid w:val="0022108E"/>
    <w:rsid w:val="00221508"/>
    <w:rsid w:val="00221551"/>
    <w:rsid w:val="00222602"/>
    <w:rsid w:val="002227AA"/>
    <w:rsid w:val="002237C4"/>
    <w:rsid w:val="002237D8"/>
    <w:rsid w:val="002238D8"/>
    <w:rsid w:val="00223FEA"/>
    <w:rsid w:val="0022446B"/>
    <w:rsid w:val="00224701"/>
    <w:rsid w:val="00224705"/>
    <w:rsid w:val="00224C24"/>
    <w:rsid w:val="00225558"/>
    <w:rsid w:val="00225A66"/>
    <w:rsid w:val="00225AD5"/>
    <w:rsid w:val="0022606E"/>
    <w:rsid w:val="002263F0"/>
    <w:rsid w:val="002266CB"/>
    <w:rsid w:val="00226A0B"/>
    <w:rsid w:val="00226D99"/>
    <w:rsid w:val="0022730D"/>
    <w:rsid w:val="00227F68"/>
    <w:rsid w:val="00230047"/>
    <w:rsid w:val="00230118"/>
    <w:rsid w:val="00230354"/>
    <w:rsid w:val="00230453"/>
    <w:rsid w:val="00230723"/>
    <w:rsid w:val="00230DB1"/>
    <w:rsid w:val="0023128D"/>
    <w:rsid w:val="00231740"/>
    <w:rsid w:val="002317CD"/>
    <w:rsid w:val="00231871"/>
    <w:rsid w:val="002318B9"/>
    <w:rsid w:val="00231BFC"/>
    <w:rsid w:val="002323C7"/>
    <w:rsid w:val="002323E2"/>
    <w:rsid w:val="00232BE4"/>
    <w:rsid w:val="00232C5C"/>
    <w:rsid w:val="00232E90"/>
    <w:rsid w:val="00232F78"/>
    <w:rsid w:val="00232FBB"/>
    <w:rsid w:val="002330ED"/>
    <w:rsid w:val="00233AAA"/>
    <w:rsid w:val="002340E5"/>
    <w:rsid w:val="002344EC"/>
    <w:rsid w:val="002345B4"/>
    <w:rsid w:val="00234732"/>
    <w:rsid w:val="002348C5"/>
    <w:rsid w:val="00235004"/>
    <w:rsid w:val="0023522B"/>
    <w:rsid w:val="002353F6"/>
    <w:rsid w:val="00235484"/>
    <w:rsid w:val="002358F5"/>
    <w:rsid w:val="002363E0"/>
    <w:rsid w:val="0023652F"/>
    <w:rsid w:val="00236A5A"/>
    <w:rsid w:val="00236BBD"/>
    <w:rsid w:val="00236C8B"/>
    <w:rsid w:val="00236DCB"/>
    <w:rsid w:val="00236F93"/>
    <w:rsid w:val="00237136"/>
    <w:rsid w:val="002376F4"/>
    <w:rsid w:val="002377C2"/>
    <w:rsid w:val="00237A0B"/>
    <w:rsid w:val="00237E2A"/>
    <w:rsid w:val="0024047E"/>
    <w:rsid w:val="00240C19"/>
    <w:rsid w:val="0024137F"/>
    <w:rsid w:val="0024138E"/>
    <w:rsid w:val="002419A9"/>
    <w:rsid w:val="00241A98"/>
    <w:rsid w:val="00241DC2"/>
    <w:rsid w:val="00242183"/>
    <w:rsid w:val="00242582"/>
    <w:rsid w:val="00242E93"/>
    <w:rsid w:val="002430C8"/>
    <w:rsid w:val="0024322C"/>
    <w:rsid w:val="00243CCD"/>
    <w:rsid w:val="00243D00"/>
    <w:rsid w:val="00244294"/>
    <w:rsid w:val="00244F83"/>
    <w:rsid w:val="002452FB"/>
    <w:rsid w:val="002453E2"/>
    <w:rsid w:val="00245B15"/>
    <w:rsid w:val="00245D4E"/>
    <w:rsid w:val="00245E2C"/>
    <w:rsid w:val="00245F8A"/>
    <w:rsid w:val="00245FD5"/>
    <w:rsid w:val="00246003"/>
    <w:rsid w:val="00246981"/>
    <w:rsid w:val="00247167"/>
    <w:rsid w:val="00247B28"/>
    <w:rsid w:val="00247B74"/>
    <w:rsid w:val="00247DA5"/>
    <w:rsid w:val="0025078E"/>
    <w:rsid w:val="0025087F"/>
    <w:rsid w:val="0025126C"/>
    <w:rsid w:val="002516FF"/>
    <w:rsid w:val="002518BE"/>
    <w:rsid w:val="00251E01"/>
    <w:rsid w:val="00251F28"/>
    <w:rsid w:val="002520AD"/>
    <w:rsid w:val="002526A2"/>
    <w:rsid w:val="0025290D"/>
    <w:rsid w:val="00252CD3"/>
    <w:rsid w:val="00252CEB"/>
    <w:rsid w:val="00252F1A"/>
    <w:rsid w:val="0025328A"/>
    <w:rsid w:val="0025353D"/>
    <w:rsid w:val="002535CA"/>
    <w:rsid w:val="00253E46"/>
    <w:rsid w:val="00253EF2"/>
    <w:rsid w:val="00254506"/>
    <w:rsid w:val="002551FB"/>
    <w:rsid w:val="0025568F"/>
    <w:rsid w:val="002556E7"/>
    <w:rsid w:val="00255858"/>
    <w:rsid w:val="00255B3E"/>
    <w:rsid w:val="00255FFC"/>
    <w:rsid w:val="0025603E"/>
    <w:rsid w:val="0025614E"/>
    <w:rsid w:val="00256179"/>
    <w:rsid w:val="002561DB"/>
    <w:rsid w:val="002562B6"/>
    <w:rsid w:val="00256559"/>
    <w:rsid w:val="002565EC"/>
    <w:rsid w:val="002567D7"/>
    <w:rsid w:val="00256974"/>
    <w:rsid w:val="00256C72"/>
    <w:rsid w:val="00257205"/>
    <w:rsid w:val="00257430"/>
    <w:rsid w:val="002577C4"/>
    <w:rsid w:val="00257E95"/>
    <w:rsid w:val="00257EA0"/>
    <w:rsid w:val="0026009A"/>
    <w:rsid w:val="00260103"/>
    <w:rsid w:val="002602CD"/>
    <w:rsid w:val="00260448"/>
    <w:rsid w:val="002611CD"/>
    <w:rsid w:val="00261339"/>
    <w:rsid w:val="00261A27"/>
    <w:rsid w:val="00261B42"/>
    <w:rsid w:val="00261D4F"/>
    <w:rsid w:val="00261DCA"/>
    <w:rsid w:val="00262419"/>
    <w:rsid w:val="0026290B"/>
    <w:rsid w:val="00262D95"/>
    <w:rsid w:val="00262DF6"/>
    <w:rsid w:val="00262EE5"/>
    <w:rsid w:val="002633B3"/>
    <w:rsid w:val="00263419"/>
    <w:rsid w:val="0026372D"/>
    <w:rsid w:val="0026377C"/>
    <w:rsid w:val="00263797"/>
    <w:rsid w:val="002639A0"/>
    <w:rsid w:val="00264128"/>
    <w:rsid w:val="00264232"/>
    <w:rsid w:val="002644C8"/>
    <w:rsid w:val="002647D9"/>
    <w:rsid w:val="00264CD4"/>
    <w:rsid w:val="002657A6"/>
    <w:rsid w:val="00265EA7"/>
    <w:rsid w:val="0026606B"/>
    <w:rsid w:val="002660B7"/>
    <w:rsid w:val="002665D2"/>
    <w:rsid w:val="002670BC"/>
    <w:rsid w:val="00267238"/>
    <w:rsid w:val="00267331"/>
    <w:rsid w:val="002673FF"/>
    <w:rsid w:val="0026746D"/>
    <w:rsid w:val="0027044A"/>
    <w:rsid w:val="002704F1"/>
    <w:rsid w:val="00270E35"/>
    <w:rsid w:val="0027148D"/>
    <w:rsid w:val="002718A9"/>
    <w:rsid w:val="00271D5D"/>
    <w:rsid w:val="00272227"/>
    <w:rsid w:val="00273559"/>
    <w:rsid w:val="00273A94"/>
    <w:rsid w:val="00273B89"/>
    <w:rsid w:val="00273BB1"/>
    <w:rsid w:val="00274109"/>
    <w:rsid w:val="0027476D"/>
    <w:rsid w:val="002747B5"/>
    <w:rsid w:val="00274D19"/>
    <w:rsid w:val="00275065"/>
    <w:rsid w:val="002752C1"/>
    <w:rsid w:val="0027546D"/>
    <w:rsid w:val="00275474"/>
    <w:rsid w:val="00275BD5"/>
    <w:rsid w:val="00275BD7"/>
    <w:rsid w:val="00275BF0"/>
    <w:rsid w:val="00275F99"/>
    <w:rsid w:val="00276535"/>
    <w:rsid w:val="002773FE"/>
    <w:rsid w:val="002775EE"/>
    <w:rsid w:val="00280432"/>
    <w:rsid w:val="00280812"/>
    <w:rsid w:val="0028086E"/>
    <w:rsid w:val="0028087A"/>
    <w:rsid w:val="00280FEC"/>
    <w:rsid w:val="0028138C"/>
    <w:rsid w:val="00281499"/>
    <w:rsid w:val="002814BC"/>
    <w:rsid w:val="00281BF4"/>
    <w:rsid w:val="00281CD6"/>
    <w:rsid w:val="002820FF"/>
    <w:rsid w:val="0028225F"/>
    <w:rsid w:val="00282371"/>
    <w:rsid w:val="00282B99"/>
    <w:rsid w:val="00282FCF"/>
    <w:rsid w:val="00283069"/>
    <w:rsid w:val="002830A1"/>
    <w:rsid w:val="00283BE6"/>
    <w:rsid w:val="00283CAA"/>
    <w:rsid w:val="00283CF0"/>
    <w:rsid w:val="0028437B"/>
    <w:rsid w:val="0028470E"/>
    <w:rsid w:val="00284D35"/>
    <w:rsid w:val="0028512F"/>
    <w:rsid w:val="00285DFF"/>
    <w:rsid w:val="00285F24"/>
    <w:rsid w:val="0028603B"/>
    <w:rsid w:val="00286332"/>
    <w:rsid w:val="00286771"/>
    <w:rsid w:val="00286A9C"/>
    <w:rsid w:val="00286D3C"/>
    <w:rsid w:val="0028719A"/>
    <w:rsid w:val="002876CE"/>
    <w:rsid w:val="00287807"/>
    <w:rsid w:val="0028783C"/>
    <w:rsid w:val="00287976"/>
    <w:rsid w:val="00287FB1"/>
    <w:rsid w:val="00290612"/>
    <w:rsid w:val="00290B16"/>
    <w:rsid w:val="00290E29"/>
    <w:rsid w:val="00290FCE"/>
    <w:rsid w:val="00291085"/>
    <w:rsid w:val="0029129C"/>
    <w:rsid w:val="002914A9"/>
    <w:rsid w:val="00291944"/>
    <w:rsid w:val="00291A34"/>
    <w:rsid w:val="00291C26"/>
    <w:rsid w:val="00291D15"/>
    <w:rsid w:val="00291EEC"/>
    <w:rsid w:val="00292173"/>
    <w:rsid w:val="002923DD"/>
    <w:rsid w:val="002924BF"/>
    <w:rsid w:val="002925CA"/>
    <w:rsid w:val="00293CC7"/>
    <w:rsid w:val="00294366"/>
    <w:rsid w:val="0029470D"/>
    <w:rsid w:val="00294D0A"/>
    <w:rsid w:val="00294D62"/>
    <w:rsid w:val="00294ED8"/>
    <w:rsid w:val="00295545"/>
    <w:rsid w:val="00295802"/>
    <w:rsid w:val="002963C1"/>
    <w:rsid w:val="00296811"/>
    <w:rsid w:val="002969A8"/>
    <w:rsid w:val="00296CA5"/>
    <w:rsid w:val="00296F23"/>
    <w:rsid w:val="0029754B"/>
    <w:rsid w:val="002977B8"/>
    <w:rsid w:val="00297BEC"/>
    <w:rsid w:val="00297C8A"/>
    <w:rsid w:val="00297FD6"/>
    <w:rsid w:val="002A0340"/>
    <w:rsid w:val="002A0432"/>
    <w:rsid w:val="002A0684"/>
    <w:rsid w:val="002A07B8"/>
    <w:rsid w:val="002A0AC4"/>
    <w:rsid w:val="002A0AD7"/>
    <w:rsid w:val="002A0CCB"/>
    <w:rsid w:val="002A0FBF"/>
    <w:rsid w:val="002A17AB"/>
    <w:rsid w:val="002A190E"/>
    <w:rsid w:val="002A1A3D"/>
    <w:rsid w:val="002A1DE8"/>
    <w:rsid w:val="002A2253"/>
    <w:rsid w:val="002A2373"/>
    <w:rsid w:val="002A2A32"/>
    <w:rsid w:val="002A2ABD"/>
    <w:rsid w:val="002A2B77"/>
    <w:rsid w:val="002A2D65"/>
    <w:rsid w:val="002A3030"/>
    <w:rsid w:val="002A30E6"/>
    <w:rsid w:val="002A336B"/>
    <w:rsid w:val="002A3554"/>
    <w:rsid w:val="002A364E"/>
    <w:rsid w:val="002A364F"/>
    <w:rsid w:val="002A3E03"/>
    <w:rsid w:val="002A3FE6"/>
    <w:rsid w:val="002A40D9"/>
    <w:rsid w:val="002A4123"/>
    <w:rsid w:val="002A44C9"/>
    <w:rsid w:val="002A4607"/>
    <w:rsid w:val="002A4B3B"/>
    <w:rsid w:val="002A4B55"/>
    <w:rsid w:val="002A4DEE"/>
    <w:rsid w:val="002A4E19"/>
    <w:rsid w:val="002A5491"/>
    <w:rsid w:val="002A549A"/>
    <w:rsid w:val="002A55EE"/>
    <w:rsid w:val="002A5932"/>
    <w:rsid w:val="002A6000"/>
    <w:rsid w:val="002A66CC"/>
    <w:rsid w:val="002A6DAC"/>
    <w:rsid w:val="002A711D"/>
    <w:rsid w:val="002A791F"/>
    <w:rsid w:val="002A7A48"/>
    <w:rsid w:val="002A7C8A"/>
    <w:rsid w:val="002B04EB"/>
    <w:rsid w:val="002B133A"/>
    <w:rsid w:val="002B13BE"/>
    <w:rsid w:val="002B1743"/>
    <w:rsid w:val="002B1A53"/>
    <w:rsid w:val="002B200B"/>
    <w:rsid w:val="002B2612"/>
    <w:rsid w:val="002B2687"/>
    <w:rsid w:val="002B277C"/>
    <w:rsid w:val="002B3044"/>
    <w:rsid w:val="002B32CC"/>
    <w:rsid w:val="002B3753"/>
    <w:rsid w:val="002B3820"/>
    <w:rsid w:val="002B38FE"/>
    <w:rsid w:val="002B3D5A"/>
    <w:rsid w:val="002B3E65"/>
    <w:rsid w:val="002B4A15"/>
    <w:rsid w:val="002B4B11"/>
    <w:rsid w:val="002B4E49"/>
    <w:rsid w:val="002B54B3"/>
    <w:rsid w:val="002B54F6"/>
    <w:rsid w:val="002B5C6B"/>
    <w:rsid w:val="002B5CA6"/>
    <w:rsid w:val="002B6192"/>
    <w:rsid w:val="002B623D"/>
    <w:rsid w:val="002B64DB"/>
    <w:rsid w:val="002B668A"/>
    <w:rsid w:val="002B6CF0"/>
    <w:rsid w:val="002B6F13"/>
    <w:rsid w:val="002B6FF9"/>
    <w:rsid w:val="002B76A3"/>
    <w:rsid w:val="002B77DC"/>
    <w:rsid w:val="002B7C7A"/>
    <w:rsid w:val="002C01AC"/>
    <w:rsid w:val="002C01BA"/>
    <w:rsid w:val="002C027A"/>
    <w:rsid w:val="002C054F"/>
    <w:rsid w:val="002C07CF"/>
    <w:rsid w:val="002C089B"/>
    <w:rsid w:val="002C0F1E"/>
    <w:rsid w:val="002C1124"/>
    <w:rsid w:val="002C1401"/>
    <w:rsid w:val="002C1735"/>
    <w:rsid w:val="002C1C68"/>
    <w:rsid w:val="002C1D27"/>
    <w:rsid w:val="002C23D4"/>
    <w:rsid w:val="002C2617"/>
    <w:rsid w:val="002C2D43"/>
    <w:rsid w:val="002C2DB6"/>
    <w:rsid w:val="002C2E32"/>
    <w:rsid w:val="002C3032"/>
    <w:rsid w:val="002C335A"/>
    <w:rsid w:val="002C35CA"/>
    <w:rsid w:val="002C38F2"/>
    <w:rsid w:val="002C3A3A"/>
    <w:rsid w:val="002C3A3B"/>
    <w:rsid w:val="002C3C12"/>
    <w:rsid w:val="002C47A1"/>
    <w:rsid w:val="002C4ACE"/>
    <w:rsid w:val="002C4B0E"/>
    <w:rsid w:val="002C4F3C"/>
    <w:rsid w:val="002C52E6"/>
    <w:rsid w:val="002C5486"/>
    <w:rsid w:val="002C54A2"/>
    <w:rsid w:val="002C56DC"/>
    <w:rsid w:val="002C5948"/>
    <w:rsid w:val="002C596D"/>
    <w:rsid w:val="002C5E32"/>
    <w:rsid w:val="002C6508"/>
    <w:rsid w:val="002C66B6"/>
    <w:rsid w:val="002C6F71"/>
    <w:rsid w:val="002C72D0"/>
    <w:rsid w:val="002C75D6"/>
    <w:rsid w:val="002C7694"/>
    <w:rsid w:val="002C7698"/>
    <w:rsid w:val="002C76BB"/>
    <w:rsid w:val="002C799F"/>
    <w:rsid w:val="002C7A82"/>
    <w:rsid w:val="002C7E7C"/>
    <w:rsid w:val="002D06C5"/>
    <w:rsid w:val="002D0844"/>
    <w:rsid w:val="002D0AF6"/>
    <w:rsid w:val="002D0F4B"/>
    <w:rsid w:val="002D0F7D"/>
    <w:rsid w:val="002D0FCB"/>
    <w:rsid w:val="002D11D9"/>
    <w:rsid w:val="002D1869"/>
    <w:rsid w:val="002D18E3"/>
    <w:rsid w:val="002D247E"/>
    <w:rsid w:val="002D25FC"/>
    <w:rsid w:val="002D2965"/>
    <w:rsid w:val="002D29C4"/>
    <w:rsid w:val="002D2C15"/>
    <w:rsid w:val="002D2C2E"/>
    <w:rsid w:val="002D3088"/>
    <w:rsid w:val="002D3C36"/>
    <w:rsid w:val="002D425C"/>
    <w:rsid w:val="002D4321"/>
    <w:rsid w:val="002D4562"/>
    <w:rsid w:val="002D456A"/>
    <w:rsid w:val="002D46CB"/>
    <w:rsid w:val="002D46DB"/>
    <w:rsid w:val="002D4E09"/>
    <w:rsid w:val="002D4E3F"/>
    <w:rsid w:val="002D5B1B"/>
    <w:rsid w:val="002D5D25"/>
    <w:rsid w:val="002D5D9B"/>
    <w:rsid w:val="002D608D"/>
    <w:rsid w:val="002D64F0"/>
    <w:rsid w:val="002D69C9"/>
    <w:rsid w:val="002D70B5"/>
    <w:rsid w:val="002D70D7"/>
    <w:rsid w:val="002D71F2"/>
    <w:rsid w:val="002D76AD"/>
    <w:rsid w:val="002D7783"/>
    <w:rsid w:val="002D79C9"/>
    <w:rsid w:val="002D7A4D"/>
    <w:rsid w:val="002E02E6"/>
    <w:rsid w:val="002E04E7"/>
    <w:rsid w:val="002E05AC"/>
    <w:rsid w:val="002E1774"/>
    <w:rsid w:val="002E1DAF"/>
    <w:rsid w:val="002E21C9"/>
    <w:rsid w:val="002E22DA"/>
    <w:rsid w:val="002E26D0"/>
    <w:rsid w:val="002E2AA0"/>
    <w:rsid w:val="002E2CEA"/>
    <w:rsid w:val="002E30A8"/>
    <w:rsid w:val="002E310B"/>
    <w:rsid w:val="002E3214"/>
    <w:rsid w:val="002E3962"/>
    <w:rsid w:val="002E3AF4"/>
    <w:rsid w:val="002E3E98"/>
    <w:rsid w:val="002E4094"/>
    <w:rsid w:val="002E4359"/>
    <w:rsid w:val="002E4614"/>
    <w:rsid w:val="002E49B5"/>
    <w:rsid w:val="002E4A23"/>
    <w:rsid w:val="002E4CAA"/>
    <w:rsid w:val="002E4E41"/>
    <w:rsid w:val="002E4FF7"/>
    <w:rsid w:val="002E52DC"/>
    <w:rsid w:val="002E544D"/>
    <w:rsid w:val="002E5A2A"/>
    <w:rsid w:val="002E5EDE"/>
    <w:rsid w:val="002E61A8"/>
    <w:rsid w:val="002E6464"/>
    <w:rsid w:val="002E6902"/>
    <w:rsid w:val="002E6B6E"/>
    <w:rsid w:val="002E6BEB"/>
    <w:rsid w:val="002E6C67"/>
    <w:rsid w:val="002E6CA8"/>
    <w:rsid w:val="002E7004"/>
    <w:rsid w:val="002E716C"/>
    <w:rsid w:val="002E7602"/>
    <w:rsid w:val="002E7D4A"/>
    <w:rsid w:val="002F0046"/>
    <w:rsid w:val="002F0361"/>
    <w:rsid w:val="002F03CA"/>
    <w:rsid w:val="002F03D4"/>
    <w:rsid w:val="002F059D"/>
    <w:rsid w:val="002F0990"/>
    <w:rsid w:val="002F0AC8"/>
    <w:rsid w:val="002F0D14"/>
    <w:rsid w:val="002F125E"/>
    <w:rsid w:val="002F1E5A"/>
    <w:rsid w:val="002F215C"/>
    <w:rsid w:val="002F2977"/>
    <w:rsid w:val="002F2A01"/>
    <w:rsid w:val="002F2BAA"/>
    <w:rsid w:val="002F303D"/>
    <w:rsid w:val="002F32D8"/>
    <w:rsid w:val="002F37F0"/>
    <w:rsid w:val="002F3968"/>
    <w:rsid w:val="002F407F"/>
    <w:rsid w:val="002F4117"/>
    <w:rsid w:val="002F43B8"/>
    <w:rsid w:val="002F48A0"/>
    <w:rsid w:val="002F49A9"/>
    <w:rsid w:val="002F4F87"/>
    <w:rsid w:val="002F5029"/>
    <w:rsid w:val="002F52AF"/>
    <w:rsid w:val="002F58D0"/>
    <w:rsid w:val="002F59D0"/>
    <w:rsid w:val="002F5C79"/>
    <w:rsid w:val="002F5F93"/>
    <w:rsid w:val="002F648F"/>
    <w:rsid w:val="002F669A"/>
    <w:rsid w:val="002F693B"/>
    <w:rsid w:val="002F695E"/>
    <w:rsid w:val="002F7182"/>
    <w:rsid w:val="002F735F"/>
    <w:rsid w:val="002F76D5"/>
    <w:rsid w:val="002F7A89"/>
    <w:rsid w:val="002F7B6D"/>
    <w:rsid w:val="0030018A"/>
    <w:rsid w:val="003008DF"/>
    <w:rsid w:val="00300BC9"/>
    <w:rsid w:val="00300E22"/>
    <w:rsid w:val="00300E93"/>
    <w:rsid w:val="00301069"/>
    <w:rsid w:val="003015E1"/>
    <w:rsid w:val="003020EC"/>
    <w:rsid w:val="003027AA"/>
    <w:rsid w:val="00302A5B"/>
    <w:rsid w:val="00302C62"/>
    <w:rsid w:val="00302E7B"/>
    <w:rsid w:val="003030C4"/>
    <w:rsid w:val="003031AB"/>
    <w:rsid w:val="003031DD"/>
    <w:rsid w:val="00303C48"/>
    <w:rsid w:val="00303DF6"/>
    <w:rsid w:val="00303FCF"/>
    <w:rsid w:val="0030424F"/>
    <w:rsid w:val="00304518"/>
    <w:rsid w:val="00304732"/>
    <w:rsid w:val="003047AE"/>
    <w:rsid w:val="00304A71"/>
    <w:rsid w:val="00304B88"/>
    <w:rsid w:val="00304E9A"/>
    <w:rsid w:val="00304F72"/>
    <w:rsid w:val="0030560D"/>
    <w:rsid w:val="003056E3"/>
    <w:rsid w:val="0030590B"/>
    <w:rsid w:val="00305C96"/>
    <w:rsid w:val="0030605A"/>
    <w:rsid w:val="00306481"/>
    <w:rsid w:val="0030654C"/>
    <w:rsid w:val="0030679E"/>
    <w:rsid w:val="00306E5C"/>
    <w:rsid w:val="00307058"/>
    <w:rsid w:val="00307112"/>
    <w:rsid w:val="00307471"/>
    <w:rsid w:val="00307A52"/>
    <w:rsid w:val="00307C3F"/>
    <w:rsid w:val="00307E94"/>
    <w:rsid w:val="003108C1"/>
    <w:rsid w:val="0031097D"/>
    <w:rsid w:val="00310B05"/>
    <w:rsid w:val="00310C91"/>
    <w:rsid w:val="00310DCF"/>
    <w:rsid w:val="00311037"/>
    <w:rsid w:val="00311162"/>
    <w:rsid w:val="00311D0E"/>
    <w:rsid w:val="00311D31"/>
    <w:rsid w:val="00311F0F"/>
    <w:rsid w:val="00311F55"/>
    <w:rsid w:val="0031223D"/>
    <w:rsid w:val="003124B1"/>
    <w:rsid w:val="003126F1"/>
    <w:rsid w:val="00312D72"/>
    <w:rsid w:val="00313205"/>
    <w:rsid w:val="0031366E"/>
    <w:rsid w:val="003139BF"/>
    <w:rsid w:val="00313C72"/>
    <w:rsid w:val="00313DDA"/>
    <w:rsid w:val="00313E20"/>
    <w:rsid w:val="0031421B"/>
    <w:rsid w:val="0031447D"/>
    <w:rsid w:val="003147F2"/>
    <w:rsid w:val="0031491C"/>
    <w:rsid w:val="00314B10"/>
    <w:rsid w:val="00314CB2"/>
    <w:rsid w:val="003151DD"/>
    <w:rsid w:val="00315205"/>
    <w:rsid w:val="0031579B"/>
    <w:rsid w:val="00315865"/>
    <w:rsid w:val="003166F0"/>
    <w:rsid w:val="0031673B"/>
    <w:rsid w:val="00317064"/>
    <w:rsid w:val="00317326"/>
    <w:rsid w:val="003174FD"/>
    <w:rsid w:val="00317898"/>
    <w:rsid w:val="00317916"/>
    <w:rsid w:val="00317DE3"/>
    <w:rsid w:val="00317F4E"/>
    <w:rsid w:val="0032000C"/>
    <w:rsid w:val="0032006F"/>
    <w:rsid w:val="0032050E"/>
    <w:rsid w:val="00320577"/>
    <w:rsid w:val="00320830"/>
    <w:rsid w:val="00320E64"/>
    <w:rsid w:val="0032123A"/>
    <w:rsid w:val="003213F3"/>
    <w:rsid w:val="0032149A"/>
    <w:rsid w:val="003218C6"/>
    <w:rsid w:val="00321B96"/>
    <w:rsid w:val="00321E36"/>
    <w:rsid w:val="00322661"/>
    <w:rsid w:val="003228D0"/>
    <w:rsid w:val="00322DF7"/>
    <w:rsid w:val="00322F4B"/>
    <w:rsid w:val="0032446B"/>
    <w:rsid w:val="0032476A"/>
    <w:rsid w:val="00324A74"/>
    <w:rsid w:val="00324BC5"/>
    <w:rsid w:val="00324CEF"/>
    <w:rsid w:val="00325337"/>
    <w:rsid w:val="00325351"/>
    <w:rsid w:val="0032578E"/>
    <w:rsid w:val="00325856"/>
    <w:rsid w:val="003258E2"/>
    <w:rsid w:val="003265CE"/>
    <w:rsid w:val="0032689A"/>
    <w:rsid w:val="00326F11"/>
    <w:rsid w:val="00326F70"/>
    <w:rsid w:val="00326FA7"/>
    <w:rsid w:val="00327322"/>
    <w:rsid w:val="00327C84"/>
    <w:rsid w:val="00327E63"/>
    <w:rsid w:val="0033002A"/>
    <w:rsid w:val="003300D7"/>
    <w:rsid w:val="00330139"/>
    <w:rsid w:val="00330BC1"/>
    <w:rsid w:val="00330E20"/>
    <w:rsid w:val="003314F1"/>
    <w:rsid w:val="00331788"/>
    <w:rsid w:val="00331F51"/>
    <w:rsid w:val="00332092"/>
    <w:rsid w:val="00332463"/>
    <w:rsid w:val="003324FD"/>
    <w:rsid w:val="00332962"/>
    <w:rsid w:val="00332A92"/>
    <w:rsid w:val="0033325B"/>
    <w:rsid w:val="00333816"/>
    <w:rsid w:val="00333C1C"/>
    <w:rsid w:val="00333C32"/>
    <w:rsid w:val="003344A1"/>
    <w:rsid w:val="00334704"/>
    <w:rsid w:val="00334E27"/>
    <w:rsid w:val="00335016"/>
    <w:rsid w:val="003354EA"/>
    <w:rsid w:val="0033571B"/>
    <w:rsid w:val="003358A1"/>
    <w:rsid w:val="00335AEF"/>
    <w:rsid w:val="00335CA8"/>
    <w:rsid w:val="00335D6E"/>
    <w:rsid w:val="00335ED0"/>
    <w:rsid w:val="00335F06"/>
    <w:rsid w:val="003362C9"/>
    <w:rsid w:val="00336446"/>
    <w:rsid w:val="00336A37"/>
    <w:rsid w:val="00337232"/>
    <w:rsid w:val="0033733E"/>
    <w:rsid w:val="0033739B"/>
    <w:rsid w:val="003373E9"/>
    <w:rsid w:val="00337858"/>
    <w:rsid w:val="0033795D"/>
    <w:rsid w:val="00337A02"/>
    <w:rsid w:val="00337A0E"/>
    <w:rsid w:val="00337D37"/>
    <w:rsid w:val="00337D3A"/>
    <w:rsid w:val="0034013F"/>
    <w:rsid w:val="003407DE"/>
    <w:rsid w:val="00340863"/>
    <w:rsid w:val="003411BA"/>
    <w:rsid w:val="00341A92"/>
    <w:rsid w:val="00341C54"/>
    <w:rsid w:val="00341CCA"/>
    <w:rsid w:val="00342755"/>
    <w:rsid w:val="00342D9E"/>
    <w:rsid w:val="00342E21"/>
    <w:rsid w:val="003431A9"/>
    <w:rsid w:val="00343571"/>
    <w:rsid w:val="0034384A"/>
    <w:rsid w:val="00343DE7"/>
    <w:rsid w:val="00343E33"/>
    <w:rsid w:val="00343E5D"/>
    <w:rsid w:val="00343F4F"/>
    <w:rsid w:val="00344379"/>
    <w:rsid w:val="00344402"/>
    <w:rsid w:val="00344415"/>
    <w:rsid w:val="0034459A"/>
    <w:rsid w:val="003447DD"/>
    <w:rsid w:val="00345797"/>
    <w:rsid w:val="00345C49"/>
    <w:rsid w:val="00346385"/>
    <w:rsid w:val="00346896"/>
    <w:rsid w:val="00346BEA"/>
    <w:rsid w:val="00346C35"/>
    <w:rsid w:val="00347069"/>
    <w:rsid w:val="003470DD"/>
    <w:rsid w:val="0034719C"/>
    <w:rsid w:val="003475E2"/>
    <w:rsid w:val="003479B5"/>
    <w:rsid w:val="00347A06"/>
    <w:rsid w:val="00347B9A"/>
    <w:rsid w:val="00347D08"/>
    <w:rsid w:val="00347D56"/>
    <w:rsid w:val="003509B9"/>
    <w:rsid w:val="003509DF"/>
    <w:rsid w:val="00350C88"/>
    <w:rsid w:val="00350E69"/>
    <w:rsid w:val="00351035"/>
    <w:rsid w:val="003515C1"/>
    <w:rsid w:val="00351731"/>
    <w:rsid w:val="003517A1"/>
    <w:rsid w:val="003519D2"/>
    <w:rsid w:val="00351A25"/>
    <w:rsid w:val="003524DF"/>
    <w:rsid w:val="003525C6"/>
    <w:rsid w:val="00352789"/>
    <w:rsid w:val="0035279B"/>
    <w:rsid w:val="00352D18"/>
    <w:rsid w:val="00352E1A"/>
    <w:rsid w:val="0035309C"/>
    <w:rsid w:val="003534EB"/>
    <w:rsid w:val="003535F5"/>
    <w:rsid w:val="003536FC"/>
    <w:rsid w:val="00353BCF"/>
    <w:rsid w:val="00353FA8"/>
    <w:rsid w:val="0035417B"/>
    <w:rsid w:val="0035432D"/>
    <w:rsid w:val="00354CBE"/>
    <w:rsid w:val="003550DE"/>
    <w:rsid w:val="0035529A"/>
    <w:rsid w:val="00355689"/>
    <w:rsid w:val="00355729"/>
    <w:rsid w:val="003560EC"/>
    <w:rsid w:val="00356AD6"/>
    <w:rsid w:val="00356D00"/>
    <w:rsid w:val="00356D8F"/>
    <w:rsid w:val="00357643"/>
    <w:rsid w:val="003576B7"/>
    <w:rsid w:val="00357987"/>
    <w:rsid w:val="00357BBD"/>
    <w:rsid w:val="00357C51"/>
    <w:rsid w:val="00360210"/>
    <w:rsid w:val="003603DC"/>
    <w:rsid w:val="003603FC"/>
    <w:rsid w:val="0036046A"/>
    <w:rsid w:val="0036060F"/>
    <w:rsid w:val="003607B8"/>
    <w:rsid w:val="0036086C"/>
    <w:rsid w:val="00360BE3"/>
    <w:rsid w:val="00360EE9"/>
    <w:rsid w:val="0036124D"/>
    <w:rsid w:val="0036174D"/>
    <w:rsid w:val="003618A7"/>
    <w:rsid w:val="00361A8E"/>
    <w:rsid w:val="00361B87"/>
    <w:rsid w:val="00361C13"/>
    <w:rsid w:val="00361D75"/>
    <w:rsid w:val="00361E7A"/>
    <w:rsid w:val="00362301"/>
    <w:rsid w:val="00362D1F"/>
    <w:rsid w:val="00363243"/>
    <w:rsid w:val="0036331F"/>
    <w:rsid w:val="003635F3"/>
    <w:rsid w:val="00363804"/>
    <w:rsid w:val="00363D4A"/>
    <w:rsid w:val="0036439F"/>
    <w:rsid w:val="00364579"/>
    <w:rsid w:val="00364644"/>
    <w:rsid w:val="00364789"/>
    <w:rsid w:val="003647C7"/>
    <w:rsid w:val="00364C89"/>
    <w:rsid w:val="003657C6"/>
    <w:rsid w:val="00365C06"/>
    <w:rsid w:val="0036619C"/>
    <w:rsid w:val="003663F3"/>
    <w:rsid w:val="003664A2"/>
    <w:rsid w:val="0036655A"/>
    <w:rsid w:val="0036663B"/>
    <w:rsid w:val="0036713B"/>
    <w:rsid w:val="003673AD"/>
    <w:rsid w:val="0036799B"/>
    <w:rsid w:val="00367C3E"/>
    <w:rsid w:val="00367FC0"/>
    <w:rsid w:val="00370103"/>
    <w:rsid w:val="003702FC"/>
    <w:rsid w:val="003703FE"/>
    <w:rsid w:val="00370548"/>
    <w:rsid w:val="003706ED"/>
    <w:rsid w:val="003709CC"/>
    <w:rsid w:val="00370F00"/>
    <w:rsid w:val="00370FD5"/>
    <w:rsid w:val="00371037"/>
    <w:rsid w:val="00371541"/>
    <w:rsid w:val="003715E0"/>
    <w:rsid w:val="003719E0"/>
    <w:rsid w:val="00371E17"/>
    <w:rsid w:val="003722F9"/>
    <w:rsid w:val="00372353"/>
    <w:rsid w:val="00372407"/>
    <w:rsid w:val="0037256C"/>
    <w:rsid w:val="00372759"/>
    <w:rsid w:val="00372C82"/>
    <w:rsid w:val="00372D36"/>
    <w:rsid w:val="00372E8A"/>
    <w:rsid w:val="00372ED8"/>
    <w:rsid w:val="00372F65"/>
    <w:rsid w:val="003731CC"/>
    <w:rsid w:val="00373312"/>
    <w:rsid w:val="003733C0"/>
    <w:rsid w:val="00373486"/>
    <w:rsid w:val="003738AC"/>
    <w:rsid w:val="00373A56"/>
    <w:rsid w:val="00373D41"/>
    <w:rsid w:val="00373D55"/>
    <w:rsid w:val="0037416C"/>
    <w:rsid w:val="003743D1"/>
    <w:rsid w:val="0037452C"/>
    <w:rsid w:val="003745D4"/>
    <w:rsid w:val="0037469A"/>
    <w:rsid w:val="003746A9"/>
    <w:rsid w:val="00374933"/>
    <w:rsid w:val="00374D99"/>
    <w:rsid w:val="00374E24"/>
    <w:rsid w:val="00374EB6"/>
    <w:rsid w:val="003751C2"/>
    <w:rsid w:val="0037522F"/>
    <w:rsid w:val="00375335"/>
    <w:rsid w:val="00375A2B"/>
    <w:rsid w:val="00375C13"/>
    <w:rsid w:val="00375EC8"/>
    <w:rsid w:val="003761B7"/>
    <w:rsid w:val="0037636D"/>
    <w:rsid w:val="00376B5A"/>
    <w:rsid w:val="00376B62"/>
    <w:rsid w:val="003777E8"/>
    <w:rsid w:val="00377FF6"/>
    <w:rsid w:val="00380459"/>
    <w:rsid w:val="00380679"/>
    <w:rsid w:val="00380967"/>
    <w:rsid w:val="00380A7A"/>
    <w:rsid w:val="00380CF5"/>
    <w:rsid w:val="00381160"/>
    <w:rsid w:val="003813F5"/>
    <w:rsid w:val="003816D2"/>
    <w:rsid w:val="0038180C"/>
    <w:rsid w:val="00381870"/>
    <w:rsid w:val="003818D6"/>
    <w:rsid w:val="00381AA5"/>
    <w:rsid w:val="00381B04"/>
    <w:rsid w:val="00381B61"/>
    <w:rsid w:val="00381FA4"/>
    <w:rsid w:val="00382208"/>
    <w:rsid w:val="00382945"/>
    <w:rsid w:val="00382C46"/>
    <w:rsid w:val="00382E04"/>
    <w:rsid w:val="00382FA0"/>
    <w:rsid w:val="0038305F"/>
    <w:rsid w:val="00383185"/>
    <w:rsid w:val="00383202"/>
    <w:rsid w:val="00383311"/>
    <w:rsid w:val="00383573"/>
    <w:rsid w:val="003836A3"/>
    <w:rsid w:val="0038386B"/>
    <w:rsid w:val="003838EA"/>
    <w:rsid w:val="00383AC4"/>
    <w:rsid w:val="00383AF5"/>
    <w:rsid w:val="00383EFA"/>
    <w:rsid w:val="003842E0"/>
    <w:rsid w:val="0038478E"/>
    <w:rsid w:val="003847B6"/>
    <w:rsid w:val="00384C81"/>
    <w:rsid w:val="00385D68"/>
    <w:rsid w:val="00385DF4"/>
    <w:rsid w:val="0038605C"/>
    <w:rsid w:val="0038627F"/>
    <w:rsid w:val="0038629C"/>
    <w:rsid w:val="0038690F"/>
    <w:rsid w:val="00386C38"/>
    <w:rsid w:val="00386C95"/>
    <w:rsid w:val="00386D07"/>
    <w:rsid w:val="003871ED"/>
    <w:rsid w:val="00387262"/>
    <w:rsid w:val="00387749"/>
    <w:rsid w:val="00387754"/>
    <w:rsid w:val="003877B4"/>
    <w:rsid w:val="003877CF"/>
    <w:rsid w:val="00387DEC"/>
    <w:rsid w:val="0039005F"/>
    <w:rsid w:val="00390317"/>
    <w:rsid w:val="00390766"/>
    <w:rsid w:val="00390866"/>
    <w:rsid w:val="00390B97"/>
    <w:rsid w:val="00390C49"/>
    <w:rsid w:val="00390C53"/>
    <w:rsid w:val="00391784"/>
    <w:rsid w:val="0039237C"/>
    <w:rsid w:val="00392874"/>
    <w:rsid w:val="00392AD3"/>
    <w:rsid w:val="00392B99"/>
    <w:rsid w:val="00392C92"/>
    <w:rsid w:val="00393302"/>
    <w:rsid w:val="00393474"/>
    <w:rsid w:val="003936CD"/>
    <w:rsid w:val="003936EC"/>
    <w:rsid w:val="00393C92"/>
    <w:rsid w:val="0039407A"/>
    <w:rsid w:val="003946BE"/>
    <w:rsid w:val="0039492E"/>
    <w:rsid w:val="003949AE"/>
    <w:rsid w:val="00394A14"/>
    <w:rsid w:val="003955D3"/>
    <w:rsid w:val="00395649"/>
    <w:rsid w:val="003956D2"/>
    <w:rsid w:val="00395728"/>
    <w:rsid w:val="003958A5"/>
    <w:rsid w:val="003958DE"/>
    <w:rsid w:val="00395C0E"/>
    <w:rsid w:val="00395DBB"/>
    <w:rsid w:val="00395DDF"/>
    <w:rsid w:val="00395E50"/>
    <w:rsid w:val="0039602A"/>
    <w:rsid w:val="00396487"/>
    <w:rsid w:val="00396513"/>
    <w:rsid w:val="00396647"/>
    <w:rsid w:val="00396B5B"/>
    <w:rsid w:val="003975CD"/>
    <w:rsid w:val="0039760B"/>
    <w:rsid w:val="003977C5"/>
    <w:rsid w:val="003977F7"/>
    <w:rsid w:val="00397831"/>
    <w:rsid w:val="00397AC8"/>
    <w:rsid w:val="00397FED"/>
    <w:rsid w:val="003A0C91"/>
    <w:rsid w:val="003A0D6D"/>
    <w:rsid w:val="003A1499"/>
    <w:rsid w:val="003A1936"/>
    <w:rsid w:val="003A194F"/>
    <w:rsid w:val="003A2452"/>
    <w:rsid w:val="003A2C1A"/>
    <w:rsid w:val="003A2D43"/>
    <w:rsid w:val="003A3270"/>
    <w:rsid w:val="003A339F"/>
    <w:rsid w:val="003A3ECF"/>
    <w:rsid w:val="003A3F07"/>
    <w:rsid w:val="003A42FB"/>
    <w:rsid w:val="003A4655"/>
    <w:rsid w:val="003A4747"/>
    <w:rsid w:val="003A4CC2"/>
    <w:rsid w:val="003A4CC3"/>
    <w:rsid w:val="003A52E6"/>
    <w:rsid w:val="003A53E2"/>
    <w:rsid w:val="003A56E5"/>
    <w:rsid w:val="003A5785"/>
    <w:rsid w:val="003A57CC"/>
    <w:rsid w:val="003A6213"/>
    <w:rsid w:val="003A62D2"/>
    <w:rsid w:val="003A65BD"/>
    <w:rsid w:val="003A6A1C"/>
    <w:rsid w:val="003A6C40"/>
    <w:rsid w:val="003A6D0E"/>
    <w:rsid w:val="003A6D62"/>
    <w:rsid w:val="003A7405"/>
    <w:rsid w:val="003A7A08"/>
    <w:rsid w:val="003A7D73"/>
    <w:rsid w:val="003A7FAF"/>
    <w:rsid w:val="003B022E"/>
    <w:rsid w:val="003B0400"/>
    <w:rsid w:val="003B0573"/>
    <w:rsid w:val="003B09F1"/>
    <w:rsid w:val="003B0ABA"/>
    <w:rsid w:val="003B0C56"/>
    <w:rsid w:val="003B0F93"/>
    <w:rsid w:val="003B1343"/>
    <w:rsid w:val="003B1A86"/>
    <w:rsid w:val="003B1F8E"/>
    <w:rsid w:val="003B220B"/>
    <w:rsid w:val="003B2260"/>
    <w:rsid w:val="003B2336"/>
    <w:rsid w:val="003B23EB"/>
    <w:rsid w:val="003B2C64"/>
    <w:rsid w:val="003B2D72"/>
    <w:rsid w:val="003B2DF8"/>
    <w:rsid w:val="003B3010"/>
    <w:rsid w:val="003B3052"/>
    <w:rsid w:val="003B387A"/>
    <w:rsid w:val="003B3B97"/>
    <w:rsid w:val="003B3E96"/>
    <w:rsid w:val="003B40D5"/>
    <w:rsid w:val="003B429B"/>
    <w:rsid w:val="003B481F"/>
    <w:rsid w:val="003B4BB5"/>
    <w:rsid w:val="003B556B"/>
    <w:rsid w:val="003B5577"/>
    <w:rsid w:val="003B5B08"/>
    <w:rsid w:val="003B5DFD"/>
    <w:rsid w:val="003B6637"/>
    <w:rsid w:val="003B6C7D"/>
    <w:rsid w:val="003B6D32"/>
    <w:rsid w:val="003B6FB0"/>
    <w:rsid w:val="003B764A"/>
    <w:rsid w:val="003B799C"/>
    <w:rsid w:val="003B7C18"/>
    <w:rsid w:val="003C0007"/>
    <w:rsid w:val="003C086B"/>
    <w:rsid w:val="003C0AC2"/>
    <w:rsid w:val="003C0F4B"/>
    <w:rsid w:val="003C13A2"/>
    <w:rsid w:val="003C1694"/>
    <w:rsid w:val="003C17BC"/>
    <w:rsid w:val="003C1AA0"/>
    <w:rsid w:val="003C1FBA"/>
    <w:rsid w:val="003C249C"/>
    <w:rsid w:val="003C28C1"/>
    <w:rsid w:val="003C2B2B"/>
    <w:rsid w:val="003C2B9F"/>
    <w:rsid w:val="003C2D88"/>
    <w:rsid w:val="003C2E64"/>
    <w:rsid w:val="003C2FC5"/>
    <w:rsid w:val="003C33BA"/>
    <w:rsid w:val="003C34D8"/>
    <w:rsid w:val="003C34FA"/>
    <w:rsid w:val="003C37ED"/>
    <w:rsid w:val="003C3CBE"/>
    <w:rsid w:val="003C3F53"/>
    <w:rsid w:val="003C3FC7"/>
    <w:rsid w:val="003C4175"/>
    <w:rsid w:val="003C41E2"/>
    <w:rsid w:val="003C4521"/>
    <w:rsid w:val="003C4B92"/>
    <w:rsid w:val="003C4D14"/>
    <w:rsid w:val="003C4EB7"/>
    <w:rsid w:val="003C520C"/>
    <w:rsid w:val="003C53B5"/>
    <w:rsid w:val="003C560E"/>
    <w:rsid w:val="003C562F"/>
    <w:rsid w:val="003C6124"/>
    <w:rsid w:val="003C6175"/>
    <w:rsid w:val="003C6315"/>
    <w:rsid w:val="003C68C1"/>
    <w:rsid w:val="003C6ADC"/>
    <w:rsid w:val="003C6FFC"/>
    <w:rsid w:val="003C777D"/>
    <w:rsid w:val="003C79E5"/>
    <w:rsid w:val="003C7DE2"/>
    <w:rsid w:val="003D012F"/>
    <w:rsid w:val="003D021C"/>
    <w:rsid w:val="003D03C4"/>
    <w:rsid w:val="003D09BA"/>
    <w:rsid w:val="003D0C33"/>
    <w:rsid w:val="003D0CD7"/>
    <w:rsid w:val="003D0FF2"/>
    <w:rsid w:val="003D1021"/>
    <w:rsid w:val="003D133D"/>
    <w:rsid w:val="003D1690"/>
    <w:rsid w:val="003D19C9"/>
    <w:rsid w:val="003D19EA"/>
    <w:rsid w:val="003D1CD9"/>
    <w:rsid w:val="003D1DD6"/>
    <w:rsid w:val="003D2785"/>
    <w:rsid w:val="003D2C06"/>
    <w:rsid w:val="003D32A0"/>
    <w:rsid w:val="003D3349"/>
    <w:rsid w:val="003D352C"/>
    <w:rsid w:val="003D3ED8"/>
    <w:rsid w:val="003D438F"/>
    <w:rsid w:val="003D43F1"/>
    <w:rsid w:val="003D4526"/>
    <w:rsid w:val="003D4B2F"/>
    <w:rsid w:val="003D4BEC"/>
    <w:rsid w:val="003D5484"/>
    <w:rsid w:val="003D57E0"/>
    <w:rsid w:val="003D5DA5"/>
    <w:rsid w:val="003D62D5"/>
    <w:rsid w:val="003D631F"/>
    <w:rsid w:val="003D6355"/>
    <w:rsid w:val="003D6683"/>
    <w:rsid w:val="003D6938"/>
    <w:rsid w:val="003D6970"/>
    <w:rsid w:val="003D6F38"/>
    <w:rsid w:val="003D6F3F"/>
    <w:rsid w:val="003D701E"/>
    <w:rsid w:val="003D7178"/>
    <w:rsid w:val="003D76FF"/>
    <w:rsid w:val="003D787C"/>
    <w:rsid w:val="003D7895"/>
    <w:rsid w:val="003D7C41"/>
    <w:rsid w:val="003D7F7F"/>
    <w:rsid w:val="003E0021"/>
    <w:rsid w:val="003E014E"/>
    <w:rsid w:val="003E0156"/>
    <w:rsid w:val="003E0582"/>
    <w:rsid w:val="003E0661"/>
    <w:rsid w:val="003E0B30"/>
    <w:rsid w:val="003E0C39"/>
    <w:rsid w:val="003E12A8"/>
    <w:rsid w:val="003E17A6"/>
    <w:rsid w:val="003E1848"/>
    <w:rsid w:val="003E1875"/>
    <w:rsid w:val="003E222F"/>
    <w:rsid w:val="003E225E"/>
    <w:rsid w:val="003E2A26"/>
    <w:rsid w:val="003E2C58"/>
    <w:rsid w:val="003E2FA7"/>
    <w:rsid w:val="003E3453"/>
    <w:rsid w:val="003E373F"/>
    <w:rsid w:val="003E3AC9"/>
    <w:rsid w:val="003E3E4C"/>
    <w:rsid w:val="003E4389"/>
    <w:rsid w:val="003E45A5"/>
    <w:rsid w:val="003E47FF"/>
    <w:rsid w:val="003E49DB"/>
    <w:rsid w:val="003E4F56"/>
    <w:rsid w:val="003E55A4"/>
    <w:rsid w:val="003E5CAA"/>
    <w:rsid w:val="003E5F41"/>
    <w:rsid w:val="003E5F45"/>
    <w:rsid w:val="003E6033"/>
    <w:rsid w:val="003E6521"/>
    <w:rsid w:val="003E7416"/>
    <w:rsid w:val="003E7522"/>
    <w:rsid w:val="003E75F5"/>
    <w:rsid w:val="003E7FC2"/>
    <w:rsid w:val="003F026D"/>
    <w:rsid w:val="003F05F2"/>
    <w:rsid w:val="003F08C1"/>
    <w:rsid w:val="003F0BE3"/>
    <w:rsid w:val="003F0CF5"/>
    <w:rsid w:val="003F0D0B"/>
    <w:rsid w:val="003F0EDD"/>
    <w:rsid w:val="003F1280"/>
    <w:rsid w:val="003F17CF"/>
    <w:rsid w:val="003F18A1"/>
    <w:rsid w:val="003F18DF"/>
    <w:rsid w:val="003F1A25"/>
    <w:rsid w:val="003F1BE9"/>
    <w:rsid w:val="003F23FF"/>
    <w:rsid w:val="003F297A"/>
    <w:rsid w:val="003F30BC"/>
    <w:rsid w:val="003F3703"/>
    <w:rsid w:val="003F3D26"/>
    <w:rsid w:val="003F3DAB"/>
    <w:rsid w:val="003F3F86"/>
    <w:rsid w:val="003F40C6"/>
    <w:rsid w:val="003F45F1"/>
    <w:rsid w:val="003F4761"/>
    <w:rsid w:val="003F4785"/>
    <w:rsid w:val="003F4834"/>
    <w:rsid w:val="003F4E39"/>
    <w:rsid w:val="003F52D4"/>
    <w:rsid w:val="003F537A"/>
    <w:rsid w:val="003F53A8"/>
    <w:rsid w:val="003F58DC"/>
    <w:rsid w:val="003F5D25"/>
    <w:rsid w:val="003F5F03"/>
    <w:rsid w:val="003F60C1"/>
    <w:rsid w:val="003F67C8"/>
    <w:rsid w:val="003F6B00"/>
    <w:rsid w:val="003F6D27"/>
    <w:rsid w:val="003F6E82"/>
    <w:rsid w:val="003F6EDA"/>
    <w:rsid w:val="003F707A"/>
    <w:rsid w:val="003F7421"/>
    <w:rsid w:val="003F7605"/>
    <w:rsid w:val="003F7AB4"/>
    <w:rsid w:val="003F7D10"/>
    <w:rsid w:val="003F7F06"/>
    <w:rsid w:val="004001F8"/>
    <w:rsid w:val="004003B4"/>
    <w:rsid w:val="004005C0"/>
    <w:rsid w:val="00400683"/>
    <w:rsid w:val="00400841"/>
    <w:rsid w:val="00400BD9"/>
    <w:rsid w:val="00400BFD"/>
    <w:rsid w:val="0040114F"/>
    <w:rsid w:val="004013D1"/>
    <w:rsid w:val="0040145A"/>
    <w:rsid w:val="00401732"/>
    <w:rsid w:val="004019DF"/>
    <w:rsid w:val="00401CA7"/>
    <w:rsid w:val="00401E50"/>
    <w:rsid w:val="00402111"/>
    <w:rsid w:val="00402237"/>
    <w:rsid w:val="00402504"/>
    <w:rsid w:val="0040339F"/>
    <w:rsid w:val="0040391C"/>
    <w:rsid w:val="00403DC5"/>
    <w:rsid w:val="00403FE5"/>
    <w:rsid w:val="0040451D"/>
    <w:rsid w:val="00404A4F"/>
    <w:rsid w:val="00404B1B"/>
    <w:rsid w:val="00404DA4"/>
    <w:rsid w:val="004051EE"/>
    <w:rsid w:val="0040574A"/>
    <w:rsid w:val="00405E0A"/>
    <w:rsid w:val="00405FF5"/>
    <w:rsid w:val="0040627A"/>
    <w:rsid w:val="0040636C"/>
    <w:rsid w:val="004066D8"/>
    <w:rsid w:val="00406756"/>
    <w:rsid w:val="00406F57"/>
    <w:rsid w:val="00407558"/>
    <w:rsid w:val="004076D2"/>
    <w:rsid w:val="004077D4"/>
    <w:rsid w:val="0040788E"/>
    <w:rsid w:val="004078C2"/>
    <w:rsid w:val="00410159"/>
    <w:rsid w:val="004101A1"/>
    <w:rsid w:val="004102CE"/>
    <w:rsid w:val="0041077B"/>
    <w:rsid w:val="00410B07"/>
    <w:rsid w:val="00410B39"/>
    <w:rsid w:val="004110DF"/>
    <w:rsid w:val="004116ED"/>
    <w:rsid w:val="00411E0C"/>
    <w:rsid w:val="00412493"/>
    <w:rsid w:val="004125AA"/>
    <w:rsid w:val="00412A7C"/>
    <w:rsid w:val="00413068"/>
    <w:rsid w:val="004139F1"/>
    <w:rsid w:val="00413AAE"/>
    <w:rsid w:val="00413FB9"/>
    <w:rsid w:val="0041422E"/>
    <w:rsid w:val="00414408"/>
    <w:rsid w:val="0041454E"/>
    <w:rsid w:val="004147BD"/>
    <w:rsid w:val="00415316"/>
    <w:rsid w:val="004153CE"/>
    <w:rsid w:val="00415918"/>
    <w:rsid w:val="00416096"/>
    <w:rsid w:val="00416181"/>
    <w:rsid w:val="004161CB"/>
    <w:rsid w:val="004163B1"/>
    <w:rsid w:val="004164BF"/>
    <w:rsid w:val="00416678"/>
    <w:rsid w:val="004168DF"/>
    <w:rsid w:val="0041699E"/>
    <w:rsid w:val="00416A58"/>
    <w:rsid w:val="00417034"/>
    <w:rsid w:val="004172FC"/>
    <w:rsid w:val="00417326"/>
    <w:rsid w:val="00417344"/>
    <w:rsid w:val="004173D1"/>
    <w:rsid w:val="0041754F"/>
    <w:rsid w:val="00417593"/>
    <w:rsid w:val="004175C2"/>
    <w:rsid w:val="00417639"/>
    <w:rsid w:val="00417B1B"/>
    <w:rsid w:val="00417B9A"/>
    <w:rsid w:val="004204D6"/>
    <w:rsid w:val="004205D4"/>
    <w:rsid w:val="004206C7"/>
    <w:rsid w:val="00420904"/>
    <w:rsid w:val="00420F90"/>
    <w:rsid w:val="004212E0"/>
    <w:rsid w:val="004215A2"/>
    <w:rsid w:val="00421BA7"/>
    <w:rsid w:val="00421BB2"/>
    <w:rsid w:val="00421DBA"/>
    <w:rsid w:val="0042278F"/>
    <w:rsid w:val="004227A0"/>
    <w:rsid w:val="00422C39"/>
    <w:rsid w:val="00422F4B"/>
    <w:rsid w:val="004235F5"/>
    <w:rsid w:val="0042368C"/>
    <w:rsid w:val="0042395B"/>
    <w:rsid w:val="00423AF6"/>
    <w:rsid w:val="00423C65"/>
    <w:rsid w:val="00423D76"/>
    <w:rsid w:val="00424191"/>
    <w:rsid w:val="004243DD"/>
    <w:rsid w:val="00424721"/>
    <w:rsid w:val="00424BB6"/>
    <w:rsid w:val="00424C60"/>
    <w:rsid w:val="00424CFC"/>
    <w:rsid w:val="00424E66"/>
    <w:rsid w:val="004253E9"/>
    <w:rsid w:val="00425566"/>
    <w:rsid w:val="0042580B"/>
    <w:rsid w:val="004259AA"/>
    <w:rsid w:val="00425A38"/>
    <w:rsid w:val="00425D10"/>
    <w:rsid w:val="0042616A"/>
    <w:rsid w:val="0042629E"/>
    <w:rsid w:val="00426523"/>
    <w:rsid w:val="00426806"/>
    <w:rsid w:val="00426887"/>
    <w:rsid w:val="00426954"/>
    <w:rsid w:val="00426EAA"/>
    <w:rsid w:val="00427311"/>
    <w:rsid w:val="00427361"/>
    <w:rsid w:val="00427542"/>
    <w:rsid w:val="0042774C"/>
    <w:rsid w:val="004278F5"/>
    <w:rsid w:val="00427B0B"/>
    <w:rsid w:val="004302A7"/>
    <w:rsid w:val="004304AE"/>
    <w:rsid w:val="0043087A"/>
    <w:rsid w:val="00430BBD"/>
    <w:rsid w:val="00430D5F"/>
    <w:rsid w:val="00430F58"/>
    <w:rsid w:val="0043124A"/>
    <w:rsid w:val="00431470"/>
    <w:rsid w:val="0043164D"/>
    <w:rsid w:val="00431708"/>
    <w:rsid w:val="004317C8"/>
    <w:rsid w:val="0043195E"/>
    <w:rsid w:val="00431D64"/>
    <w:rsid w:val="0043233C"/>
    <w:rsid w:val="00432511"/>
    <w:rsid w:val="0043276B"/>
    <w:rsid w:val="004328DE"/>
    <w:rsid w:val="0043319C"/>
    <w:rsid w:val="00433B49"/>
    <w:rsid w:val="00434434"/>
    <w:rsid w:val="004345A8"/>
    <w:rsid w:val="00434EE3"/>
    <w:rsid w:val="0043581A"/>
    <w:rsid w:val="00435946"/>
    <w:rsid w:val="00435DB9"/>
    <w:rsid w:val="00436167"/>
    <w:rsid w:val="00436D01"/>
    <w:rsid w:val="00436EA8"/>
    <w:rsid w:val="00436FE3"/>
    <w:rsid w:val="00437709"/>
    <w:rsid w:val="004377F1"/>
    <w:rsid w:val="0043798B"/>
    <w:rsid w:val="00437A24"/>
    <w:rsid w:val="00437B59"/>
    <w:rsid w:val="00437DF8"/>
    <w:rsid w:val="004405B7"/>
    <w:rsid w:val="0044072A"/>
    <w:rsid w:val="004407B4"/>
    <w:rsid w:val="00440887"/>
    <w:rsid w:val="00440947"/>
    <w:rsid w:val="004411BB"/>
    <w:rsid w:val="004418F4"/>
    <w:rsid w:val="00441CEE"/>
    <w:rsid w:val="00441F5C"/>
    <w:rsid w:val="004420F8"/>
    <w:rsid w:val="00442230"/>
    <w:rsid w:val="00442254"/>
    <w:rsid w:val="0044230F"/>
    <w:rsid w:val="0044299B"/>
    <w:rsid w:val="00442B7D"/>
    <w:rsid w:val="004433E3"/>
    <w:rsid w:val="00444153"/>
    <w:rsid w:val="0044453B"/>
    <w:rsid w:val="00444926"/>
    <w:rsid w:val="00444C0D"/>
    <w:rsid w:val="00444F48"/>
    <w:rsid w:val="00445129"/>
    <w:rsid w:val="004453B6"/>
    <w:rsid w:val="004454E4"/>
    <w:rsid w:val="0044563D"/>
    <w:rsid w:val="00445810"/>
    <w:rsid w:val="00445BC1"/>
    <w:rsid w:val="0044650A"/>
    <w:rsid w:val="00446762"/>
    <w:rsid w:val="004467D0"/>
    <w:rsid w:val="0044682C"/>
    <w:rsid w:val="00446B7E"/>
    <w:rsid w:val="00446B88"/>
    <w:rsid w:val="00446F2B"/>
    <w:rsid w:val="00446FB6"/>
    <w:rsid w:val="00447111"/>
    <w:rsid w:val="00447B0E"/>
    <w:rsid w:val="004500D9"/>
    <w:rsid w:val="00450108"/>
    <w:rsid w:val="00450456"/>
    <w:rsid w:val="0045052E"/>
    <w:rsid w:val="00450D95"/>
    <w:rsid w:val="00451BDC"/>
    <w:rsid w:val="00451E54"/>
    <w:rsid w:val="00451F85"/>
    <w:rsid w:val="00452132"/>
    <w:rsid w:val="0045217D"/>
    <w:rsid w:val="004526DD"/>
    <w:rsid w:val="0045290C"/>
    <w:rsid w:val="00452B15"/>
    <w:rsid w:val="00452EB8"/>
    <w:rsid w:val="00453BB3"/>
    <w:rsid w:val="00454208"/>
    <w:rsid w:val="004545B1"/>
    <w:rsid w:val="004546E9"/>
    <w:rsid w:val="00454EC3"/>
    <w:rsid w:val="00455091"/>
    <w:rsid w:val="004550A3"/>
    <w:rsid w:val="00455188"/>
    <w:rsid w:val="004551F5"/>
    <w:rsid w:val="00455265"/>
    <w:rsid w:val="00455798"/>
    <w:rsid w:val="00455ACC"/>
    <w:rsid w:val="00455C96"/>
    <w:rsid w:val="0045635B"/>
    <w:rsid w:val="004565EC"/>
    <w:rsid w:val="004568C3"/>
    <w:rsid w:val="00456DA3"/>
    <w:rsid w:val="00456F12"/>
    <w:rsid w:val="00456F4D"/>
    <w:rsid w:val="00456F64"/>
    <w:rsid w:val="00457343"/>
    <w:rsid w:val="00457D0A"/>
    <w:rsid w:val="00457D78"/>
    <w:rsid w:val="004600D0"/>
    <w:rsid w:val="0046032E"/>
    <w:rsid w:val="004606BF"/>
    <w:rsid w:val="00460957"/>
    <w:rsid w:val="00460A33"/>
    <w:rsid w:val="00460BFB"/>
    <w:rsid w:val="004610DA"/>
    <w:rsid w:val="00461363"/>
    <w:rsid w:val="004615F9"/>
    <w:rsid w:val="00461896"/>
    <w:rsid w:val="00461ACC"/>
    <w:rsid w:val="00461C24"/>
    <w:rsid w:val="00461C69"/>
    <w:rsid w:val="00461D58"/>
    <w:rsid w:val="0046217A"/>
    <w:rsid w:val="00462A4A"/>
    <w:rsid w:val="00462F12"/>
    <w:rsid w:val="00463370"/>
    <w:rsid w:val="00463645"/>
    <w:rsid w:val="0046397A"/>
    <w:rsid w:val="004639A9"/>
    <w:rsid w:val="00463EB0"/>
    <w:rsid w:val="004642E4"/>
    <w:rsid w:val="00464458"/>
    <w:rsid w:val="0046452F"/>
    <w:rsid w:val="00464661"/>
    <w:rsid w:val="0046482F"/>
    <w:rsid w:val="004649AF"/>
    <w:rsid w:val="00464C83"/>
    <w:rsid w:val="00464ED1"/>
    <w:rsid w:val="00464FDE"/>
    <w:rsid w:val="004650E3"/>
    <w:rsid w:val="00465883"/>
    <w:rsid w:val="0046593D"/>
    <w:rsid w:val="00465983"/>
    <w:rsid w:val="00465EE1"/>
    <w:rsid w:val="00465EF0"/>
    <w:rsid w:val="0046659C"/>
    <w:rsid w:val="004666BF"/>
    <w:rsid w:val="00466731"/>
    <w:rsid w:val="004674E9"/>
    <w:rsid w:val="00467554"/>
    <w:rsid w:val="0046759F"/>
    <w:rsid w:val="004678A0"/>
    <w:rsid w:val="00467C4E"/>
    <w:rsid w:val="00467D8B"/>
    <w:rsid w:val="0047058B"/>
    <w:rsid w:val="004706E4"/>
    <w:rsid w:val="0047076F"/>
    <w:rsid w:val="00470813"/>
    <w:rsid w:val="0047086C"/>
    <w:rsid w:val="00470A38"/>
    <w:rsid w:val="00470AB3"/>
    <w:rsid w:val="00470CE0"/>
    <w:rsid w:val="00470D66"/>
    <w:rsid w:val="0047118A"/>
    <w:rsid w:val="0047137B"/>
    <w:rsid w:val="00471383"/>
    <w:rsid w:val="00471A7F"/>
    <w:rsid w:val="00471EFA"/>
    <w:rsid w:val="00472147"/>
    <w:rsid w:val="0047243D"/>
    <w:rsid w:val="004727B1"/>
    <w:rsid w:val="00472D79"/>
    <w:rsid w:val="00472D8A"/>
    <w:rsid w:val="004735CC"/>
    <w:rsid w:val="00473AAC"/>
    <w:rsid w:val="00473C14"/>
    <w:rsid w:val="004740C7"/>
    <w:rsid w:val="00474447"/>
    <w:rsid w:val="00474E3A"/>
    <w:rsid w:val="00474E7C"/>
    <w:rsid w:val="00475039"/>
    <w:rsid w:val="00475068"/>
    <w:rsid w:val="004753BF"/>
    <w:rsid w:val="0047540A"/>
    <w:rsid w:val="00475461"/>
    <w:rsid w:val="0047562A"/>
    <w:rsid w:val="0047598E"/>
    <w:rsid w:val="00475A3F"/>
    <w:rsid w:val="00475ADC"/>
    <w:rsid w:val="00475BAF"/>
    <w:rsid w:val="004764CD"/>
    <w:rsid w:val="00476A08"/>
    <w:rsid w:val="00477122"/>
    <w:rsid w:val="0047787E"/>
    <w:rsid w:val="00477993"/>
    <w:rsid w:val="00477B81"/>
    <w:rsid w:val="00480288"/>
    <w:rsid w:val="004802D7"/>
    <w:rsid w:val="0048045E"/>
    <w:rsid w:val="00480491"/>
    <w:rsid w:val="00480697"/>
    <w:rsid w:val="00480B03"/>
    <w:rsid w:val="00480B9F"/>
    <w:rsid w:val="00480D6D"/>
    <w:rsid w:val="00481298"/>
    <w:rsid w:val="004817BD"/>
    <w:rsid w:val="00481F7C"/>
    <w:rsid w:val="0048222D"/>
    <w:rsid w:val="004822C4"/>
    <w:rsid w:val="004826F8"/>
    <w:rsid w:val="00482F7F"/>
    <w:rsid w:val="00483187"/>
    <w:rsid w:val="0048323E"/>
    <w:rsid w:val="00483347"/>
    <w:rsid w:val="00483A66"/>
    <w:rsid w:val="0048424A"/>
    <w:rsid w:val="0048439F"/>
    <w:rsid w:val="00484470"/>
    <w:rsid w:val="00485448"/>
    <w:rsid w:val="00485449"/>
    <w:rsid w:val="00485620"/>
    <w:rsid w:val="00485B4B"/>
    <w:rsid w:val="004860C1"/>
    <w:rsid w:val="004861BA"/>
    <w:rsid w:val="004862B6"/>
    <w:rsid w:val="0048630B"/>
    <w:rsid w:val="00486681"/>
    <w:rsid w:val="00486742"/>
    <w:rsid w:val="00486746"/>
    <w:rsid w:val="00486A77"/>
    <w:rsid w:val="00486CFA"/>
    <w:rsid w:val="00487209"/>
    <w:rsid w:val="00487300"/>
    <w:rsid w:val="0048739D"/>
    <w:rsid w:val="004874BF"/>
    <w:rsid w:val="0048750E"/>
    <w:rsid w:val="00487569"/>
    <w:rsid w:val="0048771A"/>
    <w:rsid w:val="00487AFE"/>
    <w:rsid w:val="00487C9F"/>
    <w:rsid w:val="00487E70"/>
    <w:rsid w:val="004900B6"/>
    <w:rsid w:val="00490158"/>
    <w:rsid w:val="00490614"/>
    <w:rsid w:val="004906E4"/>
    <w:rsid w:val="0049119F"/>
    <w:rsid w:val="004914F6"/>
    <w:rsid w:val="0049153B"/>
    <w:rsid w:val="00491696"/>
    <w:rsid w:val="004923AE"/>
    <w:rsid w:val="004923FD"/>
    <w:rsid w:val="00492407"/>
    <w:rsid w:val="00492557"/>
    <w:rsid w:val="0049283B"/>
    <w:rsid w:val="00492969"/>
    <w:rsid w:val="004929D8"/>
    <w:rsid w:val="00492B72"/>
    <w:rsid w:val="00492F9F"/>
    <w:rsid w:val="00493531"/>
    <w:rsid w:val="0049388D"/>
    <w:rsid w:val="00493891"/>
    <w:rsid w:val="00493E79"/>
    <w:rsid w:val="00493EDA"/>
    <w:rsid w:val="00494121"/>
    <w:rsid w:val="00494201"/>
    <w:rsid w:val="004944C6"/>
    <w:rsid w:val="0049483F"/>
    <w:rsid w:val="004950C8"/>
    <w:rsid w:val="00495129"/>
    <w:rsid w:val="00495687"/>
    <w:rsid w:val="00495A6B"/>
    <w:rsid w:val="00495FEA"/>
    <w:rsid w:val="004961B4"/>
    <w:rsid w:val="0049642E"/>
    <w:rsid w:val="00496591"/>
    <w:rsid w:val="00496F3B"/>
    <w:rsid w:val="00497235"/>
    <w:rsid w:val="00497663"/>
    <w:rsid w:val="004979B8"/>
    <w:rsid w:val="004A00F6"/>
    <w:rsid w:val="004A0179"/>
    <w:rsid w:val="004A063C"/>
    <w:rsid w:val="004A0AE9"/>
    <w:rsid w:val="004A0F4E"/>
    <w:rsid w:val="004A1B30"/>
    <w:rsid w:val="004A2129"/>
    <w:rsid w:val="004A255F"/>
    <w:rsid w:val="004A262F"/>
    <w:rsid w:val="004A2932"/>
    <w:rsid w:val="004A2C1F"/>
    <w:rsid w:val="004A3160"/>
    <w:rsid w:val="004A31CF"/>
    <w:rsid w:val="004A39CE"/>
    <w:rsid w:val="004A3F99"/>
    <w:rsid w:val="004A41EE"/>
    <w:rsid w:val="004A4367"/>
    <w:rsid w:val="004A4B93"/>
    <w:rsid w:val="004A4C72"/>
    <w:rsid w:val="004A4C75"/>
    <w:rsid w:val="004A56E3"/>
    <w:rsid w:val="004A5C67"/>
    <w:rsid w:val="004A644B"/>
    <w:rsid w:val="004A6473"/>
    <w:rsid w:val="004A6585"/>
    <w:rsid w:val="004A67B0"/>
    <w:rsid w:val="004A7E8D"/>
    <w:rsid w:val="004B002E"/>
    <w:rsid w:val="004B09F4"/>
    <w:rsid w:val="004B0AE9"/>
    <w:rsid w:val="004B0DB5"/>
    <w:rsid w:val="004B1907"/>
    <w:rsid w:val="004B1933"/>
    <w:rsid w:val="004B241D"/>
    <w:rsid w:val="004B2876"/>
    <w:rsid w:val="004B2907"/>
    <w:rsid w:val="004B2F96"/>
    <w:rsid w:val="004B357C"/>
    <w:rsid w:val="004B3946"/>
    <w:rsid w:val="004B39C6"/>
    <w:rsid w:val="004B3A74"/>
    <w:rsid w:val="004B3AA9"/>
    <w:rsid w:val="004B3D54"/>
    <w:rsid w:val="004B3F1C"/>
    <w:rsid w:val="004B4009"/>
    <w:rsid w:val="004B431F"/>
    <w:rsid w:val="004B461A"/>
    <w:rsid w:val="004B46A4"/>
    <w:rsid w:val="004B47ED"/>
    <w:rsid w:val="004B4A19"/>
    <w:rsid w:val="004B4BDC"/>
    <w:rsid w:val="004B4F0E"/>
    <w:rsid w:val="004B512F"/>
    <w:rsid w:val="004B5205"/>
    <w:rsid w:val="004B52EA"/>
    <w:rsid w:val="004B53FD"/>
    <w:rsid w:val="004B559E"/>
    <w:rsid w:val="004B5DF9"/>
    <w:rsid w:val="004B64DB"/>
    <w:rsid w:val="004B677E"/>
    <w:rsid w:val="004B68D5"/>
    <w:rsid w:val="004B6C4F"/>
    <w:rsid w:val="004B6EE6"/>
    <w:rsid w:val="004B72F1"/>
    <w:rsid w:val="004B7591"/>
    <w:rsid w:val="004B792E"/>
    <w:rsid w:val="004B7D89"/>
    <w:rsid w:val="004C02F2"/>
    <w:rsid w:val="004C0EAB"/>
    <w:rsid w:val="004C0FE8"/>
    <w:rsid w:val="004C1310"/>
    <w:rsid w:val="004C156E"/>
    <w:rsid w:val="004C16AB"/>
    <w:rsid w:val="004C1C3D"/>
    <w:rsid w:val="004C233C"/>
    <w:rsid w:val="004C2708"/>
    <w:rsid w:val="004C29DB"/>
    <w:rsid w:val="004C321C"/>
    <w:rsid w:val="004C32B0"/>
    <w:rsid w:val="004C3BAB"/>
    <w:rsid w:val="004C4086"/>
    <w:rsid w:val="004C41C3"/>
    <w:rsid w:val="004C4E42"/>
    <w:rsid w:val="004C58E4"/>
    <w:rsid w:val="004C5921"/>
    <w:rsid w:val="004C6308"/>
    <w:rsid w:val="004C6E52"/>
    <w:rsid w:val="004C770F"/>
    <w:rsid w:val="004C78DA"/>
    <w:rsid w:val="004C796C"/>
    <w:rsid w:val="004C7B9D"/>
    <w:rsid w:val="004C7C06"/>
    <w:rsid w:val="004D00D1"/>
    <w:rsid w:val="004D05E6"/>
    <w:rsid w:val="004D091E"/>
    <w:rsid w:val="004D0B15"/>
    <w:rsid w:val="004D0E1D"/>
    <w:rsid w:val="004D0FA5"/>
    <w:rsid w:val="004D10CA"/>
    <w:rsid w:val="004D1268"/>
    <w:rsid w:val="004D16DF"/>
    <w:rsid w:val="004D1707"/>
    <w:rsid w:val="004D1745"/>
    <w:rsid w:val="004D1ECE"/>
    <w:rsid w:val="004D2F31"/>
    <w:rsid w:val="004D313C"/>
    <w:rsid w:val="004D3326"/>
    <w:rsid w:val="004D33EB"/>
    <w:rsid w:val="004D3562"/>
    <w:rsid w:val="004D39A3"/>
    <w:rsid w:val="004D39D4"/>
    <w:rsid w:val="004D4422"/>
    <w:rsid w:val="004D45B6"/>
    <w:rsid w:val="004D4827"/>
    <w:rsid w:val="004D508C"/>
    <w:rsid w:val="004D5496"/>
    <w:rsid w:val="004D5648"/>
    <w:rsid w:val="004D5C02"/>
    <w:rsid w:val="004D5D3D"/>
    <w:rsid w:val="004D5DC3"/>
    <w:rsid w:val="004D5E50"/>
    <w:rsid w:val="004D5E7A"/>
    <w:rsid w:val="004D6324"/>
    <w:rsid w:val="004D6877"/>
    <w:rsid w:val="004D6950"/>
    <w:rsid w:val="004D69CB"/>
    <w:rsid w:val="004D69CF"/>
    <w:rsid w:val="004D69D2"/>
    <w:rsid w:val="004D7CDA"/>
    <w:rsid w:val="004D7D38"/>
    <w:rsid w:val="004D7EE6"/>
    <w:rsid w:val="004E0012"/>
    <w:rsid w:val="004E06EA"/>
    <w:rsid w:val="004E0913"/>
    <w:rsid w:val="004E0A02"/>
    <w:rsid w:val="004E0A88"/>
    <w:rsid w:val="004E0B44"/>
    <w:rsid w:val="004E109D"/>
    <w:rsid w:val="004E15F9"/>
    <w:rsid w:val="004E18D2"/>
    <w:rsid w:val="004E19A2"/>
    <w:rsid w:val="004E19C3"/>
    <w:rsid w:val="004E1A4A"/>
    <w:rsid w:val="004E1CE4"/>
    <w:rsid w:val="004E1DF1"/>
    <w:rsid w:val="004E2089"/>
    <w:rsid w:val="004E2328"/>
    <w:rsid w:val="004E2361"/>
    <w:rsid w:val="004E2BAB"/>
    <w:rsid w:val="004E2BE4"/>
    <w:rsid w:val="004E3A87"/>
    <w:rsid w:val="004E3DEE"/>
    <w:rsid w:val="004E3F25"/>
    <w:rsid w:val="004E4017"/>
    <w:rsid w:val="004E4478"/>
    <w:rsid w:val="004E4502"/>
    <w:rsid w:val="004E541E"/>
    <w:rsid w:val="004E55BB"/>
    <w:rsid w:val="004E5666"/>
    <w:rsid w:val="004E58C7"/>
    <w:rsid w:val="004E5B53"/>
    <w:rsid w:val="004E5DA3"/>
    <w:rsid w:val="004E5F4E"/>
    <w:rsid w:val="004E69F8"/>
    <w:rsid w:val="004E7573"/>
    <w:rsid w:val="004E761D"/>
    <w:rsid w:val="004E7818"/>
    <w:rsid w:val="004E796E"/>
    <w:rsid w:val="004E7A9F"/>
    <w:rsid w:val="004E7D35"/>
    <w:rsid w:val="004E7E4B"/>
    <w:rsid w:val="004E7EFB"/>
    <w:rsid w:val="004E7F7A"/>
    <w:rsid w:val="004F026C"/>
    <w:rsid w:val="004F035F"/>
    <w:rsid w:val="004F0853"/>
    <w:rsid w:val="004F0B29"/>
    <w:rsid w:val="004F0EBA"/>
    <w:rsid w:val="004F1E78"/>
    <w:rsid w:val="004F1F38"/>
    <w:rsid w:val="004F2626"/>
    <w:rsid w:val="004F283B"/>
    <w:rsid w:val="004F2C24"/>
    <w:rsid w:val="004F3134"/>
    <w:rsid w:val="004F3725"/>
    <w:rsid w:val="004F3C1F"/>
    <w:rsid w:val="004F4850"/>
    <w:rsid w:val="004F500C"/>
    <w:rsid w:val="004F504A"/>
    <w:rsid w:val="004F50EE"/>
    <w:rsid w:val="004F51EA"/>
    <w:rsid w:val="004F5275"/>
    <w:rsid w:val="004F595E"/>
    <w:rsid w:val="004F5C0E"/>
    <w:rsid w:val="004F5CBE"/>
    <w:rsid w:val="004F6037"/>
    <w:rsid w:val="004F623E"/>
    <w:rsid w:val="004F62DD"/>
    <w:rsid w:val="004F6457"/>
    <w:rsid w:val="004F67FD"/>
    <w:rsid w:val="00500192"/>
    <w:rsid w:val="005003C1"/>
    <w:rsid w:val="00500601"/>
    <w:rsid w:val="00500A19"/>
    <w:rsid w:val="00500AA9"/>
    <w:rsid w:val="00500BD6"/>
    <w:rsid w:val="005013EE"/>
    <w:rsid w:val="0050155F"/>
    <w:rsid w:val="005015BE"/>
    <w:rsid w:val="00501CED"/>
    <w:rsid w:val="00501DF8"/>
    <w:rsid w:val="00502018"/>
    <w:rsid w:val="00502A2A"/>
    <w:rsid w:val="00502C49"/>
    <w:rsid w:val="00502FEB"/>
    <w:rsid w:val="0050306F"/>
    <w:rsid w:val="0050330B"/>
    <w:rsid w:val="00503346"/>
    <w:rsid w:val="00503859"/>
    <w:rsid w:val="005041B3"/>
    <w:rsid w:val="00504209"/>
    <w:rsid w:val="005044BA"/>
    <w:rsid w:val="00504855"/>
    <w:rsid w:val="00504DC7"/>
    <w:rsid w:val="00504E78"/>
    <w:rsid w:val="00504FFB"/>
    <w:rsid w:val="00504FFF"/>
    <w:rsid w:val="0050516D"/>
    <w:rsid w:val="0050550F"/>
    <w:rsid w:val="00505F5E"/>
    <w:rsid w:val="005063CB"/>
    <w:rsid w:val="00506414"/>
    <w:rsid w:val="00506581"/>
    <w:rsid w:val="005066AB"/>
    <w:rsid w:val="00506849"/>
    <w:rsid w:val="00506C7D"/>
    <w:rsid w:val="00506F76"/>
    <w:rsid w:val="00507136"/>
    <w:rsid w:val="00507152"/>
    <w:rsid w:val="005073F0"/>
    <w:rsid w:val="005079F4"/>
    <w:rsid w:val="00507A31"/>
    <w:rsid w:val="00507AE4"/>
    <w:rsid w:val="0051003A"/>
    <w:rsid w:val="0051068B"/>
    <w:rsid w:val="005107AD"/>
    <w:rsid w:val="0051082C"/>
    <w:rsid w:val="005108E3"/>
    <w:rsid w:val="00510C84"/>
    <w:rsid w:val="00510E3E"/>
    <w:rsid w:val="00510E79"/>
    <w:rsid w:val="00510F8E"/>
    <w:rsid w:val="00511746"/>
    <w:rsid w:val="00511809"/>
    <w:rsid w:val="00511C59"/>
    <w:rsid w:val="00511E40"/>
    <w:rsid w:val="0051219F"/>
    <w:rsid w:val="00512386"/>
    <w:rsid w:val="005123F0"/>
    <w:rsid w:val="0051246C"/>
    <w:rsid w:val="005124B1"/>
    <w:rsid w:val="00512895"/>
    <w:rsid w:val="00512E99"/>
    <w:rsid w:val="00512F68"/>
    <w:rsid w:val="00512FC0"/>
    <w:rsid w:val="00513331"/>
    <w:rsid w:val="0051380E"/>
    <w:rsid w:val="005139F0"/>
    <w:rsid w:val="00513A40"/>
    <w:rsid w:val="00513ACD"/>
    <w:rsid w:val="005142DF"/>
    <w:rsid w:val="00514BFE"/>
    <w:rsid w:val="00514D9A"/>
    <w:rsid w:val="005150E1"/>
    <w:rsid w:val="00515545"/>
    <w:rsid w:val="0051600D"/>
    <w:rsid w:val="005162B3"/>
    <w:rsid w:val="005166B5"/>
    <w:rsid w:val="005167BA"/>
    <w:rsid w:val="005169E5"/>
    <w:rsid w:val="00516C3D"/>
    <w:rsid w:val="00516C84"/>
    <w:rsid w:val="00517604"/>
    <w:rsid w:val="0051785A"/>
    <w:rsid w:val="00517B94"/>
    <w:rsid w:val="00517DED"/>
    <w:rsid w:val="005202B3"/>
    <w:rsid w:val="0052039F"/>
    <w:rsid w:val="005203E9"/>
    <w:rsid w:val="005203EF"/>
    <w:rsid w:val="00520716"/>
    <w:rsid w:val="00520761"/>
    <w:rsid w:val="0052080B"/>
    <w:rsid w:val="00520878"/>
    <w:rsid w:val="005208AA"/>
    <w:rsid w:val="00520CC9"/>
    <w:rsid w:val="00520D25"/>
    <w:rsid w:val="00520F69"/>
    <w:rsid w:val="00521174"/>
    <w:rsid w:val="0052126D"/>
    <w:rsid w:val="0052128E"/>
    <w:rsid w:val="00521825"/>
    <w:rsid w:val="00521A21"/>
    <w:rsid w:val="00521A22"/>
    <w:rsid w:val="00521BDB"/>
    <w:rsid w:val="0052219D"/>
    <w:rsid w:val="00522530"/>
    <w:rsid w:val="005227CA"/>
    <w:rsid w:val="00522CAF"/>
    <w:rsid w:val="00523038"/>
    <w:rsid w:val="005233BC"/>
    <w:rsid w:val="00523795"/>
    <w:rsid w:val="0052379B"/>
    <w:rsid w:val="005237A7"/>
    <w:rsid w:val="00523934"/>
    <w:rsid w:val="00523994"/>
    <w:rsid w:val="00523F1D"/>
    <w:rsid w:val="005240D3"/>
    <w:rsid w:val="00524794"/>
    <w:rsid w:val="0052494B"/>
    <w:rsid w:val="00524DC9"/>
    <w:rsid w:val="00525451"/>
    <w:rsid w:val="005254F4"/>
    <w:rsid w:val="00525943"/>
    <w:rsid w:val="00525D73"/>
    <w:rsid w:val="00525F11"/>
    <w:rsid w:val="0052604B"/>
    <w:rsid w:val="0052651D"/>
    <w:rsid w:val="00526636"/>
    <w:rsid w:val="00526812"/>
    <w:rsid w:val="0052689F"/>
    <w:rsid w:val="005268DF"/>
    <w:rsid w:val="00526A66"/>
    <w:rsid w:val="00526C7D"/>
    <w:rsid w:val="005270EE"/>
    <w:rsid w:val="00527535"/>
    <w:rsid w:val="005277A3"/>
    <w:rsid w:val="00527C62"/>
    <w:rsid w:val="0053032D"/>
    <w:rsid w:val="00530397"/>
    <w:rsid w:val="005309B9"/>
    <w:rsid w:val="005311BF"/>
    <w:rsid w:val="00531574"/>
    <w:rsid w:val="00531C2C"/>
    <w:rsid w:val="00531C6E"/>
    <w:rsid w:val="005320B2"/>
    <w:rsid w:val="005323BB"/>
    <w:rsid w:val="005323F2"/>
    <w:rsid w:val="00532B01"/>
    <w:rsid w:val="00532BCE"/>
    <w:rsid w:val="00532F1A"/>
    <w:rsid w:val="00532F92"/>
    <w:rsid w:val="0053303C"/>
    <w:rsid w:val="005330CD"/>
    <w:rsid w:val="005349C4"/>
    <w:rsid w:val="00534A89"/>
    <w:rsid w:val="00534FC1"/>
    <w:rsid w:val="005352E6"/>
    <w:rsid w:val="00535599"/>
    <w:rsid w:val="00535924"/>
    <w:rsid w:val="00536060"/>
    <w:rsid w:val="005360D2"/>
    <w:rsid w:val="005362B5"/>
    <w:rsid w:val="0053637E"/>
    <w:rsid w:val="0053654E"/>
    <w:rsid w:val="0053665D"/>
    <w:rsid w:val="00536697"/>
    <w:rsid w:val="005367CD"/>
    <w:rsid w:val="00536CD5"/>
    <w:rsid w:val="00536D64"/>
    <w:rsid w:val="00537036"/>
    <w:rsid w:val="005373F0"/>
    <w:rsid w:val="00537402"/>
    <w:rsid w:val="00537952"/>
    <w:rsid w:val="00537B68"/>
    <w:rsid w:val="00537BC6"/>
    <w:rsid w:val="00537D2C"/>
    <w:rsid w:val="00537D41"/>
    <w:rsid w:val="00540388"/>
    <w:rsid w:val="005406C4"/>
    <w:rsid w:val="00540940"/>
    <w:rsid w:val="00540D0C"/>
    <w:rsid w:val="00540D30"/>
    <w:rsid w:val="00540DEF"/>
    <w:rsid w:val="00540EFE"/>
    <w:rsid w:val="0054104C"/>
    <w:rsid w:val="005414BD"/>
    <w:rsid w:val="005416AA"/>
    <w:rsid w:val="005419A4"/>
    <w:rsid w:val="00541D35"/>
    <w:rsid w:val="00542E15"/>
    <w:rsid w:val="00543377"/>
    <w:rsid w:val="005433AF"/>
    <w:rsid w:val="005436D4"/>
    <w:rsid w:val="00543E03"/>
    <w:rsid w:val="005441FB"/>
    <w:rsid w:val="00544A6A"/>
    <w:rsid w:val="00544FD9"/>
    <w:rsid w:val="00545C8F"/>
    <w:rsid w:val="00545ECF"/>
    <w:rsid w:val="00545F79"/>
    <w:rsid w:val="005462AE"/>
    <w:rsid w:val="005464FF"/>
    <w:rsid w:val="005468D3"/>
    <w:rsid w:val="00546AC9"/>
    <w:rsid w:val="005474A6"/>
    <w:rsid w:val="00547A07"/>
    <w:rsid w:val="00547DA7"/>
    <w:rsid w:val="00550305"/>
    <w:rsid w:val="00550483"/>
    <w:rsid w:val="00550906"/>
    <w:rsid w:val="00552112"/>
    <w:rsid w:val="00552DEE"/>
    <w:rsid w:val="00553593"/>
    <w:rsid w:val="0055369D"/>
    <w:rsid w:val="00553991"/>
    <w:rsid w:val="00553DF7"/>
    <w:rsid w:val="00553E66"/>
    <w:rsid w:val="00553EAB"/>
    <w:rsid w:val="005545A8"/>
    <w:rsid w:val="0055468B"/>
    <w:rsid w:val="005546D8"/>
    <w:rsid w:val="005546DF"/>
    <w:rsid w:val="00554840"/>
    <w:rsid w:val="00554D50"/>
    <w:rsid w:val="00554F7F"/>
    <w:rsid w:val="00555038"/>
    <w:rsid w:val="005551B4"/>
    <w:rsid w:val="005555FA"/>
    <w:rsid w:val="00555629"/>
    <w:rsid w:val="0055584D"/>
    <w:rsid w:val="00555CB2"/>
    <w:rsid w:val="00555CF6"/>
    <w:rsid w:val="00555DB0"/>
    <w:rsid w:val="0055691D"/>
    <w:rsid w:val="00556A7E"/>
    <w:rsid w:val="00556B30"/>
    <w:rsid w:val="00556C9A"/>
    <w:rsid w:val="00556D16"/>
    <w:rsid w:val="00556D3B"/>
    <w:rsid w:val="00556DB8"/>
    <w:rsid w:val="005570A9"/>
    <w:rsid w:val="005572EB"/>
    <w:rsid w:val="00557304"/>
    <w:rsid w:val="0055775A"/>
    <w:rsid w:val="00557C9D"/>
    <w:rsid w:val="00557E6B"/>
    <w:rsid w:val="005600E7"/>
    <w:rsid w:val="00560118"/>
    <w:rsid w:val="0056043E"/>
    <w:rsid w:val="00560555"/>
    <w:rsid w:val="00560990"/>
    <w:rsid w:val="00560B8E"/>
    <w:rsid w:val="00560BB0"/>
    <w:rsid w:val="00560F1D"/>
    <w:rsid w:val="00560F25"/>
    <w:rsid w:val="00561063"/>
    <w:rsid w:val="0056126F"/>
    <w:rsid w:val="00561DF0"/>
    <w:rsid w:val="00561F59"/>
    <w:rsid w:val="00562596"/>
    <w:rsid w:val="0056260E"/>
    <w:rsid w:val="0056261F"/>
    <w:rsid w:val="00562D01"/>
    <w:rsid w:val="00562F57"/>
    <w:rsid w:val="00562FF5"/>
    <w:rsid w:val="005634AB"/>
    <w:rsid w:val="005638A8"/>
    <w:rsid w:val="00564087"/>
    <w:rsid w:val="0056428F"/>
    <w:rsid w:val="00564752"/>
    <w:rsid w:val="00564A50"/>
    <w:rsid w:val="00564AD1"/>
    <w:rsid w:val="0056531D"/>
    <w:rsid w:val="0056541F"/>
    <w:rsid w:val="005656E4"/>
    <w:rsid w:val="00565A0E"/>
    <w:rsid w:val="00565CDA"/>
    <w:rsid w:val="00565DA1"/>
    <w:rsid w:val="00565DA3"/>
    <w:rsid w:val="00565F32"/>
    <w:rsid w:val="00565F4B"/>
    <w:rsid w:val="005661BE"/>
    <w:rsid w:val="00566216"/>
    <w:rsid w:val="005666C1"/>
    <w:rsid w:val="00566F57"/>
    <w:rsid w:val="0056739C"/>
    <w:rsid w:val="0056745B"/>
    <w:rsid w:val="0056761E"/>
    <w:rsid w:val="00567677"/>
    <w:rsid w:val="00567A49"/>
    <w:rsid w:val="005702B7"/>
    <w:rsid w:val="00570488"/>
    <w:rsid w:val="00570605"/>
    <w:rsid w:val="0057062B"/>
    <w:rsid w:val="00570B74"/>
    <w:rsid w:val="0057121E"/>
    <w:rsid w:val="0057136E"/>
    <w:rsid w:val="005713A4"/>
    <w:rsid w:val="0057150E"/>
    <w:rsid w:val="0057180A"/>
    <w:rsid w:val="005719FF"/>
    <w:rsid w:val="00571AC8"/>
    <w:rsid w:val="00571DDB"/>
    <w:rsid w:val="00571E4C"/>
    <w:rsid w:val="005720EF"/>
    <w:rsid w:val="005728AF"/>
    <w:rsid w:val="00572B32"/>
    <w:rsid w:val="00572D3F"/>
    <w:rsid w:val="00572E57"/>
    <w:rsid w:val="00573796"/>
    <w:rsid w:val="00573C8C"/>
    <w:rsid w:val="00573E53"/>
    <w:rsid w:val="0057415B"/>
    <w:rsid w:val="00574402"/>
    <w:rsid w:val="00574578"/>
    <w:rsid w:val="00574E69"/>
    <w:rsid w:val="005752B7"/>
    <w:rsid w:val="00575B70"/>
    <w:rsid w:val="00576C26"/>
    <w:rsid w:val="005776EE"/>
    <w:rsid w:val="005777AA"/>
    <w:rsid w:val="00577E2E"/>
    <w:rsid w:val="0058018A"/>
    <w:rsid w:val="00580710"/>
    <w:rsid w:val="00580736"/>
    <w:rsid w:val="00580741"/>
    <w:rsid w:val="0058075C"/>
    <w:rsid w:val="00580D20"/>
    <w:rsid w:val="00580F76"/>
    <w:rsid w:val="00580F89"/>
    <w:rsid w:val="00581454"/>
    <w:rsid w:val="005814A1"/>
    <w:rsid w:val="005818F4"/>
    <w:rsid w:val="00581FD7"/>
    <w:rsid w:val="00582249"/>
    <w:rsid w:val="00582259"/>
    <w:rsid w:val="00582410"/>
    <w:rsid w:val="00582629"/>
    <w:rsid w:val="005826C1"/>
    <w:rsid w:val="00582C18"/>
    <w:rsid w:val="00582FFA"/>
    <w:rsid w:val="0058334C"/>
    <w:rsid w:val="0058354E"/>
    <w:rsid w:val="005835F4"/>
    <w:rsid w:val="00583616"/>
    <w:rsid w:val="00583DED"/>
    <w:rsid w:val="00583F79"/>
    <w:rsid w:val="00584223"/>
    <w:rsid w:val="0058494E"/>
    <w:rsid w:val="00585251"/>
    <w:rsid w:val="0058547A"/>
    <w:rsid w:val="00586455"/>
    <w:rsid w:val="005867A5"/>
    <w:rsid w:val="005868EE"/>
    <w:rsid w:val="00586A74"/>
    <w:rsid w:val="00586C0C"/>
    <w:rsid w:val="00586EE5"/>
    <w:rsid w:val="0058702F"/>
    <w:rsid w:val="0058780A"/>
    <w:rsid w:val="00587B2A"/>
    <w:rsid w:val="00587B73"/>
    <w:rsid w:val="00590224"/>
    <w:rsid w:val="0059036D"/>
    <w:rsid w:val="005908DC"/>
    <w:rsid w:val="005910F0"/>
    <w:rsid w:val="00591209"/>
    <w:rsid w:val="00591657"/>
    <w:rsid w:val="00591703"/>
    <w:rsid w:val="0059180E"/>
    <w:rsid w:val="005919FF"/>
    <w:rsid w:val="00591BAD"/>
    <w:rsid w:val="00591F66"/>
    <w:rsid w:val="005925F9"/>
    <w:rsid w:val="00592783"/>
    <w:rsid w:val="00592E2E"/>
    <w:rsid w:val="00593094"/>
    <w:rsid w:val="00593451"/>
    <w:rsid w:val="005934E8"/>
    <w:rsid w:val="005939B1"/>
    <w:rsid w:val="00593B26"/>
    <w:rsid w:val="00593FC0"/>
    <w:rsid w:val="00594814"/>
    <w:rsid w:val="0059514C"/>
    <w:rsid w:val="005951B6"/>
    <w:rsid w:val="00595245"/>
    <w:rsid w:val="00595252"/>
    <w:rsid w:val="0059563C"/>
    <w:rsid w:val="00595899"/>
    <w:rsid w:val="00595B06"/>
    <w:rsid w:val="00595EDD"/>
    <w:rsid w:val="00595F72"/>
    <w:rsid w:val="005960D7"/>
    <w:rsid w:val="005963C6"/>
    <w:rsid w:val="005964CA"/>
    <w:rsid w:val="00596CC1"/>
    <w:rsid w:val="00596EB4"/>
    <w:rsid w:val="00596FB3"/>
    <w:rsid w:val="005970F7"/>
    <w:rsid w:val="005970FA"/>
    <w:rsid w:val="00597646"/>
    <w:rsid w:val="00597716"/>
    <w:rsid w:val="005977B8"/>
    <w:rsid w:val="00597A9E"/>
    <w:rsid w:val="00597B10"/>
    <w:rsid w:val="00597B78"/>
    <w:rsid w:val="00597C35"/>
    <w:rsid w:val="00597D10"/>
    <w:rsid w:val="005A018A"/>
    <w:rsid w:val="005A03BA"/>
    <w:rsid w:val="005A04CB"/>
    <w:rsid w:val="005A0E6C"/>
    <w:rsid w:val="005A1146"/>
    <w:rsid w:val="005A1147"/>
    <w:rsid w:val="005A11B4"/>
    <w:rsid w:val="005A1598"/>
    <w:rsid w:val="005A1715"/>
    <w:rsid w:val="005A1C30"/>
    <w:rsid w:val="005A1FA8"/>
    <w:rsid w:val="005A211D"/>
    <w:rsid w:val="005A23EC"/>
    <w:rsid w:val="005A2965"/>
    <w:rsid w:val="005A2A5B"/>
    <w:rsid w:val="005A2D7D"/>
    <w:rsid w:val="005A2EF0"/>
    <w:rsid w:val="005A3443"/>
    <w:rsid w:val="005A369C"/>
    <w:rsid w:val="005A37C6"/>
    <w:rsid w:val="005A380C"/>
    <w:rsid w:val="005A39E1"/>
    <w:rsid w:val="005A3A3E"/>
    <w:rsid w:val="005A3A78"/>
    <w:rsid w:val="005A40BA"/>
    <w:rsid w:val="005A44FB"/>
    <w:rsid w:val="005A4A81"/>
    <w:rsid w:val="005A4ADB"/>
    <w:rsid w:val="005A4C6E"/>
    <w:rsid w:val="005A4E26"/>
    <w:rsid w:val="005A4FCE"/>
    <w:rsid w:val="005A5111"/>
    <w:rsid w:val="005A51FA"/>
    <w:rsid w:val="005A5409"/>
    <w:rsid w:val="005A555A"/>
    <w:rsid w:val="005A5BDD"/>
    <w:rsid w:val="005A5CB3"/>
    <w:rsid w:val="005A5CE7"/>
    <w:rsid w:val="005A5E2C"/>
    <w:rsid w:val="005A5FE7"/>
    <w:rsid w:val="005A60E8"/>
    <w:rsid w:val="005A65B1"/>
    <w:rsid w:val="005A6821"/>
    <w:rsid w:val="005A69A7"/>
    <w:rsid w:val="005A6DB4"/>
    <w:rsid w:val="005A6DF4"/>
    <w:rsid w:val="005A7E48"/>
    <w:rsid w:val="005A7EC2"/>
    <w:rsid w:val="005A7F5D"/>
    <w:rsid w:val="005B0446"/>
    <w:rsid w:val="005B0720"/>
    <w:rsid w:val="005B07A9"/>
    <w:rsid w:val="005B09F9"/>
    <w:rsid w:val="005B09FC"/>
    <w:rsid w:val="005B0AE8"/>
    <w:rsid w:val="005B0EF4"/>
    <w:rsid w:val="005B0F17"/>
    <w:rsid w:val="005B1074"/>
    <w:rsid w:val="005B118A"/>
    <w:rsid w:val="005B1785"/>
    <w:rsid w:val="005B19ED"/>
    <w:rsid w:val="005B1DD5"/>
    <w:rsid w:val="005B22D9"/>
    <w:rsid w:val="005B2326"/>
    <w:rsid w:val="005B2DDE"/>
    <w:rsid w:val="005B3907"/>
    <w:rsid w:val="005B3942"/>
    <w:rsid w:val="005B3CB1"/>
    <w:rsid w:val="005B3FA3"/>
    <w:rsid w:val="005B43A6"/>
    <w:rsid w:val="005B44A5"/>
    <w:rsid w:val="005B44F1"/>
    <w:rsid w:val="005B48C0"/>
    <w:rsid w:val="005B4977"/>
    <w:rsid w:val="005B4ABE"/>
    <w:rsid w:val="005B4B41"/>
    <w:rsid w:val="005B4F37"/>
    <w:rsid w:val="005B59A6"/>
    <w:rsid w:val="005B5A62"/>
    <w:rsid w:val="005B5DA5"/>
    <w:rsid w:val="005B60BD"/>
    <w:rsid w:val="005B6380"/>
    <w:rsid w:val="005B6713"/>
    <w:rsid w:val="005B6B6D"/>
    <w:rsid w:val="005B6C55"/>
    <w:rsid w:val="005B6D57"/>
    <w:rsid w:val="005B6DBD"/>
    <w:rsid w:val="005B7A7C"/>
    <w:rsid w:val="005C00C2"/>
    <w:rsid w:val="005C018F"/>
    <w:rsid w:val="005C05A9"/>
    <w:rsid w:val="005C06B9"/>
    <w:rsid w:val="005C1054"/>
    <w:rsid w:val="005C1455"/>
    <w:rsid w:val="005C1F86"/>
    <w:rsid w:val="005C215C"/>
    <w:rsid w:val="005C2411"/>
    <w:rsid w:val="005C24E3"/>
    <w:rsid w:val="005C2504"/>
    <w:rsid w:val="005C3209"/>
    <w:rsid w:val="005C32C0"/>
    <w:rsid w:val="005C339F"/>
    <w:rsid w:val="005C33BB"/>
    <w:rsid w:val="005C34C6"/>
    <w:rsid w:val="005C36C3"/>
    <w:rsid w:val="005C39B7"/>
    <w:rsid w:val="005C4264"/>
    <w:rsid w:val="005C4B11"/>
    <w:rsid w:val="005C4BC5"/>
    <w:rsid w:val="005C4CF3"/>
    <w:rsid w:val="005C4EC2"/>
    <w:rsid w:val="005C510F"/>
    <w:rsid w:val="005C518B"/>
    <w:rsid w:val="005C51E9"/>
    <w:rsid w:val="005C5477"/>
    <w:rsid w:val="005C5A73"/>
    <w:rsid w:val="005C635F"/>
    <w:rsid w:val="005C682F"/>
    <w:rsid w:val="005C6B7A"/>
    <w:rsid w:val="005C74EC"/>
    <w:rsid w:val="005C7592"/>
    <w:rsid w:val="005C7608"/>
    <w:rsid w:val="005C77B2"/>
    <w:rsid w:val="005C7D24"/>
    <w:rsid w:val="005D0920"/>
    <w:rsid w:val="005D0B62"/>
    <w:rsid w:val="005D0C85"/>
    <w:rsid w:val="005D0D02"/>
    <w:rsid w:val="005D0F77"/>
    <w:rsid w:val="005D14A0"/>
    <w:rsid w:val="005D1C19"/>
    <w:rsid w:val="005D1CD1"/>
    <w:rsid w:val="005D1D4A"/>
    <w:rsid w:val="005D1E2B"/>
    <w:rsid w:val="005D2052"/>
    <w:rsid w:val="005D2627"/>
    <w:rsid w:val="005D2778"/>
    <w:rsid w:val="005D2862"/>
    <w:rsid w:val="005D2E03"/>
    <w:rsid w:val="005D3291"/>
    <w:rsid w:val="005D3787"/>
    <w:rsid w:val="005D3BD0"/>
    <w:rsid w:val="005D3D0F"/>
    <w:rsid w:val="005D3EDD"/>
    <w:rsid w:val="005D47F9"/>
    <w:rsid w:val="005D492E"/>
    <w:rsid w:val="005D4B5B"/>
    <w:rsid w:val="005D514B"/>
    <w:rsid w:val="005D531E"/>
    <w:rsid w:val="005D5D6E"/>
    <w:rsid w:val="005D6223"/>
    <w:rsid w:val="005D646B"/>
    <w:rsid w:val="005D6756"/>
    <w:rsid w:val="005D6D3B"/>
    <w:rsid w:val="005D7858"/>
    <w:rsid w:val="005D78C0"/>
    <w:rsid w:val="005D7D23"/>
    <w:rsid w:val="005E01A4"/>
    <w:rsid w:val="005E0833"/>
    <w:rsid w:val="005E09F8"/>
    <w:rsid w:val="005E0DF3"/>
    <w:rsid w:val="005E0F83"/>
    <w:rsid w:val="005E1449"/>
    <w:rsid w:val="005E1678"/>
    <w:rsid w:val="005E16BF"/>
    <w:rsid w:val="005E16C7"/>
    <w:rsid w:val="005E1868"/>
    <w:rsid w:val="005E1979"/>
    <w:rsid w:val="005E1A91"/>
    <w:rsid w:val="005E1BA5"/>
    <w:rsid w:val="005E2512"/>
    <w:rsid w:val="005E2518"/>
    <w:rsid w:val="005E311E"/>
    <w:rsid w:val="005E3171"/>
    <w:rsid w:val="005E3302"/>
    <w:rsid w:val="005E3356"/>
    <w:rsid w:val="005E39F0"/>
    <w:rsid w:val="005E39FD"/>
    <w:rsid w:val="005E3CEE"/>
    <w:rsid w:val="005E3D24"/>
    <w:rsid w:val="005E3D6E"/>
    <w:rsid w:val="005E460A"/>
    <w:rsid w:val="005E4E39"/>
    <w:rsid w:val="005E4E9E"/>
    <w:rsid w:val="005E4EC3"/>
    <w:rsid w:val="005E5288"/>
    <w:rsid w:val="005E6145"/>
    <w:rsid w:val="005E6450"/>
    <w:rsid w:val="005E6483"/>
    <w:rsid w:val="005E648C"/>
    <w:rsid w:val="005E65FD"/>
    <w:rsid w:val="005E668D"/>
    <w:rsid w:val="005E672B"/>
    <w:rsid w:val="005E68A3"/>
    <w:rsid w:val="005E6A1A"/>
    <w:rsid w:val="005E703E"/>
    <w:rsid w:val="005E7059"/>
    <w:rsid w:val="005E70D8"/>
    <w:rsid w:val="005E7164"/>
    <w:rsid w:val="005E71A4"/>
    <w:rsid w:val="005E72C1"/>
    <w:rsid w:val="005E75AE"/>
    <w:rsid w:val="005E75C2"/>
    <w:rsid w:val="005E7A68"/>
    <w:rsid w:val="005E7F43"/>
    <w:rsid w:val="005F09A6"/>
    <w:rsid w:val="005F0BDF"/>
    <w:rsid w:val="005F0E92"/>
    <w:rsid w:val="005F1663"/>
    <w:rsid w:val="005F194B"/>
    <w:rsid w:val="005F1FA0"/>
    <w:rsid w:val="005F22A2"/>
    <w:rsid w:val="005F2526"/>
    <w:rsid w:val="005F37F6"/>
    <w:rsid w:val="005F3C56"/>
    <w:rsid w:val="005F3C7C"/>
    <w:rsid w:val="005F3C85"/>
    <w:rsid w:val="005F440D"/>
    <w:rsid w:val="005F44A2"/>
    <w:rsid w:val="005F494B"/>
    <w:rsid w:val="005F4990"/>
    <w:rsid w:val="005F4ADB"/>
    <w:rsid w:val="005F4C69"/>
    <w:rsid w:val="005F4F9F"/>
    <w:rsid w:val="005F50E1"/>
    <w:rsid w:val="005F5809"/>
    <w:rsid w:val="005F5A74"/>
    <w:rsid w:val="005F5A83"/>
    <w:rsid w:val="005F5C4B"/>
    <w:rsid w:val="005F5DBE"/>
    <w:rsid w:val="005F5FDD"/>
    <w:rsid w:val="005F6146"/>
    <w:rsid w:val="005F620C"/>
    <w:rsid w:val="005F6260"/>
    <w:rsid w:val="005F64C8"/>
    <w:rsid w:val="005F6C7D"/>
    <w:rsid w:val="005F6D32"/>
    <w:rsid w:val="005F70D6"/>
    <w:rsid w:val="005F721B"/>
    <w:rsid w:val="005F764D"/>
    <w:rsid w:val="005F77C0"/>
    <w:rsid w:val="005F793F"/>
    <w:rsid w:val="006006ED"/>
    <w:rsid w:val="00600731"/>
    <w:rsid w:val="00600F11"/>
    <w:rsid w:val="0060126C"/>
    <w:rsid w:val="006013B8"/>
    <w:rsid w:val="00601782"/>
    <w:rsid w:val="006017AF"/>
    <w:rsid w:val="00601842"/>
    <w:rsid w:val="00601864"/>
    <w:rsid w:val="00601A34"/>
    <w:rsid w:val="00601B48"/>
    <w:rsid w:val="00601B63"/>
    <w:rsid w:val="00601EE1"/>
    <w:rsid w:val="00601F0D"/>
    <w:rsid w:val="00601FDA"/>
    <w:rsid w:val="00602D61"/>
    <w:rsid w:val="00603300"/>
    <w:rsid w:val="00603458"/>
    <w:rsid w:val="0060372E"/>
    <w:rsid w:val="00603826"/>
    <w:rsid w:val="00603A62"/>
    <w:rsid w:val="00603C95"/>
    <w:rsid w:val="00603F57"/>
    <w:rsid w:val="006044F6"/>
    <w:rsid w:val="00604DD7"/>
    <w:rsid w:val="0060507B"/>
    <w:rsid w:val="00605320"/>
    <w:rsid w:val="0060557B"/>
    <w:rsid w:val="006063D2"/>
    <w:rsid w:val="006066EB"/>
    <w:rsid w:val="00606A95"/>
    <w:rsid w:val="00607035"/>
    <w:rsid w:val="0060709B"/>
    <w:rsid w:val="0060744D"/>
    <w:rsid w:val="006074BF"/>
    <w:rsid w:val="00607C79"/>
    <w:rsid w:val="00607FBA"/>
    <w:rsid w:val="006107D8"/>
    <w:rsid w:val="00610936"/>
    <w:rsid w:val="00610956"/>
    <w:rsid w:val="00610A04"/>
    <w:rsid w:val="00610B22"/>
    <w:rsid w:val="00610F23"/>
    <w:rsid w:val="006111B2"/>
    <w:rsid w:val="0061120E"/>
    <w:rsid w:val="0061128A"/>
    <w:rsid w:val="006113B3"/>
    <w:rsid w:val="00611A38"/>
    <w:rsid w:val="00611B5B"/>
    <w:rsid w:val="00611FA4"/>
    <w:rsid w:val="00612509"/>
    <w:rsid w:val="00612737"/>
    <w:rsid w:val="00612A2F"/>
    <w:rsid w:val="00612BC7"/>
    <w:rsid w:val="00612DB8"/>
    <w:rsid w:val="00613970"/>
    <w:rsid w:val="00613DC2"/>
    <w:rsid w:val="006146B8"/>
    <w:rsid w:val="00614746"/>
    <w:rsid w:val="00615655"/>
    <w:rsid w:val="0061585B"/>
    <w:rsid w:val="006159DC"/>
    <w:rsid w:val="00615D2A"/>
    <w:rsid w:val="00615E64"/>
    <w:rsid w:val="00616356"/>
    <w:rsid w:val="00616D18"/>
    <w:rsid w:val="00616D75"/>
    <w:rsid w:val="006178D2"/>
    <w:rsid w:val="006178FD"/>
    <w:rsid w:val="00617ADF"/>
    <w:rsid w:val="00617BB8"/>
    <w:rsid w:val="00620625"/>
    <w:rsid w:val="00620F86"/>
    <w:rsid w:val="006212F2"/>
    <w:rsid w:val="006217A9"/>
    <w:rsid w:val="006219FA"/>
    <w:rsid w:val="006223E0"/>
    <w:rsid w:val="00622609"/>
    <w:rsid w:val="0062264C"/>
    <w:rsid w:val="006227D1"/>
    <w:rsid w:val="00622ECF"/>
    <w:rsid w:val="00623080"/>
    <w:rsid w:val="00623346"/>
    <w:rsid w:val="00623771"/>
    <w:rsid w:val="00623853"/>
    <w:rsid w:val="0062385B"/>
    <w:rsid w:val="00623B9E"/>
    <w:rsid w:val="00623F4E"/>
    <w:rsid w:val="0062446B"/>
    <w:rsid w:val="00624F64"/>
    <w:rsid w:val="00625640"/>
    <w:rsid w:val="00625DD6"/>
    <w:rsid w:val="00626276"/>
    <w:rsid w:val="0062658D"/>
    <w:rsid w:val="006266AE"/>
    <w:rsid w:val="00626761"/>
    <w:rsid w:val="0062695D"/>
    <w:rsid w:val="00626C94"/>
    <w:rsid w:val="00626ECE"/>
    <w:rsid w:val="00627129"/>
    <w:rsid w:val="006272D1"/>
    <w:rsid w:val="0062739D"/>
    <w:rsid w:val="006274EE"/>
    <w:rsid w:val="00627E22"/>
    <w:rsid w:val="00627E28"/>
    <w:rsid w:val="00630136"/>
    <w:rsid w:val="006301BD"/>
    <w:rsid w:val="006301E0"/>
    <w:rsid w:val="006309AC"/>
    <w:rsid w:val="00630CF3"/>
    <w:rsid w:val="00630CF6"/>
    <w:rsid w:val="00630E43"/>
    <w:rsid w:val="006311EB"/>
    <w:rsid w:val="006317EB"/>
    <w:rsid w:val="0063223B"/>
    <w:rsid w:val="00632283"/>
    <w:rsid w:val="00632305"/>
    <w:rsid w:val="0063259B"/>
    <w:rsid w:val="006328F4"/>
    <w:rsid w:val="006329BD"/>
    <w:rsid w:val="00632A26"/>
    <w:rsid w:val="00632E37"/>
    <w:rsid w:val="00633118"/>
    <w:rsid w:val="00633404"/>
    <w:rsid w:val="00633586"/>
    <w:rsid w:val="0063380E"/>
    <w:rsid w:val="00633899"/>
    <w:rsid w:val="00633C0F"/>
    <w:rsid w:val="00633F3C"/>
    <w:rsid w:val="006341C3"/>
    <w:rsid w:val="00634622"/>
    <w:rsid w:val="00634916"/>
    <w:rsid w:val="00634CAB"/>
    <w:rsid w:val="00634E9D"/>
    <w:rsid w:val="00634FB8"/>
    <w:rsid w:val="00635239"/>
    <w:rsid w:val="006356A2"/>
    <w:rsid w:val="006359A4"/>
    <w:rsid w:val="00635B21"/>
    <w:rsid w:val="00635B82"/>
    <w:rsid w:val="00636417"/>
    <w:rsid w:val="00636BDA"/>
    <w:rsid w:val="00636D94"/>
    <w:rsid w:val="00636DE3"/>
    <w:rsid w:val="00636E1E"/>
    <w:rsid w:val="00636E9E"/>
    <w:rsid w:val="0063726C"/>
    <w:rsid w:val="0063729B"/>
    <w:rsid w:val="00637E1A"/>
    <w:rsid w:val="00637F33"/>
    <w:rsid w:val="006400CD"/>
    <w:rsid w:val="006405D1"/>
    <w:rsid w:val="0064064E"/>
    <w:rsid w:val="006409D6"/>
    <w:rsid w:val="00640A5D"/>
    <w:rsid w:val="00640B10"/>
    <w:rsid w:val="00641138"/>
    <w:rsid w:val="00641199"/>
    <w:rsid w:val="00641335"/>
    <w:rsid w:val="006415F1"/>
    <w:rsid w:val="0064177F"/>
    <w:rsid w:val="006422A4"/>
    <w:rsid w:val="006428A3"/>
    <w:rsid w:val="00642947"/>
    <w:rsid w:val="00642D41"/>
    <w:rsid w:val="00642DA3"/>
    <w:rsid w:val="00642E2C"/>
    <w:rsid w:val="00642E39"/>
    <w:rsid w:val="00642E3C"/>
    <w:rsid w:val="0064328B"/>
    <w:rsid w:val="00643346"/>
    <w:rsid w:val="006436E3"/>
    <w:rsid w:val="006439CD"/>
    <w:rsid w:val="00643C79"/>
    <w:rsid w:val="0064441E"/>
    <w:rsid w:val="00644430"/>
    <w:rsid w:val="00644A9E"/>
    <w:rsid w:val="00644C54"/>
    <w:rsid w:val="00644CC6"/>
    <w:rsid w:val="006451C6"/>
    <w:rsid w:val="00645454"/>
    <w:rsid w:val="00645461"/>
    <w:rsid w:val="00645643"/>
    <w:rsid w:val="006456DE"/>
    <w:rsid w:val="006458EF"/>
    <w:rsid w:val="0064597A"/>
    <w:rsid w:val="00645A7B"/>
    <w:rsid w:val="00645A82"/>
    <w:rsid w:val="00645B0B"/>
    <w:rsid w:val="00645B29"/>
    <w:rsid w:val="00645B83"/>
    <w:rsid w:val="006464A9"/>
    <w:rsid w:val="00646546"/>
    <w:rsid w:val="00646AE5"/>
    <w:rsid w:val="00646E2D"/>
    <w:rsid w:val="00647020"/>
    <w:rsid w:val="00647399"/>
    <w:rsid w:val="006473C9"/>
    <w:rsid w:val="006476A5"/>
    <w:rsid w:val="00647847"/>
    <w:rsid w:val="00647C77"/>
    <w:rsid w:val="00650152"/>
    <w:rsid w:val="006502F8"/>
    <w:rsid w:val="0065139C"/>
    <w:rsid w:val="00651631"/>
    <w:rsid w:val="006517BD"/>
    <w:rsid w:val="00652503"/>
    <w:rsid w:val="006526A6"/>
    <w:rsid w:val="00652C2A"/>
    <w:rsid w:val="00653529"/>
    <w:rsid w:val="0065386D"/>
    <w:rsid w:val="006539D1"/>
    <w:rsid w:val="00653DDE"/>
    <w:rsid w:val="00653E43"/>
    <w:rsid w:val="00654101"/>
    <w:rsid w:val="0065421E"/>
    <w:rsid w:val="00654590"/>
    <w:rsid w:val="006545C7"/>
    <w:rsid w:val="006546B3"/>
    <w:rsid w:val="006547CE"/>
    <w:rsid w:val="00654994"/>
    <w:rsid w:val="006549E3"/>
    <w:rsid w:val="00654A4A"/>
    <w:rsid w:val="00654C18"/>
    <w:rsid w:val="00654F12"/>
    <w:rsid w:val="0065549F"/>
    <w:rsid w:val="0065553D"/>
    <w:rsid w:val="006559E8"/>
    <w:rsid w:val="00655A16"/>
    <w:rsid w:val="00655CF3"/>
    <w:rsid w:val="00655E6E"/>
    <w:rsid w:val="00655F3E"/>
    <w:rsid w:val="00656055"/>
    <w:rsid w:val="00656102"/>
    <w:rsid w:val="00656447"/>
    <w:rsid w:val="00656829"/>
    <w:rsid w:val="006568F4"/>
    <w:rsid w:val="00656BE4"/>
    <w:rsid w:val="0065722E"/>
    <w:rsid w:val="00657376"/>
    <w:rsid w:val="00657B07"/>
    <w:rsid w:val="00657B6B"/>
    <w:rsid w:val="00657BBE"/>
    <w:rsid w:val="00657D33"/>
    <w:rsid w:val="00657F80"/>
    <w:rsid w:val="00657FC0"/>
    <w:rsid w:val="00657FDC"/>
    <w:rsid w:val="00660054"/>
    <w:rsid w:val="006608EF"/>
    <w:rsid w:val="00660934"/>
    <w:rsid w:val="00660DA3"/>
    <w:rsid w:val="00660E70"/>
    <w:rsid w:val="00660F13"/>
    <w:rsid w:val="0066101A"/>
    <w:rsid w:val="006612CB"/>
    <w:rsid w:val="0066193A"/>
    <w:rsid w:val="00661C69"/>
    <w:rsid w:val="00662375"/>
    <w:rsid w:val="0066275C"/>
    <w:rsid w:val="00662DF5"/>
    <w:rsid w:val="00662F13"/>
    <w:rsid w:val="00663207"/>
    <w:rsid w:val="006634D1"/>
    <w:rsid w:val="006636AD"/>
    <w:rsid w:val="00663E6E"/>
    <w:rsid w:val="00663F15"/>
    <w:rsid w:val="006641CD"/>
    <w:rsid w:val="006644E2"/>
    <w:rsid w:val="00664821"/>
    <w:rsid w:val="00664BE2"/>
    <w:rsid w:val="0066588F"/>
    <w:rsid w:val="00665F8C"/>
    <w:rsid w:val="0066612F"/>
    <w:rsid w:val="006665F9"/>
    <w:rsid w:val="00666D82"/>
    <w:rsid w:val="00666D99"/>
    <w:rsid w:val="00666F0D"/>
    <w:rsid w:val="00667223"/>
    <w:rsid w:val="00667360"/>
    <w:rsid w:val="0066770C"/>
    <w:rsid w:val="00667736"/>
    <w:rsid w:val="006677F6"/>
    <w:rsid w:val="00667AF6"/>
    <w:rsid w:val="00667C14"/>
    <w:rsid w:val="00667FE7"/>
    <w:rsid w:val="00670323"/>
    <w:rsid w:val="0067063B"/>
    <w:rsid w:val="006706FE"/>
    <w:rsid w:val="00670E60"/>
    <w:rsid w:val="00670EE8"/>
    <w:rsid w:val="00671473"/>
    <w:rsid w:val="006714A7"/>
    <w:rsid w:val="00671607"/>
    <w:rsid w:val="0067203E"/>
    <w:rsid w:val="006721EB"/>
    <w:rsid w:val="00672300"/>
    <w:rsid w:val="00672671"/>
    <w:rsid w:val="0067281F"/>
    <w:rsid w:val="00672887"/>
    <w:rsid w:val="006729CF"/>
    <w:rsid w:val="00672DA1"/>
    <w:rsid w:val="00672F3F"/>
    <w:rsid w:val="00673210"/>
    <w:rsid w:val="00673335"/>
    <w:rsid w:val="00673833"/>
    <w:rsid w:val="00673841"/>
    <w:rsid w:val="00673968"/>
    <w:rsid w:val="006743B5"/>
    <w:rsid w:val="00674EF5"/>
    <w:rsid w:val="0067532E"/>
    <w:rsid w:val="006757BB"/>
    <w:rsid w:val="00675C20"/>
    <w:rsid w:val="00676048"/>
    <w:rsid w:val="0067613F"/>
    <w:rsid w:val="00676D44"/>
    <w:rsid w:val="0067703C"/>
    <w:rsid w:val="00677097"/>
    <w:rsid w:val="00677444"/>
    <w:rsid w:val="006776B1"/>
    <w:rsid w:val="00677971"/>
    <w:rsid w:val="00677DA9"/>
    <w:rsid w:val="00677E47"/>
    <w:rsid w:val="00677E56"/>
    <w:rsid w:val="006805E0"/>
    <w:rsid w:val="006808A3"/>
    <w:rsid w:val="00680963"/>
    <w:rsid w:val="00680C36"/>
    <w:rsid w:val="00680F61"/>
    <w:rsid w:val="0068102A"/>
    <w:rsid w:val="0068102E"/>
    <w:rsid w:val="006811B2"/>
    <w:rsid w:val="0068124F"/>
    <w:rsid w:val="006812A0"/>
    <w:rsid w:val="006819D0"/>
    <w:rsid w:val="00681BD2"/>
    <w:rsid w:val="00681C1A"/>
    <w:rsid w:val="00682152"/>
    <w:rsid w:val="00682296"/>
    <w:rsid w:val="006823F6"/>
    <w:rsid w:val="006826C1"/>
    <w:rsid w:val="00682745"/>
    <w:rsid w:val="006828E7"/>
    <w:rsid w:val="00682AE1"/>
    <w:rsid w:val="00682BE4"/>
    <w:rsid w:val="00682EF1"/>
    <w:rsid w:val="00683532"/>
    <w:rsid w:val="00683867"/>
    <w:rsid w:val="006841F3"/>
    <w:rsid w:val="00684240"/>
    <w:rsid w:val="00684318"/>
    <w:rsid w:val="006845D3"/>
    <w:rsid w:val="00684C15"/>
    <w:rsid w:val="006851A1"/>
    <w:rsid w:val="006856DA"/>
    <w:rsid w:val="00685B61"/>
    <w:rsid w:val="00686524"/>
    <w:rsid w:val="00686DCC"/>
    <w:rsid w:val="00686E4F"/>
    <w:rsid w:val="0068719D"/>
    <w:rsid w:val="006872EE"/>
    <w:rsid w:val="00687764"/>
    <w:rsid w:val="00687826"/>
    <w:rsid w:val="00687B50"/>
    <w:rsid w:val="00690648"/>
    <w:rsid w:val="00690830"/>
    <w:rsid w:val="00690C9B"/>
    <w:rsid w:val="00690D59"/>
    <w:rsid w:val="00690FB1"/>
    <w:rsid w:val="0069135A"/>
    <w:rsid w:val="00691796"/>
    <w:rsid w:val="00692190"/>
    <w:rsid w:val="0069287F"/>
    <w:rsid w:val="006929CA"/>
    <w:rsid w:val="00692A0F"/>
    <w:rsid w:val="00692D0F"/>
    <w:rsid w:val="00693327"/>
    <w:rsid w:val="00693C49"/>
    <w:rsid w:val="00693D72"/>
    <w:rsid w:val="00693F04"/>
    <w:rsid w:val="00693FB0"/>
    <w:rsid w:val="0069412C"/>
    <w:rsid w:val="0069418E"/>
    <w:rsid w:val="006941A0"/>
    <w:rsid w:val="006941C2"/>
    <w:rsid w:val="006942DF"/>
    <w:rsid w:val="00694338"/>
    <w:rsid w:val="006943C3"/>
    <w:rsid w:val="006946FB"/>
    <w:rsid w:val="00694BC3"/>
    <w:rsid w:val="00694EF1"/>
    <w:rsid w:val="00695043"/>
    <w:rsid w:val="00695822"/>
    <w:rsid w:val="00695D06"/>
    <w:rsid w:val="0069604C"/>
    <w:rsid w:val="006964D7"/>
    <w:rsid w:val="00696647"/>
    <w:rsid w:val="006966E9"/>
    <w:rsid w:val="00696B99"/>
    <w:rsid w:val="00696E57"/>
    <w:rsid w:val="00697528"/>
    <w:rsid w:val="00697572"/>
    <w:rsid w:val="0069783C"/>
    <w:rsid w:val="00697A3B"/>
    <w:rsid w:val="00697E20"/>
    <w:rsid w:val="00697ED4"/>
    <w:rsid w:val="006A0420"/>
    <w:rsid w:val="006A0854"/>
    <w:rsid w:val="006A08E6"/>
    <w:rsid w:val="006A0E7A"/>
    <w:rsid w:val="006A0F0F"/>
    <w:rsid w:val="006A0F58"/>
    <w:rsid w:val="006A1636"/>
    <w:rsid w:val="006A1A02"/>
    <w:rsid w:val="006A1B58"/>
    <w:rsid w:val="006A1CEC"/>
    <w:rsid w:val="006A21D3"/>
    <w:rsid w:val="006A2261"/>
    <w:rsid w:val="006A2415"/>
    <w:rsid w:val="006A25E5"/>
    <w:rsid w:val="006A2B14"/>
    <w:rsid w:val="006A2B24"/>
    <w:rsid w:val="006A2DA9"/>
    <w:rsid w:val="006A3096"/>
    <w:rsid w:val="006A3712"/>
    <w:rsid w:val="006A37F0"/>
    <w:rsid w:val="006A38B2"/>
    <w:rsid w:val="006A3B59"/>
    <w:rsid w:val="006A3F19"/>
    <w:rsid w:val="006A4706"/>
    <w:rsid w:val="006A4EC9"/>
    <w:rsid w:val="006A5153"/>
    <w:rsid w:val="006A537F"/>
    <w:rsid w:val="006A55D6"/>
    <w:rsid w:val="006A56CC"/>
    <w:rsid w:val="006A5A39"/>
    <w:rsid w:val="006A5CD2"/>
    <w:rsid w:val="006A5EFF"/>
    <w:rsid w:val="006A5F9C"/>
    <w:rsid w:val="006A6019"/>
    <w:rsid w:val="006A6068"/>
    <w:rsid w:val="006A60E4"/>
    <w:rsid w:val="006A6796"/>
    <w:rsid w:val="006A68D5"/>
    <w:rsid w:val="006A68F2"/>
    <w:rsid w:val="006A6DF6"/>
    <w:rsid w:val="006A71E1"/>
    <w:rsid w:val="006A730A"/>
    <w:rsid w:val="006A747D"/>
    <w:rsid w:val="006A7ADC"/>
    <w:rsid w:val="006A7CE3"/>
    <w:rsid w:val="006A7FF8"/>
    <w:rsid w:val="006B000E"/>
    <w:rsid w:val="006B00BE"/>
    <w:rsid w:val="006B0794"/>
    <w:rsid w:val="006B07C0"/>
    <w:rsid w:val="006B082C"/>
    <w:rsid w:val="006B0C30"/>
    <w:rsid w:val="006B10D4"/>
    <w:rsid w:val="006B1288"/>
    <w:rsid w:val="006B14B3"/>
    <w:rsid w:val="006B1F22"/>
    <w:rsid w:val="006B2139"/>
    <w:rsid w:val="006B21DE"/>
    <w:rsid w:val="006B25C7"/>
    <w:rsid w:val="006B2ABF"/>
    <w:rsid w:val="006B307D"/>
    <w:rsid w:val="006B3404"/>
    <w:rsid w:val="006B376C"/>
    <w:rsid w:val="006B40F2"/>
    <w:rsid w:val="006B4454"/>
    <w:rsid w:val="006B4537"/>
    <w:rsid w:val="006B474E"/>
    <w:rsid w:val="006B48FA"/>
    <w:rsid w:val="006B52AC"/>
    <w:rsid w:val="006B5832"/>
    <w:rsid w:val="006B5927"/>
    <w:rsid w:val="006B5B5F"/>
    <w:rsid w:val="006B5DE2"/>
    <w:rsid w:val="006B620A"/>
    <w:rsid w:val="006B623C"/>
    <w:rsid w:val="006B645E"/>
    <w:rsid w:val="006B6537"/>
    <w:rsid w:val="006B6C5A"/>
    <w:rsid w:val="006B728F"/>
    <w:rsid w:val="006B752C"/>
    <w:rsid w:val="006B7C0D"/>
    <w:rsid w:val="006B7DEF"/>
    <w:rsid w:val="006B7DFD"/>
    <w:rsid w:val="006C0565"/>
    <w:rsid w:val="006C084B"/>
    <w:rsid w:val="006C0AC5"/>
    <w:rsid w:val="006C0F6E"/>
    <w:rsid w:val="006C1542"/>
    <w:rsid w:val="006C1A61"/>
    <w:rsid w:val="006C1CF3"/>
    <w:rsid w:val="006C1F6F"/>
    <w:rsid w:val="006C212C"/>
    <w:rsid w:val="006C266B"/>
    <w:rsid w:val="006C2866"/>
    <w:rsid w:val="006C2A27"/>
    <w:rsid w:val="006C2C4F"/>
    <w:rsid w:val="006C36A2"/>
    <w:rsid w:val="006C3A43"/>
    <w:rsid w:val="006C3A82"/>
    <w:rsid w:val="006C3D2D"/>
    <w:rsid w:val="006C4022"/>
    <w:rsid w:val="006C4350"/>
    <w:rsid w:val="006C44E9"/>
    <w:rsid w:val="006C454D"/>
    <w:rsid w:val="006C46AF"/>
    <w:rsid w:val="006C49E6"/>
    <w:rsid w:val="006C4ADF"/>
    <w:rsid w:val="006C4B22"/>
    <w:rsid w:val="006C567C"/>
    <w:rsid w:val="006C5889"/>
    <w:rsid w:val="006C5D6D"/>
    <w:rsid w:val="006C6ABA"/>
    <w:rsid w:val="006C6C11"/>
    <w:rsid w:val="006C6C39"/>
    <w:rsid w:val="006C6FFD"/>
    <w:rsid w:val="006C7369"/>
    <w:rsid w:val="006C7A8E"/>
    <w:rsid w:val="006C7B72"/>
    <w:rsid w:val="006D052E"/>
    <w:rsid w:val="006D0830"/>
    <w:rsid w:val="006D0AFC"/>
    <w:rsid w:val="006D123B"/>
    <w:rsid w:val="006D1510"/>
    <w:rsid w:val="006D17C6"/>
    <w:rsid w:val="006D2864"/>
    <w:rsid w:val="006D2F2E"/>
    <w:rsid w:val="006D3040"/>
    <w:rsid w:val="006D312B"/>
    <w:rsid w:val="006D32EB"/>
    <w:rsid w:val="006D38DC"/>
    <w:rsid w:val="006D3988"/>
    <w:rsid w:val="006D3C9C"/>
    <w:rsid w:val="006D4603"/>
    <w:rsid w:val="006D46FB"/>
    <w:rsid w:val="006D4831"/>
    <w:rsid w:val="006D4B9D"/>
    <w:rsid w:val="006D50A9"/>
    <w:rsid w:val="006D51E1"/>
    <w:rsid w:val="006D5945"/>
    <w:rsid w:val="006D5A0C"/>
    <w:rsid w:val="006D5B1F"/>
    <w:rsid w:val="006D5F3D"/>
    <w:rsid w:val="006D61BD"/>
    <w:rsid w:val="006D6390"/>
    <w:rsid w:val="006D6767"/>
    <w:rsid w:val="006D687B"/>
    <w:rsid w:val="006D6C83"/>
    <w:rsid w:val="006D743B"/>
    <w:rsid w:val="006D79FE"/>
    <w:rsid w:val="006D7DDC"/>
    <w:rsid w:val="006E0497"/>
    <w:rsid w:val="006E0D6E"/>
    <w:rsid w:val="006E0E11"/>
    <w:rsid w:val="006E10A7"/>
    <w:rsid w:val="006E13F7"/>
    <w:rsid w:val="006E1431"/>
    <w:rsid w:val="006E143D"/>
    <w:rsid w:val="006E17E4"/>
    <w:rsid w:val="006E2124"/>
    <w:rsid w:val="006E2A39"/>
    <w:rsid w:val="006E35F9"/>
    <w:rsid w:val="006E3B16"/>
    <w:rsid w:val="006E3DE1"/>
    <w:rsid w:val="006E4265"/>
    <w:rsid w:val="006E432B"/>
    <w:rsid w:val="006E4462"/>
    <w:rsid w:val="006E4469"/>
    <w:rsid w:val="006E4CD8"/>
    <w:rsid w:val="006E4DDE"/>
    <w:rsid w:val="006E4E78"/>
    <w:rsid w:val="006E50F1"/>
    <w:rsid w:val="006E545F"/>
    <w:rsid w:val="006E56E5"/>
    <w:rsid w:val="006E587F"/>
    <w:rsid w:val="006E5D91"/>
    <w:rsid w:val="006E5DFA"/>
    <w:rsid w:val="006E5F71"/>
    <w:rsid w:val="006E68F1"/>
    <w:rsid w:val="006E690C"/>
    <w:rsid w:val="006E698B"/>
    <w:rsid w:val="006E6C39"/>
    <w:rsid w:val="006E7119"/>
    <w:rsid w:val="006E76B4"/>
    <w:rsid w:val="006E786E"/>
    <w:rsid w:val="006E798A"/>
    <w:rsid w:val="006E7BA4"/>
    <w:rsid w:val="006E7E2A"/>
    <w:rsid w:val="006F01C1"/>
    <w:rsid w:val="006F086A"/>
    <w:rsid w:val="006F0877"/>
    <w:rsid w:val="006F0885"/>
    <w:rsid w:val="006F0C45"/>
    <w:rsid w:val="006F0CEB"/>
    <w:rsid w:val="006F0EDD"/>
    <w:rsid w:val="006F10C3"/>
    <w:rsid w:val="006F158A"/>
    <w:rsid w:val="006F1631"/>
    <w:rsid w:val="006F1695"/>
    <w:rsid w:val="006F18D7"/>
    <w:rsid w:val="006F1B85"/>
    <w:rsid w:val="006F1B97"/>
    <w:rsid w:val="006F1FAA"/>
    <w:rsid w:val="006F2008"/>
    <w:rsid w:val="006F27B3"/>
    <w:rsid w:val="006F285E"/>
    <w:rsid w:val="006F2AA3"/>
    <w:rsid w:val="006F2DD3"/>
    <w:rsid w:val="006F3104"/>
    <w:rsid w:val="006F334A"/>
    <w:rsid w:val="006F35E9"/>
    <w:rsid w:val="006F35FD"/>
    <w:rsid w:val="006F3827"/>
    <w:rsid w:val="006F39E7"/>
    <w:rsid w:val="006F3E21"/>
    <w:rsid w:val="006F42D8"/>
    <w:rsid w:val="006F4308"/>
    <w:rsid w:val="006F522D"/>
    <w:rsid w:val="006F52A8"/>
    <w:rsid w:val="006F54EB"/>
    <w:rsid w:val="006F5987"/>
    <w:rsid w:val="006F5AB2"/>
    <w:rsid w:val="006F5BB1"/>
    <w:rsid w:val="006F616B"/>
    <w:rsid w:val="006F6416"/>
    <w:rsid w:val="006F64BD"/>
    <w:rsid w:val="006F6570"/>
    <w:rsid w:val="006F65CD"/>
    <w:rsid w:val="006F663D"/>
    <w:rsid w:val="006F679D"/>
    <w:rsid w:val="006F6E3E"/>
    <w:rsid w:val="006F6FB6"/>
    <w:rsid w:val="006F70A2"/>
    <w:rsid w:val="006F70B2"/>
    <w:rsid w:val="006F743A"/>
    <w:rsid w:val="006F7A9F"/>
    <w:rsid w:val="006F7C6D"/>
    <w:rsid w:val="006F7D59"/>
    <w:rsid w:val="007004A2"/>
    <w:rsid w:val="00700C45"/>
    <w:rsid w:val="00701383"/>
    <w:rsid w:val="00701A83"/>
    <w:rsid w:val="00702B2E"/>
    <w:rsid w:val="00702E6A"/>
    <w:rsid w:val="00702F77"/>
    <w:rsid w:val="00703015"/>
    <w:rsid w:val="00703291"/>
    <w:rsid w:val="00703399"/>
    <w:rsid w:val="00703446"/>
    <w:rsid w:val="00703810"/>
    <w:rsid w:val="007039FD"/>
    <w:rsid w:val="00703D15"/>
    <w:rsid w:val="00704149"/>
    <w:rsid w:val="007042FF"/>
    <w:rsid w:val="007044E2"/>
    <w:rsid w:val="00704601"/>
    <w:rsid w:val="0070496D"/>
    <w:rsid w:val="007049E0"/>
    <w:rsid w:val="00704A1E"/>
    <w:rsid w:val="00704C88"/>
    <w:rsid w:val="00704DF3"/>
    <w:rsid w:val="00705056"/>
    <w:rsid w:val="007054B9"/>
    <w:rsid w:val="00705A45"/>
    <w:rsid w:val="00705FE3"/>
    <w:rsid w:val="007060F5"/>
    <w:rsid w:val="00706C4C"/>
    <w:rsid w:val="00706FE1"/>
    <w:rsid w:val="0070725E"/>
    <w:rsid w:val="007072CE"/>
    <w:rsid w:val="0070769C"/>
    <w:rsid w:val="00707A0C"/>
    <w:rsid w:val="00707F6A"/>
    <w:rsid w:val="0071005B"/>
    <w:rsid w:val="0071018B"/>
    <w:rsid w:val="00710202"/>
    <w:rsid w:val="0071029D"/>
    <w:rsid w:val="007104C1"/>
    <w:rsid w:val="00710A5D"/>
    <w:rsid w:val="00710BC5"/>
    <w:rsid w:val="00710FC5"/>
    <w:rsid w:val="0071113F"/>
    <w:rsid w:val="007111D2"/>
    <w:rsid w:val="007112C1"/>
    <w:rsid w:val="007112FA"/>
    <w:rsid w:val="007113E5"/>
    <w:rsid w:val="0071148D"/>
    <w:rsid w:val="00712153"/>
    <w:rsid w:val="0071219F"/>
    <w:rsid w:val="00712891"/>
    <w:rsid w:val="00712DFA"/>
    <w:rsid w:val="00713157"/>
    <w:rsid w:val="007136A1"/>
    <w:rsid w:val="00713D1D"/>
    <w:rsid w:val="0071482F"/>
    <w:rsid w:val="007149E8"/>
    <w:rsid w:val="00714A11"/>
    <w:rsid w:val="00714AC3"/>
    <w:rsid w:val="00714C8B"/>
    <w:rsid w:val="0071528F"/>
    <w:rsid w:val="00715576"/>
    <w:rsid w:val="0071600D"/>
    <w:rsid w:val="007165C0"/>
    <w:rsid w:val="00716DC7"/>
    <w:rsid w:val="00716E2C"/>
    <w:rsid w:val="0071750B"/>
    <w:rsid w:val="0071777E"/>
    <w:rsid w:val="0071788F"/>
    <w:rsid w:val="007178AF"/>
    <w:rsid w:val="007178D4"/>
    <w:rsid w:val="00717A98"/>
    <w:rsid w:val="00720526"/>
    <w:rsid w:val="00720FAF"/>
    <w:rsid w:val="00721369"/>
    <w:rsid w:val="00721451"/>
    <w:rsid w:val="007214BA"/>
    <w:rsid w:val="00721586"/>
    <w:rsid w:val="0072185B"/>
    <w:rsid w:val="007218A8"/>
    <w:rsid w:val="00721A42"/>
    <w:rsid w:val="00721A57"/>
    <w:rsid w:val="00721B06"/>
    <w:rsid w:val="007223D4"/>
    <w:rsid w:val="00722646"/>
    <w:rsid w:val="00723265"/>
    <w:rsid w:val="00723348"/>
    <w:rsid w:val="007234BE"/>
    <w:rsid w:val="0072432D"/>
    <w:rsid w:val="00724A0D"/>
    <w:rsid w:val="0072570C"/>
    <w:rsid w:val="00725738"/>
    <w:rsid w:val="0072594D"/>
    <w:rsid w:val="00725DF8"/>
    <w:rsid w:val="007268C2"/>
    <w:rsid w:val="00726926"/>
    <w:rsid w:val="00726964"/>
    <w:rsid w:val="00726A5B"/>
    <w:rsid w:val="00726A80"/>
    <w:rsid w:val="00726C05"/>
    <w:rsid w:val="007270DC"/>
    <w:rsid w:val="0072762B"/>
    <w:rsid w:val="007276B0"/>
    <w:rsid w:val="007277A0"/>
    <w:rsid w:val="007314E5"/>
    <w:rsid w:val="007315EB"/>
    <w:rsid w:val="0073168D"/>
    <w:rsid w:val="007318D0"/>
    <w:rsid w:val="0073259C"/>
    <w:rsid w:val="00732885"/>
    <w:rsid w:val="00732CD3"/>
    <w:rsid w:val="00732D25"/>
    <w:rsid w:val="00732D82"/>
    <w:rsid w:val="00733084"/>
    <w:rsid w:val="00733491"/>
    <w:rsid w:val="00733B83"/>
    <w:rsid w:val="00733D01"/>
    <w:rsid w:val="00733D07"/>
    <w:rsid w:val="007340BC"/>
    <w:rsid w:val="00734668"/>
    <w:rsid w:val="0073478C"/>
    <w:rsid w:val="007347A7"/>
    <w:rsid w:val="007349A1"/>
    <w:rsid w:val="00735136"/>
    <w:rsid w:val="0073514F"/>
    <w:rsid w:val="007358D0"/>
    <w:rsid w:val="00735A17"/>
    <w:rsid w:val="00735B4B"/>
    <w:rsid w:val="00736451"/>
    <w:rsid w:val="00736759"/>
    <w:rsid w:val="00736C9F"/>
    <w:rsid w:val="0073727A"/>
    <w:rsid w:val="007378F0"/>
    <w:rsid w:val="00737999"/>
    <w:rsid w:val="0074011E"/>
    <w:rsid w:val="007405E2"/>
    <w:rsid w:val="007407A2"/>
    <w:rsid w:val="00740F47"/>
    <w:rsid w:val="00741A73"/>
    <w:rsid w:val="007422B2"/>
    <w:rsid w:val="007424F7"/>
    <w:rsid w:val="0074262F"/>
    <w:rsid w:val="00742711"/>
    <w:rsid w:val="00742938"/>
    <w:rsid w:val="00742C5F"/>
    <w:rsid w:val="007431C9"/>
    <w:rsid w:val="007437D8"/>
    <w:rsid w:val="007441BE"/>
    <w:rsid w:val="00744583"/>
    <w:rsid w:val="0074472C"/>
    <w:rsid w:val="00744738"/>
    <w:rsid w:val="0074497B"/>
    <w:rsid w:val="00744B90"/>
    <w:rsid w:val="00744CAA"/>
    <w:rsid w:val="00744E68"/>
    <w:rsid w:val="00744F96"/>
    <w:rsid w:val="007451D9"/>
    <w:rsid w:val="00745B36"/>
    <w:rsid w:val="00745B96"/>
    <w:rsid w:val="00746109"/>
    <w:rsid w:val="00746127"/>
    <w:rsid w:val="00746664"/>
    <w:rsid w:val="00746C52"/>
    <w:rsid w:val="00746ECB"/>
    <w:rsid w:val="00746FCE"/>
    <w:rsid w:val="0074700C"/>
    <w:rsid w:val="00747059"/>
    <w:rsid w:val="007470D2"/>
    <w:rsid w:val="007470D7"/>
    <w:rsid w:val="00747655"/>
    <w:rsid w:val="007476D8"/>
    <w:rsid w:val="00747967"/>
    <w:rsid w:val="00747B8F"/>
    <w:rsid w:val="00747D14"/>
    <w:rsid w:val="00750554"/>
    <w:rsid w:val="00750744"/>
    <w:rsid w:val="00750F5E"/>
    <w:rsid w:val="00750FA9"/>
    <w:rsid w:val="00751112"/>
    <w:rsid w:val="007513A7"/>
    <w:rsid w:val="00751442"/>
    <w:rsid w:val="0075193C"/>
    <w:rsid w:val="00752799"/>
    <w:rsid w:val="00752884"/>
    <w:rsid w:val="00752D4E"/>
    <w:rsid w:val="00752E7C"/>
    <w:rsid w:val="007538AA"/>
    <w:rsid w:val="00753A97"/>
    <w:rsid w:val="00753D4E"/>
    <w:rsid w:val="00754957"/>
    <w:rsid w:val="00754E57"/>
    <w:rsid w:val="0075515F"/>
    <w:rsid w:val="00755368"/>
    <w:rsid w:val="00755459"/>
    <w:rsid w:val="0075549F"/>
    <w:rsid w:val="00755725"/>
    <w:rsid w:val="00755C5C"/>
    <w:rsid w:val="00755F04"/>
    <w:rsid w:val="0075622F"/>
    <w:rsid w:val="00756289"/>
    <w:rsid w:val="00756411"/>
    <w:rsid w:val="007568A7"/>
    <w:rsid w:val="00756A32"/>
    <w:rsid w:val="00756EA6"/>
    <w:rsid w:val="00756ED2"/>
    <w:rsid w:val="0075729B"/>
    <w:rsid w:val="0075740A"/>
    <w:rsid w:val="00757733"/>
    <w:rsid w:val="00757760"/>
    <w:rsid w:val="007579F8"/>
    <w:rsid w:val="00757B37"/>
    <w:rsid w:val="00757BEB"/>
    <w:rsid w:val="00757C0D"/>
    <w:rsid w:val="00757CB9"/>
    <w:rsid w:val="00760606"/>
    <w:rsid w:val="007611FD"/>
    <w:rsid w:val="007613E9"/>
    <w:rsid w:val="0076167F"/>
    <w:rsid w:val="0076174E"/>
    <w:rsid w:val="00761DC7"/>
    <w:rsid w:val="00762151"/>
    <w:rsid w:val="007623FA"/>
    <w:rsid w:val="00762637"/>
    <w:rsid w:val="00762A46"/>
    <w:rsid w:val="00762E7E"/>
    <w:rsid w:val="00763259"/>
    <w:rsid w:val="007634F2"/>
    <w:rsid w:val="00763747"/>
    <w:rsid w:val="00763A94"/>
    <w:rsid w:val="00763ABC"/>
    <w:rsid w:val="00763EBE"/>
    <w:rsid w:val="00763F58"/>
    <w:rsid w:val="0076425E"/>
    <w:rsid w:val="00764330"/>
    <w:rsid w:val="007647E3"/>
    <w:rsid w:val="00764A4D"/>
    <w:rsid w:val="007651D6"/>
    <w:rsid w:val="0076579D"/>
    <w:rsid w:val="00765880"/>
    <w:rsid w:val="007658C9"/>
    <w:rsid w:val="007659FD"/>
    <w:rsid w:val="00765C4F"/>
    <w:rsid w:val="00765F6E"/>
    <w:rsid w:val="00766187"/>
    <w:rsid w:val="007666DA"/>
    <w:rsid w:val="00766798"/>
    <w:rsid w:val="007669AC"/>
    <w:rsid w:val="00766B5B"/>
    <w:rsid w:val="0076723D"/>
    <w:rsid w:val="0076734C"/>
    <w:rsid w:val="00767686"/>
    <w:rsid w:val="00767A7F"/>
    <w:rsid w:val="007700B6"/>
    <w:rsid w:val="007706F3"/>
    <w:rsid w:val="00770B69"/>
    <w:rsid w:val="00770FAE"/>
    <w:rsid w:val="00771D5B"/>
    <w:rsid w:val="00772337"/>
    <w:rsid w:val="007723A2"/>
    <w:rsid w:val="00772BC0"/>
    <w:rsid w:val="00772CCE"/>
    <w:rsid w:val="0077317D"/>
    <w:rsid w:val="0077369E"/>
    <w:rsid w:val="007737F1"/>
    <w:rsid w:val="0077397C"/>
    <w:rsid w:val="00773EB0"/>
    <w:rsid w:val="00773F38"/>
    <w:rsid w:val="00774060"/>
    <w:rsid w:val="00774961"/>
    <w:rsid w:val="00775302"/>
    <w:rsid w:val="00775381"/>
    <w:rsid w:val="007754B0"/>
    <w:rsid w:val="00775707"/>
    <w:rsid w:val="00775715"/>
    <w:rsid w:val="00775920"/>
    <w:rsid w:val="00775DEB"/>
    <w:rsid w:val="007761D8"/>
    <w:rsid w:val="00776575"/>
    <w:rsid w:val="00776684"/>
    <w:rsid w:val="00776888"/>
    <w:rsid w:val="007768E5"/>
    <w:rsid w:val="00776B47"/>
    <w:rsid w:val="0077731A"/>
    <w:rsid w:val="007774A0"/>
    <w:rsid w:val="007774CE"/>
    <w:rsid w:val="0077798D"/>
    <w:rsid w:val="00777AA3"/>
    <w:rsid w:val="00780C75"/>
    <w:rsid w:val="00780F56"/>
    <w:rsid w:val="0078109D"/>
    <w:rsid w:val="007811C5"/>
    <w:rsid w:val="00781417"/>
    <w:rsid w:val="00781509"/>
    <w:rsid w:val="00781608"/>
    <w:rsid w:val="00781A60"/>
    <w:rsid w:val="00781F3A"/>
    <w:rsid w:val="00781F82"/>
    <w:rsid w:val="0078262A"/>
    <w:rsid w:val="007826F9"/>
    <w:rsid w:val="00782BFB"/>
    <w:rsid w:val="00783532"/>
    <w:rsid w:val="00783A09"/>
    <w:rsid w:val="00783A4B"/>
    <w:rsid w:val="00783B41"/>
    <w:rsid w:val="00783BC8"/>
    <w:rsid w:val="00783F24"/>
    <w:rsid w:val="00783F51"/>
    <w:rsid w:val="007843B0"/>
    <w:rsid w:val="007847D8"/>
    <w:rsid w:val="007858F1"/>
    <w:rsid w:val="007859E6"/>
    <w:rsid w:val="0078620D"/>
    <w:rsid w:val="007865E0"/>
    <w:rsid w:val="00786792"/>
    <w:rsid w:val="00786B27"/>
    <w:rsid w:val="00786C4B"/>
    <w:rsid w:val="00786D5D"/>
    <w:rsid w:val="00786E41"/>
    <w:rsid w:val="007877DC"/>
    <w:rsid w:val="00787A4A"/>
    <w:rsid w:val="007900A9"/>
    <w:rsid w:val="007900BB"/>
    <w:rsid w:val="00790215"/>
    <w:rsid w:val="007903EF"/>
    <w:rsid w:val="00790987"/>
    <w:rsid w:val="00790C03"/>
    <w:rsid w:val="00790C62"/>
    <w:rsid w:val="00790E2B"/>
    <w:rsid w:val="00790EA3"/>
    <w:rsid w:val="0079120F"/>
    <w:rsid w:val="00791435"/>
    <w:rsid w:val="00791EBD"/>
    <w:rsid w:val="00792713"/>
    <w:rsid w:val="00792BF5"/>
    <w:rsid w:val="00792F7F"/>
    <w:rsid w:val="0079347E"/>
    <w:rsid w:val="00793643"/>
    <w:rsid w:val="007936F7"/>
    <w:rsid w:val="007936F9"/>
    <w:rsid w:val="007937DD"/>
    <w:rsid w:val="00793DDD"/>
    <w:rsid w:val="00793EE2"/>
    <w:rsid w:val="00794043"/>
    <w:rsid w:val="00794475"/>
    <w:rsid w:val="0079462B"/>
    <w:rsid w:val="007947A8"/>
    <w:rsid w:val="00794C9A"/>
    <w:rsid w:val="00795016"/>
    <w:rsid w:val="007952AF"/>
    <w:rsid w:val="00795488"/>
    <w:rsid w:val="0079556C"/>
    <w:rsid w:val="00795A24"/>
    <w:rsid w:val="00795AC5"/>
    <w:rsid w:val="00795E5E"/>
    <w:rsid w:val="007966A5"/>
    <w:rsid w:val="0079674B"/>
    <w:rsid w:val="0079684F"/>
    <w:rsid w:val="00796AF5"/>
    <w:rsid w:val="00796E9E"/>
    <w:rsid w:val="0079722A"/>
    <w:rsid w:val="007975CC"/>
    <w:rsid w:val="00797D89"/>
    <w:rsid w:val="007A0076"/>
    <w:rsid w:val="007A0376"/>
    <w:rsid w:val="007A054C"/>
    <w:rsid w:val="007A0631"/>
    <w:rsid w:val="007A0FD8"/>
    <w:rsid w:val="007A11E4"/>
    <w:rsid w:val="007A1520"/>
    <w:rsid w:val="007A1893"/>
    <w:rsid w:val="007A25C1"/>
    <w:rsid w:val="007A2AD9"/>
    <w:rsid w:val="007A3179"/>
    <w:rsid w:val="007A3241"/>
    <w:rsid w:val="007A371D"/>
    <w:rsid w:val="007A3B87"/>
    <w:rsid w:val="007A3C79"/>
    <w:rsid w:val="007A45B7"/>
    <w:rsid w:val="007A461E"/>
    <w:rsid w:val="007A4718"/>
    <w:rsid w:val="007A4997"/>
    <w:rsid w:val="007A4C9B"/>
    <w:rsid w:val="007A5140"/>
    <w:rsid w:val="007A51C9"/>
    <w:rsid w:val="007A51E2"/>
    <w:rsid w:val="007A5364"/>
    <w:rsid w:val="007A55B0"/>
    <w:rsid w:val="007A5677"/>
    <w:rsid w:val="007A579E"/>
    <w:rsid w:val="007A59ED"/>
    <w:rsid w:val="007A5A20"/>
    <w:rsid w:val="007A5E7C"/>
    <w:rsid w:val="007A6327"/>
    <w:rsid w:val="007B05B0"/>
    <w:rsid w:val="007B0620"/>
    <w:rsid w:val="007B069C"/>
    <w:rsid w:val="007B07D2"/>
    <w:rsid w:val="007B1026"/>
    <w:rsid w:val="007B113B"/>
    <w:rsid w:val="007B11D9"/>
    <w:rsid w:val="007B14AD"/>
    <w:rsid w:val="007B1812"/>
    <w:rsid w:val="007B18A2"/>
    <w:rsid w:val="007B1B91"/>
    <w:rsid w:val="007B2368"/>
    <w:rsid w:val="007B23D9"/>
    <w:rsid w:val="007B243C"/>
    <w:rsid w:val="007B2B6D"/>
    <w:rsid w:val="007B2C5A"/>
    <w:rsid w:val="007B2E24"/>
    <w:rsid w:val="007B2E27"/>
    <w:rsid w:val="007B2F80"/>
    <w:rsid w:val="007B307D"/>
    <w:rsid w:val="007B3300"/>
    <w:rsid w:val="007B3730"/>
    <w:rsid w:val="007B38FA"/>
    <w:rsid w:val="007B393A"/>
    <w:rsid w:val="007B3D53"/>
    <w:rsid w:val="007B400E"/>
    <w:rsid w:val="007B404C"/>
    <w:rsid w:val="007B40F7"/>
    <w:rsid w:val="007B4127"/>
    <w:rsid w:val="007B445A"/>
    <w:rsid w:val="007B44F6"/>
    <w:rsid w:val="007B4642"/>
    <w:rsid w:val="007B4714"/>
    <w:rsid w:val="007B476B"/>
    <w:rsid w:val="007B49FA"/>
    <w:rsid w:val="007B4C55"/>
    <w:rsid w:val="007B5180"/>
    <w:rsid w:val="007B536F"/>
    <w:rsid w:val="007B5804"/>
    <w:rsid w:val="007B5986"/>
    <w:rsid w:val="007B5A2F"/>
    <w:rsid w:val="007B5E70"/>
    <w:rsid w:val="007B6423"/>
    <w:rsid w:val="007B6A42"/>
    <w:rsid w:val="007B6BD8"/>
    <w:rsid w:val="007B6DCA"/>
    <w:rsid w:val="007B6EFD"/>
    <w:rsid w:val="007B7285"/>
    <w:rsid w:val="007B736B"/>
    <w:rsid w:val="007B7664"/>
    <w:rsid w:val="007B7782"/>
    <w:rsid w:val="007C02AD"/>
    <w:rsid w:val="007C04A2"/>
    <w:rsid w:val="007C0734"/>
    <w:rsid w:val="007C096E"/>
    <w:rsid w:val="007C09E5"/>
    <w:rsid w:val="007C0B06"/>
    <w:rsid w:val="007C1525"/>
    <w:rsid w:val="007C1A18"/>
    <w:rsid w:val="007C1A47"/>
    <w:rsid w:val="007C2174"/>
    <w:rsid w:val="007C2358"/>
    <w:rsid w:val="007C2679"/>
    <w:rsid w:val="007C2DCC"/>
    <w:rsid w:val="007C2F2A"/>
    <w:rsid w:val="007C31E5"/>
    <w:rsid w:val="007C32DF"/>
    <w:rsid w:val="007C3A94"/>
    <w:rsid w:val="007C3BFC"/>
    <w:rsid w:val="007C3D3C"/>
    <w:rsid w:val="007C3FD9"/>
    <w:rsid w:val="007C411F"/>
    <w:rsid w:val="007C463F"/>
    <w:rsid w:val="007C4BFB"/>
    <w:rsid w:val="007C53E7"/>
    <w:rsid w:val="007C5677"/>
    <w:rsid w:val="007C5A62"/>
    <w:rsid w:val="007C6476"/>
    <w:rsid w:val="007C665B"/>
    <w:rsid w:val="007C6A11"/>
    <w:rsid w:val="007C6A73"/>
    <w:rsid w:val="007C6E86"/>
    <w:rsid w:val="007C6F5C"/>
    <w:rsid w:val="007C70C3"/>
    <w:rsid w:val="007C7351"/>
    <w:rsid w:val="007C7684"/>
    <w:rsid w:val="007C7925"/>
    <w:rsid w:val="007C7972"/>
    <w:rsid w:val="007D028E"/>
    <w:rsid w:val="007D0528"/>
    <w:rsid w:val="007D0F4E"/>
    <w:rsid w:val="007D0FF3"/>
    <w:rsid w:val="007D1230"/>
    <w:rsid w:val="007D124E"/>
    <w:rsid w:val="007D126F"/>
    <w:rsid w:val="007D15F9"/>
    <w:rsid w:val="007D1756"/>
    <w:rsid w:val="007D181C"/>
    <w:rsid w:val="007D1AA3"/>
    <w:rsid w:val="007D1BE2"/>
    <w:rsid w:val="007D1C5E"/>
    <w:rsid w:val="007D2095"/>
    <w:rsid w:val="007D23B2"/>
    <w:rsid w:val="007D2413"/>
    <w:rsid w:val="007D2805"/>
    <w:rsid w:val="007D2AF2"/>
    <w:rsid w:val="007D2BDF"/>
    <w:rsid w:val="007D33E0"/>
    <w:rsid w:val="007D36D6"/>
    <w:rsid w:val="007D38F7"/>
    <w:rsid w:val="007D3CAE"/>
    <w:rsid w:val="007D443C"/>
    <w:rsid w:val="007D4851"/>
    <w:rsid w:val="007D4956"/>
    <w:rsid w:val="007D4A53"/>
    <w:rsid w:val="007D4AA3"/>
    <w:rsid w:val="007D4B41"/>
    <w:rsid w:val="007D5047"/>
    <w:rsid w:val="007D510D"/>
    <w:rsid w:val="007D53E4"/>
    <w:rsid w:val="007D5C5B"/>
    <w:rsid w:val="007D5FC5"/>
    <w:rsid w:val="007D640F"/>
    <w:rsid w:val="007D6F4F"/>
    <w:rsid w:val="007D70E7"/>
    <w:rsid w:val="007D71BC"/>
    <w:rsid w:val="007D71C1"/>
    <w:rsid w:val="007D720C"/>
    <w:rsid w:val="007D741C"/>
    <w:rsid w:val="007D75CF"/>
    <w:rsid w:val="007D7846"/>
    <w:rsid w:val="007D78AB"/>
    <w:rsid w:val="007D7A3D"/>
    <w:rsid w:val="007D7EE0"/>
    <w:rsid w:val="007E0A14"/>
    <w:rsid w:val="007E151C"/>
    <w:rsid w:val="007E1798"/>
    <w:rsid w:val="007E35F7"/>
    <w:rsid w:val="007E39B8"/>
    <w:rsid w:val="007E3A16"/>
    <w:rsid w:val="007E3CDF"/>
    <w:rsid w:val="007E3D36"/>
    <w:rsid w:val="007E3F81"/>
    <w:rsid w:val="007E4277"/>
    <w:rsid w:val="007E4308"/>
    <w:rsid w:val="007E46B7"/>
    <w:rsid w:val="007E46E9"/>
    <w:rsid w:val="007E4823"/>
    <w:rsid w:val="007E4845"/>
    <w:rsid w:val="007E485B"/>
    <w:rsid w:val="007E4ADD"/>
    <w:rsid w:val="007E4B50"/>
    <w:rsid w:val="007E54BE"/>
    <w:rsid w:val="007E55B2"/>
    <w:rsid w:val="007E5B68"/>
    <w:rsid w:val="007E5BAE"/>
    <w:rsid w:val="007E5BC4"/>
    <w:rsid w:val="007E5C1C"/>
    <w:rsid w:val="007E5D86"/>
    <w:rsid w:val="007E5EEF"/>
    <w:rsid w:val="007E5F60"/>
    <w:rsid w:val="007E6221"/>
    <w:rsid w:val="007E6693"/>
    <w:rsid w:val="007E6B34"/>
    <w:rsid w:val="007E6BA3"/>
    <w:rsid w:val="007E6D2E"/>
    <w:rsid w:val="007E79FE"/>
    <w:rsid w:val="007E7A3F"/>
    <w:rsid w:val="007E7B5F"/>
    <w:rsid w:val="007E7EE7"/>
    <w:rsid w:val="007F0060"/>
    <w:rsid w:val="007F00DF"/>
    <w:rsid w:val="007F065E"/>
    <w:rsid w:val="007F07BD"/>
    <w:rsid w:val="007F0976"/>
    <w:rsid w:val="007F0F4E"/>
    <w:rsid w:val="007F0FE0"/>
    <w:rsid w:val="007F124C"/>
    <w:rsid w:val="007F1328"/>
    <w:rsid w:val="007F211A"/>
    <w:rsid w:val="007F2955"/>
    <w:rsid w:val="007F2D7C"/>
    <w:rsid w:val="007F3205"/>
    <w:rsid w:val="007F3434"/>
    <w:rsid w:val="007F36D4"/>
    <w:rsid w:val="007F37E1"/>
    <w:rsid w:val="007F3B4D"/>
    <w:rsid w:val="007F3F0D"/>
    <w:rsid w:val="007F4208"/>
    <w:rsid w:val="007F47F3"/>
    <w:rsid w:val="007F4AF0"/>
    <w:rsid w:val="007F4D39"/>
    <w:rsid w:val="007F4EFA"/>
    <w:rsid w:val="007F535D"/>
    <w:rsid w:val="007F5692"/>
    <w:rsid w:val="007F5748"/>
    <w:rsid w:val="007F588A"/>
    <w:rsid w:val="007F59EC"/>
    <w:rsid w:val="007F5AF0"/>
    <w:rsid w:val="007F5B3D"/>
    <w:rsid w:val="007F5C78"/>
    <w:rsid w:val="007F5D26"/>
    <w:rsid w:val="007F6099"/>
    <w:rsid w:val="007F6677"/>
    <w:rsid w:val="007F6969"/>
    <w:rsid w:val="007F6C1A"/>
    <w:rsid w:val="007F7317"/>
    <w:rsid w:val="007F7416"/>
    <w:rsid w:val="007F750D"/>
    <w:rsid w:val="007F7596"/>
    <w:rsid w:val="007F7623"/>
    <w:rsid w:val="007F769F"/>
    <w:rsid w:val="007F7777"/>
    <w:rsid w:val="007F7A27"/>
    <w:rsid w:val="007F7B5D"/>
    <w:rsid w:val="007F7C2D"/>
    <w:rsid w:val="007F7E0E"/>
    <w:rsid w:val="00800582"/>
    <w:rsid w:val="008009AB"/>
    <w:rsid w:val="00800E0F"/>
    <w:rsid w:val="00801234"/>
    <w:rsid w:val="00801262"/>
    <w:rsid w:val="008017CD"/>
    <w:rsid w:val="00801A91"/>
    <w:rsid w:val="00801FC0"/>
    <w:rsid w:val="008020C5"/>
    <w:rsid w:val="00802141"/>
    <w:rsid w:val="008022EC"/>
    <w:rsid w:val="00802F7C"/>
    <w:rsid w:val="0080315A"/>
    <w:rsid w:val="00803723"/>
    <w:rsid w:val="008041E4"/>
    <w:rsid w:val="00804510"/>
    <w:rsid w:val="008047CF"/>
    <w:rsid w:val="00804D6D"/>
    <w:rsid w:val="00804E3E"/>
    <w:rsid w:val="00805628"/>
    <w:rsid w:val="008058F4"/>
    <w:rsid w:val="00805A1B"/>
    <w:rsid w:val="00805BAF"/>
    <w:rsid w:val="0080618E"/>
    <w:rsid w:val="0080655B"/>
    <w:rsid w:val="00806A93"/>
    <w:rsid w:val="0080727A"/>
    <w:rsid w:val="008075AB"/>
    <w:rsid w:val="00807CA9"/>
    <w:rsid w:val="008100C7"/>
    <w:rsid w:val="00810115"/>
    <w:rsid w:val="008110A1"/>
    <w:rsid w:val="008112AE"/>
    <w:rsid w:val="008113EA"/>
    <w:rsid w:val="00811B13"/>
    <w:rsid w:val="00811BBE"/>
    <w:rsid w:val="00811DEA"/>
    <w:rsid w:val="00811FBA"/>
    <w:rsid w:val="008123F4"/>
    <w:rsid w:val="008125EA"/>
    <w:rsid w:val="008129FA"/>
    <w:rsid w:val="00812F4F"/>
    <w:rsid w:val="008130C5"/>
    <w:rsid w:val="00813210"/>
    <w:rsid w:val="008134F5"/>
    <w:rsid w:val="00813AE0"/>
    <w:rsid w:val="00813C5F"/>
    <w:rsid w:val="00813CE4"/>
    <w:rsid w:val="00814065"/>
    <w:rsid w:val="00814635"/>
    <w:rsid w:val="008148E2"/>
    <w:rsid w:val="00815321"/>
    <w:rsid w:val="008154FB"/>
    <w:rsid w:val="00815551"/>
    <w:rsid w:val="008156A5"/>
    <w:rsid w:val="008159AF"/>
    <w:rsid w:val="00816193"/>
    <w:rsid w:val="008164D9"/>
    <w:rsid w:val="00816715"/>
    <w:rsid w:val="008168B7"/>
    <w:rsid w:val="00816A1A"/>
    <w:rsid w:val="00816C73"/>
    <w:rsid w:val="00816D8D"/>
    <w:rsid w:val="008172B9"/>
    <w:rsid w:val="008174CD"/>
    <w:rsid w:val="008178CD"/>
    <w:rsid w:val="00817916"/>
    <w:rsid w:val="00817D96"/>
    <w:rsid w:val="00817E62"/>
    <w:rsid w:val="00817EA1"/>
    <w:rsid w:val="00817F03"/>
    <w:rsid w:val="008201E4"/>
    <w:rsid w:val="00820266"/>
    <w:rsid w:val="00820287"/>
    <w:rsid w:val="0082042D"/>
    <w:rsid w:val="00820782"/>
    <w:rsid w:val="0082089D"/>
    <w:rsid w:val="008210AB"/>
    <w:rsid w:val="008210D3"/>
    <w:rsid w:val="00821613"/>
    <w:rsid w:val="0082168D"/>
    <w:rsid w:val="008218EF"/>
    <w:rsid w:val="008219F4"/>
    <w:rsid w:val="00821A49"/>
    <w:rsid w:val="00821C4A"/>
    <w:rsid w:val="00821D3C"/>
    <w:rsid w:val="00821FCC"/>
    <w:rsid w:val="008220CE"/>
    <w:rsid w:val="0082212A"/>
    <w:rsid w:val="00822256"/>
    <w:rsid w:val="00822333"/>
    <w:rsid w:val="0082233B"/>
    <w:rsid w:val="008227BF"/>
    <w:rsid w:val="00822DA9"/>
    <w:rsid w:val="00822F5E"/>
    <w:rsid w:val="00823C36"/>
    <w:rsid w:val="00823E6B"/>
    <w:rsid w:val="008243B8"/>
    <w:rsid w:val="00824549"/>
    <w:rsid w:val="00824552"/>
    <w:rsid w:val="00824B63"/>
    <w:rsid w:val="00825349"/>
    <w:rsid w:val="0082631B"/>
    <w:rsid w:val="00826495"/>
    <w:rsid w:val="00826B4C"/>
    <w:rsid w:val="00826C7D"/>
    <w:rsid w:val="008272D8"/>
    <w:rsid w:val="00827D2D"/>
    <w:rsid w:val="00827EB6"/>
    <w:rsid w:val="00830276"/>
    <w:rsid w:val="008304D3"/>
    <w:rsid w:val="008305BD"/>
    <w:rsid w:val="00830CEB"/>
    <w:rsid w:val="00830D78"/>
    <w:rsid w:val="00830E87"/>
    <w:rsid w:val="00830F46"/>
    <w:rsid w:val="0083120B"/>
    <w:rsid w:val="0083120E"/>
    <w:rsid w:val="00831356"/>
    <w:rsid w:val="0083141A"/>
    <w:rsid w:val="00831425"/>
    <w:rsid w:val="008314BD"/>
    <w:rsid w:val="008314FF"/>
    <w:rsid w:val="008318FA"/>
    <w:rsid w:val="00831968"/>
    <w:rsid w:val="0083221B"/>
    <w:rsid w:val="00832326"/>
    <w:rsid w:val="00832469"/>
    <w:rsid w:val="00832531"/>
    <w:rsid w:val="00832580"/>
    <w:rsid w:val="008327B8"/>
    <w:rsid w:val="00832875"/>
    <w:rsid w:val="00832C23"/>
    <w:rsid w:val="00832E4E"/>
    <w:rsid w:val="0083349E"/>
    <w:rsid w:val="008335FD"/>
    <w:rsid w:val="0083362E"/>
    <w:rsid w:val="00833B72"/>
    <w:rsid w:val="00833DD5"/>
    <w:rsid w:val="0083409A"/>
    <w:rsid w:val="0083412B"/>
    <w:rsid w:val="00834372"/>
    <w:rsid w:val="0083438E"/>
    <w:rsid w:val="00834459"/>
    <w:rsid w:val="00834ABE"/>
    <w:rsid w:val="00834B5D"/>
    <w:rsid w:val="00834F72"/>
    <w:rsid w:val="00835234"/>
    <w:rsid w:val="0083532F"/>
    <w:rsid w:val="00835743"/>
    <w:rsid w:val="008358B8"/>
    <w:rsid w:val="00835A8B"/>
    <w:rsid w:val="00835ABC"/>
    <w:rsid w:val="00836154"/>
    <w:rsid w:val="00836673"/>
    <w:rsid w:val="00836767"/>
    <w:rsid w:val="00836BB0"/>
    <w:rsid w:val="00836DE7"/>
    <w:rsid w:val="00837087"/>
    <w:rsid w:val="008376DF"/>
    <w:rsid w:val="0083771F"/>
    <w:rsid w:val="00837747"/>
    <w:rsid w:val="00837D29"/>
    <w:rsid w:val="00837D5B"/>
    <w:rsid w:val="00837FD4"/>
    <w:rsid w:val="008401F2"/>
    <w:rsid w:val="0084031A"/>
    <w:rsid w:val="00840664"/>
    <w:rsid w:val="00840931"/>
    <w:rsid w:val="00840F06"/>
    <w:rsid w:val="00840F70"/>
    <w:rsid w:val="00840F79"/>
    <w:rsid w:val="00841378"/>
    <w:rsid w:val="008418DF"/>
    <w:rsid w:val="00841EED"/>
    <w:rsid w:val="00842647"/>
    <w:rsid w:val="0084292F"/>
    <w:rsid w:val="00842E4A"/>
    <w:rsid w:val="00842FF0"/>
    <w:rsid w:val="00843428"/>
    <w:rsid w:val="00843E36"/>
    <w:rsid w:val="00843E9B"/>
    <w:rsid w:val="00843FF6"/>
    <w:rsid w:val="008440C5"/>
    <w:rsid w:val="008441F1"/>
    <w:rsid w:val="00844474"/>
    <w:rsid w:val="00844657"/>
    <w:rsid w:val="00844CCB"/>
    <w:rsid w:val="00845665"/>
    <w:rsid w:val="00845DA8"/>
    <w:rsid w:val="00846114"/>
    <w:rsid w:val="00846128"/>
    <w:rsid w:val="008462A4"/>
    <w:rsid w:val="008462E0"/>
    <w:rsid w:val="00846924"/>
    <w:rsid w:val="00847130"/>
    <w:rsid w:val="008473BD"/>
    <w:rsid w:val="0084743B"/>
    <w:rsid w:val="00847457"/>
    <w:rsid w:val="008479C4"/>
    <w:rsid w:val="00847BAA"/>
    <w:rsid w:val="00847CD1"/>
    <w:rsid w:val="00847EE4"/>
    <w:rsid w:val="00850612"/>
    <w:rsid w:val="008506DF"/>
    <w:rsid w:val="00850F7C"/>
    <w:rsid w:val="0085109B"/>
    <w:rsid w:val="00851471"/>
    <w:rsid w:val="0085158B"/>
    <w:rsid w:val="008516EC"/>
    <w:rsid w:val="0085194B"/>
    <w:rsid w:val="00851E60"/>
    <w:rsid w:val="00851F73"/>
    <w:rsid w:val="008520A4"/>
    <w:rsid w:val="008520B0"/>
    <w:rsid w:val="00852746"/>
    <w:rsid w:val="008527DF"/>
    <w:rsid w:val="0085283E"/>
    <w:rsid w:val="00852897"/>
    <w:rsid w:val="00853443"/>
    <w:rsid w:val="008535F9"/>
    <w:rsid w:val="0085375E"/>
    <w:rsid w:val="008538B8"/>
    <w:rsid w:val="00853C05"/>
    <w:rsid w:val="00854371"/>
    <w:rsid w:val="008544C4"/>
    <w:rsid w:val="008546EA"/>
    <w:rsid w:val="00854A69"/>
    <w:rsid w:val="008551F4"/>
    <w:rsid w:val="00856489"/>
    <w:rsid w:val="00856602"/>
    <w:rsid w:val="00856AD2"/>
    <w:rsid w:val="00856DDA"/>
    <w:rsid w:val="00856F04"/>
    <w:rsid w:val="00857BE4"/>
    <w:rsid w:val="008604D4"/>
    <w:rsid w:val="008606A8"/>
    <w:rsid w:val="008606E6"/>
    <w:rsid w:val="00860827"/>
    <w:rsid w:val="00860B14"/>
    <w:rsid w:val="0086111F"/>
    <w:rsid w:val="00861402"/>
    <w:rsid w:val="0086142A"/>
    <w:rsid w:val="00861A03"/>
    <w:rsid w:val="00861B9D"/>
    <w:rsid w:val="00861BFD"/>
    <w:rsid w:val="00861C64"/>
    <w:rsid w:val="00861CC4"/>
    <w:rsid w:val="00861E3F"/>
    <w:rsid w:val="0086212E"/>
    <w:rsid w:val="008625AE"/>
    <w:rsid w:val="008628AB"/>
    <w:rsid w:val="008629C8"/>
    <w:rsid w:val="00862A61"/>
    <w:rsid w:val="00862BC6"/>
    <w:rsid w:val="00862DCA"/>
    <w:rsid w:val="0086310C"/>
    <w:rsid w:val="008631D5"/>
    <w:rsid w:val="008637AD"/>
    <w:rsid w:val="00863941"/>
    <w:rsid w:val="00863D81"/>
    <w:rsid w:val="00864454"/>
    <w:rsid w:val="008645B9"/>
    <w:rsid w:val="0086468C"/>
    <w:rsid w:val="008646E1"/>
    <w:rsid w:val="00864927"/>
    <w:rsid w:val="00864B59"/>
    <w:rsid w:val="00864EC4"/>
    <w:rsid w:val="00865207"/>
    <w:rsid w:val="00865387"/>
    <w:rsid w:val="008655F5"/>
    <w:rsid w:val="00865B16"/>
    <w:rsid w:val="00865BF6"/>
    <w:rsid w:val="00865E2F"/>
    <w:rsid w:val="00865FCE"/>
    <w:rsid w:val="00866156"/>
    <w:rsid w:val="0086651C"/>
    <w:rsid w:val="00866543"/>
    <w:rsid w:val="00866981"/>
    <w:rsid w:val="00866A11"/>
    <w:rsid w:val="00866F70"/>
    <w:rsid w:val="00867893"/>
    <w:rsid w:val="00867A6D"/>
    <w:rsid w:val="00867C04"/>
    <w:rsid w:val="00867DF1"/>
    <w:rsid w:val="00870322"/>
    <w:rsid w:val="0087051E"/>
    <w:rsid w:val="0087056B"/>
    <w:rsid w:val="00870F3A"/>
    <w:rsid w:val="00871436"/>
    <w:rsid w:val="00871452"/>
    <w:rsid w:val="00871DED"/>
    <w:rsid w:val="00871FB9"/>
    <w:rsid w:val="00872324"/>
    <w:rsid w:val="0087255E"/>
    <w:rsid w:val="00872616"/>
    <w:rsid w:val="0087263F"/>
    <w:rsid w:val="00872706"/>
    <w:rsid w:val="0087284B"/>
    <w:rsid w:val="00872F4D"/>
    <w:rsid w:val="008732B4"/>
    <w:rsid w:val="008735F6"/>
    <w:rsid w:val="00873986"/>
    <w:rsid w:val="00873C31"/>
    <w:rsid w:val="00873ED0"/>
    <w:rsid w:val="008740E1"/>
    <w:rsid w:val="00874474"/>
    <w:rsid w:val="00874561"/>
    <w:rsid w:val="0087460C"/>
    <w:rsid w:val="00874A59"/>
    <w:rsid w:val="00874BD1"/>
    <w:rsid w:val="00874F03"/>
    <w:rsid w:val="00875258"/>
    <w:rsid w:val="0087562A"/>
    <w:rsid w:val="00875680"/>
    <w:rsid w:val="008756D4"/>
    <w:rsid w:val="00875B2B"/>
    <w:rsid w:val="00875C5E"/>
    <w:rsid w:val="008764BB"/>
    <w:rsid w:val="008765AF"/>
    <w:rsid w:val="008766A6"/>
    <w:rsid w:val="008766AD"/>
    <w:rsid w:val="0087687F"/>
    <w:rsid w:val="00876DB0"/>
    <w:rsid w:val="008771D2"/>
    <w:rsid w:val="008777CA"/>
    <w:rsid w:val="00877846"/>
    <w:rsid w:val="00877C4E"/>
    <w:rsid w:val="00880078"/>
    <w:rsid w:val="008804D9"/>
    <w:rsid w:val="00880597"/>
    <w:rsid w:val="008807B2"/>
    <w:rsid w:val="008809EC"/>
    <w:rsid w:val="00880B3F"/>
    <w:rsid w:val="00880B46"/>
    <w:rsid w:val="00880B52"/>
    <w:rsid w:val="00880F17"/>
    <w:rsid w:val="00881197"/>
    <w:rsid w:val="00881262"/>
    <w:rsid w:val="0088178B"/>
    <w:rsid w:val="00881951"/>
    <w:rsid w:val="0088198F"/>
    <w:rsid w:val="00881B14"/>
    <w:rsid w:val="00881B57"/>
    <w:rsid w:val="00881DD5"/>
    <w:rsid w:val="00882466"/>
    <w:rsid w:val="008827E7"/>
    <w:rsid w:val="0088291A"/>
    <w:rsid w:val="0088296F"/>
    <w:rsid w:val="00882BE7"/>
    <w:rsid w:val="0088364E"/>
    <w:rsid w:val="0088376D"/>
    <w:rsid w:val="00883B60"/>
    <w:rsid w:val="00883BDA"/>
    <w:rsid w:val="00883C63"/>
    <w:rsid w:val="00883D9D"/>
    <w:rsid w:val="00883F6E"/>
    <w:rsid w:val="0088422B"/>
    <w:rsid w:val="00884391"/>
    <w:rsid w:val="00884EA2"/>
    <w:rsid w:val="0088510A"/>
    <w:rsid w:val="0088538F"/>
    <w:rsid w:val="008854B6"/>
    <w:rsid w:val="008857CA"/>
    <w:rsid w:val="00885845"/>
    <w:rsid w:val="0088592C"/>
    <w:rsid w:val="00885966"/>
    <w:rsid w:val="00886178"/>
    <w:rsid w:val="00886A4C"/>
    <w:rsid w:val="00886B97"/>
    <w:rsid w:val="008870CC"/>
    <w:rsid w:val="008870E4"/>
    <w:rsid w:val="00887424"/>
    <w:rsid w:val="008879B8"/>
    <w:rsid w:val="00887A78"/>
    <w:rsid w:val="00887B91"/>
    <w:rsid w:val="00887BD7"/>
    <w:rsid w:val="00887C63"/>
    <w:rsid w:val="00887EED"/>
    <w:rsid w:val="00887F8E"/>
    <w:rsid w:val="0089010B"/>
    <w:rsid w:val="00890283"/>
    <w:rsid w:val="00890426"/>
    <w:rsid w:val="0089079F"/>
    <w:rsid w:val="00890842"/>
    <w:rsid w:val="00890929"/>
    <w:rsid w:val="00890AD7"/>
    <w:rsid w:val="0089122E"/>
    <w:rsid w:val="00891288"/>
    <w:rsid w:val="00891B82"/>
    <w:rsid w:val="00891E84"/>
    <w:rsid w:val="00892480"/>
    <w:rsid w:val="00892961"/>
    <w:rsid w:val="00892ACC"/>
    <w:rsid w:val="00892E1F"/>
    <w:rsid w:val="008931E5"/>
    <w:rsid w:val="00893AE8"/>
    <w:rsid w:val="008946B4"/>
    <w:rsid w:val="008946F2"/>
    <w:rsid w:val="00894946"/>
    <w:rsid w:val="008949D1"/>
    <w:rsid w:val="008949D9"/>
    <w:rsid w:val="00894DEC"/>
    <w:rsid w:val="00894DFA"/>
    <w:rsid w:val="00894E2D"/>
    <w:rsid w:val="00895052"/>
    <w:rsid w:val="008951D2"/>
    <w:rsid w:val="0089564F"/>
    <w:rsid w:val="0089584D"/>
    <w:rsid w:val="00895A95"/>
    <w:rsid w:val="00895E21"/>
    <w:rsid w:val="00896260"/>
    <w:rsid w:val="0089634E"/>
    <w:rsid w:val="008968AF"/>
    <w:rsid w:val="00896901"/>
    <w:rsid w:val="00896A3A"/>
    <w:rsid w:val="00896C91"/>
    <w:rsid w:val="00896EED"/>
    <w:rsid w:val="008972D1"/>
    <w:rsid w:val="00897AAE"/>
    <w:rsid w:val="00897CD2"/>
    <w:rsid w:val="008A0040"/>
    <w:rsid w:val="008A04DD"/>
    <w:rsid w:val="008A0912"/>
    <w:rsid w:val="008A0935"/>
    <w:rsid w:val="008A0A98"/>
    <w:rsid w:val="008A0D8E"/>
    <w:rsid w:val="008A0EF9"/>
    <w:rsid w:val="008A1279"/>
    <w:rsid w:val="008A1B78"/>
    <w:rsid w:val="008A2543"/>
    <w:rsid w:val="008A303C"/>
    <w:rsid w:val="008A309B"/>
    <w:rsid w:val="008A311C"/>
    <w:rsid w:val="008A34C4"/>
    <w:rsid w:val="008A3D22"/>
    <w:rsid w:val="008A3DA2"/>
    <w:rsid w:val="008A462D"/>
    <w:rsid w:val="008A54C6"/>
    <w:rsid w:val="008A54D4"/>
    <w:rsid w:val="008A55A6"/>
    <w:rsid w:val="008A5653"/>
    <w:rsid w:val="008A58E4"/>
    <w:rsid w:val="008A5B07"/>
    <w:rsid w:val="008A6221"/>
    <w:rsid w:val="008A623D"/>
    <w:rsid w:val="008A639C"/>
    <w:rsid w:val="008A63F1"/>
    <w:rsid w:val="008A64C0"/>
    <w:rsid w:val="008A677E"/>
    <w:rsid w:val="008A681A"/>
    <w:rsid w:val="008A6966"/>
    <w:rsid w:val="008A6C0B"/>
    <w:rsid w:val="008A6E88"/>
    <w:rsid w:val="008A70DC"/>
    <w:rsid w:val="008A7379"/>
    <w:rsid w:val="008A7468"/>
    <w:rsid w:val="008A7DBF"/>
    <w:rsid w:val="008A7E78"/>
    <w:rsid w:val="008A7EB9"/>
    <w:rsid w:val="008B00D6"/>
    <w:rsid w:val="008B0123"/>
    <w:rsid w:val="008B04CE"/>
    <w:rsid w:val="008B0663"/>
    <w:rsid w:val="008B074C"/>
    <w:rsid w:val="008B0922"/>
    <w:rsid w:val="008B129D"/>
    <w:rsid w:val="008B1596"/>
    <w:rsid w:val="008B1B8C"/>
    <w:rsid w:val="008B1B97"/>
    <w:rsid w:val="008B23C8"/>
    <w:rsid w:val="008B254C"/>
    <w:rsid w:val="008B2BCD"/>
    <w:rsid w:val="008B3CC2"/>
    <w:rsid w:val="008B3D43"/>
    <w:rsid w:val="008B3D98"/>
    <w:rsid w:val="008B4191"/>
    <w:rsid w:val="008B4E54"/>
    <w:rsid w:val="008B4E6D"/>
    <w:rsid w:val="008B54EE"/>
    <w:rsid w:val="008B55E4"/>
    <w:rsid w:val="008B5627"/>
    <w:rsid w:val="008B5EF5"/>
    <w:rsid w:val="008B6052"/>
    <w:rsid w:val="008B661C"/>
    <w:rsid w:val="008B6A25"/>
    <w:rsid w:val="008B6DF0"/>
    <w:rsid w:val="008B7072"/>
    <w:rsid w:val="008B73D8"/>
    <w:rsid w:val="008C026A"/>
    <w:rsid w:val="008C0395"/>
    <w:rsid w:val="008C06B6"/>
    <w:rsid w:val="008C0777"/>
    <w:rsid w:val="008C08A8"/>
    <w:rsid w:val="008C0A15"/>
    <w:rsid w:val="008C0AA7"/>
    <w:rsid w:val="008C153A"/>
    <w:rsid w:val="008C159F"/>
    <w:rsid w:val="008C164B"/>
    <w:rsid w:val="008C1AB7"/>
    <w:rsid w:val="008C1BB5"/>
    <w:rsid w:val="008C2246"/>
    <w:rsid w:val="008C23D5"/>
    <w:rsid w:val="008C2503"/>
    <w:rsid w:val="008C27C2"/>
    <w:rsid w:val="008C28A6"/>
    <w:rsid w:val="008C28DA"/>
    <w:rsid w:val="008C29BF"/>
    <w:rsid w:val="008C2A00"/>
    <w:rsid w:val="008C2AFD"/>
    <w:rsid w:val="008C36DC"/>
    <w:rsid w:val="008C36E9"/>
    <w:rsid w:val="008C3754"/>
    <w:rsid w:val="008C39D6"/>
    <w:rsid w:val="008C3C25"/>
    <w:rsid w:val="008C3D33"/>
    <w:rsid w:val="008C3E77"/>
    <w:rsid w:val="008C4AB6"/>
    <w:rsid w:val="008C558F"/>
    <w:rsid w:val="008C5869"/>
    <w:rsid w:val="008C591F"/>
    <w:rsid w:val="008C5BB4"/>
    <w:rsid w:val="008C5CBF"/>
    <w:rsid w:val="008C67EC"/>
    <w:rsid w:val="008C6CAA"/>
    <w:rsid w:val="008C6F05"/>
    <w:rsid w:val="008C7100"/>
    <w:rsid w:val="008C725A"/>
    <w:rsid w:val="008C7769"/>
    <w:rsid w:val="008C78C1"/>
    <w:rsid w:val="008C7B85"/>
    <w:rsid w:val="008C7C5A"/>
    <w:rsid w:val="008C7E78"/>
    <w:rsid w:val="008D0031"/>
    <w:rsid w:val="008D003B"/>
    <w:rsid w:val="008D0295"/>
    <w:rsid w:val="008D0354"/>
    <w:rsid w:val="008D07C6"/>
    <w:rsid w:val="008D178A"/>
    <w:rsid w:val="008D1D5E"/>
    <w:rsid w:val="008D1FA7"/>
    <w:rsid w:val="008D200A"/>
    <w:rsid w:val="008D237E"/>
    <w:rsid w:val="008D2520"/>
    <w:rsid w:val="008D2837"/>
    <w:rsid w:val="008D2F56"/>
    <w:rsid w:val="008D3116"/>
    <w:rsid w:val="008D32AA"/>
    <w:rsid w:val="008D3B79"/>
    <w:rsid w:val="008D3DA9"/>
    <w:rsid w:val="008D3FA4"/>
    <w:rsid w:val="008D40A5"/>
    <w:rsid w:val="008D4229"/>
    <w:rsid w:val="008D42A1"/>
    <w:rsid w:val="008D4364"/>
    <w:rsid w:val="008D43E6"/>
    <w:rsid w:val="008D4D24"/>
    <w:rsid w:val="008D5238"/>
    <w:rsid w:val="008D54A6"/>
    <w:rsid w:val="008D58CF"/>
    <w:rsid w:val="008D5B12"/>
    <w:rsid w:val="008D5D2A"/>
    <w:rsid w:val="008D5F7B"/>
    <w:rsid w:val="008D6746"/>
    <w:rsid w:val="008D6A15"/>
    <w:rsid w:val="008D6EA1"/>
    <w:rsid w:val="008D7506"/>
    <w:rsid w:val="008D7CA0"/>
    <w:rsid w:val="008D7F0F"/>
    <w:rsid w:val="008E04BF"/>
    <w:rsid w:val="008E0521"/>
    <w:rsid w:val="008E06D2"/>
    <w:rsid w:val="008E0DD4"/>
    <w:rsid w:val="008E1151"/>
    <w:rsid w:val="008E11CE"/>
    <w:rsid w:val="008E141C"/>
    <w:rsid w:val="008E1510"/>
    <w:rsid w:val="008E160F"/>
    <w:rsid w:val="008E1ACD"/>
    <w:rsid w:val="008E1CCE"/>
    <w:rsid w:val="008E235C"/>
    <w:rsid w:val="008E2D01"/>
    <w:rsid w:val="008E2EB7"/>
    <w:rsid w:val="008E2F4D"/>
    <w:rsid w:val="008E3225"/>
    <w:rsid w:val="008E32E8"/>
    <w:rsid w:val="008E33E5"/>
    <w:rsid w:val="008E368B"/>
    <w:rsid w:val="008E3761"/>
    <w:rsid w:val="008E3930"/>
    <w:rsid w:val="008E39F0"/>
    <w:rsid w:val="008E3FC0"/>
    <w:rsid w:val="008E3FE2"/>
    <w:rsid w:val="008E42B0"/>
    <w:rsid w:val="008E49A5"/>
    <w:rsid w:val="008E4AA5"/>
    <w:rsid w:val="008E4C65"/>
    <w:rsid w:val="008E4FC7"/>
    <w:rsid w:val="008E5194"/>
    <w:rsid w:val="008E579D"/>
    <w:rsid w:val="008E590B"/>
    <w:rsid w:val="008E5A04"/>
    <w:rsid w:val="008E65C8"/>
    <w:rsid w:val="008E6618"/>
    <w:rsid w:val="008E6F4C"/>
    <w:rsid w:val="008E70A2"/>
    <w:rsid w:val="008E71C1"/>
    <w:rsid w:val="008E75EA"/>
    <w:rsid w:val="008E768A"/>
    <w:rsid w:val="008F02A1"/>
    <w:rsid w:val="008F0478"/>
    <w:rsid w:val="008F057F"/>
    <w:rsid w:val="008F0653"/>
    <w:rsid w:val="008F07DB"/>
    <w:rsid w:val="008F091A"/>
    <w:rsid w:val="008F0D65"/>
    <w:rsid w:val="008F10FD"/>
    <w:rsid w:val="008F12EA"/>
    <w:rsid w:val="008F1305"/>
    <w:rsid w:val="008F134A"/>
    <w:rsid w:val="008F1A3D"/>
    <w:rsid w:val="008F1C46"/>
    <w:rsid w:val="008F1CEE"/>
    <w:rsid w:val="008F217E"/>
    <w:rsid w:val="008F24D8"/>
    <w:rsid w:val="008F2636"/>
    <w:rsid w:val="008F2A11"/>
    <w:rsid w:val="008F2AA5"/>
    <w:rsid w:val="008F2EDB"/>
    <w:rsid w:val="008F2F5A"/>
    <w:rsid w:val="008F3C8A"/>
    <w:rsid w:val="008F3D51"/>
    <w:rsid w:val="008F4374"/>
    <w:rsid w:val="008F47FC"/>
    <w:rsid w:val="008F497A"/>
    <w:rsid w:val="008F49EF"/>
    <w:rsid w:val="008F4CA8"/>
    <w:rsid w:val="008F54F1"/>
    <w:rsid w:val="008F5573"/>
    <w:rsid w:val="008F577A"/>
    <w:rsid w:val="008F60F2"/>
    <w:rsid w:val="008F6133"/>
    <w:rsid w:val="008F6182"/>
    <w:rsid w:val="008F69A7"/>
    <w:rsid w:val="008F69D3"/>
    <w:rsid w:val="008F6ABF"/>
    <w:rsid w:val="008F6F20"/>
    <w:rsid w:val="008F7021"/>
    <w:rsid w:val="008F71E8"/>
    <w:rsid w:val="008F770F"/>
    <w:rsid w:val="008F79DB"/>
    <w:rsid w:val="008F7D72"/>
    <w:rsid w:val="008F7FEE"/>
    <w:rsid w:val="009001B2"/>
    <w:rsid w:val="00900716"/>
    <w:rsid w:val="00900991"/>
    <w:rsid w:val="00900B0A"/>
    <w:rsid w:val="00900F8D"/>
    <w:rsid w:val="009012FB"/>
    <w:rsid w:val="00901769"/>
    <w:rsid w:val="00901AF2"/>
    <w:rsid w:val="00901C5B"/>
    <w:rsid w:val="00901C84"/>
    <w:rsid w:val="00901E1B"/>
    <w:rsid w:val="009020C9"/>
    <w:rsid w:val="00902335"/>
    <w:rsid w:val="00902442"/>
    <w:rsid w:val="009025A5"/>
    <w:rsid w:val="00902C3A"/>
    <w:rsid w:val="00902F65"/>
    <w:rsid w:val="0090311F"/>
    <w:rsid w:val="00903776"/>
    <w:rsid w:val="00903A14"/>
    <w:rsid w:val="00903DF7"/>
    <w:rsid w:val="00903E28"/>
    <w:rsid w:val="009044B1"/>
    <w:rsid w:val="0090468D"/>
    <w:rsid w:val="00904737"/>
    <w:rsid w:val="0090473C"/>
    <w:rsid w:val="00905729"/>
    <w:rsid w:val="0090597A"/>
    <w:rsid w:val="00905A7E"/>
    <w:rsid w:val="00905D67"/>
    <w:rsid w:val="00905E7F"/>
    <w:rsid w:val="00905F1D"/>
    <w:rsid w:val="00906927"/>
    <w:rsid w:val="00906CD2"/>
    <w:rsid w:val="0090723D"/>
    <w:rsid w:val="009074BF"/>
    <w:rsid w:val="009074DD"/>
    <w:rsid w:val="009102CC"/>
    <w:rsid w:val="00910AFD"/>
    <w:rsid w:val="00910B31"/>
    <w:rsid w:val="009114A9"/>
    <w:rsid w:val="0091159F"/>
    <w:rsid w:val="009117ED"/>
    <w:rsid w:val="00911914"/>
    <w:rsid w:val="00911AE2"/>
    <w:rsid w:val="00911CE1"/>
    <w:rsid w:val="00911E4F"/>
    <w:rsid w:val="0091206B"/>
    <w:rsid w:val="009121C5"/>
    <w:rsid w:val="009123DD"/>
    <w:rsid w:val="0091253C"/>
    <w:rsid w:val="009128ED"/>
    <w:rsid w:val="00913036"/>
    <w:rsid w:val="0091308D"/>
    <w:rsid w:val="00913187"/>
    <w:rsid w:val="009136FB"/>
    <w:rsid w:val="00913A47"/>
    <w:rsid w:val="00913A98"/>
    <w:rsid w:val="00913AC2"/>
    <w:rsid w:val="00913EBC"/>
    <w:rsid w:val="00914073"/>
    <w:rsid w:val="0091436A"/>
    <w:rsid w:val="00914686"/>
    <w:rsid w:val="00914AFE"/>
    <w:rsid w:val="00914BB0"/>
    <w:rsid w:val="00914F74"/>
    <w:rsid w:val="00915167"/>
    <w:rsid w:val="009157A7"/>
    <w:rsid w:val="00915916"/>
    <w:rsid w:val="00915A4E"/>
    <w:rsid w:val="00915B49"/>
    <w:rsid w:val="00915F14"/>
    <w:rsid w:val="009161EB"/>
    <w:rsid w:val="00916277"/>
    <w:rsid w:val="009163CE"/>
    <w:rsid w:val="0091699A"/>
    <w:rsid w:val="00917E24"/>
    <w:rsid w:val="00917F52"/>
    <w:rsid w:val="009200D7"/>
    <w:rsid w:val="009201EE"/>
    <w:rsid w:val="009203E1"/>
    <w:rsid w:val="0092072D"/>
    <w:rsid w:val="00920852"/>
    <w:rsid w:val="0092088D"/>
    <w:rsid w:val="00920ACB"/>
    <w:rsid w:val="00921151"/>
    <w:rsid w:val="009212B6"/>
    <w:rsid w:val="009213C6"/>
    <w:rsid w:val="00921539"/>
    <w:rsid w:val="00921992"/>
    <w:rsid w:val="00921D32"/>
    <w:rsid w:val="00921EFF"/>
    <w:rsid w:val="00922221"/>
    <w:rsid w:val="009222CD"/>
    <w:rsid w:val="009226CB"/>
    <w:rsid w:val="00922BDD"/>
    <w:rsid w:val="00922C3A"/>
    <w:rsid w:val="00922C93"/>
    <w:rsid w:val="00922F24"/>
    <w:rsid w:val="00922FB1"/>
    <w:rsid w:val="00923157"/>
    <w:rsid w:val="0092327D"/>
    <w:rsid w:val="00923812"/>
    <w:rsid w:val="0092391A"/>
    <w:rsid w:val="00923A3F"/>
    <w:rsid w:val="00923F8F"/>
    <w:rsid w:val="00923FD0"/>
    <w:rsid w:val="00924090"/>
    <w:rsid w:val="009242F1"/>
    <w:rsid w:val="0092467E"/>
    <w:rsid w:val="00924B4F"/>
    <w:rsid w:val="00924ED2"/>
    <w:rsid w:val="009250BF"/>
    <w:rsid w:val="0092518B"/>
    <w:rsid w:val="00925294"/>
    <w:rsid w:val="009261CC"/>
    <w:rsid w:val="00926619"/>
    <w:rsid w:val="00926AB7"/>
    <w:rsid w:val="009274FB"/>
    <w:rsid w:val="00927588"/>
    <w:rsid w:val="0092784D"/>
    <w:rsid w:val="009279D7"/>
    <w:rsid w:val="009279F8"/>
    <w:rsid w:val="00927D05"/>
    <w:rsid w:val="00927E9C"/>
    <w:rsid w:val="00930074"/>
    <w:rsid w:val="00930226"/>
    <w:rsid w:val="0093051D"/>
    <w:rsid w:val="00930762"/>
    <w:rsid w:val="0093111C"/>
    <w:rsid w:val="00931230"/>
    <w:rsid w:val="00931A65"/>
    <w:rsid w:val="0093234D"/>
    <w:rsid w:val="0093245E"/>
    <w:rsid w:val="0093273F"/>
    <w:rsid w:val="0093293F"/>
    <w:rsid w:val="0093297A"/>
    <w:rsid w:val="00932EE3"/>
    <w:rsid w:val="009333A6"/>
    <w:rsid w:val="00933B60"/>
    <w:rsid w:val="00934190"/>
    <w:rsid w:val="00934360"/>
    <w:rsid w:val="009344E0"/>
    <w:rsid w:val="0093481B"/>
    <w:rsid w:val="00934C4F"/>
    <w:rsid w:val="00934E41"/>
    <w:rsid w:val="00935004"/>
    <w:rsid w:val="0093509A"/>
    <w:rsid w:val="009352AC"/>
    <w:rsid w:val="00935B23"/>
    <w:rsid w:val="00935FB2"/>
    <w:rsid w:val="009363D3"/>
    <w:rsid w:val="0093654D"/>
    <w:rsid w:val="009366BF"/>
    <w:rsid w:val="00936719"/>
    <w:rsid w:val="009376C2"/>
    <w:rsid w:val="00937A36"/>
    <w:rsid w:val="00937DE3"/>
    <w:rsid w:val="0094004C"/>
    <w:rsid w:val="00940A9B"/>
    <w:rsid w:val="00940B11"/>
    <w:rsid w:val="00940DB8"/>
    <w:rsid w:val="009412BE"/>
    <w:rsid w:val="00941E41"/>
    <w:rsid w:val="0094200C"/>
    <w:rsid w:val="00942021"/>
    <w:rsid w:val="00942479"/>
    <w:rsid w:val="00942566"/>
    <w:rsid w:val="00942650"/>
    <w:rsid w:val="009427E4"/>
    <w:rsid w:val="0094280D"/>
    <w:rsid w:val="00942A81"/>
    <w:rsid w:val="00942A86"/>
    <w:rsid w:val="00942C38"/>
    <w:rsid w:val="00943704"/>
    <w:rsid w:val="009437D9"/>
    <w:rsid w:val="009438DA"/>
    <w:rsid w:val="009438EA"/>
    <w:rsid w:val="00943C82"/>
    <w:rsid w:val="00943CAE"/>
    <w:rsid w:val="009444DB"/>
    <w:rsid w:val="009446AC"/>
    <w:rsid w:val="009448AD"/>
    <w:rsid w:val="00944C42"/>
    <w:rsid w:val="00944D31"/>
    <w:rsid w:val="00944DAF"/>
    <w:rsid w:val="00945264"/>
    <w:rsid w:val="00945679"/>
    <w:rsid w:val="00945692"/>
    <w:rsid w:val="009462A5"/>
    <w:rsid w:val="00946597"/>
    <w:rsid w:val="00946758"/>
    <w:rsid w:val="0094714F"/>
    <w:rsid w:val="009471BF"/>
    <w:rsid w:val="009472B3"/>
    <w:rsid w:val="0094766A"/>
    <w:rsid w:val="0095027F"/>
    <w:rsid w:val="009509A8"/>
    <w:rsid w:val="00951188"/>
    <w:rsid w:val="009521CB"/>
    <w:rsid w:val="00952935"/>
    <w:rsid w:val="00952FD7"/>
    <w:rsid w:val="00953A30"/>
    <w:rsid w:val="00953D31"/>
    <w:rsid w:val="00953E4F"/>
    <w:rsid w:val="009545BC"/>
    <w:rsid w:val="009545C3"/>
    <w:rsid w:val="00954696"/>
    <w:rsid w:val="00954750"/>
    <w:rsid w:val="00954D64"/>
    <w:rsid w:val="009553B6"/>
    <w:rsid w:val="0095558C"/>
    <w:rsid w:val="00955601"/>
    <w:rsid w:val="00955A1D"/>
    <w:rsid w:val="009564AF"/>
    <w:rsid w:val="00956979"/>
    <w:rsid w:val="0095697C"/>
    <w:rsid w:val="00956F37"/>
    <w:rsid w:val="009574C0"/>
    <w:rsid w:val="00957803"/>
    <w:rsid w:val="00957C19"/>
    <w:rsid w:val="00957EF8"/>
    <w:rsid w:val="009604C8"/>
    <w:rsid w:val="0096088D"/>
    <w:rsid w:val="00960947"/>
    <w:rsid w:val="00960EA5"/>
    <w:rsid w:val="00960F13"/>
    <w:rsid w:val="0096101C"/>
    <w:rsid w:val="0096102E"/>
    <w:rsid w:val="0096128F"/>
    <w:rsid w:val="0096142C"/>
    <w:rsid w:val="00961461"/>
    <w:rsid w:val="00961784"/>
    <w:rsid w:val="00961A3E"/>
    <w:rsid w:val="00962114"/>
    <w:rsid w:val="00962120"/>
    <w:rsid w:val="0096227D"/>
    <w:rsid w:val="00962413"/>
    <w:rsid w:val="009624FC"/>
    <w:rsid w:val="00962669"/>
    <w:rsid w:val="00962682"/>
    <w:rsid w:val="00962D6A"/>
    <w:rsid w:val="00962F56"/>
    <w:rsid w:val="0096306C"/>
    <w:rsid w:val="0096339A"/>
    <w:rsid w:val="009634C7"/>
    <w:rsid w:val="0096353A"/>
    <w:rsid w:val="00963578"/>
    <w:rsid w:val="00963732"/>
    <w:rsid w:val="00963846"/>
    <w:rsid w:val="0096470F"/>
    <w:rsid w:val="0096474E"/>
    <w:rsid w:val="0096491D"/>
    <w:rsid w:val="0096581E"/>
    <w:rsid w:val="00965B03"/>
    <w:rsid w:val="00965B59"/>
    <w:rsid w:val="00965BCE"/>
    <w:rsid w:val="00965DA4"/>
    <w:rsid w:val="00965E75"/>
    <w:rsid w:val="0096623E"/>
    <w:rsid w:val="009662A7"/>
    <w:rsid w:val="009669B2"/>
    <w:rsid w:val="00966DC7"/>
    <w:rsid w:val="00966FDA"/>
    <w:rsid w:val="00967520"/>
    <w:rsid w:val="00967936"/>
    <w:rsid w:val="00967B22"/>
    <w:rsid w:val="00967FBF"/>
    <w:rsid w:val="0097016A"/>
    <w:rsid w:val="00970564"/>
    <w:rsid w:val="0097073F"/>
    <w:rsid w:val="00970AC4"/>
    <w:rsid w:val="009711B9"/>
    <w:rsid w:val="009712D6"/>
    <w:rsid w:val="009713B2"/>
    <w:rsid w:val="009716F3"/>
    <w:rsid w:val="009717EE"/>
    <w:rsid w:val="00972C8D"/>
    <w:rsid w:val="00973544"/>
    <w:rsid w:val="00973887"/>
    <w:rsid w:val="009739C6"/>
    <w:rsid w:val="00973D48"/>
    <w:rsid w:val="00973FAE"/>
    <w:rsid w:val="009740FA"/>
    <w:rsid w:val="00974807"/>
    <w:rsid w:val="00974880"/>
    <w:rsid w:val="00974B85"/>
    <w:rsid w:val="00974C2A"/>
    <w:rsid w:val="009750A1"/>
    <w:rsid w:val="0097556E"/>
    <w:rsid w:val="00975A9A"/>
    <w:rsid w:val="00975AFB"/>
    <w:rsid w:val="009762A6"/>
    <w:rsid w:val="00976D48"/>
    <w:rsid w:val="00976F3E"/>
    <w:rsid w:val="00977AE1"/>
    <w:rsid w:val="00977AE7"/>
    <w:rsid w:val="00977DCA"/>
    <w:rsid w:val="00977DFB"/>
    <w:rsid w:val="00980354"/>
    <w:rsid w:val="00980597"/>
    <w:rsid w:val="00980876"/>
    <w:rsid w:val="00980F21"/>
    <w:rsid w:val="009810C5"/>
    <w:rsid w:val="00981459"/>
    <w:rsid w:val="00981604"/>
    <w:rsid w:val="009818B8"/>
    <w:rsid w:val="00981CA7"/>
    <w:rsid w:val="009821F5"/>
    <w:rsid w:val="009824FD"/>
    <w:rsid w:val="0098337C"/>
    <w:rsid w:val="009836D5"/>
    <w:rsid w:val="0098559C"/>
    <w:rsid w:val="009857FC"/>
    <w:rsid w:val="009858C6"/>
    <w:rsid w:val="00985B42"/>
    <w:rsid w:val="00985C28"/>
    <w:rsid w:val="00985C6B"/>
    <w:rsid w:val="00985D81"/>
    <w:rsid w:val="00985E5E"/>
    <w:rsid w:val="00986287"/>
    <w:rsid w:val="0098634C"/>
    <w:rsid w:val="009868FB"/>
    <w:rsid w:val="009869B6"/>
    <w:rsid w:val="00986F80"/>
    <w:rsid w:val="009870C9"/>
    <w:rsid w:val="00987509"/>
    <w:rsid w:val="0098781C"/>
    <w:rsid w:val="00987ADA"/>
    <w:rsid w:val="00987BDB"/>
    <w:rsid w:val="00987EDC"/>
    <w:rsid w:val="00987FD9"/>
    <w:rsid w:val="00990008"/>
    <w:rsid w:val="00990920"/>
    <w:rsid w:val="00991181"/>
    <w:rsid w:val="0099128A"/>
    <w:rsid w:val="00991335"/>
    <w:rsid w:val="00991E38"/>
    <w:rsid w:val="00991E60"/>
    <w:rsid w:val="00992029"/>
    <w:rsid w:val="00992065"/>
    <w:rsid w:val="009922BA"/>
    <w:rsid w:val="00992868"/>
    <w:rsid w:val="00992E7C"/>
    <w:rsid w:val="00993379"/>
    <w:rsid w:val="009938D3"/>
    <w:rsid w:val="00993E10"/>
    <w:rsid w:val="00995338"/>
    <w:rsid w:val="009954B6"/>
    <w:rsid w:val="009956C9"/>
    <w:rsid w:val="00995951"/>
    <w:rsid w:val="00995A05"/>
    <w:rsid w:val="00995B17"/>
    <w:rsid w:val="00995C63"/>
    <w:rsid w:val="00995CC6"/>
    <w:rsid w:val="00995DF3"/>
    <w:rsid w:val="00996A8E"/>
    <w:rsid w:val="00996E47"/>
    <w:rsid w:val="0099722D"/>
    <w:rsid w:val="00997B47"/>
    <w:rsid w:val="00997C11"/>
    <w:rsid w:val="00997CD6"/>
    <w:rsid w:val="00997DFD"/>
    <w:rsid w:val="009A00F7"/>
    <w:rsid w:val="009A04BB"/>
    <w:rsid w:val="009A10FE"/>
    <w:rsid w:val="009A12EA"/>
    <w:rsid w:val="009A19AF"/>
    <w:rsid w:val="009A2594"/>
    <w:rsid w:val="009A261A"/>
    <w:rsid w:val="009A261C"/>
    <w:rsid w:val="009A283A"/>
    <w:rsid w:val="009A2A1E"/>
    <w:rsid w:val="009A2D93"/>
    <w:rsid w:val="009A304C"/>
    <w:rsid w:val="009A327D"/>
    <w:rsid w:val="009A348A"/>
    <w:rsid w:val="009A351D"/>
    <w:rsid w:val="009A36F3"/>
    <w:rsid w:val="009A3DAB"/>
    <w:rsid w:val="009A412E"/>
    <w:rsid w:val="009A49CA"/>
    <w:rsid w:val="009A4AC8"/>
    <w:rsid w:val="009A507C"/>
    <w:rsid w:val="009A51FD"/>
    <w:rsid w:val="009A543A"/>
    <w:rsid w:val="009A57CA"/>
    <w:rsid w:val="009A5993"/>
    <w:rsid w:val="009A59D0"/>
    <w:rsid w:val="009A5E68"/>
    <w:rsid w:val="009A64E8"/>
    <w:rsid w:val="009A664E"/>
    <w:rsid w:val="009A66BC"/>
    <w:rsid w:val="009A672B"/>
    <w:rsid w:val="009A69A6"/>
    <w:rsid w:val="009A6E4F"/>
    <w:rsid w:val="009A6F0F"/>
    <w:rsid w:val="009A7678"/>
    <w:rsid w:val="009A7971"/>
    <w:rsid w:val="009A7B11"/>
    <w:rsid w:val="009A7F62"/>
    <w:rsid w:val="009B0236"/>
    <w:rsid w:val="009B0A80"/>
    <w:rsid w:val="009B0F14"/>
    <w:rsid w:val="009B122D"/>
    <w:rsid w:val="009B177C"/>
    <w:rsid w:val="009B2318"/>
    <w:rsid w:val="009B23F4"/>
    <w:rsid w:val="009B27E0"/>
    <w:rsid w:val="009B2F6A"/>
    <w:rsid w:val="009B2FFF"/>
    <w:rsid w:val="009B348A"/>
    <w:rsid w:val="009B3B8B"/>
    <w:rsid w:val="009B40D1"/>
    <w:rsid w:val="009B432C"/>
    <w:rsid w:val="009B4DD6"/>
    <w:rsid w:val="009B4E34"/>
    <w:rsid w:val="009B4F67"/>
    <w:rsid w:val="009B53E0"/>
    <w:rsid w:val="009B5511"/>
    <w:rsid w:val="009B570A"/>
    <w:rsid w:val="009B583A"/>
    <w:rsid w:val="009B5935"/>
    <w:rsid w:val="009B6143"/>
    <w:rsid w:val="009B63BB"/>
    <w:rsid w:val="009B6983"/>
    <w:rsid w:val="009B6BDC"/>
    <w:rsid w:val="009B6C9B"/>
    <w:rsid w:val="009B6DCC"/>
    <w:rsid w:val="009B6F56"/>
    <w:rsid w:val="009B74F3"/>
    <w:rsid w:val="009B79EE"/>
    <w:rsid w:val="009C003E"/>
    <w:rsid w:val="009C02AE"/>
    <w:rsid w:val="009C070F"/>
    <w:rsid w:val="009C08C3"/>
    <w:rsid w:val="009C0E87"/>
    <w:rsid w:val="009C119B"/>
    <w:rsid w:val="009C138C"/>
    <w:rsid w:val="009C165A"/>
    <w:rsid w:val="009C18C4"/>
    <w:rsid w:val="009C1C68"/>
    <w:rsid w:val="009C1D96"/>
    <w:rsid w:val="009C23C8"/>
    <w:rsid w:val="009C23D5"/>
    <w:rsid w:val="009C256A"/>
    <w:rsid w:val="009C361D"/>
    <w:rsid w:val="009C3D0D"/>
    <w:rsid w:val="009C46C6"/>
    <w:rsid w:val="009C486F"/>
    <w:rsid w:val="009C4A02"/>
    <w:rsid w:val="009C4A4E"/>
    <w:rsid w:val="009C4ED9"/>
    <w:rsid w:val="009C530B"/>
    <w:rsid w:val="009C5687"/>
    <w:rsid w:val="009C58C3"/>
    <w:rsid w:val="009C5C1E"/>
    <w:rsid w:val="009C5D70"/>
    <w:rsid w:val="009C63D9"/>
    <w:rsid w:val="009C64E4"/>
    <w:rsid w:val="009C6659"/>
    <w:rsid w:val="009C6904"/>
    <w:rsid w:val="009C6EC2"/>
    <w:rsid w:val="009C6EE9"/>
    <w:rsid w:val="009C79E6"/>
    <w:rsid w:val="009D0BD4"/>
    <w:rsid w:val="009D1A27"/>
    <w:rsid w:val="009D22D2"/>
    <w:rsid w:val="009D279E"/>
    <w:rsid w:val="009D286B"/>
    <w:rsid w:val="009D2CF9"/>
    <w:rsid w:val="009D2E6B"/>
    <w:rsid w:val="009D3384"/>
    <w:rsid w:val="009D393F"/>
    <w:rsid w:val="009D3AD9"/>
    <w:rsid w:val="009D3FAE"/>
    <w:rsid w:val="009D4466"/>
    <w:rsid w:val="009D4636"/>
    <w:rsid w:val="009D4C33"/>
    <w:rsid w:val="009D4F7D"/>
    <w:rsid w:val="009D530C"/>
    <w:rsid w:val="009D5BBA"/>
    <w:rsid w:val="009D6A67"/>
    <w:rsid w:val="009D6ABB"/>
    <w:rsid w:val="009D7530"/>
    <w:rsid w:val="009D7C82"/>
    <w:rsid w:val="009D7D03"/>
    <w:rsid w:val="009D7E3D"/>
    <w:rsid w:val="009E0465"/>
    <w:rsid w:val="009E0A94"/>
    <w:rsid w:val="009E1049"/>
    <w:rsid w:val="009E1874"/>
    <w:rsid w:val="009E1C46"/>
    <w:rsid w:val="009E1F23"/>
    <w:rsid w:val="009E1F79"/>
    <w:rsid w:val="009E249F"/>
    <w:rsid w:val="009E2BBC"/>
    <w:rsid w:val="009E2C8A"/>
    <w:rsid w:val="009E2DD3"/>
    <w:rsid w:val="009E2E61"/>
    <w:rsid w:val="009E3327"/>
    <w:rsid w:val="009E339E"/>
    <w:rsid w:val="009E360A"/>
    <w:rsid w:val="009E38C4"/>
    <w:rsid w:val="009E3F19"/>
    <w:rsid w:val="009E407C"/>
    <w:rsid w:val="009E412A"/>
    <w:rsid w:val="009E4457"/>
    <w:rsid w:val="009E44AC"/>
    <w:rsid w:val="009E45A6"/>
    <w:rsid w:val="009E498E"/>
    <w:rsid w:val="009E4CFA"/>
    <w:rsid w:val="009E5174"/>
    <w:rsid w:val="009E51D1"/>
    <w:rsid w:val="009E5295"/>
    <w:rsid w:val="009E55F4"/>
    <w:rsid w:val="009E5629"/>
    <w:rsid w:val="009E6619"/>
    <w:rsid w:val="009E6BDB"/>
    <w:rsid w:val="009E6E85"/>
    <w:rsid w:val="009E72B7"/>
    <w:rsid w:val="009E75F5"/>
    <w:rsid w:val="009E7A01"/>
    <w:rsid w:val="009F0244"/>
    <w:rsid w:val="009F0577"/>
    <w:rsid w:val="009F0594"/>
    <w:rsid w:val="009F0848"/>
    <w:rsid w:val="009F0858"/>
    <w:rsid w:val="009F0910"/>
    <w:rsid w:val="009F0E9F"/>
    <w:rsid w:val="009F1677"/>
    <w:rsid w:val="009F1C47"/>
    <w:rsid w:val="009F2374"/>
    <w:rsid w:val="009F2839"/>
    <w:rsid w:val="009F2D80"/>
    <w:rsid w:val="009F30AC"/>
    <w:rsid w:val="009F363B"/>
    <w:rsid w:val="009F369A"/>
    <w:rsid w:val="009F382A"/>
    <w:rsid w:val="009F3BD2"/>
    <w:rsid w:val="009F3FF5"/>
    <w:rsid w:val="009F4022"/>
    <w:rsid w:val="009F4384"/>
    <w:rsid w:val="009F4414"/>
    <w:rsid w:val="009F4478"/>
    <w:rsid w:val="009F4A13"/>
    <w:rsid w:val="009F4B8F"/>
    <w:rsid w:val="009F4ED8"/>
    <w:rsid w:val="009F51C7"/>
    <w:rsid w:val="009F5359"/>
    <w:rsid w:val="009F5C4D"/>
    <w:rsid w:val="009F61A3"/>
    <w:rsid w:val="009F63B3"/>
    <w:rsid w:val="009F649C"/>
    <w:rsid w:val="009F674D"/>
    <w:rsid w:val="009F691D"/>
    <w:rsid w:val="009F6C10"/>
    <w:rsid w:val="009F6E85"/>
    <w:rsid w:val="009F7176"/>
    <w:rsid w:val="009F72E4"/>
    <w:rsid w:val="009F7465"/>
    <w:rsid w:val="009F7512"/>
    <w:rsid w:val="009F774C"/>
    <w:rsid w:val="009F7788"/>
    <w:rsid w:val="009F7967"/>
    <w:rsid w:val="009F7A9C"/>
    <w:rsid w:val="009F7CBD"/>
    <w:rsid w:val="009F7DCD"/>
    <w:rsid w:val="00A001BD"/>
    <w:rsid w:val="00A007D0"/>
    <w:rsid w:val="00A007E1"/>
    <w:rsid w:val="00A00989"/>
    <w:rsid w:val="00A00C3E"/>
    <w:rsid w:val="00A00D73"/>
    <w:rsid w:val="00A0121E"/>
    <w:rsid w:val="00A014AB"/>
    <w:rsid w:val="00A0157D"/>
    <w:rsid w:val="00A01857"/>
    <w:rsid w:val="00A01BD4"/>
    <w:rsid w:val="00A01BF8"/>
    <w:rsid w:val="00A01C87"/>
    <w:rsid w:val="00A0230C"/>
    <w:rsid w:val="00A02935"/>
    <w:rsid w:val="00A02CFF"/>
    <w:rsid w:val="00A02E87"/>
    <w:rsid w:val="00A030F0"/>
    <w:rsid w:val="00A03512"/>
    <w:rsid w:val="00A03635"/>
    <w:rsid w:val="00A03A3D"/>
    <w:rsid w:val="00A03B97"/>
    <w:rsid w:val="00A03CB9"/>
    <w:rsid w:val="00A03DD0"/>
    <w:rsid w:val="00A047F5"/>
    <w:rsid w:val="00A049A7"/>
    <w:rsid w:val="00A04C49"/>
    <w:rsid w:val="00A04DE0"/>
    <w:rsid w:val="00A05358"/>
    <w:rsid w:val="00A053AC"/>
    <w:rsid w:val="00A0544F"/>
    <w:rsid w:val="00A05D40"/>
    <w:rsid w:val="00A065C2"/>
    <w:rsid w:val="00A066DA"/>
    <w:rsid w:val="00A06749"/>
    <w:rsid w:val="00A06816"/>
    <w:rsid w:val="00A068EB"/>
    <w:rsid w:val="00A06F46"/>
    <w:rsid w:val="00A0706A"/>
    <w:rsid w:val="00A073B0"/>
    <w:rsid w:val="00A075A5"/>
    <w:rsid w:val="00A077F7"/>
    <w:rsid w:val="00A07ECB"/>
    <w:rsid w:val="00A101CC"/>
    <w:rsid w:val="00A1063B"/>
    <w:rsid w:val="00A1067A"/>
    <w:rsid w:val="00A10AAA"/>
    <w:rsid w:val="00A10B3E"/>
    <w:rsid w:val="00A10C16"/>
    <w:rsid w:val="00A10D11"/>
    <w:rsid w:val="00A10E1D"/>
    <w:rsid w:val="00A10FAE"/>
    <w:rsid w:val="00A114C1"/>
    <w:rsid w:val="00A1162A"/>
    <w:rsid w:val="00A1181A"/>
    <w:rsid w:val="00A11DAE"/>
    <w:rsid w:val="00A11FCF"/>
    <w:rsid w:val="00A12111"/>
    <w:rsid w:val="00A1211C"/>
    <w:rsid w:val="00A121EF"/>
    <w:rsid w:val="00A122E4"/>
    <w:rsid w:val="00A1238B"/>
    <w:rsid w:val="00A12B7E"/>
    <w:rsid w:val="00A12EBF"/>
    <w:rsid w:val="00A130E3"/>
    <w:rsid w:val="00A134E1"/>
    <w:rsid w:val="00A13B4F"/>
    <w:rsid w:val="00A13C27"/>
    <w:rsid w:val="00A13FC7"/>
    <w:rsid w:val="00A14063"/>
    <w:rsid w:val="00A14DB4"/>
    <w:rsid w:val="00A14E36"/>
    <w:rsid w:val="00A14E66"/>
    <w:rsid w:val="00A1514C"/>
    <w:rsid w:val="00A15868"/>
    <w:rsid w:val="00A15935"/>
    <w:rsid w:val="00A17152"/>
    <w:rsid w:val="00A177B2"/>
    <w:rsid w:val="00A17960"/>
    <w:rsid w:val="00A17E9E"/>
    <w:rsid w:val="00A20079"/>
    <w:rsid w:val="00A200D1"/>
    <w:rsid w:val="00A200FE"/>
    <w:rsid w:val="00A20296"/>
    <w:rsid w:val="00A202CA"/>
    <w:rsid w:val="00A20C61"/>
    <w:rsid w:val="00A21130"/>
    <w:rsid w:val="00A215EC"/>
    <w:rsid w:val="00A21829"/>
    <w:rsid w:val="00A21907"/>
    <w:rsid w:val="00A2196B"/>
    <w:rsid w:val="00A21A41"/>
    <w:rsid w:val="00A22206"/>
    <w:rsid w:val="00A2278E"/>
    <w:rsid w:val="00A227A6"/>
    <w:rsid w:val="00A227EA"/>
    <w:rsid w:val="00A228E2"/>
    <w:rsid w:val="00A23154"/>
    <w:rsid w:val="00A2368C"/>
    <w:rsid w:val="00A2387D"/>
    <w:rsid w:val="00A241D4"/>
    <w:rsid w:val="00A2427D"/>
    <w:rsid w:val="00A2497B"/>
    <w:rsid w:val="00A24B87"/>
    <w:rsid w:val="00A24D5D"/>
    <w:rsid w:val="00A24FE6"/>
    <w:rsid w:val="00A250E3"/>
    <w:rsid w:val="00A25292"/>
    <w:rsid w:val="00A255E6"/>
    <w:rsid w:val="00A25658"/>
    <w:rsid w:val="00A259DD"/>
    <w:rsid w:val="00A25A25"/>
    <w:rsid w:val="00A25AD1"/>
    <w:rsid w:val="00A25CD7"/>
    <w:rsid w:val="00A262A1"/>
    <w:rsid w:val="00A264E4"/>
    <w:rsid w:val="00A267F5"/>
    <w:rsid w:val="00A2710D"/>
    <w:rsid w:val="00A2713E"/>
    <w:rsid w:val="00A27419"/>
    <w:rsid w:val="00A27550"/>
    <w:rsid w:val="00A276FE"/>
    <w:rsid w:val="00A277E3"/>
    <w:rsid w:val="00A2797E"/>
    <w:rsid w:val="00A27A82"/>
    <w:rsid w:val="00A27C0B"/>
    <w:rsid w:val="00A27EE4"/>
    <w:rsid w:val="00A27F92"/>
    <w:rsid w:val="00A300DE"/>
    <w:rsid w:val="00A300FF"/>
    <w:rsid w:val="00A30299"/>
    <w:rsid w:val="00A30794"/>
    <w:rsid w:val="00A308D2"/>
    <w:rsid w:val="00A30E28"/>
    <w:rsid w:val="00A3126F"/>
    <w:rsid w:val="00A319FB"/>
    <w:rsid w:val="00A31D1D"/>
    <w:rsid w:val="00A31F88"/>
    <w:rsid w:val="00A31FBF"/>
    <w:rsid w:val="00A3276D"/>
    <w:rsid w:val="00A328E3"/>
    <w:rsid w:val="00A33DE8"/>
    <w:rsid w:val="00A33EB7"/>
    <w:rsid w:val="00A33F8F"/>
    <w:rsid w:val="00A346DA"/>
    <w:rsid w:val="00A34D7A"/>
    <w:rsid w:val="00A35954"/>
    <w:rsid w:val="00A359D8"/>
    <w:rsid w:val="00A35CD2"/>
    <w:rsid w:val="00A35D3D"/>
    <w:rsid w:val="00A35F6D"/>
    <w:rsid w:val="00A360DF"/>
    <w:rsid w:val="00A36405"/>
    <w:rsid w:val="00A36B43"/>
    <w:rsid w:val="00A36F26"/>
    <w:rsid w:val="00A37C39"/>
    <w:rsid w:val="00A37CC0"/>
    <w:rsid w:val="00A37F03"/>
    <w:rsid w:val="00A37F87"/>
    <w:rsid w:val="00A407E6"/>
    <w:rsid w:val="00A40C3A"/>
    <w:rsid w:val="00A413ED"/>
    <w:rsid w:val="00A4141B"/>
    <w:rsid w:val="00A418A4"/>
    <w:rsid w:val="00A42490"/>
    <w:rsid w:val="00A42608"/>
    <w:rsid w:val="00A42637"/>
    <w:rsid w:val="00A4277B"/>
    <w:rsid w:val="00A431C2"/>
    <w:rsid w:val="00A433DE"/>
    <w:rsid w:val="00A435B1"/>
    <w:rsid w:val="00A435B8"/>
    <w:rsid w:val="00A4364C"/>
    <w:rsid w:val="00A43668"/>
    <w:rsid w:val="00A43B7E"/>
    <w:rsid w:val="00A44933"/>
    <w:rsid w:val="00A44A23"/>
    <w:rsid w:val="00A44BEA"/>
    <w:rsid w:val="00A45068"/>
    <w:rsid w:val="00A45153"/>
    <w:rsid w:val="00A452C2"/>
    <w:rsid w:val="00A452F2"/>
    <w:rsid w:val="00A45965"/>
    <w:rsid w:val="00A45C28"/>
    <w:rsid w:val="00A4733D"/>
    <w:rsid w:val="00A473E5"/>
    <w:rsid w:val="00A476C6"/>
    <w:rsid w:val="00A477EF"/>
    <w:rsid w:val="00A47838"/>
    <w:rsid w:val="00A47839"/>
    <w:rsid w:val="00A47EA1"/>
    <w:rsid w:val="00A47F89"/>
    <w:rsid w:val="00A5048A"/>
    <w:rsid w:val="00A5054E"/>
    <w:rsid w:val="00A5139B"/>
    <w:rsid w:val="00A516F2"/>
    <w:rsid w:val="00A51806"/>
    <w:rsid w:val="00A52659"/>
    <w:rsid w:val="00A52A69"/>
    <w:rsid w:val="00A52AD3"/>
    <w:rsid w:val="00A52B13"/>
    <w:rsid w:val="00A53649"/>
    <w:rsid w:val="00A5379E"/>
    <w:rsid w:val="00A537A9"/>
    <w:rsid w:val="00A53F4A"/>
    <w:rsid w:val="00A540D3"/>
    <w:rsid w:val="00A54983"/>
    <w:rsid w:val="00A54AB0"/>
    <w:rsid w:val="00A54FB3"/>
    <w:rsid w:val="00A5513D"/>
    <w:rsid w:val="00A553C6"/>
    <w:rsid w:val="00A5546A"/>
    <w:rsid w:val="00A55805"/>
    <w:rsid w:val="00A55E6E"/>
    <w:rsid w:val="00A5620C"/>
    <w:rsid w:val="00A5657B"/>
    <w:rsid w:val="00A5659E"/>
    <w:rsid w:val="00A56AF4"/>
    <w:rsid w:val="00A56F26"/>
    <w:rsid w:val="00A5705D"/>
    <w:rsid w:val="00A5751F"/>
    <w:rsid w:val="00A57A42"/>
    <w:rsid w:val="00A57D6D"/>
    <w:rsid w:val="00A602CD"/>
    <w:rsid w:val="00A6054D"/>
    <w:rsid w:val="00A6057C"/>
    <w:rsid w:val="00A6067F"/>
    <w:rsid w:val="00A60848"/>
    <w:rsid w:val="00A60A80"/>
    <w:rsid w:val="00A60E26"/>
    <w:rsid w:val="00A60FAD"/>
    <w:rsid w:val="00A610E4"/>
    <w:rsid w:val="00A611C3"/>
    <w:rsid w:val="00A61642"/>
    <w:rsid w:val="00A61960"/>
    <w:rsid w:val="00A61A30"/>
    <w:rsid w:val="00A61E09"/>
    <w:rsid w:val="00A61ED6"/>
    <w:rsid w:val="00A6261E"/>
    <w:rsid w:val="00A627DB"/>
    <w:rsid w:val="00A62A9C"/>
    <w:rsid w:val="00A638FF"/>
    <w:rsid w:val="00A639F5"/>
    <w:rsid w:val="00A63B78"/>
    <w:rsid w:val="00A64038"/>
    <w:rsid w:val="00A6433D"/>
    <w:rsid w:val="00A64A78"/>
    <w:rsid w:val="00A64C50"/>
    <w:rsid w:val="00A6507A"/>
    <w:rsid w:val="00A6520B"/>
    <w:rsid w:val="00A654B6"/>
    <w:rsid w:val="00A65C7D"/>
    <w:rsid w:val="00A65D05"/>
    <w:rsid w:val="00A65F4F"/>
    <w:rsid w:val="00A665A9"/>
    <w:rsid w:val="00A665F3"/>
    <w:rsid w:val="00A668D2"/>
    <w:rsid w:val="00A66C69"/>
    <w:rsid w:val="00A6750E"/>
    <w:rsid w:val="00A678BA"/>
    <w:rsid w:val="00A67F22"/>
    <w:rsid w:val="00A700AB"/>
    <w:rsid w:val="00A702EF"/>
    <w:rsid w:val="00A7063C"/>
    <w:rsid w:val="00A70D11"/>
    <w:rsid w:val="00A70ED7"/>
    <w:rsid w:val="00A710BF"/>
    <w:rsid w:val="00A714BF"/>
    <w:rsid w:val="00A71753"/>
    <w:rsid w:val="00A720C4"/>
    <w:rsid w:val="00A7215C"/>
    <w:rsid w:val="00A722DF"/>
    <w:rsid w:val="00A72619"/>
    <w:rsid w:val="00A72AEB"/>
    <w:rsid w:val="00A73E76"/>
    <w:rsid w:val="00A73F2D"/>
    <w:rsid w:val="00A7402F"/>
    <w:rsid w:val="00A740A7"/>
    <w:rsid w:val="00A743FD"/>
    <w:rsid w:val="00A7447F"/>
    <w:rsid w:val="00A74909"/>
    <w:rsid w:val="00A7501C"/>
    <w:rsid w:val="00A753E3"/>
    <w:rsid w:val="00A75757"/>
    <w:rsid w:val="00A7597A"/>
    <w:rsid w:val="00A75FAD"/>
    <w:rsid w:val="00A76158"/>
    <w:rsid w:val="00A76291"/>
    <w:rsid w:val="00A76371"/>
    <w:rsid w:val="00A76712"/>
    <w:rsid w:val="00A76742"/>
    <w:rsid w:val="00A76DA9"/>
    <w:rsid w:val="00A77132"/>
    <w:rsid w:val="00A7714A"/>
    <w:rsid w:val="00A77980"/>
    <w:rsid w:val="00A77BC3"/>
    <w:rsid w:val="00A800E6"/>
    <w:rsid w:val="00A80198"/>
    <w:rsid w:val="00A8080C"/>
    <w:rsid w:val="00A80C58"/>
    <w:rsid w:val="00A811FA"/>
    <w:rsid w:val="00A81342"/>
    <w:rsid w:val="00A8139D"/>
    <w:rsid w:val="00A81675"/>
    <w:rsid w:val="00A82308"/>
    <w:rsid w:val="00A8296B"/>
    <w:rsid w:val="00A82B93"/>
    <w:rsid w:val="00A83006"/>
    <w:rsid w:val="00A835AD"/>
    <w:rsid w:val="00A846A3"/>
    <w:rsid w:val="00A84FE1"/>
    <w:rsid w:val="00A852E9"/>
    <w:rsid w:val="00A85755"/>
    <w:rsid w:val="00A857DA"/>
    <w:rsid w:val="00A85814"/>
    <w:rsid w:val="00A85819"/>
    <w:rsid w:val="00A85984"/>
    <w:rsid w:val="00A85BB2"/>
    <w:rsid w:val="00A85D8D"/>
    <w:rsid w:val="00A85DCC"/>
    <w:rsid w:val="00A85EB9"/>
    <w:rsid w:val="00A85F26"/>
    <w:rsid w:val="00A8600F"/>
    <w:rsid w:val="00A86595"/>
    <w:rsid w:val="00A873DA"/>
    <w:rsid w:val="00A874E0"/>
    <w:rsid w:val="00A87566"/>
    <w:rsid w:val="00A87CA1"/>
    <w:rsid w:val="00A87FDF"/>
    <w:rsid w:val="00A900D7"/>
    <w:rsid w:val="00A903DC"/>
    <w:rsid w:val="00A90A4E"/>
    <w:rsid w:val="00A90EC7"/>
    <w:rsid w:val="00A911BC"/>
    <w:rsid w:val="00A91F7D"/>
    <w:rsid w:val="00A9263F"/>
    <w:rsid w:val="00A92E6E"/>
    <w:rsid w:val="00A93D4E"/>
    <w:rsid w:val="00A93E5B"/>
    <w:rsid w:val="00A93FDA"/>
    <w:rsid w:val="00A945FB"/>
    <w:rsid w:val="00A94619"/>
    <w:rsid w:val="00A948BD"/>
    <w:rsid w:val="00A95542"/>
    <w:rsid w:val="00A958C8"/>
    <w:rsid w:val="00A95A27"/>
    <w:rsid w:val="00A95B76"/>
    <w:rsid w:val="00A95DDD"/>
    <w:rsid w:val="00A95E04"/>
    <w:rsid w:val="00A96275"/>
    <w:rsid w:val="00A963D3"/>
    <w:rsid w:val="00A96A3A"/>
    <w:rsid w:val="00A96A4C"/>
    <w:rsid w:val="00A96BB3"/>
    <w:rsid w:val="00A96DA8"/>
    <w:rsid w:val="00A96E8F"/>
    <w:rsid w:val="00A96F15"/>
    <w:rsid w:val="00A977EF"/>
    <w:rsid w:val="00AA05F0"/>
    <w:rsid w:val="00AA087E"/>
    <w:rsid w:val="00AA0FDA"/>
    <w:rsid w:val="00AA129D"/>
    <w:rsid w:val="00AA1449"/>
    <w:rsid w:val="00AA26C9"/>
    <w:rsid w:val="00AA2889"/>
    <w:rsid w:val="00AA2A83"/>
    <w:rsid w:val="00AA2B40"/>
    <w:rsid w:val="00AA2E40"/>
    <w:rsid w:val="00AA2E64"/>
    <w:rsid w:val="00AA4251"/>
    <w:rsid w:val="00AA42DB"/>
    <w:rsid w:val="00AA43FD"/>
    <w:rsid w:val="00AA477C"/>
    <w:rsid w:val="00AA491A"/>
    <w:rsid w:val="00AA4EF0"/>
    <w:rsid w:val="00AA5444"/>
    <w:rsid w:val="00AA5484"/>
    <w:rsid w:val="00AA54DE"/>
    <w:rsid w:val="00AA56A2"/>
    <w:rsid w:val="00AA5AAE"/>
    <w:rsid w:val="00AA5C0F"/>
    <w:rsid w:val="00AA5E1F"/>
    <w:rsid w:val="00AA5E87"/>
    <w:rsid w:val="00AA6180"/>
    <w:rsid w:val="00AA6198"/>
    <w:rsid w:val="00AA629F"/>
    <w:rsid w:val="00AA62A9"/>
    <w:rsid w:val="00AA6656"/>
    <w:rsid w:val="00AA69D3"/>
    <w:rsid w:val="00AA6AD5"/>
    <w:rsid w:val="00AA7883"/>
    <w:rsid w:val="00AB0330"/>
    <w:rsid w:val="00AB03B1"/>
    <w:rsid w:val="00AB08B7"/>
    <w:rsid w:val="00AB0A51"/>
    <w:rsid w:val="00AB0E24"/>
    <w:rsid w:val="00AB10AE"/>
    <w:rsid w:val="00AB133D"/>
    <w:rsid w:val="00AB13E1"/>
    <w:rsid w:val="00AB152C"/>
    <w:rsid w:val="00AB19EF"/>
    <w:rsid w:val="00AB1D8B"/>
    <w:rsid w:val="00AB1E2C"/>
    <w:rsid w:val="00AB214B"/>
    <w:rsid w:val="00AB22DD"/>
    <w:rsid w:val="00AB28C5"/>
    <w:rsid w:val="00AB2A7D"/>
    <w:rsid w:val="00AB32AA"/>
    <w:rsid w:val="00AB3493"/>
    <w:rsid w:val="00AB3FA2"/>
    <w:rsid w:val="00AB484F"/>
    <w:rsid w:val="00AB510A"/>
    <w:rsid w:val="00AB5722"/>
    <w:rsid w:val="00AB5A59"/>
    <w:rsid w:val="00AB5E80"/>
    <w:rsid w:val="00AB61C4"/>
    <w:rsid w:val="00AB66A6"/>
    <w:rsid w:val="00AB67B8"/>
    <w:rsid w:val="00AB6E2B"/>
    <w:rsid w:val="00AB6F6A"/>
    <w:rsid w:val="00AB72D6"/>
    <w:rsid w:val="00AB7966"/>
    <w:rsid w:val="00AC00A9"/>
    <w:rsid w:val="00AC029A"/>
    <w:rsid w:val="00AC0415"/>
    <w:rsid w:val="00AC0783"/>
    <w:rsid w:val="00AC07CA"/>
    <w:rsid w:val="00AC0A24"/>
    <w:rsid w:val="00AC0CBE"/>
    <w:rsid w:val="00AC0E00"/>
    <w:rsid w:val="00AC0E1B"/>
    <w:rsid w:val="00AC143E"/>
    <w:rsid w:val="00AC1636"/>
    <w:rsid w:val="00AC1744"/>
    <w:rsid w:val="00AC1A4B"/>
    <w:rsid w:val="00AC1CF3"/>
    <w:rsid w:val="00AC202F"/>
    <w:rsid w:val="00AC224D"/>
    <w:rsid w:val="00AC229F"/>
    <w:rsid w:val="00AC2391"/>
    <w:rsid w:val="00AC24A9"/>
    <w:rsid w:val="00AC2780"/>
    <w:rsid w:val="00AC2967"/>
    <w:rsid w:val="00AC298B"/>
    <w:rsid w:val="00AC29EC"/>
    <w:rsid w:val="00AC2C8F"/>
    <w:rsid w:val="00AC2CD5"/>
    <w:rsid w:val="00AC3204"/>
    <w:rsid w:val="00AC330C"/>
    <w:rsid w:val="00AC33BD"/>
    <w:rsid w:val="00AC3827"/>
    <w:rsid w:val="00AC3B00"/>
    <w:rsid w:val="00AC3BA5"/>
    <w:rsid w:val="00AC3C37"/>
    <w:rsid w:val="00AC3E29"/>
    <w:rsid w:val="00AC3E46"/>
    <w:rsid w:val="00AC3F40"/>
    <w:rsid w:val="00AC3F95"/>
    <w:rsid w:val="00AC4124"/>
    <w:rsid w:val="00AC4437"/>
    <w:rsid w:val="00AC457C"/>
    <w:rsid w:val="00AC4981"/>
    <w:rsid w:val="00AC4ADA"/>
    <w:rsid w:val="00AC5076"/>
    <w:rsid w:val="00AC5148"/>
    <w:rsid w:val="00AC515B"/>
    <w:rsid w:val="00AC552B"/>
    <w:rsid w:val="00AC5ACD"/>
    <w:rsid w:val="00AC5B2F"/>
    <w:rsid w:val="00AC5CF6"/>
    <w:rsid w:val="00AC5EA6"/>
    <w:rsid w:val="00AC605D"/>
    <w:rsid w:val="00AC6A7F"/>
    <w:rsid w:val="00AC6E0A"/>
    <w:rsid w:val="00AC701A"/>
    <w:rsid w:val="00AC707D"/>
    <w:rsid w:val="00AC76C8"/>
    <w:rsid w:val="00AC779F"/>
    <w:rsid w:val="00AC79FA"/>
    <w:rsid w:val="00AC7FD0"/>
    <w:rsid w:val="00AD00F4"/>
    <w:rsid w:val="00AD0336"/>
    <w:rsid w:val="00AD067F"/>
    <w:rsid w:val="00AD0A3E"/>
    <w:rsid w:val="00AD0DBA"/>
    <w:rsid w:val="00AD1117"/>
    <w:rsid w:val="00AD1254"/>
    <w:rsid w:val="00AD1383"/>
    <w:rsid w:val="00AD15F5"/>
    <w:rsid w:val="00AD1CD2"/>
    <w:rsid w:val="00AD1DDB"/>
    <w:rsid w:val="00AD2549"/>
    <w:rsid w:val="00AD29A6"/>
    <w:rsid w:val="00AD2FB7"/>
    <w:rsid w:val="00AD3127"/>
    <w:rsid w:val="00AD353E"/>
    <w:rsid w:val="00AD35E9"/>
    <w:rsid w:val="00AD3A86"/>
    <w:rsid w:val="00AD3C77"/>
    <w:rsid w:val="00AD4581"/>
    <w:rsid w:val="00AD4927"/>
    <w:rsid w:val="00AD5382"/>
    <w:rsid w:val="00AD557F"/>
    <w:rsid w:val="00AD55F8"/>
    <w:rsid w:val="00AD5E43"/>
    <w:rsid w:val="00AD5ED1"/>
    <w:rsid w:val="00AD5FFF"/>
    <w:rsid w:val="00AD638D"/>
    <w:rsid w:val="00AD6424"/>
    <w:rsid w:val="00AD682D"/>
    <w:rsid w:val="00AD7258"/>
    <w:rsid w:val="00AD7450"/>
    <w:rsid w:val="00AD76F3"/>
    <w:rsid w:val="00AD79C4"/>
    <w:rsid w:val="00AE00A1"/>
    <w:rsid w:val="00AE020F"/>
    <w:rsid w:val="00AE049E"/>
    <w:rsid w:val="00AE0AC5"/>
    <w:rsid w:val="00AE11C4"/>
    <w:rsid w:val="00AE141C"/>
    <w:rsid w:val="00AE1B49"/>
    <w:rsid w:val="00AE1BA7"/>
    <w:rsid w:val="00AE1DC3"/>
    <w:rsid w:val="00AE1F2E"/>
    <w:rsid w:val="00AE21D2"/>
    <w:rsid w:val="00AE22E7"/>
    <w:rsid w:val="00AE2328"/>
    <w:rsid w:val="00AE2B56"/>
    <w:rsid w:val="00AE2D8C"/>
    <w:rsid w:val="00AE2EB4"/>
    <w:rsid w:val="00AE2F5A"/>
    <w:rsid w:val="00AE31C2"/>
    <w:rsid w:val="00AE356F"/>
    <w:rsid w:val="00AE3B41"/>
    <w:rsid w:val="00AE3BD0"/>
    <w:rsid w:val="00AE3D32"/>
    <w:rsid w:val="00AE4589"/>
    <w:rsid w:val="00AE4786"/>
    <w:rsid w:val="00AE484B"/>
    <w:rsid w:val="00AE4982"/>
    <w:rsid w:val="00AE4E96"/>
    <w:rsid w:val="00AE5381"/>
    <w:rsid w:val="00AE53B4"/>
    <w:rsid w:val="00AE54FE"/>
    <w:rsid w:val="00AE5F9B"/>
    <w:rsid w:val="00AE6176"/>
    <w:rsid w:val="00AE6557"/>
    <w:rsid w:val="00AE6681"/>
    <w:rsid w:val="00AE6747"/>
    <w:rsid w:val="00AE6DCA"/>
    <w:rsid w:val="00AE6FC8"/>
    <w:rsid w:val="00AE706B"/>
    <w:rsid w:val="00AE7A9F"/>
    <w:rsid w:val="00AE7BE4"/>
    <w:rsid w:val="00AE7D1C"/>
    <w:rsid w:val="00AE7D4B"/>
    <w:rsid w:val="00AE7EBA"/>
    <w:rsid w:val="00AE7ED6"/>
    <w:rsid w:val="00AF08B6"/>
    <w:rsid w:val="00AF0A23"/>
    <w:rsid w:val="00AF0A34"/>
    <w:rsid w:val="00AF0B03"/>
    <w:rsid w:val="00AF115C"/>
    <w:rsid w:val="00AF1273"/>
    <w:rsid w:val="00AF12F2"/>
    <w:rsid w:val="00AF13B1"/>
    <w:rsid w:val="00AF20A9"/>
    <w:rsid w:val="00AF2383"/>
    <w:rsid w:val="00AF2709"/>
    <w:rsid w:val="00AF27A7"/>
    <w:rsid w:val="00AF28F5"/>
    <w:rsid w:val="00AF2BD7"/>
    <w:rsid w:val="00AF36A2"/>
    <w:rsid w:val="00AF370B"/>
    <w:rsid w:val="00AF3A63"/>
    <w:rsid w:val="00AF3B36"/>
    <w:rsid w:val="00AF40C8"/>
    <w:rsid w:val="00AF4112"/>
    <w:rsid w:val="00AF461D"/>
    <w:rsid w:val="00AF5721"/>
    <w:rsid w:val="00AF5E1F"/>
    <w:rsid w:val="00AF6181"/>
    <w:rsid w:val="00AF62F9"/>
    <w:rsid w:val="00AF6544"/>
    <w:rsid w:val="00AF67B9"/>
    <w:rsid w:val="00AF6D72"/>
    <w:rsid w:val="00AF73B2"/>
    <w:rsid w:val="00AF741E"/>
    <w:rsid w:val="00AF7E98"/>
    <w:rsid w:val="00B0004E"/>
    <w:rsid w:val="00B0012F"/>
    <w:rsid w:val="00B005EB"/>
    <w:rsid w:val="00B00C06"/>
    <w:rsid w:val="00B00EBE"/>
    <w:rsid w:val="00B00F76"/>
    <w:rsid w:val="00B00FEC"/>
    <w:rsid w:val="00B01456"/>
    <w:rsid w:val="00B01605"/>
    <w:rsid w:val="00B019CC"/>
    <w:rsid w:val="00B02511"/>
    <w:rsid w:val="00B02A2C"/>
    <w:rsid w:val="00B02A56"/>
    <w:rsid w:val="00B02AD4"/>
    <w:rsid w:val="00B02BED"/>
    <w:rsid w:val="00B02D2A"/>
    <w:rsid w:val="00B02F9D"/>
    <w:rsid w:val="00B0307A"/>
    <w:rsid w:val="00B0313F"/>
    <w:rsid w:val="00B0360D"/>
    <w:rsid w:val="00B0367B"/>
    <w:rsid w:val="00B038F3"/>
    <w:rsid w:val="00B03B0C"/>
    <w:rsid w:val="00B0468F"/>
    <w:rsid w:val="00B04858"/>
    <w:rsid w:val="00B04AAC"/>
    <w:rsid w:val="00B04B48"/>
    <w:rsid w:val="00B04D8A"/>
    <w:rsid w:val="00B052BC"/>
    <w:rsid w:val="00B0565E"/>
    <w:rsid w:val="00B057DB"/>
    <w:rsid w:val="00B05ED9"/>
    <w:rsid w:val="00B0605A"/>
    <w:rsid w:val="00B0637B"/>
    <w:rsid w:val="00B068DD"/>
    <w:rsid w:val="00B0699B"/>
    <w:rsid w:val="00B069EA"/>
    <w:rsid w:val="00B06B40"/>
    <w:rsid w:val="00B06B5C"/>
    <w:rsid w:val="00B06BD1"/>
    <w:rsid w:val="00B06F9C"/>
    <w:rsid w:val="00B0712D"/>
    <w:rsid w:val="00B072E0"/>
    <w:rsid w:val="00B0730F"/>
    <w:rsid w:val="00B075A0"/>
    <w:rsid w:val="00B076CA"/>
    <w:rsid w:val="00B0780F"/>
    <w:rsid w:val="00B07948"/>
    <w:rsid w:val="00B07B07"/>
    <w:rsid w:val="00B07BC9"/>
    <w:rsid w:val="00B100E5"/>
    <w:rsid w:val="00B105E1"/>
    <w:rsid w:val="00B10B9B"/>
    <w:rsid w:val="00B10D6F"/>
    <w:rsid w:val="00B10E07"/>
    <w:rsid w:val="00B10E8F"/>
    <w:rsid w:val="00B10F6D"/>
    <w:rsid w:val="00B1125D"/>
    <w:rsid w:val="00B11662"/>
    <w:rsid w:val="00B1181A"/>
    <w:rsid w:val="00B12099"/>
    <w:rsid w:val="00B1282B"/>
    <w:rsid w:val="00B128AD"/>
    <w:rsid w:val="00B12A52"/>
    <w:rsid w:val="00B12A7E"/>
    <w:rsid w:val="00B131FC"/>
    <w:rsid w:val="00B132BC"/>
    <w:rsid w:val="00B135E4"/>
    <w:rsid w:val="00B1381A"/>
    <w:rsid w:val="00B13894"/>
    <w:rsid w:val="00B139FD"/>
    <w:rsid w:val="00B13BE0"/>
    <w:rsid w:val="00B13F42"/>
    <w:rsid w:val="00B14701"/>
    <w:rsid w:val="00B14999"/>
    <w:rsid w:val="00B151AD"/>
    <w:rsid w:val="00B152E6"/>
    <w:rsid w:val="00B15315"/>
    <w:rsid w:val="00B15716"/>
    <w:rsid w:val="00B15903"/>
    <w:rsid w:val="00B15CDC"/>
    <w:rsid w:val="00B15F44"/>
    <w:rsid w:val="00B162B6"/>
    <w:rsid w:val="00B16976"/>
    <w:rsid w:val="00B16BDA"/>
    <w:rsid w:val="00B16D19"/>
    <w:rsid w:val="00B17103"/>
    <w:rsid w:val="00B17189"/>
    <w:rsid w:val="00B1733B"/>
    <w:rsid w:val="00B1738D"/>
    <w:rsid w:val="00B175F4"/>
    <w:rsid w:val="00B17731"/>
    <w:rsid w:val="00B1796F"/>
    <w:rsid w:val="00B17A62"/>
    <w:rsid w:val="00B17C13"/>
    <w:rsid w:val="00B20021"/>
    <w:rsid w:val="00B203ED"/>
    <w:rsid w:val="00B204B9"/>
    <w:rsid w:val="00B20576"/>
    <w:rsid w:val="00B207D4"/>
    <w:rsid w:val="00B20986"/>
    <w:rsid w:val="00B20B01"/>
    <w:rsid w:val="00B21197"/>
    <w:rsid w:val="00B21285"/>
    <w:rsid w:val="00B21357"/>
    <w:rsid w:val="00B21A0F"/>
    <w:rsid w:val="00B21C13"/>
    <w:rsid w:val="00B21D80"/>
    <w:rsid w:val="00B21F07"/>
    <w:rsid w:val="00B21FC3"/>
    <w:rsid w:val="00B21FE4"/>
    <w:rsid w:val="00B2245A"/>
    <w:rsid w:val="00B224CE"/>
    <w:rsid w:val="00B22658"/>
    <w:rsid w:val="00B227BA"/>
    <w:rsid w:val="00B227FD"/>
    <w:rsid w:val="00B22848"/>
    <w:rsid w:val="00B2297E"/>
    <w:rsid w:val="00B22CA4"/>
    <w:rsid w:val="00B22F3E"/>
    <w:rsid w:val="00B234BD"/>
    <w:rsid w:val="00B23B24"/>
    <w:rsid w:val="00B23B4A"/>
    <w:rsid w:val="00B24430"/>
    <w:rsid w:val="00B24481"/>
    <w:rsid w:val="00B244C5"/>
    <w:rsid w:val="00B245EA"/>
    <w:rsid w:val="00B24803"/>
    <w:rsid w:val="00B24BC6"/>
    <w:rsid w:val="00B24D6D"/>
    <w:rsid w:val="00B257E2"/>
    <w:rsid w:val="00B25C56"/>
    <w:rsid w:val="00B25CF1"/>
    <w:rsid w:val="00B25ECF"/>
    <w:rsid w:val="00B25FCC"/>
    <w:rsid w:val="00B26003"/>
    <w:rsid w:val="00B26278"/>
    <w:rsid w:val="00B26504"/>
    <w:rsid w:val="00B265B6"/>
    <w:rsid w:val="00B2698A"/>
    <w:rsid w:val="00B26F49"/>
    <w:rsid w:val="00B27065"/>
    <w:rsid w:val="00B272FA"/>
    <w:rsid w:val="00B27DB3"/>
    <w:rsid w:val="00B30447"/>
    <w:rsid w:val="00B3067B"/>
    <w:rsid w:val="00B30A5D"/>
    <w:rsid w:val="00B30F5C"/>
    <w:rsid w:val="00B3112F"/>
    <w:rsid w:val="00B31612"/>
    <w:rsid w:val="00B3171D"/>
    <w:rsid w:val="00B3191D"/>
    <w:rsid w:val="00B31DBE"/>
    <w:rsid w:val="00B323E0"/>
    <w:rsid w:val="00B3242C"/>
    <w:rsid w:val="00B325B9"/>
    <w:rsid w:val="00B329B1"/>
    <w:rsid w:val="00B32A0C"/>
    <w:rsid w:val="00B32A75"/>
    <w:rsid w:val="00B32B53"/>
    <w:rsid w:val="00B32DC0"/>
    <w:rsid w:val="00B32FA3"/>
    <w:rsid w:val="00B3331D"/>
    <w:rsid w:val="00B3332C"/>
    <w:rsid w:val="00B33609"/>
    <w:rsid w:val="00B337BF"/>
    <w:rsid w:val="00B338EB"/>
    <w:rsid w:val="00B3391C"/>
    <w:rsid w:val="00B339D4"/>
    <w:rsid w:val="00B33BE8"/>
    <w:rsid w:val="00B33C43"/>
    <w:rsid w:val="00B33D49"/>
    <w:rsid w:val="00B3448B"/>
    <w:rsid w:val="00B34542"/>
    <w:rsid w:val="00B3459C"/>
    <w:rsid w:val="00B348B1"/>
    <w:rsid w:val="00B34AEF"/>
    <w:rsid w:val="00B34C9A"/>
    <w:rsid w:val="00B34CFF"/>
    <w:rsid w:val="00B3531F"/>
    <w:rsid w:val="00B3559D"/>
    <w:rsid w:val="00B35AE4"/>
    <w:rsid w:val="00B35B46"/>
    <w:rsid w:val="00B35B6E"/>
    <w:rsid w:val="00B35D06"/>
    <w:rsid w:val="00B35E01"/>
    <w:rsid w:val="00B35F41"/>
    <w:rsid w:val="00B361C5"/>
    <w:rsid w:val="00B366AE"/>
    <w:rsid w:val="00B36AEB"/>
    <w:rsid w:val="00B36F51"/>
    <w:rsid w:val="00B37133"/>
    <w:rsid w:val="00B371EE"/>
    <w:rsid w:val="00B37245"/>
    <w:rsid w:val="00B374C9"/>
    <w:rsid w:val="00B37696"/>
    <w:rsid w:val="00B3785D"/>
    <w:rsid w:val="00B37B6C"/>
    <w:rsid w:val="00B37E9C"/>
    <w:rsid w:val="00B4008D"/>
    <w:rsid w:val="00B40745"/>
    <w:rsid w:val="00B40A11"/>
    <w:rsid w:val="00B41019"/>
    <w:rsid w:val="00B41973"/>
    <w:rsid w:val="00B41DDC"/>
    <w:rsid w:val="00B41F68"/>
    <w:rsid w:val="00B42040"/>
    <w:rsid w:val="00B42D55"/>
    <w:rsid w:val="00B43065"/>
    <w:rsid w:val="00B431C3"/>
    <w:rsid w:val="00B43C3D"/>
    <w:rsid w:val="00B43E84"/>
    <w:rsid w:val="00B43EEF"/>
    <w:rsid w:val="00B44101"/>
    <w:rsid w:val="00B442DB"/>
    <w:rsid w:val="00B443EE"/>
    <w:rsid w:val="00B44657"/>
    <w:rsid w:val="00B44D79"/>
    <w:rsid w:val="00B44E23"/>
    <w:rsid w:val="00B45395"/>
    <w:rsid w:val="00B454A7"/>
    <w:rsid w:val="00B4578F"/>
    <w:rsid w:val="00B45A71"/>
    <w:rsid w:val="00B45C0E"/>
    <w:rsid w:val="00B45E9B"/>
    <w:rsid w:val="00B465D8"/>
    <w:rsid w:val="00B46605"/>
    <w:rsid w:val="00B46665"/>
    <w:rsid w:val="00B46783"/>
    <w:rsid w:val="00B46B9E"/>
    <w:rsid w:val="00B46BE8"/>
    <w:rsid w:val="00B47049"/>
    <w:rsid w:val="00B47342"/>
    <w:rsid w:val="00B47845"/>
    <w:rsid w:val="00B478F4"/>
    <w:rsid w:val="00B47BB8"/>
    <w:rsid w:val="00B47D59"/>
    <w:rsid w:val="00B502ED"/>
    <w:rsid w:val="00B50A59"/>
    <w:rsid w:val="00B51254"/>
    <w:rsid w:val="00B51256"/>
    <w:rsid w:val="00B514BA"/>
    <w:rsid w:val="00B51799"/>
    <w:rsid w:val="00B519D1"/>
    <w:rsid w:val="00B51A10"/>
    <w:rsid w:val="00B51B67"/>
    <w:rsid w:val="00B51E81"/>
    <w:rsid w:val="00B51EA0"/>
    <w:rsid w:val="00B52106"/>
    <w:rsid w:val="00B52132"/>
    <w:rsid w:val="00B527A5"/>
    <w:rsid w:val="00B52ACB"/>
    <w:rsid w:val="00B52C5E"/>
    <w:rsid w:val="00B53118"/>
    <w:rsid w:val="00B53E0E"/>
    <w:rsid w:val="00B53F52"/>
    <w:rsid w:val="00B53FF1"/>
    <w:rsid w:val="00B5433C"/>
    <w:rsid w:val="00B54802"/>
    <w:rsid w:val="00B54850"/>
    <w:rsid w:val="00B54A12"/>
    <w:rsid w:val="00B54CB0"/>
    <w:rsid w:val="00B5521D"/>
    <w:rsid w:val="00B55518"/>
    <w:rsid w:val="00B55ABC"/>
    <w:rsid w:val="00B55EE3"/>
    <w:rsid w:val="00B56A03"/>
    <w:rsid w:val="00B56A22"/>
    <w:rsid w:val="00B56EDA"/>
    <w:rsid w:val="00B571C2"/>
    <w:rsid w:val="00B571DE"/>
    <w:rsid w:val="00B57494"/>
    <w:rsid w:val="00B5776C"/>
    <w:rsid w:val="00B57B64"/>
    <w:rsid w:val="00B57F83"/>
    <w:rsid w:val="00B60637"/>
    <w:rsid w:val="00B60A56"/>
    <w:rsid w:val="00B60C56"/>
    <w:rsid w:val="00B60CF4"/>
    <w:rsid w:val="00B6156F"/>
    <w:rsid w:val="00B615A3"/>
    <w:rsid w:val="00B615FD"/>
    <w:rsid w:val="00B616B7"/>
    <w:rsid w:val="00B61F32"/>
    <w:rsid w:val="00B61F51"/>
    <w:rsid w:val="00B62311"/>
    <w:rsid w:val="00B62411"/>
    <w:rsid w:val="00B62686"/>
    <w:rsid w:val="00B62924"/>
    <w:rsid w:val="00B63411"/>
    <w:rsid w:val="00B634DB"/>
    <w:rsid w:val="00B63658"/>
    <w:rsid w:val="00B6369F"/>
    <w:rsid w:val="00B636BF"/>
    <w:rsid w:val="00B6382C"/>
    <w:rsid w:val="00B6386C"/>
    <w:rsid w:val="00B6390B"/>
    <w:rsid w:val="00B6461C"/>
    <w:rsid w:val="00B6464D"/>
    <w:rsid w:val="00B64CBB"/>
    <w:rsid w:val="00B64E80"/>
    <w:rsid w:val="00B64FA6"/>
    <w:rsid w:val="00B650DA"/>
    <w:rsid w:val="00B6684E"/>
    <w:rsid w:val="00B67023"/>
    <w:rsid w:val="00B672BF"/>
    <w:rsid w:val="00B6737D"/>
    <w:rsid w:val="00B67966"/>
    <w:rsid w:val="00B67BED"/>
    <w:rsid w:val="00B67D22"/>
    <w:rsid w:val="00B702C3"/>
    <w:rsid w:val="00B70304"/>
    <w:rsid w:val="00B70556"/>
    <w:rsid w:val="00B70911"/>
    <w:rsid w:val="00B70A8A"/>
    <w:rsid w:val="00B70AC9"/>
    <w:rsid w:val="00B70DD1"/>
    <w:rsid w:val="00B71112"/>
    <w:rsid w:val="00B711A5"/>
    <w:rsid w:val="00B7152D"/>
    <w:rsid w:val="00B71687"/>
    <w:rsid w:val="00B71749"/>
    <w:rsid w:val="00B719E5"/>
    <w:rsid w:val="00B71BA7"/>
    <w:rsid w:val="00B71CF1"/>
    <w:rsid w:val="00B72060"/>
    <w:rsid w:val="00B72475"/>
    <w:rsid w:val="00B72531"/>
    <w:rsid w:val="00B72725"/>
    <w:rsid w:val="00B7372D"/>
    <w:rsid w:val="00B73B6F"/>
    <w:rsid w:val="00B73C3C"/>
    <w:rsid w:val="00B73D98"/>
    <w:rsid w:val="00B74709"/>
    <w:rsid w:val="00B748FD"/>
    <w:rsid w:val="00B75122"/>
    <w:rsid w:val="00B754B6"/>
    <w:rsid w:val="00B75702"/>
    <w:rsid w:val="00B75C15"/>
    <w:rsid w:val="00B76404"/>
    <w:rsid w:val="00B764D6"/>
    <w:rsid w:val="00B7652B"/>
    <w:rsid w:val="00B76682"/>
    <w:rsid w:val="00B76860"/>
    <w:rsid w:val="00B7698E"/>
    <w:rsid w:val="00B769DD"/>
    <w:rsid w:val="00B76FF1"/>
    <w:rsid w:val="00B77048"/>
    <w:rsid w:val="00B7713A"/>
    <w:rsid w:val="00B77195"/>
    <w:rsid w:val="00B772B8"/>
    <w:rsid w:val="00B77562"/>
    <w:rsid w:val="00B77BCD"/>
    <w:rsid w:val="00B804E5"/>
    <w:rsid w:val="00B80763"/>
    <w:rsid w:val="00B80E46"/>
    <w:rsid w:val="00B80E69"/>
    <w:rsid w:val="00B814AD"/>
    <w:rsid w:val="00B815BA"/>
    <w:rsid w:val="00B81AEF"/>
    <w:rsid w:val="00B81DE1"/>
    <w:rsid w:val="00B82138"/>
    <w:rsid w:val="00B8275E"/>
    <w:rsid w:val="00B82FD2"/>
    <w:rsid w:val="00B835A7"/>
    <w:rsid w:val="00B835FF"/>
    <w:rsid w:val="00B836B1"/>
    <w:rsid w:val="00B8372C"/>
    <w:rsid w:val="00B837C0"/>
    <w:rsid w:val="00B83DF6"/>
    <w:rsid w:val="00B8477C"/>
    <w:rsid w:val="00B84816"/>
    <w:rsid w:val="00B84A58"/>
    <w:rsid w:val="00B84A59"/>
    <w:rsid w:val="00B84FFF"/>
    <w:rsid w:val="00B852B1"/>
    <w:rsid w:val="00B856AC"/>
    <w:rsid w:val="00B859B3"/>
    <w:rsid w:val="00B85DE7"/>
    <w:rsid w:val="00B85DF8"/>
    <w:rsid w:val="00B85E19"/>
    <w:rsid w:val="00B85FAF"/>
    <w:rsid w:val="00B85FF0"/>
    <w:rsid w:val="00B86338"/>
    <w:rsid w:val="00B86386"/>
    <w:rsid w:val="00B865ED"/>
    <w:rsid w:val="00B86797"/>
    <w:rsid w:val="00B874F1"/>
    <w:rsid w:val="00B877CA"/>
    <w:rsid w:val="00B87927"/>
    <w:rsid w:val="00B903C7"/>
    <w:rsid w:val="00B90517"/>
    <w:rsid w:val="00B90541"/>
    <w:rsid w:val="00B90965"/>
    <w:rsid w:val="00B909E6"/>
    <w:rsid w:val="00B90BC1"/>
    <w:rsid w:val="00B9117D"/>
    <w:rsid w:val="00B914AA"/>
    <w:rsid w:val="00B916DC"/>
    <w:rsid w:val="00B91C44"/>
    <w:rsid w:val="00B921BB"/>
    <w:rsid w:val="00B92328"/>
    <w:rsid w:val="00B92548"/>
    <w:rsid w:val="00B92A09"/>
    <w:rsid w:val="00B92A68"/>
    <w:rsid w:val="00B92A69"/>
    <w:rsid w:val="00B92CF1"/>
    <w:rsid w:val="00B92D1C"/>
    <w:rsid w:val="00B92ED0"/>
    <w:rsid w:val="00B93180"/>
    <w:rsid w:val="00B9338C"/>
    <w:rsid w:val="00B93562"/>
    <w:rsid w:val="00B93B91"/>
    <w:rsid w:val="00B93FB6"/>
    <w:rsid w:val="00B940C8"/>
    <w:rsid w:val="00B940F5"/>
    <w:rsid w:val="00B944C5"/>
    <w:rsid w:val="00B944F8"/>
    <w:rsid w:val="00B9450B"/>
    <w:rsid w:val="00B949C0"/>
    <w:rsid w:val="00B94B8B"/>
    <w:rsid w:val="00B94C42"/>
    <w:rsid w:val="00B94D56"/>
    <w:rsid w:val="00B95619"/>
    <w:rsid w:val="00B9583D"/>
    <w:rsid w:val="00B958A9"/>
    <w:rsid w:val="00B958CC"/>
    <w:rsid w:val="00B95FD1"/>
    <w:rsid w:val="00B96116"/>
    <w:rsid w:val="00B9616B"/>
    <w:rsid w:val="00B968E6"/>
    <w:rsid w:val="00B97262"/>
    <w:rsid w:val="00B975C9"/>
    <w:rsid w:val="00B97938"/>
    <w:rsid w:val="00B97AF8"/>
    <w:rsid w:val="00B97BEC"/>
    <w:rsid w:val="00B97EBE"/>
    <w:rsid w:val="00BA0089"/>
    <w:rsid w:val="00BA00CD"/>
    <w:rsid w:val="00BA0394"/>
    <w:rsid w:val="00BA03F3"/>
    <w:rsid w:val="00BA07FC"/>
    <w:rsid w:val="00BA0958"/>
    <w:rsid w:val="00BA0B60"/>
    <w:rsid w:val="00BA10BF"/>
    <w:rsid w:val="00BA122F"/>
    <w:rsid w:val="00BA1270"/>
    <w:rsid w:val="00BA1428"/>
    <w:rsid w:val="00BA14CD"/>
    <w:rsid w:val="00BA1923"/>
    <w:rsid w:val="00BA1B35"/>
    <w:rsid w:val="00BA1B46"/>
    <w:rsid w:val="00BA1E40"/>
    <w:rsid w:val="00BA2123"/>
    <w:rsid w:val="00BA2901"/>
    <w:rsid w:val="00BA2902"/>
    <w:rsid w:val="00BA2A91"/>
    <w:rsid w:val="00BA2D26"/>
    <w:rsid w:val="00BA2D42"/>
    <w:rsid w:val="00BA37E2"/>
    <w:rsid w:val="00BA3927"/>
    <w:rsid w:val="00BA41C6"/>
    <w:rsid w:val="00BA469F"/>
    <w:rsid w:val="00BA47DA"/>
    <w:rsid w:val="00BA483D"/>
    <w:rsid w:val="00BA490B"/>
    <w:rsid w:val="00BA4C05"/>
    <w:rsid w:val="00BA4E49"/>
    <w:rsid w:val="00BA51B3"/>
    <w:rsid w:val="00BA51D8"/>
    <w:rsid w:val="00BA534E"/>
    <w:rsid w:val="00BA54F6"/>
    <w:rsid w:val="00BA586C"/>
    <w:rsid w:val="00BA5989"/>
    <w:rsid w:val="00BA5A76"/>
    <w:rsid w:val="00BA5B93"/>
    <w:rsid w:val="00BA5F8A"/>
    <w:rsid w:val="00BA63BE"/>
    <w:rsid w:val="00BA64E2"/>
    <w:rsid w:val="00BA7103"/>
    <w:rsid w:val="00BA71B3"/>
    <w:rsid w:val="00BA72E4"/>
    <w:rsid w:val="00BA763B"/>
    <w:rsid w:val="00BA7F13"/>
    <w:rsid w:val="00BB003B"/>
    <w:rsid w:val="00BB024E"/>
    <w:rsid w:val="00BB0B76"/>
    <w:rsid w:val="00BB0D2D"/>
    <w:rsid w:val="00BB0F02"/>
    <w:rsid w:val="00BB122D"/>
    <w:rsid w:val="00BB14C7"/>
    <w:rsid w:val="00BB1585"/>
    <w:rsid w:val="00BB19CE"/>
    <w:rsid w:val="00BB1A0B"/>
    <w:rsid w:val="00BB1F26"/>
    <w:rsid w:val="00BB2134"/>
    <w:rsid w:val="00BB2188"/>
    <w:rsid w:val="00BB26D0"/>
    <w:rsid w:val="00BB280D"/>
    <w:rsid w:val="00BB28F1"/>
    <w:rsid w:val="00BB2BEB"/>
    <w:rsid w:val="00BB307C"/>
    <w:rsid w:val="00BB330C"/>
    <w:rsid w:val="00BB3AB1"/>
    <w:rsid w:val="00BB3E91"/>
    <w:rsid w:val="00BB40DE"/>
    <w:rsid w:val="00BB4635"/>
    <w:rsid w:val="00BB4770"/>
    <w:rsid w:val="00BB47C3"/>
    <w:rsid w:val="00BB4893"/>
    <w:rsid w:val="00BB4BD4"/>
    <w:rsid w:val="00BB4E66"/>
    <w:rsid w:val="00BB53DF"/>
    <w:rsid w:val="00BB5443"/>
    <w:rsid w:val="00BB570C"/>
    <w:rsid w:val="00BB5958"/>
    <w:rsid w:val="00BB5B27"/>
    <w:rsid w:val="00BB5BC5"/>
    <w:rsid w:val="00BB65D2"/>
    <w:rsid w:val="00BB6753"/>
    <w:rsid w:val="00BB6D82"/>
    <w:rsid w:val="00BB71B3"/>
    <w:rsid w:val="00BB7353"/>
    <w:rsid w:val="00BB74C5"/>
    <w:rsid w:val="00BB76EE"/>
    <w:rsid w:val="00BB7E85"/>
    <w:rsid w:val="00BB7F22"/>
    <w:rsid w:val="00BC00C6"/>
    <w:rsid w:val="00BC00D8"/>
    <w:rsid w:val="00BC0225"/>
    <w:rsid w:val="00BC09B9"/>
    <w:rsid w:val="00BC0EED"/>
    <w:rsid w:val="00BC115B"/>
    <w:rsid w:val="00BC15F7"/>
    <w:rsid w:val="00BC1667"/>
    <w:rsid w:val="00BC16E7"/>
    <w:rsid w:val="00BC1A6B"/>
    <w:rsid w:val="00BC215D"/>
    <w:rsid w:val="00BC2186"/>
    <w:rsid w:val="00BC24FF"/>
    <w:rsid w:val="00BC32ED"/>
    <w:rsid w:val="00BC3D42"/>
    <w:rsid w:val="00BC3D48"/>
    <w:rsid w:val="00BC3DD9"/>
    <w:rsid w:val="00BC3E88"/>
    <w:rsid w:val="00BC4B2C"/>
    <w:rsid w:val="00BC4FD8"/>
    <w:rsid w:val="00BC51B0"/>
    <w:rsid w:val="00BC5D1E"/>
    <w:rsid w:val="00BC65E0"/>
    <w:rsid w:val="00BC6B24"/>
    <w:rsid w:val="00BC6F6F"/>
    <w:rsid w:val="00BC73E3"/>
    <w:rsid w:val="00BC7775"/>
    <w:rsid w:val="00BC7FF3"/>
    <w:rsid w:val="00BD0104"/>
    <w:rsid w:val="00BD013F"/>
    <w:rsid w:val="00BD08A0"/>
    <w:rsid w:val="00BD08E2"/>
    <w:rsid w:val="00BD090C"/>
    <w:rsid w:val="00BD0B32"/>
    <w:rsid w:val="00BD0B76"/>
    <w:rsid w:val="00BD0F7B"/>
    <w:rsid w:val="00BD109F"/>
    <w:rsid w:val="00BD14C5"/>
    <w:rsid w:val="00BD171E"/>
    <w:rsid w:val="00BD2F97"/>
    <w:rsid w:val="00BD30D3"/>
    <w:rsid w:val="00BD32AA"/>
    <w:rsid w:val="00BD3378"/>
    <w:rsid w:val="00BD341A"/>
    <w:rsid w:val="00BD385B"/>
    <w:rsid w:val="00BD38EE"/>
    <w:rsid w:val="00BD3A2E"/>
    <w:rsid w:val="00BD3ECA"/>
    <w:rsid w:val="00BD4D64"/>
    <w:rsid w:val="00BD54BB"/>
    <w:rsid w:val="00BD5865"/>
    <w:rsid w:val="00BD61B9"/>
    <w:rsid w:val="00BD673C"/>
    <w:rsid w:val="00BD6EC2"/>
    <w:rsid w:val="00BD6FCF"/>
    <w:rsid w:val="00BD721E"/>
    <w:rsid w:val="00BD7331"/>
    <w:rsid w:val="00BD7340"/>
    <w:rsid w:val="00BD75B6"/>
    <w:rsid w:val="00BD75DC"/>
    <w:rsid w:val="00BD7B99"/>
    <w:rsid w:val="00BD7D90"/>
    <w:rsid w:val="00BE038D"/>
    <w:rsid w:val="00BE0702"/>
    <w:rsid w:val="00BE07B0"/>
    <w:rsid w:val="00BE0D2E"/>
    <w:rsid w:val="00BE0F84"/>
    <w:rsid w:val="00BE17F2"/>
    <w:rsid w:val="00BE1EB4"/>
    <w:rsid w:val="00BE200C"/>
    <w:rsid w:val="00BE2322"/>
    <w:rsid w:val="00BE2B03"/>
    <w:rsid w:val="00BE2E0A"/>
    <w:rsid w:val="00BE33AB"/>
    <w:rsid w:val="00BE34B5"/>
    <w:rsid w:val="00BE34DE"/>
    <w:rsid w:val="00BE35CE"/>
    <w:rsid w:val="00BE3C02"/>
    <w:rsid w:val="00BE41B8"/>
    <w:rsid w:val="00BE4A1A"/>
    <w:rsid w:val="00BE4BC7"/>
    <w:rsid w:val="00BE4C8D"/>
    <w:rsid w:val="00BE51EA"/>
    <w:rsid w:val="00BE5713"/>
    <w:rsid w:val="00BE5D4B"/>
    <w:rsid w:val="00BE5D6C"/>
    <w:rsid w:val="00BE648B"/>
    <w:rsid w:val="00BE6BDA"/>
    <w:rsid w:val="00BE6CD0"/>
    <w:rsid w:val="00BE71B3"/>
    <w:rsid w:val="00BE75E0"/>
    <w:rsid w:val="00BE78D3"/>
    <w:rsid w:val="00BE796F"/>
    <w:rsid w:val="00BF0002"/>
    <w:rsid w:val="00BF037B"/>
    <w:rsid w:val="00BF04D6"/>
    <w:rsid w:val="00BF0AC1"/>
    <w:rsid w:val="00BF1008"/>
    <w:rsid w:val="00BF12A3"/>
    <w:rsid w:val="00BF12BB"/>
    <w:rsid w:val="00BF1553"/>
    <w:rsid w:val="00BF15F3"/>
    <w:rsid w:val="00BF1D2F"/>
    <w:rsid w:val="00BF2848"/>
    <w:rsid w:val="00BF2A81"/>
    <w:rsid w:val="00BF2AC6"/>
    <w:rsid w:val="00BF2BD7"/>
    <w:rsid w:val="00BF2E4D"/>
    <w:rsid w:val="00BF2F69"/>
    <w:rsid w:val="00BF36EC"/>
    <w:rsid w:val="00BF3ED7"/>
    <w:rsid w:val="00BF3FE3"/>
    <w:rsid w:val="00BF42FD"/>
    <w:rsid w:val="00BF487C"/>
    <w:rsid w:val="00BF492C"/>
    <w:rsid w:val="00BF4AC7"/>
    <w:rsid w:val="00BF4C80"/>
    <w:rsid w:val="00BF57F1"/>
    <w:rsid w:val="00BF584A"/>
    <w:rsid w:val="00BF5EFC"/>
    <w:rsid w:val="00BF60FB"/>
    <w:rsid w:val="00BF62BF"/>
    <w:rsid w:val="00BF6589"/>
    <w:rsid w:val="00BF68C2"/>
    <w:rsid w:val="00BF6BCA"/>
    <w:rsid w:val="00BF6F23"/>
    <w:rsid w:val="00BF7466"/>
    <w:rsid w:val="00BF7554"/>
    <w:rsid w:val="00BF77C0"/>
    <w:rsid w:val="00BF7FC5"/>
    <w:rsid w:val="00C001D9"/>
    <w:rsid w:val="00C008AE"/>
    <w:rsid w:val="00C00A71"/>
    <w:rsid w:val="00C00B39"/>
    <w:rsid w:val="00C00B8E"/>
    <w:rsid w:val="00C00CCB"/>
    <w:rsid w:val="00C00EFF"/>
    <w:rsid w:val="00C00F4C"/>
    <w:rsid w:val="00C01190"/>
    <w:rsid w:val="00C01878"/>
    <w:rsid w:val="00C02931"/>
    <w:rsid w:val="00C02D16"/>
    <w:rsid w:val="00C040E7"/>
    <w:rsid w:val="00C04C97"/>
    <w:rsid w:val="00C04FC0"/>
    <w:rsid w:val="00C05544"/>
    <w:rsid w:val="00C0559F"/>
    <w:rsid w:val="00C057AC"/>
    <w:rsid w:val="00C05A02"/>
    <w:rsid w:val="00C05D35"/>
    <w:rsid w:val="00C05E8E"/>
    <w:rsid w:val="00C06548"/>
    <w:rsid w:val="00C0666B"/>
    <w:rsid w:val="00C066D1"/>
    <w:rsid w:val="00C0675C"/>
    <w:rsid w:val="00C068DB"/>
    <w:rsid w:val="00C069AF"/>
    <w:rsid w:val="00C06BA6"/>
    <w:rsid w:val="00C06F85"/>
    <w:rsid w:val="00C07142"/>
    <w:rsid w:val="00C074B5"/>
    <w:rsid w:val="00C077DB"/>
    <w:rsid w:val="00C0798F"/>
    <w:rsid w:val="00C1048D"/>
    <w:rsid w:val="00C107C0"/>
    <w:rsid w:val="00C10853"/>
    <w:rsid w:val="00C10ABD"/>
    <w:rsid w:val="00C11170"/>
    <w:rsid w:val="00C114EA"/>
    <w:rsid w:val="00C11576"/>
    <w:rsid w:val="00C11AB0"/>
    <w:rsid w:val="00C11C88"/>
    <w:rsid w:val="00C11CD7"/>
    <w:rsid w:val="00C12C66"/>
    <w:rsid w:val="00C12F1E"/>
    <w:rsid w:val="00C13030"/>
    <w:rsid w:val="00C13097"/>
    <w:rsid w:val="00C131E9"/>
    <w:rsid w:val="00C134F2"/>
    <w:rsid w:val="00C138FE"/>
    <w:rsid w:val="00C13C51"/>
    <w:rsid w:val="00C13CD6"/>
    <w:rsid w:val="00C13E1E"/>
    <w:rsid w:val="00C1426A"/>
    <w:rsid w:val="00C14737"/>
    <w:rsid w:val="00C148CD"/>
    <w:rsid w:val="00C14CE9"/>
    <w:rsid w:val="00C14E54"/>
    <w:rsid w:val="00C14F7A"/>
    <w:rsid w:val="00C1512A"/>
    <w:rsid w:val="00C1571D"/>
    <w:rsid w:val="00C15755"/>
    <w:rsid w:val="00C1585F"/>
    <w:rsid w:val="00C15C54"/>
    <w:rsid w:val="00C15CE8"/>
    <w:rsid w:val="00C15D06"/>
    <w:rsid w:val="00C15DD6"/>
    <w:rsid w:val="00C1604E"/>
    <w:rsid w:val="00C16C42"/>
    <w:rsid w:val="00C1736B"/>
    <w:rsid w:val="00C17483"/>
    <w:rsid w:val="00C176DC"/>
    <w:rsid w:val="00C176F9"/>
    <w:rsid w:val="00C179F4"/>
    <w:rsid w:val="00C17AC4"/>
    <w:rsid w:val="00C17CD0"/>
    <w:rsid w:val="00C17E44"/>
    <w:rsid w:val="00C20313"/>
    <w:rsid w:val="00C203D4"/>
    <w:rsid w:val="00C20BC3"/>
    <w:rsid w:val="00C21415"/>
    <w:rsid w:val="00C21A4F"/>
    <w:rsid w:val="00C21DB2"/>
    <w:rsid w:val="00C22194"/>
    <w:rsid w:val="00C22F1A"/>
    <w:rsid w:val="00C23A19"/>
    <w:rsid w:val="00C23BA9"/>
    <w:rsid w:val="00C24212"/>
    <w:rsid w:val="00C242FA"/>
    <w:rsid w:val="00C24674"/>
    <w:rsid w:val="00C24FEF"/>
    <w:rsid w:val="00C25010"/>
    <w:rsid w:val="00C251BC"/>
    <w:rsid w:val="00C25881"/>
    <w:rsid w:val="00C25890"/>
    <w:rsid w:val="00C25AAC"/>
    <w:rsid w:val="00C25C99"/>
    <w:rsid w:val="00C25D3D"/>
    <w:rsid w:val="00C25F88"/>
    <w:rsid w:val="00C26233"/>
    <w:rsid w:val="00C264BF"/>
    <w:rsid w:val="00C266EC"/>
    <w:rsid w:val="00C267EB"/>
    <w:rsid w:val="00C26CE3"/>
    <w:rsid w:val="00C27051"/>
    <w:rsid w:val="00C275F9"/>
    <w:rsid w:val="00C27667"/>
    <w:rsid w:val="00C27C10"/>
    <w:rsid w:val="00C27DC3"/>
    <w:rsid w:val="00C27E42"/>
    <w:rsid w:val="00C27F5C"/>
    <w:rsid w:val="00C30265"/>
    <w:rsid w:val="00C30337"/>
    <w:rsid w:val="00C30371"/>
    <w:rsid w:val="00C303A2"/>
    <w:rsid w:val="00C30521"/>
    <w:rsid w:val="00C3073E"/>
    <w:rsid w:val="00C3084D"/>
    <w:rsid w:val="00C30C20"/>
    <w:rsid w:val="00C30FEF"/>
    <w:rsid w:val="00C310EE"/>
    <w:rsid w:val="00C31307"/>
    <w:rsid w:val="00C3183D"/>
    <w:rsid w:val="00C31C3E"/>
    <w:rsid w:val="00C31D97"/>
    <w:rsid w:val="00C31E11"/>
    <w:rsid w:val="00C323B0"/>
    <w:rsid w:val="00C324E1"/>
    <w:rsid w:val="00C3258A"/>
    <w:rsid w:val="00C3285A"/>
    <w:rsid w:val="00C33390"/>
    <w:rsid w:val="00C3396E"/>
    <w:rsid w:val="00C33999"/>
    <w:rsid w:val="00C33FB3"/>
    <w:rsid w:val="00C34293"/>
    <w:rsid w:val="00C344A7"/>
    <w:rsid w:val="00C346D8"/>
    <w:rsid w:val="00C34939"/>
    <w:rsid w:val="00C34A09"/>
    <w:rsid w:val="00C357F8"/>
    <w:rsid w:val="00C35A3D"/>
    <w:rsid w:val="00C35C7D"/>
    <w:rsid w:val="00C35DF1"/>
    <w:rsid w:val="00C360B8"/>
    <w:rsid w:val="00C36453"/>
    <w:rsid w:val="00C36A9C"/>
    <w:rsid w:val="00C36D83"/>
    <w:rsid w:val="00C36EF4"/>
    <w:rsid w:val="00C36FC0"/>
    <w:rsid w:val="00C37938"/>
    <w:rsid w:val="00C37C73"/>
    <w:rsid w:val="00C37CA8"/>
    <w:rsid w:val="00C40012"/>
    <w:rsid w:val="00C40771"/>
    <w:rsid w:val="00C407E8"/>
    <w:rsid w:val="00C413A2"/>
    <w:rsid w:val="00C417C8"/>
    <w:rsid w:val="00C418CB"/>
    <w:rsid w:val="00C41D3F"/>
    <w:rsid w:val="00C42275"/>
    <w:rsid w:val="00C4240D"/>
    <w:rsid w:val="00C42A24"/>
    <w:rsid w:val="00C433D1"/>
    <w:rsid w:val="00C437F3"/>
    <w:rsid w:val="00C43868"/>
    <w:rsid w:val="00C43C3A"/>
    <w:rsid w:val="00C44198"/>
    <w:rsid w:val="00C453AE"/>
    <w:rsid w:val="00C453EF"/>
    <w:rsid w:val="00C45429"/>
    <w:rsid w:val="00C455F2"/>
    <w:rsid w:val="00C456F2"/>
    <w:rsid w:val="00C460AE"/>
    <w:rsid w:val="00C463FE"/>
    <w:rsid w:val="00C466E3"/>
    <w:rsid w:val="00C467CE"/>
    <w:rsid w:val="00C46E3F"/>
    <w:rsid w:val="00C470E7"/>
    <w:rsid w:val="00C47493"/>
    <w:rsid w:val="00C476C8"/>
    <w:rsid w:val="00C477B9"/>
    <w:rsid w:val="00C47803"/>
    <w:rsid w:val="00C478C9"/>
    <w:rsid w:val="00C47E16"/>
    <w:rsid w:val="00C502BE"/>
    <w:rsid w:val="00C504B5"/>
    <w:rsid w:val="00C51308"/>
    <w:rsid w:val="00C51331"/>
    <w:rsid w:val="00C51524"/>
    <w:rsid w:val="00C519CD"/>
    <w:rsid w:val="00C52B7D"/>
    <w:rsid w:val="00C52B8D"/>
    <w:rsid w:val="00C53281"/>
    <w:rsid w:val="00C53490"/>
    <w:rsid w:val="00C535D6"/>
    <w:rsid w:val="00C53870"/>
    <w:rsid w:val="00C53CB1"/>
    <w:rsid w:val="00C53E56"/>
    <w:rsid w:val="00C541CC"/>
    <w:rsid w:val="00C5428A"/>
    <w:rsid w:val="00C54BD5"/>
    <w:rsid w:val="00C54DEA"/>
    <w:rsid w:val="00C54F27"/>
    <w:rsid w:val="00C5548B"/>
    <w:rsid w:val="00C55752"/>
    <w:rsid w:val="00C5580E"/>
    <w:rsid w:val="00C55CAA"/>
    <w:rsid w:val="00C56862"/>
    <w:rsid w:val="00C569DC"/>
    <w:rsid w:val="00C56C0D"/>
    <w:rsid w:val="00C57A30"/>
    <w:rsid w:val="00C6030E"/>
    <w:rsid w:val="00C60314"/>
    <w:rsid w:val="00C60390"/>
    <w:rsid w:val="00C60B43"/>
    <w:rsid w:val="00C60D67"/>
    <w:rsid w:val="00C60F8D"/>
    <w:rsid w:val="00C618BA"/>
    <w:rsid w:val="00C62DC4"/>
    <w:rsid w:val="00C63519"/>
    <w:rsid w:val="00C635EF"/>
    <w:rsid w:val="00C63878"/>
    <w:rsid w:val="00C63D28"/>
    <w:rsid w:val="00C63DF5"/>
    <w:rsid w:val="00C63FDF"/>
    <w:rsid w:val="00C63FEA"/>
    <w:rsid w:val="00C6456F"/>
    <w:rsid w:val="00C645FF"/>
    <w:rsid w:val="00C6469C"/>
    <w:rsid w:val="00C647BC"/>
    <w:rsid w:val="00C64E0B"/>
    <w:rsid w:val="00C64E21"/>
    <w:rsid w:val="00C64E62"/>
    <w:rsid w:val="00C65721"/>
    <w:rsid w:val="00C65C99"/>
    <w:rsid w:val="00C661AA"/>
    <w:rsid w:val="00C66E28"/>
    <w:rsid w:val="00C66F5E"/>
    <w:rsid w:val="00C67457"/>
    <w:rsid w:val="00C676BA"/>
    <w:rsid w:val="00C67921"/>
    <w:rsid w:val="00C7090E"/>
    <w:rsid w:val="00C70D76"/>
    <w:rsid w:val="00C7113D"/>
    <w:rsid w:val="00C7147F"/>
    <w:rsid w:val="00C715E8"/>
    <w:rsid w:val="00C71701"/>
    <w:rsid w:val="00C71913"/>
    <w:rsid w:val="00C71C54"/>
    <w:rsid w:val="00C7200F"/>
    <w:rsid w:val="00C72426"/>
    <w:rsid w:val="00C72785"/>
    <w:rsid w:val="00C73068"/>
    <w:rsid w:val="00C73121"/>
    <w:rsid w:val="00C73C27"/>
    <w:rsid w:val="00C73F2A"/>
    <w:rsid w:val="00C744E2"/>
    <w:rsid w:val="00C7484B"/>
    <w:rsid w:val="00C74877"/>
    <w:rsid w:val="00C74A14"/>
    <w:rsid w:val="00C74CA9"/>
    <w:rsid w:val="00C74D88"/>
    <w:rsid w:val="00C74D97"/>
    <w:rsid w:val="00C74F96"/>
    <w:rsid w:val="00C753C5"/>
    <w:rsid w:val="00C75BBC"/>
    <w:rsid w:val="00C76272"/>
    <w:rsid w:val="00C7652E"/>
    <w:rsid w:val="00C7679C"/>
    <w:rsid w:val="00C76CFD"/>
    <w:rsid w:val="00C7718C"/>
    <w:rsid w:val="00C77626"/>
    <w:rsid w:val="00C77AFA"/>
    <w:rsid w:val="00C77CCB"/>
    <w:rsid w:val="00C77DC1"/>
    <w:rsid w:val="00C802DB"/>
    <w:rsid w:val="00C806C3"/>
    <w:rsid w:val="00C8094F"/>
    <w:rsid w:val="00C80A8C"/>
    <w:rsid w:val="00C80BD7"/>
    <w:rsid w:val="00C80CF9"/>
    <w:rsid w:val="00C81605"/>
    <w:rsid w:val="00C81A9A"/>
    <w:rsid w:val="00C81BA2"/>
    <w:rsid w:val="00C81C69"/>
    <w:rsid w:val="00C81CBB"/>
    <w:rsid w:val="00C81D0B"/>
    <w:rsid w:val="00C8229B"/>
    <w:rsid w:val="00C82738"/>
    <w:rsid w:val="00C828DE"/>
    <w:rsid w:val="00C83587"/>
    <w:rsid w:val="00C83813"/>
    <w:rsid w:val="00C8383E"/>
    <w:rsid w:val="00C839F1"/>
    <w:rsid w:val="00C83E91"/>
    <w:rsid w:val="00C84116"/>
    <w:rsid w:val="00C84530"/>
    <w:rsid w:val="00C847CC"/>
    <w:rsid w:val="00C849E1"/>
    <w:rsid w:val="00C84F44"/>
    <w:rsid w:val="00C8530F"/>
    <w:rsid w:val="00C857E6"/>
    <w:rsid w:val="00C8596E"/>
    <w:rsid w:val="00C85A35"/>
    <w:rsid w:val="00C85BB3"/>
    <w:rsid w:val="00C87134"/>
    <w:rsid w:val="00C871EE"/>
    <w:rsid w:val="00C87391"/>
    <w:rsid w:val="00C87759"/>
    <w:rsid w:val="00C8785E"/>
    <w:rsid w:val="00C87F72"/>
    <w:rsid w:val="00C909D6"/>
    <w:rsid w:val="00C90B32"/>
    <w:rsid w:val="00C90DD1"/>
    <w:rsid w:val="00C91387"/>
    <w:rsid w:val="00C917BE"/>
    <w:rsid w:val="00C91916"/>
    <w:rsid w:val="00C91965"/>
    <w:rsid w:val="00C919E5"/>
    <w:rsid w:val="00C91C0F"/>
    <w:rsid w:val="00C91C75"/>
    <w:rsid w:val="00C920F6"/>
    <w:rsid w:val="00C92319"/>
    <w:rsid w:val="00C925AE"/>
    <w:rsid w:val="00C927E0"/>
    <w:rsid w:val="00C92966"/>
    <w:rsid w:val="00C92A9D"/>
    <w:rsid w:val="00C92C79"/>
    <w:rsid w:val="00C92FD6"/>
    <w:rsid w:val="00C932B0"/>
    <w:rsid w:val="00C9349F"/>
    <w:rsid w:val="00C9356D"/>
    <w:rsid w:val="00C937C6"/>
    <w:rsid w:val="00C93EC5"/>
    <w:rsid w:val="00C944C8"/>
    <w:rsid w:val="00C94E03"/>
    <w:rsid w:val="00C9588D"/>
    <w:rsid w:val="00C95CA0"/>
    <w:rsid w:val="00C95D58"/>
    <w:rsid w:val="00C95F7A"/>
    <w:rsid w:val="00C96B94"/>
    <w:rsid w:val="00C96BF1"/>
    <w:rsid w:val="00C96F06"/>
    <w:rsid w:val="00C96F8A"/>
    <w:rsid w:val="00C97032"/>
    <w:rsid w:val="00C97259"/>
    <w:rsid w:val="00C9749C"/>
    <w:rsid w:val="00C977D0"/>
    <w:rsid w:val="00C9785D"/>
    <w:rsid w:val="00C97E7D"/>
    <w:rsid w:val="00CA03C2"/>
    <w:rsid w:val="00CA04AB"/>
    <w:rsid w:val="00CA06FA"/>
    <w:rsid w:val="00CA08CD"/>
    <w:rsid w:val="00CA09BB"/>
    <w:rsid w:val="00CA0B0B"/>
    <w:rsid w:val="00CA0CD5"/>
    <w:rsid w:val="00CA1C22"/>
    <w:rsid w:val="00CA1D53"/>
    <w:rsid w:val="00CA223A"/>
    <w:rsid w:val="00CA28E1"/>
    <w:rsid w:val="00CA28F2"/>
    <w:rsid w:val="00CA2A15"/>
    <w:rsid w:val="00CA2BB0"/>
    <w:rsid w:val="00CA2C95"/>
    <w:rsid w:val="00CA337D"/>
    <w:rsid w:val="00CA380B"/>
    <w:rsid w:val="00CA3D49"/>
    <w:rsid w:val="00CA3E25"/>
    <w:rsid w:val="00CA400E"/>
    <w:rsid w:val="00CA4332"/>
    <w:rsid w:val="00CA4514"/>
    <w:rsid w:val="00CA475D"/>
    <w:rsid w:val="00CA488A"/>
    <w:rsid w:val="00CA4A9E"/>
    <w:rsid w:val="00CA4E4F"/>
    <w:rsid w:val="00CA5543"/>
    <w:rsid w:val="00CA584D"/>
    <w:rsid w:val="00CA58D8"/>
    <w:rsid w:val="00CA5A23"/>
    <w:rsid w:val="00CA619C"/>
    <w:rsid w:val="00CA647C"/>
    <w:rsid w:val="00CA64A9"/>
    <w:rsid w:val="00CA6F41"/>
    <w:rsid w:val="00CA7391"/>
    <w:rsid w:val="00CA740A"/>
    <w:rsid w:val="00CA769B"/>
    <w:rsid w:val="00CA77EC"/>
    <w:rsid w:val="00CA7913"/>
    <w:rsid w:val="00CA79FB"/>
    <w:rsid w:val="00CA7D2B"/>
    <w:rsid w:val="00CB0127"/>
    <w:rsid w:val="00CB0757"/>
    <w:rsid w:val="00CB078B"/>
    <w:rsid w:val="00CB07D5"/>
    <w:rsid w:val="00CB088B"/>
    <w:rsid w:val="00CB0912"/>
    <w:rsid w:val="00CB0928"/>
    <w:rsid w:val="00CB0B08"/>
    <w:rsid w:val="00CB0CFB"/>
    <w:rsid w:val="00CB130E"/>
    <w:rsid w:val="00CB1319"/>
    <w:rsid w:val="00CB182F"/>
    <w:rsid w:val="00CB2435"/>
    <w:rsid w:val="00CB25AF"/>
    <w:rsid w:val="00CB2BA1"/>
    <w:rsid w:val="00CB2CB7"/>
    <w:rsid w:val="00CB2CF3"/>
    <w:rsid w:val="00CB2D79"/>
    <w:rsid w:val="00CB2DA5"/>
    <w:rsid w:val="00CB30D6"/>
    <w:rsid w:val="00CB32CF"/>
    <w:rsid w:val="00CB32DC"/>
    <w:rsid w:val="00CB37C7"/>
    <w:rsid w:val="00CB43E9"/>
    <w:rsid w:val="00CB463C"/>
    <w:rsid w:val="00CB4674"/>
    <w:rsid w:val="00CB4E0B"/>
    <w:rsid w:val="00CB4EE7"/>
    <w:rsid w:val="00CB4FC6"/>
    <w:rsid w:val="00CB5426"/>
    <w:rsid w:val="00CB5508"/>
    <w:rsid w:val="00CB5B97"/>
    <w:rsid w:val="00CB5E72"/>
    <w:rsid w:val="00CB61ED"/>
    <w:rsid w:val="00CB6529"/>
    <w:rsid w:val="00CB6D72"/>
    <w:rsid w:val="00CB6F3A"/>
    <w:rsid w:val="00CB71B9"/>
    <w:rsid w:val="00CB73D6"/>
    <w:rsid w:val="00CB7972"/>
    <w:rsid w:val="00CB79AD"/>
    <w:rsid w:val="00CB7A26"/>
    <w:rsid w:val="00CB7C92"/>
    <w:rsid w:val="00CC0003"/>
    <w:rsid w:val="00CC00B5"/>
    <w:rsid w:val="00CC074D"/>
    <w:rsid w:val="00CC0F9A"/>
    <w:rsid w:val="00CC1095"/>
    <w:rsid w:val="00CC293F"/>
    <w:rsid w:val="00CC2FC2"/>
    <w:rsid w:val="00CC32B3"/>
    <w:rsid w:val="00CC372A"/>
    <w:rsid w:val="00CC3899"/>
    <w:rsid w:val="00CC38F4"/>
    <w:rsid w:val="00CC3F0D"/>
    <w:rsid w:val="00CC42D2"/>
    <w:rsid w:val="00CC44A5"/>
    <w:rsid w:val="00CC45C9"/>
    <w:rsid w:val="00CC4EED"/>
    <w:rsid w:val="00CC5D74"/>
    <w:rsid w:val="00CC5EBA"/>
    <w:rsid w:val="00CC5FD6"/>
    <w:rsid w:val="00CC610E"/>
    <w:rsid w:val="00CC6E92"/>
    <w:rsid w:val="00CC709F"/>
    <w:rsid w:val="00CC7348"/>
    <w:rsid w:val="00CC794C"/>
    <w:rsid w:val="00CC7A84"/>
    <w:rsid w:val="00CD018D"/>
    <w:rsid w:val="00CD02CE"/>
    <w:rsid w:val="00CD1033"/>
    <w:rsid w:val="00CD11FC"/>
    <w:rsid w:val="00CD1378"/>
    <w:rsid w:val="00CD19D9"/>
    <w:rsid w:val="00CD1A2B"/>
    <w:rsid w:val="00CD1D79"/>
    <w:rsid w:val="00CD2122"/>
    <w:rsid w:val="00CD21D2"/>
    <w:rsid w:val="00CD23CA"/>
    <w:rsid w:val="00CD2599"/>
    <w:rsid w:val="00CD2685"/>
    <w:rsid w:val="00CD2C2B"/>
    <w:rsid w:val="00CD2E79"/>
    <w:rsid w:val="00CD2F64"/>
    <w:rsid w:val="00CD315E"/>
    <w:rsid w:val="00CD3234"/>
    <w:rsid w:val="00CD36FA"/>
    <w:rsid w:val="00CD38A3"/>
    <w:rsid w:val="00CD40CE"/>
    <w:rsid w:val="00CD488B"/>
    <w:rsid w:val="00CD4B01"/>
    <w:rsid w:val="00CD529F"/>
    <w:rsid w:val="00CD575E"/>
    <w:rsid w:val="00CD5761"/>
    <w:rsid w:val="00CD5874"/>
    <w:rsid w:val="00CD5C28"/>
    <w:rsid w:val="00CD5C98"/>
    <w:rsid w:val="00CD5CB2"/>
    <w:rsid w:val="00CD613C"/>
    <w:rsid w:val="00CD6757"/>
    <w:rsid w:val="00CD67E4"/>
    <w:rsid w:val="00CD6E84"/>
    <w:rsid w:val="00CD6E95"/>
    <w:rsid w:val="00CD6F7F"/>
    <w:rsid w:val="00CD7608"/>
    <w:rsid w:val="00CD77B4"/>
    <w:rsid w:val="00CD79C7"/>
    <w:rsid w:val="00CD7C38"/>
    <w:rsid w:val="00CD7CAB"/>
    <w:rsid w:val="00CD7EC6"/>
    <w:rsid w:val="00CD7ED6"/>
    <w:rsid w:val="00CE0282"/>
    <w:rsid w:val="00CE0372"/>
    <w:rsid w:val="00CE04F7"/>
    <w:rsid w:val="00CE0B5C"/>
    <w:rsid w:val="00CE1055"/>
    <w:rsid w:val="00CE1386"/>
    <w:rsid w:val="00CE187F"/>
    <w:rsid w:val="00CE20A3"/>
    <w:rsid w:val="00CE26B3"/>
    <w:rsid w:val="00CE2981"/>
    <w:rsid w:val="00CE29F1"/>
    <w:rsid w:val="00CE2F91"/>
    <w:rsid w:val="00CE3453"/>
    <w:rsid w:val="00CE3E96"/>
    <w:rsid w:val="00CE4346"/>
    <w:rsid w:val="00CE45D4"/>
    <w:rsid w:val="00CE4654"/>
    <w:rsid w:val="00CE4663"/>
    <w:rsid w:val="00CE53B1"/>
    <w:rsid w:val="00CE53B7"/>
    <w:rsid w:val="00CE5511"/>
    <w:rsid w:val="00CE5729"/>
    <w:rsid w:val="00CE5860"/>
    <w:rsid w:val="00CE6015"/>
    <w:rsid w:val="00CE6164"/>
    <w:rsid w:val="00CE627A"/>
    <w:rsid w:val="00CE6D2F"/>
    <w:rsid w:val="00CE6D34"/>
    <w:rsid w:val="00CE6DCA"/>
    <w:rsid w:val="00CE6DCB"/>
    <w:rsid w:val="00CE6E74"/>
    <w:rsid w:val="00CE74DA"/>
    <w:rsid w:val="00CE7572"/>
    <w:rsid w:val="00CE7741"/>
    <w:rsid w:val="00CE7E62"/>
    <w:rsid w:val="00CF00E0"/>
    <w:rsid w:val="00CF0217"/>
    <w:rsid w:val="00CF064F"/>
    <w:rsid w:val="00CF0774"/>
    <w:rsid w:val="00CF0CFC"/>
    <w:rsid w:val="00CF0DF9"/>
    <w:rsid w:val="00CF0FBB"/>
    <w:rsid w:val="00CF1154"/>
    <w:rsid w:val="00CF11EE"/>
    <w:rsid w:val="00CF13AB"/>
    <w:rsid w:val="00CF1514"/>
    <w:rsid w:val="00CF1847"/>
    <w:rsid w:val="00CF1CB7"/>
    <w:rsid w:val="00CF1FE7"/>
    <w:rsid w:val="00CF28C3"/>
    <w:rsid w:val="00CF2D71"/>
    <w:rsid w:val="00CF3035"/>
    <w:rsid w:val="00CF3D5C"/>
    <w:rsid w:val="00CF3E73"/>
    <w:rsid w:val="00CF3EB0"/>
    <w:rsid w:val="00CF3F29"/>
    <w:rsid w:val="00CF4014"/>
    <w:rsid w:val="00CF4735"/>
    <w:rsid w:val="00CF4A80"/>
    <w:rsid w:val="00CF5285"/>
    <w:rsid w:val="00CF5569"/>
    <w:rsid w:val="00CF55B7"/>
    <w:rsid w:val="00CF5E40"/>
    <w:rsid w:val="00CF5E58"/>
    <w:rsid w:val="00CF5EE7"/>
    <w:rsid w:val="00CF61B9"/>
    <w:rsid w:val="00CF64F1"/>
    <w:rsid w:val="00CF661F"/>
    <w:rsid w:val="00CF67C9"/>
    <w:rsid w:val="00CF6860"/>
    <w:rsid w:val="00CF68E7"/>
    <w:rsid w:val="00CF71E4"/>
    <w:rsid w:val="00CF71E9"/>
    <w:rsid w:val="00CF763E"/>
    <w:rsid w:val="00CF7F52"/>
    <w:rsid w:val="00D00460"/>
    <w:rsid w:val="00D00735"/>
    <w:rsid w:val="00D00C09"/>
    <w:rsid w:val="00D00CBF"/>
    <w:rsid w:val="00D01174"/>
    <w:rsid w:val="00D013EA"/>
    <w:rsid w:val="00D0189B"/>
    <w:rsid w:val="00D0227C"/>
    <w:rsid w:val="00D02438"/>
    <w:rsid w:val="00D02613"/>
    <w:rsid w:val="00D02D45"/>
    <w:rsid w:val="00D03090"/>
    <w:rsid w:val="00D0312D"/>
    <w:rsid w:val="00D03159"/>
    <w:rsid w:val="00D0318F"/>
    <w:rsid w:val="00D033A5"/>
    <w:rsid w:val="00D036EF"/>
    <w:rsid w:val="00D03BB7"/>
    <w:rsid w:val="00D03C11"/>
    <w:rsid w:val="00D03DE8"/>
    <w:rsid w:val="00D0406A"/>
    <w:rsid w:val="00D04AD1"/>
    <w:rsid w:val="00D04C3A"/>
    <w:rsid w:val="00D04CDA"/>
    <w:rsid w:val="00D04F2E"/>
    <w:rsid w:val="00D05022"/>
    <w:rsid w:val="00D05033"/>
    <w:rsid w:val="00D05182"/>
    <w:rsid w:val="00D0531E"/>
    <w:rsid w:val="00D0532B"/>
    <w:rsid w:val="00D05C3A"/>
    <w:rsid w:val="00D0619B"/>
    <w:rsid w:val="00D062A9"/>
    <w:rsid w:val="00D06BAF"/>
    <w:rsid w:val="00D06E83"/>
    <w:rsid w:val="00D074D3"/>
    <w:rsid w:val="00D07949"/>
    <w:rsid w:val="00D10045"/>
    <w:rsid w:val="00D1010E"/>
    <w:rsid w:val="00D10AE8"/>
    <w:rsid w:val="00D10BD3"/>
    <w:rsid w:val="00D10C2B"/>
    <w:rsid w:val="00D113AD"/>
    <w:rsid w:val="00D11B93"/>
    <w:rsid w:val="00D11E1F"/>
    <w:rsid w:val="00D12024"/>
    <w:rsid w:val="00D12058"/>
    <w:rsid w:val="00D1223D"/>
    <w:rsid w:val="00D1226A"/>
    <w:rsid w:val="00D1227C"/>
    <w:rsid w:val="00D12B47"/>
    <w:rsid w:val="00D12C4F"/>
    <w:rsid w:val="00D13003"/>
    <w:rsid w:val="00D13158"/>
    <w:rsid w:val="00D132A2"/>
    <w:rsid w:val="00D1344D"/>
    <w:rsid w:val="00D137AB"/>
    <w:rsid w:val="00D13A8C"/>
    <w:rsid w:val="00D13D4E"/>
    <w:rsid w:val="00D14349"/>
    <w:rsid w:val="00D14675"/>
    <w:rsid w:val="00D14B18"/>
    <w:rsid w:val="00D14F50"/>
    <w:rsid w:val="00D15121"/>
    <w:rsid w:val="00D1545F"/>
    <w:rsid w:val="00D157CA"/>
    <w:rsid w:val="00D15C9C"/>
    <w:rsid w:val="00D169AA"/>
    <w:rsid w:val="00D169D8"/>
    <w:rsid w:val="00D16CCF"/>
    <w:rsid w:val="00D174A7"/>
    <w:rsid w:val="00D1792A"/>
    <w:rsid w:val="00D17A98"/>
    <w:rsid w:val="00D202BC"/>
    <w:rsid w:val="00D2049A"/>
    <w:rsid w:val="00D207C3"/>
    <w:rsid w:val="00D20824"/>
    <w:rsid w:val="00D20F09"/>
    <w:rsid w:val="00D20FD0"/>
    <w:rsid w:val="00D214A5"/>
    <w:rsid w:val="00D2161D"/>
    <w:rsid w:val="00D218FB"/>
    <w:rsid w:val="00D21960"/>
    <w:rsid w:val="00D21B04"/>
    <w:rsid w:val="00D21DC5"/>
    <w:rsid w:val="00D21F1B"/>
    <w:rsid w:val="00D221D4"/>
    <w:rsid w:val="00D2259B"/>
    <w:rsid w:val="00D225DF"/>
    <w:rsid w:val="00D22923"/>
    <w:rsid w:val="00D22D29"/>
    <w:rsid w:val="00D230BC"/>
    <w:rsid w:val="00D23305"/>
    <w:rsid w:val="00D23710"/>
    <w:rsid w:val="00D2373A"/>
    <w:rsid w:val="00D242F6"/>
    <w:rsid w:val="00D245C9"/>
    <w:rsid w:val="00D2474B"/>
    <w:rsid w:val="00D24C55"/>
    <w:rsid w:val="00D25378"/>
    <w:rsid w:val="00D25496"/>
    <w:rsid w:val="00D254E6"/>
    <w:rsid w:val="00D2591F"/>
    <w:rsid w:val="00D25B3F"/>
    <w:rsid w:val="00D25ED8"/>
    <w:rsid w:val="00D26553"/>
    <w:rsid w:val="00D268B7"/>
    <w:rsid w:val="00D26E64"/>
    <w:rsid w:val="00D26ED8"/>
    <w:rsid w:val="00D27188"/>
    <w:rsid w:val="00D272DA"/>
    <w:rsid w:val="00D27446"/>
    <w:rsid w:val="00D27631"/>
    <w:rsid w:val="00D27F68"/>
    <w:rsid w:val="00D30528"/>
    <w:rsid w:val="00D306DF"/>
    <w:rsid w:val="00D309CA"/>
    <w:rsid w:val="00D311C4"/>
    <w:rsid w:val="00D31B2F"/>
    <w:rsid w:val="00D31B85"/>
    <w:rsid w:val="00D3215A"/>
    <w:rsid w:val="00D32288"/>
    <w:rsid w:val="00D327DE"/>
    <w:rsid w:val="00D330AC"/>
    <w:rsid w:val="00D33277"/>
    <w:rsid w:val="00D33425"/>
    <w:rsid w:val="00D33479"/>
    <w:rsid w:val="00D336B5"/>
    <w:rsid w:val="00D33C74"/>
    <w:rsid w:val="00D33DC8"/>
    <w:rsid w:val="00D35510"/>
    <w:rsid w:val="00D35838"/>
    <w:rsid w:val="00D35AD8"/>
    <w:rsid w:val="00D35C1C"/>
    <w:rsid w:val="00D35CED"/>
    <w:rsid w:val="00D35E8C"/>
    <w:rsid w:val="00D35FBD"/>
    <w:rsid w:val="00D3617B"/>
    <w:rsid w:val="00D3647F"/>
    <w:rsid w:val="00D3679A"/>
    <w:rsid w:val="00D3687E"/>
    <w:rsid w:val="00D371E4"/>
    <w:rsid w:val="00D374C4"/>
    <w:rsid w:val="00D37528"/>
    <w:rsid w:val="00D37731"/>
    <w:rsid w:val="00D3786F"/>
    <w:rsid w:val="00D37EC7"/>
    <w:rsid w:val="00D37F20"/>
    <w:rsid w:val="00D37F7F"/>
    <w:rsid w:val="00D37F90"/>
    <w:rsid w:val="00D40614"/>
    <w:rsid w:val="00D40EB6"/>
    <w:rsid w:val="00D418F4"/>
    <w:rsid w:val="00D41921"/>
    <w:rsid w:val="00D4193B"/>
    <w:rsid w:val="00D41D2A"/>
    <w:rsid w:val="00D42967"/>
    <w:rsid w:val="00D42CA2"/>
    <w:rsid w:val="00D43099"/>
    <w:rsid w:val="00D430A1"/>
    <w:rsid w:val="00D432E5"/>
    <w:rsid w:val="00D433EA"/>
    <w:rsid w:val="00D44051"/>
    <w:rsid w:val="00D44E4E"/>
    <w:rsid w:val="00D4557A"/>
    <w:rsid w:val="00D455E4"/>
    <w:rsid w:val="00D45B4D"/>
    <w:rsid w:val="00D45F8F"/>
    <w:rsid w:val="00D468D9"/>
    <w:rsid w:val="00D46CBC"/>
    <w:rsid w:val="00D4751C"/>
    <w:rsid w:val="00D47910"/>
    <w:rsid w:val="00D47AF9"/>
    <w:rsid w:val="00D47EBD"/>
    <w:rsid w:val="00D500C1"/>
    <w:rsid w:val="00D503FC"/>
    <w:rsid w:val="00D505A1"/>
    <w:rsid w:val="00D506FC"/>
    <w:rsid w:val="00D50959"/>
    <w:rsid w:val="00D50E37"/>
    <w:rsid w:val="00D50F77"/>
    <w:rsid w:val="00D510CF"/>
    <w:rsid w:val="00D514F0"/>
    <w:rsid w:val="00D518B0"/>
    <w:rsid w:val="00D519A4"/>
    <w:rsid w:val="00D51A1D"/>
    <w:rsid w:val="00D51C0F"/>
    <w:rsid w:val="00D51ECB"/>
    <w:rsid w:val="00D521D4"/>
    <w:rsid w:val="00D52393"/>
    <w:rsid w:val="00D527D2"/>
    <w:rsid w:val="00D52B8E"/>
    <w:rsid w:val="00D5317A"/>
    <w:rsid w:val="00D5319A"/>
    <w:rsid w:val="00D531FD"/>
    <w:rsid w:val="00D53259"/>
    <w:rsid w:val="00D53B2A"/>
    <w:rsid w:val="00D53C21"/>
    <w:rsid w:val="00D5423D"/>
    <w:rsid w:val="00D54AA2"/>
    <w:rsid w:val="00D54D75"/>
    <w:rsid w:val="00D552C5"/>
    <w:rsid w:val="00D55370"/>
    <w:rsid w:val="00D55492"/>
    <w:rsid w:val="00D55672"/>
    <w:rsid w:val="00D55704"/>
    <w:rsid w:val="00D55708"/>
    <w:rsid w:val="00D55936"/>
    <w:rsid w:val="00D55B23"/>
    <w:rsid w:val="00D55E22"/>
    <w:rsid w:val="00D561BC"/>
    <w:rsid w:val="00D5642F"/>
    <w:rsid w:val="00D5649A"/>
    <w:rsid w:val="00D5669E"/>
    <w:rsid w:val="00D56721"/>
    <w:rsid w:val="00D56955"/>
    <w:rsid w:val="00D56ACA"/>
    <w:rsid w:val="00D56AE0"/>
    <w:rsid w:val="00D5704B"/>
    <w:rsid w:val="00D5725F"/>
    <w:rsid w:val="00D5776D"/>
    <w:rsid w:val="00D57776"/>
    <w:rsid w:val="00D57782"/>
    <w:rsid w:val="00D6023A"/>
    <w:rsid w:val="00D6038B"/>
    <w:rsid w:val="00D60D40"/>
    <w:rsid w:val="00D60E0B"/>
    <w:rsid w:val="00D60F5B"/>
    <w:rsid w:val="00D61228"/>
    <w:rsid w:val="00D62504"/>
    <w:rsid w:val="00D625F7"/>
    <w:rsid w:val="00D62934"/>
    <w:rsid w:val="00D62D04"/>
    <w:rsid w:val="00D62DA3"/>
    <w:rsid w:val="00D62EB5"/>
    <w:rsid w:val="00D6334B"/>
    <w:rsid w:val="00D635C2"/>
    <w:rsid w:val="00D63739"/>
    <w:rsid w:val="00D6393F"/>
    <w:rsid w:val="00D6482A"/>
    <w:rsid w:val="00D64B19"/>
    <w:rsid w:val="00D64E4B"/>
    <w:rsid w:val="00D6590C"/>
    <w:rsid w:val="00D65998"/>
    <w:rsid w:val="00D65A35"/>
    <w:rsid w:val="00D65FBF"/>
    <w:rsid w:val="00D663EF"/>
    <w:rsid w:val="00D6647C"/>
    <w:rsid w:val="00D6663D"/>
    <w:rsid w:val="00D6700D"/>
    <w:rsid w:val="00D6738F"/>
    <w:rsid w:val="00D678C3"/>
    <w:rsid w:val="00D67E1C"/>
    <w:rsid w:val="00D67E50"/>
    <w:rsid w:val="00D7024E"/>
    <w:rsid w:val="00D70359"/>
    <w:rsid w:val="00D7076B"/>
    <w:rsid w:val="00D70B63"/>
    <w:rsid w:val="00D70FBA"/>
    <w:rsid w:val="00D712CB"/>
    <w:rsid w:val="00D713F2"/>
    <w:rsid w:val="00D714ED"/>
    <w:rsid w:val="00D7167C"/>
    <w:rsid w:val="00D72184"/>
    <w:rsid w:val="00D728D8"/>
    <w:rsid w:val="00D72C3E"/>
    <w:rsid w:val="00D72C9C"/>
    <w:rsid w:val="00D72D5A"/>
    <w:rsid w:val="00D72E52"/>
    <w:rsid w:val="00D72F9E"/>
    <w:rsid w:val="00D7361E"/>
    <w:rsid w:val="00D737F2"/>
    <w:rsid w:val="00D73925"/>
    <w:rsid w:val="00D739CE"/>
    <w:rsid w:val="00D73D2A"/>
    <w:rsid w:val="00D740D7"/>
    <w:rsid w:val="00D7421A"/>
    <w:rsid w:val="00D742BA"/>
    <w:rsid w:val="00D743B3"/>
    <w:rsid w:val="00D74971"/>
    <w:rsid w:val="00D74E3E"/>
    <w:rsid w:val="00D74E3F"/>
    <w:rsid w:val="00D751D3"/>
    <w:rsid w:val="00D753C1"/>
    <w:rsid w:val="00D75521"/>
    <w:rsid w:val="00D7584E"/>
    <w:rsid w:val="00D75A3D"/>
    <w:rsid w:val="00D75BA4"/>
    <w:rsid w:val="00D75C67"/>
    <w:rsid w:val="00D75FDF"/>
    <w:rsid w:val="00D76478"/>
    <w:rsid w:val="00D765B6"/>
    <w:rsid w:val="00D765E7"/>
    <w:rsid w:val="00D7669A"/>
    <w:rsid w:val="00D7768B"/>
    <w:rsid w:val="00D7782C"/>
    <w:rsid w:val="00D77916"/>
    <w:rsid w:val="00D77A1F"/>
    <w:rsid w:val="00D77BC0"/>
    <w:rsid w:val="00D805A2"/>
    <w:rsid w:val="00D80A8E"/>
    <w:rsid w:val="00D80B33"/>
    <w:rsid w:val="00D80BC3"/>
    <w:rsid w:val="00D81096"/>
    <w:rsid w:val="00D813D7"/>
    <w:rsid w:val="00D8166B"/>
    <w:rsid w:val="00D81A62"/>
    <w:rsid w:val="00D81B1A"/>
    <w:rsid w:val="00D81EBC"/>
    <w:rsid w:val="00D8205A"/>
    <w:rsid w:val="00D820A6"/>
    <w:rsid w:val="00D8211B"/>
    <w:rsid w:val="00D8229A"/>
    <w:rsid w:val="00D822FB"/>
    <w:rsid w:val="00D82615"/>
    <w:rsid w:val="00D8290F"/>
    <w:rsid w:val="00D830B6"/>
    <w:rsid w:val="00D8315D"/>
    <w:rsid w:val="00D8382B"/>
    <w:rsid w:val="00D83893"/>
    <w:rsid w:val="00D83962"/>
    <w:rsid w:val="00D83A34"/>
    <w:rsid w:val="00D83D30"/>
    <w:rsid w:val="00D83E92"/>
    <w:rsid w:val="00D83F30"/>
    <w:rsid w:val="00D8470A"/>
    <w:rsid w:val="00D84CF2"/>
    <w:rsid w:val="00D84DE0"/>
    <w:rsid w:val="00D84DED"/>
    <w:rsid w:val="00D85535"/>
    <w:rsid w:val="00D8595B"/>
    <w:rsid w:val="00D85CC6"/>
    <w:rsid w:val="00D85CF3"/>
    <w:rsid w:val="00D863EA"/>
    <w:rsid w:val="00D86691"/>
    <w:rsid w:val="00D868D7"/>
    <w:rsid w:val="00D86AD7"/>
    <w:rsid w:val="00D86B94"/>
    <w:rsid w:val="00D86C7B"/>
    <w:rsid w:val="00D86EC1"/>
    <w:rsid w:val="00D87227"/>
    <w:rsid w:val="00D87491"/>
    <w:rsid w:val="00D87A3A"/>
    <w:rsid w:val="00D87AD5"/>
    <w:rsid w:val="00D90248"/>
    <w:rsid w:val="00D90291"/>
    <w:rsid w:val="00D905AD"/>
    <w:rsid w:val="00D9067E"/>
    <w:rsid w:val="00D9083B"/>
    <w:rsid w:val="00D90967"/>
    <w:rsid w:val="00D90C2A"/>
    <w:rsid w:val="00D90F74"/>
    <w:rsid w:val="00D91E61"/>
    <w:rsid w:val="00D927BE"/>
    <w:rsid w:val="00D928F4"/>
    <w:rsid w:val="00D92B92"/>
    <w:rsid w:val="00D93250"/>
    <w:rsid w:val="00D93257"/>
    <w:rsid w:val="00D9346F"/>
    <w:rsid w:val="00D93C10"/>
    <w:rsid w:val="00D942EF"/>
    <w:rsid w:val="00D942F2"/>
    <w:rsid w:val="00D944DA"/>
    <w:rsid w:val="00D947AA"/>
    <w:rsid w:val="00D9499D"/>
    <w:rsid w:val="00D94CCD"/>
    <w:rsid w:val="00D94FF9"/>
    <w:rsid w:val="00D950DC"/>
    <w:rsid w:val="00D950F5"/>
    <w:rsid w:val="00D95736"/>
    <w:rsid w:val="00D959F5"/>
    <w:rsid w:val="00D95B15"/>
    <w:rsid w:val="00D95B16"/>
    <w:rsid w:val="00D95B7D"/>
    <w:rsid w:val="00D95BC1"/>
    <w:rsid w:val="00D95D68"/>
    <w:rsid w:val="00D96013"/>
    <w:rsid w:val="00D961F3"/>
    <w:rsid w:val="00D96413"/>
    <w:rsid w:val="00D96616"/>
    <w:rsid w:val="00D968F7"/>
    <w:rsid w:val="00D96AFA"/>
    <w:rsid w:val="00D96BE2"/>
    <w:rsid w:val="00D96F4C"/>
    <w:rsid w:val="00D97190"/>
    <w:rsid w:val="00D97328"/>
    <w:rsid w:val="00D975C1"/>
    <w:rsid w:val="00D97736"/>
    <w:rsid w:val="00D97AB5"/>
    <w:rsid w:val="00D97B51"/>
    <w:rsid w:val="00DA03BF"/>
    <w:rsid w:val="00DA0860"/>
    <w:rsid w:val="00DA0975"/>
    <w:rsid w:val="00DA099E"/>
    <w:rsid w:val="00DA149B"/>
    <w:rsid w:val="00DA152F"/>
    <w:rsid w:val="00DA1789"/>
    <w:rsid w:val="00DA2255"/>
    <w:rsid w:val="00DA283B"/>
    <w:rsid w:val="00DA2B68"/>
    <w:rsid w:val="00DA2B93"/>
    <w:rsid w:val="00DA2D06"/>
    <w:rsid w:val="00DA3166"/>
    <w:rsid w:val="00DA3377"/>
    <w:rsid w:val="00DA34AB"/>
    <w:rsid w:val="00DA3A00"/>
    <w:rsid w:val="00DA3C50"/>
    <w:rsid w:val="00DA3C53"/>
    <w:rsid w:val="00DA4482"/>
    <w:rsid w:val="00DA462E"/>
    <w:rsid w:val="00DA49B0"/>
    <w:rsid w:val="00DA49CE"/>
    <w:rsid w:val="00DA4C1B"/>
    <w:rsid w:val="00DA4D48"/>
    <w:rsid w:val="00DA505A"/>
    <w:rsid w:val="00DA509C"/>
    <w:rsid w:val="00DA5286"/>
    <w:rsid w:val="00DA52FE"/>
    <w:rsid w:val="00DA5348"/>
    <w:rsid w:val="00DA5D43"/>
    <w:rsid w:val="00DA5FED"/>
    <w:rsid w:val="00DA6174"/>
    <w:rsid w:val="00DA62A6"/>
    <w:rsid w:val="00DA631F"/>
    <w:rsid w:val="00DA65CA"/>
    <w:rsid w:val="00DA69A3"/>
    <w:rsid w:val="00DA6F99"/>
    <w:rsid w:val="00DA75A7"/>
    <w:rsid w:val="00DA7C2A"/>
    <w:rsid w:val="00DB0130"/>
    <w:rsid w:val="00DB0835"/>
    <w:rsid w:val="00DB097B"/>
    <w:rsid w:val="00DB0B0D"/>
    <w:rsid w:val="00DB146B"/>
    <w:rsid w:val="00DB1568"/>
    <w:rsid w:val="00DB1672"/>
    <w:rsid w:val="00DB1838"/>
    <w:rsid w:val="00DB1A93"/>
    <w:rsid w:val="00DB2CE6"/>
    <w:rsid w:val="00DB33B4"/>
    <w:rsid w:val="00DB3668"/>
    <w:rsid w:val="00DB3BFE"/>
    <w:rsid w:val="00DB3F14"/>
    <w:rsid w:val="00DB4704"/>
    <w:rsid w:val="00DB4873"/>
    <w:rsid w:val="00DB4CA4"/>
    <w:rsid w:val="00DB5147"/>
    <w:rsid w:val="00DB544E"/>
    <w:rsid w:val="00DB54B5"/>
    <w:rsid w:val="00DB58D5"/>
    <w:rsid w:val="00DB618C"/>
    <w:rsid w:val="00DB6357"/>
    <w:rsid w:val="00DB6889"/>
    <w:rsid w:val="00DB6CF6"/>
    <w:rsid w:val="00DB6E02"/>
    <w:rsid w:val="00DB6EF3"/>
    <w:rsid w:val="00DB7127"/>
    <w:rsid w:val="00DB7194"/>
    <w:rsid w:val="00DB71C8"/>
    <w:rsid w:val="00DB76F1"/>
    <w:rsid w:val="00DB7F0F"/>
    <w:rsid w:val="00DB7F68"/>
    <w:rsid w:val="00DC014D"/>
    <w:rsid w:val="00DC0405"/>
    <w:rsid w:val="00DC082E"/>
    <w:rsid w:val="00DC1732"/>
    <w:rsid w:val="00DC1ACF"/>
    <w:rsid w:val="00DC25D3"/>
    <w:rsid w:val="00DC262E"/>
    <w:rsid w:val="00DC3265"/>
    <w:rsid w:val="00DC355C"/>
    <w:rsid w:val="00DC392F"/>
    <w:rsid w:val="00DC39B0"/>
    <w:rsid w:val="00DC4048"/>
    <w:rsid w:val="00DC41C0"/>
    <w:rsid w:val="00DC435E"/>
    <w:rsid w:val="00DC4B2B"/>
    <w:rsid w:val="00DC4E8D"/>
    <w:rsid w:val="00DC50B6"/>
    <w:rsid w:val="00DC5222"/>
    <w:rsid w:val="00DC52CE"/>
    <w:rsid w:val="00DC53F4"/>
    <w:rsid w:val="00DC5558"/>
    <w:rsid w:val="00DC5640"/>
    <w:rsid w:val="00DC585D"/>
    <w:rsid w:val="00DC588F"/>
    <w:rsid w:val="00DC5A6B"/>
    <w:rsid w:val="00DC5AAA"/>
    <w:rsid w:val="00DC5B80"/>
    <w:rsid w:val="00DC5C9D"/>
    <w:rsid w:val="00DC5EB9"/>
    <w:rsid w:val="00DC63C0"/>
    <w:rsid w:val="00DC6425"/>
    <w:rsid w:val="00DC6A6B"/>
    <w:rsid w:val="00DC6E2B"/>
    <w:rsid w:val="00DC7067"/>
    <w:rsid w:val="00DC7304"/>
    <w:rsid w:val="00DC749F"/>
    <w:rsid w:val="00DC77C3"/>
    <w:rsid w:val="00DC77DF"/>
    <w:rsid w:val="00DC78C8"/>
    <w:rsid w:val="00DD0257"/>
    <w:rsid w:val="00DD0546"/>
    <w:rsid w:val="00DD05C9"/>
    <w:rsid w:val="00DD0641"/>
    <w:rsid w:val="00DD08A3"/>
    <w:rsid w:val="00DD0E21"/>
    <w:rsid w:val="00DD0ED2"/>
    <w:rsid w:val="00DD0FFE"/>
    <w:rsid w:val="00DD111C"/>
    <w:rsid w:val="00DD12C6"/>
    <w:rsid w:val="00DD1689"/>
    <w:rsid w:val="00DD1E1F"/>
    <w:rsid w:val="00DD1E7B"/>
    <w:rsid w:val="00DD20C2"/>
    <w:rsid w:val="00DD329F"/>
    <w:rsid w:val="00DD34D8"/>
    <w:rsid w:val="00DD35B0"/>
    <w:rsid w:val="00DD3AB0"/>
    <w:rsid w:val="00DD3E3D"/>
    <w:rsid w:val="00DD3F75"/>
    <w:rsid w:val="00DD403C"/>
    <w:rsid w:val="00DD4441"/>
    <w:rsid w:val="00DD4806"/>
    <w:rsid w:val="00DD493B"/>
    <w:rsid w:val="00DD4CC6"/>
    <w:rsid w:val="00DD4E0D"/>
    <w:rsid w:val="00DD5A01"/>
    <w:rsid w:val="00DD5B25"/>
    <w:rsid w:val="00DD6374"/>
    <w:rsid w:val="00DD6497"/>
    <w:rsid w:val="00DD6744"/>
    <w:rsid w:val="00DD723E"/>
    <w:rsid w:val="00DD7289"/>
    <w:rsid w:val="00DD76B8"/>
    <w:rsid w:val="00DD7718"/>
    <w:rsid w:val="00DD777C"/>
    <w:rsid w:val="00DD7B04"/>
    <w:rsid w:val="00DD7CE7"/>
    <w:rsid w:val="00DE0660"/>
    <w:rsid w:val="00DE06D4"/>
    <w:rsid w:val="00DE06F1"/>
    <w:rsid w:val="00DE0758"/>
    <w:rsid w:val="00DE0FA2"/>
    <w:rsid w:val="00DE1143"/>
    <w:rsid w:val="00DE150D"/>
    <w:rsid w:val="00DE18C6"/>
    <w:rsid w:val="00DE1B53"/>
    <w:rsid w:val="00DE1CA3"/>
    <w:rsid w:val="00DE1CFF"/>
    <w:rsid w:val="00DE1E64"/>
    <w:rsid w:val="00DE26FE"/>
    <w:rsid w:val="00DE2CFB"/>
    <w:rsid w:val="00DE2E9B"/>
    <w:rsid w:val="00DE31D5"/>
    <w:rsid w:val="00DE3268"/>
    <w:rsid w:val="00DE3640"/>
    <w:rsid w:val="00DE3A83"/>
    <w:rsid w:val="00DE3ABD"/>
    <w:rsid w:val="00DE3BA9"/>
    <w:rsid w:val="00DE3BDE"/>
    <w:rsid w:val="00DE41D9"/>
    <w:rsid w:val="00DE4B26"/>
    <w:rsid w:val="00DE4D6B"/>
    <w:rsid w:val="00DE4EE6"/>
    <w:rsid w:val="00DE5244"/>
    <w:rsid w:val="00DE5296"/>
    <w:rsid w:val="00DE55B7"/>
    <w:rsid w:val="00DE5856"/>
    <w:rsid w:val="00DE5D29"/>
    <w:rsid w:val="00DE6095"/>
    <w:rsid w:val="00DE6230"/>
    <w:rsid w:val="00DE6910"/>
    <w:rsid w:val="00DE6F48"/>
    <w:rsid w:val="00DE70D5"/>
    <w:rsid w:val="00DE7471"/>
    <w:rsid w:val="00DE76F2"/>
    <w:rsid w:val="00DE7CC5"/>
    <w:rsid w:val="00DE7DA3"/>
    <w:rsid w:val="00DF0279"/>
    <w:rsid w:val="00DF032B"/>
    <w:rsid w:val="00DF046E"/>
    <w:rsid w:val="00DF0500"/>
    <w:rsid w:val="00DF0CE5"/>
    <w:rsid w:val="00DF10B8"/>
    <w:rsid w:val="00DF1247"/>
    <w:rsid w:val="00DF193F"/>
    <w:rsid w:val="00DF197E"/>
    <w:rsid w:val="00DF1A2F"/>
    <w:rsid w:val="00DF1B0A"/>
    <w:rsid w:val="00DF1C5D"/>
    <w:rsid w:val="00DF1D05"/>
    <w:rsid w:val="00DF1D8F"/>
    <w:rsid w:val="00DF1F97"/>
    <w:rsid w:val="00DF2000"/>
    <w:rsid w:val="00DF24A1"/>
    <w:rsid w:val="00DF26BE"/>
    <w:rsid w:val="00DF2AF7"/>
    <w:rsid w:val="00DF2B4F"/>
    <w:rsid w:val="00DF2EE5"/>
    <w:rsid w:val="00DF359A"/>
    <w:rsid w:val="00DF3703"/>
    <w:rsid w:val="00DF381B"/>
    <w:rsid w:val="00DF38C4"/>
    <w:rsid w:val="00DF3CDF"/>
    <w:rsid w:val="00DF40D2"/>
    <w:rsid w:val="00DF4767"/>
    <w:rsid w:val="00DF47D5"/>
    <w:rsid w:val="00DF4D18"/>
    <w:rsid w:val="00DF5199"/>
    <w:rsid w:val="00DF53B1"/>
    <w:rsid w:val="00DF5672"/>
    <w:rsid w:val="00DF57E0"/>
    <w:rsid w:val="00DF597A"/>
    <w:rsid w:val="00DF5BA7"/>
    <w:rsid w:val="00DF5D1B"/>
    <w:rsid w:val="00DF617B"/>
    <w:rsid w:val="00DF6360"/>
    <w:rsid w:val="00DF6380"/>
    <w:rsid w:val="00DF63DF"/>
    <w:rsid w:val="00DF68A5"/>
    <w:rsid w:val="00DF6BEE"/>
    <w:rsid w:val="00DF6C0F"/>
    <w:rsid w:val="00DF6C72"/>
    <w:rsid w:val="00DF6CC8"/>
    <w:rsid w:val="00DF702C"/>
    <w:rsid w:val="00DF70C9"/>
    <w:rsid w:val="00DF7B01"/>
    <w:rsid w:val="00DF7B1F"/>
    <w:rsid w:val="00DF7BC7"/>
    <w:rsid w:val="00DF7D52"/>
    <w:rsid w:val="00DF7F9D"/>
    <w:rsid w:val="00E000B4"/>
    <w:rsid w:val="00E00381"/>
    <w:rsid w:val="00E0039F"/>
    <w:rsid w:val="00E00632"/>
    <w:rsid w:val="00E00AD2"/>
    <w:rsid w:val="00E00B58"/>
    <w:rsid w:val="00E00F93"/>
    <w:rsid w:val="00E0107C"/>
    <w:rsid w:val="00E01815"/>
    <w:rsid w:val="00E01AA2"/>
    <w:rsid w:val="00E01DA9"/>
    <w:rsid w:val="00E01FC2"/>
    <w:rsid w:val="00E01FEB"/>
    <w:rsid w:val="00E02473"/>
    <w:rsid w:val="00E03475"/>
    <w:rsid w:val="00E034E4"/>
    <w:rsid w:val="00E03FA7"/>
    <w:rsid w:val="00E04021"/>
    <w:rsid w:val="00E04881"/>
    <w:rsid w:val="00E04A27"/>
    <w:rsid w:val="00E04CCA"/>
    <w:rsid w:val="00E059C3"/>
    <w:rsid w:val="00E05A74"/>
    <w:rsid w:val="00E05E24"/>
    <w:rsid w:val="00E06117"/>
    <w:rsid w:val="00E06444"/>
    <w:rsid w:val="00E064D4"/>
    <w:rsid w:val="00E069BC"/>
    <w:rsid w:val="00E069BF"/>
    <w:rsid w:val="00E0719B"/>
    <w:rsid w:val="00E071A8"/>
    <w:rsid w:val="00E074E2"/>
    <w:rsid w:val="00E07D08"/>
    <w:rsid w:val="00E07E28"/>
    <w:rsid w:val="00E07E72"/>
    <w:rsid w:val="00E1002B"/>
    <w:rsid w:val="00E100DD"/>
    <w:rsid w:val="00E10119"/>
    <w:rsid w:val="00E1047A"/>
    <w:rsid w:val="00E10530"/>
    <w:rsid w:val="00E10779"/>
    <w:rsid w:val="00E111F9"/>
    <w:rsid w:val="00E113B2"/>
    <w:rsid w:val="00E1140A"/>
    <w:rsid w:val="00E1149B"/>
    <w:rsid w:val="00E11BF0"/>
    <w:rsid w:val="00E12158"/>
    <w:rsid w:val="00E1286B"/>
    <w:rsid w:val="00E12A39"/>
    <w:rsid w:val="00E12B8A"/>
    <w:rsid w:val="00E12CED"/>
    <w:rsid w:val="00E12FB9"/>
    <w:rsid w:val="00E135BC"/>
    <w:rsid w:val="00E13B8A"/>
    <w:rsid w:val="00E13CB9"/>
    <w:rsid w:val="00E14353"/>
    <w:rsid w:val="00E144F1"/>
    <w:rsid w:val="00E146BD"/>
    <w:rsid w:val="00E1485D"/>
    <w:rsid w:val="00E1496A"/>
    <w:rsid w:val="00E14AA6"/>
    <w:rsid w:val="00E14CB5"/>
    <w:rsid w:val="00E14E86"/>
    <w:rsid w:val="00E152F0"/>
    <w:rsid w:val="00E153FF"/>
    <w:rsid w:val="00E15478"/>
    <w:rsid w:val="00E1568F"/>
    <w:rsid w:val="00E156B2"/>
    <w:rsid w:val="00E15A06"/>
    <w:rsid w:val="00E15DE0"/>
    <w:rsid w:val="00E16787"/>
    <w:rsid w:val="00E16A4E"/>
    <w:rsid w:val="00E170B4"/>
    <w:rsid w:val="00E17B91"/>
    <w:rsid w:val="00E17CCD"/>
    <w:rsid w:val="00E20118"/>
    <w:rsid w:val="00E2011C"/>
    <w:rsid w:val="00E20147"/>
    <w:rsid w:val="00E20206"/>
    <w:rsid w:val="00E2026D"/>
    <w:rsid w:val="00E20475"/>
    <w:rsid w:val="00E204D0"/>
    <w:rsid w:val="00E20502"/>
    <w:rsid w:val="00E20AD0"/>
    <w:rsid w:val="00E216EE"/>
    <w:rsid w:val="00E21EB0"/>
    <w:rsid w:val="00E21FC4"/>
    <w:rsid w:val="00E22221"/>
    <w:rsid w:val="00E2251E"/>
    <w:rsid w:val="00E2255D"/>
    <w:rsid w:val="00E2294F"/>
    <w:rsid w:val="00E22973"/>
    <w:rsid w:val="00E22977"/>
    <w:rsid w:val="00E22D0E"/>
    <w:rsid w:val="00E22DC9"/>
    <w:rsid w:val="00E235E0"/>
    <w:rsid w:val="00E23851"/>
    <w:rsid w:val="00E23D5D"/>
    <w:rsid w:val="00E2416C"/>
    <w:rsid w:val="00E2434F"/>
    <w:rsid w:val="00E24355"/>
    <w:rsid w:val="00E24433"/>
    <w:rsid w:val="00E244F8"/>
    <w:rsid w:val="00E249A4"/>
    <w:rsid w:val="00E24BD0"/>
    <w:rsid w:val="00E24BDA"/>
    <w:rsid w:val="00E24C1D"/>
    <w:rsid w:val="00E24E9A"/>
    <w:rsid w:val="00E25611"/>
    <w:rsid w:val="00E25994"/>
    <w:rsid w:val="00E25BD1"/>
    <w:rsid w:val="00E25C24"/>
    <w:rsid w:val="00E25EDC"/>
    <w:rsid w:val="00E26BE3"/>
    <w:rsid w:val="00E275F8"/>
    <w:rsid w:val="00E27822"/>
    <w:rsid w:val="00E2795B"/>
    <w:rsid w:val="00E301E3"/>
    <w:rsid w:val="00E30296"/>
    <w:rsid w:val="00E303FE"/>
    <w:rsid w:val="00E30456"/>
    <w:rsid w:val="00E3076A"/>
    <w:rsid w:val="00E307F2"/>
    <w:rsid w:val="00E30AEF"/>
    <w:rsid w:val="00E30C67"/>
    <w:rsid w:val="00E31113"/>
    <w:rsid w:val="00E31243"/>
    <w:rsid w:val="00E31370"/>
    <w:rsid w:val="00E31B1F"/>
    <w:rsid w:val="00E31C15"/>
    <w:rsid w:val="00E31CBC"/>
    <w:rsid w:val="00E32292"/>
    <w:rsid w:val="00E3239A"/>
    <w:rsid w:val="00E32435"/>
    <w:rsid w:val="00E32484"/>
    <w:rsid w:val="00E325A3"/>
    <w:rsid w:val="00E32A28"/>
    <w:rsid w:val="00E32D5B"/>
    <w:rsid w:val="00E32E69"/>
    <w:rsid w:val="00E332DB"/>
    <w:rsid w:val="00E3367D"/>
    <w:rsid w:val="00E338A3"/>
    <w:rsid w:val="00E33D13"/>
    <w:rsid w:val="00E34369"/>
    <w:rsid w:val="00E34C99"/>
    <w:rsid w:val="00E34F50"/>
    <w:rsid w:val="00E351EC"/>
    <w:rsid w:val="00E352D9"/>
    <w:rsid w:val="00E35503"/>
    <w:rsid w:val="00E35FBB"/>
    <w:rsid w:val="00E360EC"/>
    <w:rsid w:val="00E361C7"/>
    <w:rsid w:val="00E3655B"/>
    <w:rsid w:val="00E36705"/>
    <w:rsid w:val="00E370E1"/>
    <w:rsid w:val="00E372F0"/>
    <w:rsid w:val="00E37AC4"/>
    <w:rsid w:val="00E37C71"/>
    <w:rsid w:val="00E37DEE"/>
    <w:rsid w:val="00E40151"/>
    <w:rsid w:val="00E40232"/>
    <w:rsid w:val="00E403BD"/>
    <w:rsid w:val="00E40A21"/>
    <w:rsid w:val="00E42435"/>
    <w:rsid w:val="00E42557"/>
    <w:rsid w:val="00E429B7"/>
    <w:rsid w:val="00E42B57"/>
    <w:rsid w:val="00E43748"/>
    <w:rsid w:val="00E4377C"/>
    <w:rsid w:val="00E43F5D"/>
    <w:rsid w:val="00E44063"/>
    <w:rsid w:val="00E444E9"/>
    <w:rsid w:val="00E4509D"/>
    <w:rsid w:val="00E45151"/>
    <w:rsid w:val="00E452C8"/>
    <w:rsid w:val="00E455BA"/>
    <w:rsid w:val="00E457F1"/>
    <w:rsid w:val="00E4584E"/>
    <w:rsid w:val="00E45AAF"/>
    <w:rsid w:val="00E45C01"/>
    <w:rsid w:val="00E45E20"/>
    <w:rsid w:val="00E45E74"/>
    <w:rsid w:val="00E45F4D"/>
    <w:rsid w:val="00E4628F"/>
    <w:rsid w:val="00E462F5"/>
    <w:rsid w:val="00E463B7"/>
    <w:rsid w:val="00E46763"/>
    <w:rsid w:val="00E46852"/>
    <w:rsid w:val="00E468E2"/>
    <w:rsid w:val="00E46BC9"/>
    <w:rsid w:val="00E46E26"/>
    <w:rsid w:val="00E47497"/>
    <w:rsid w:val="00E476A1"/>
    <w:rsid w:val="00E4789C"/>
    <w:rsid w:val="00E47CED"/>
    <w:rsid w:val="00E47F96"/>
    <w:rsid w:val="00E50057"/>
    <w:rsid w:val="00E50234"/>
    <w:rsid w:val="00E50709"/>
    <w:rsid w:val="00E50C8B"/>
    <w:rsid w:val="00E50F61"/>
    <w:rsid w:val="00E512F3"/>
    <w:rsid w:val="00E5146C"/>
    <w:rsid w:val="00E51D35"/>
    <w:rsid w:val="00E520E3"/>
    <w:rsid w:val="00E523B5"/>
    <w:rsid w:val="00E52C32"/>
    <w:rsid w:val="00E52F47"/>
    <w:rsid w:val="00E530C4"/>
    <w:rsid w:val="00E53285"/>
    <w:rsid w:val="00E532EC"/>
    <w:rsid w:val="00E534E8"/>
    <w:rsid w:val="00E53713"/>
    <w:rsid w:val="00E53A56"/>
    <w:rsid w:val="00E54B7D"/>
    <w:rsid w:val="00E54BB4"/>
    <w:rsid w:val="00E54F02"/>
    <w:rsid w:val="00E5537C"/>
    <w:rsid w:val="00E55BF9"/>
    <w:rsid w:val="00E55C3F"/>
    <w:rsid w:val="00E55E49"/>
    <w:rsid w:val="00E56220"/>
    <w:rsid w:val="00E5678A"/>
    <w:rsid w:val="00E56E73"/>
    <w:rsid w:val="00E571AA"/>
    <w:rsid w:val="00E572D2"/>
    <w:rsid w:val="00E574EB"/>
    <w:rsid w:val="00E57979"/>
    <w:rsid w:val="00E579EE"/>
    <w:rsid w:val="00E57E56"/>
    <w:rsid w:val="00E6069E"/>
    <w:rsid w:val="00E60871"/>
    <w:rsid w:val="00E60DA0"/>
    <w:rsid w:val="00E60F42"/>
    <w:rsid w:val="00E61D17"/>
    <w:rsid w:val="00E61EA0"/>
    <w:rsid w:val="00E61FE8"/>
    <w:rsid w:val="00E6211D"/>
    <w:rsid w:val="00E62193"/>
    <w:rsid w:val="00E62E9B"/>
    <w:rsid w:val="00E636CE"/>
    <w:rsid w:val="00E63715"/>
    <w:rsid w:val="00E638D5"/>
    <w:rsid w:val="00E6398A"/>
    <w:rsid w:val="00E63C57"/>
    <w:rsid w:val="00E63F78"/>
    <w:rsid w:val="00E64BB5"/>
    <w:rsid w:val="00E64E94"/>
    <w:rsid w:val="00E656FE"/>
    <w:rsid w:val="00E65801"/>
    <w:rsid w:val="00E6594C"/>
    <w:rsid w:val="00E65C81"/>
    <w:rsid w:val="00E6635F"/>
    <w:rsid w:val="00E665B3"/>
    <w:rsid w:val="00E66CBD"/>
    <w:rsid w:val="00E67508"/>
    <w:rsid w:val="00E6795A"/>
    <w:rsid w:val="00E706E0"/>
    <w:rsid w:val="00E70904"/>
    <w:rsid w:val="00E70DD5"/>
    <w:rsid w:val="00E71066"/>
    <w:rsid w:val="00E71309"/>
    <w:rsid w:val="00E71BB6"/>
    <w:rsid w:val="00E71C2A"/>
    <w:rsid w:val="00E71E28"/>
    <w:rsid w:val="00E71F08"/>
    <w:rsid w:val="00E71F69"/>
    <w:rsid w:val="00E721D9"/>
    <w:rsid w:val="00E72232"/>
    <w:rsid w:val="00E7254C"/>
    <w:rsid w:val="00E728F5"/>
    <w:rsid w:val="00E72A0A"/>
    <w:rsid w:val="00E72F27"/>
    <w:rsid w:val="00E73327"/>
    <w:rsid w:val="00E73884"/>
    <w:rsid w:val="00E73D51"/>
    <w:rsid w:val="00E74219"/>
    <w:rsid w:val="00E7428F"/>
    <w:rsid w:val="00E7437A"/>
    <w:rsid w:val="00E74392"/>
    <w:rsid w:val="00E7457C"/>
    <w:rsid w:val="00E74656"/>
    <w:rsid w:val="00E74829"/>
    <w:rsid w:val="00E74A05"/>
    <w:rsid w:val="00E75122"/>
    <w:rsid w:val="00E75403"/>
    <w:rsid w:val="00E7559A"/>
    <w:rsid w:val="00E75846"/>
    <w:rsid w:val="00E7689D"/>
    <w:rsid w:val="00E76A7E"/>
    <w:rsid w:val="00E76AA5"/>
    <w:rsid w:val="00E76B92"/>
    <w:rsid w:val="00E76D47"/>
    <w:rsid w:val="00E76F42"/>
    <w:rsid w:val="00E773E6"/>
    <w:rsid w:val="00E77AFA"/>
    <w:rsid w:val="00E80199"/>
    <w:rsid w:val="00E80268"/>
    <w:rsid w:val="00E802D5"/>
    <w:rsid w:val="00E80355"/>
    <w:rsid w:val="00E805B0"/>
    <w:rsid w:val="00E80CD2"/>
    <w:rsid w:val="00E8136E"/>
    <w:rsid w:val="00E8181D"/>
    <w:rsid w:val="00E8199B"/>
    <w:rsid w:val="00E81AE3"/>
    <w:rsid w:val="00E81FEB"/>
    <w:rsid w:val="00E822E2"/>
    <w:rsid w:val="00E823A8"/>
    <w:rsid w:val="00E825E2"/>
    <w:rsid w:val="00E8288A"/>
    <w:rsid w:val="00E828FB"/>
    <w:rsid w:val="00E82AD1"/>
    <w:rsid w:val="00E82D15"/>
    <w:rsid w:val="00E83149"/>
    <w:rsid w:val="00E83593"/>
    <w:rsid w:val="00E835F3"/>
    <w:rsid w:val="00E83BB7"/>
    <w:rsid w:val="00E83DD1"/>
    <w:rsid w:val="00E8406C"/>
    <w:rsid w:val="00E84553"/>
    <w:rsid w:val="00E84A7D"/>
    <w:rsid w:val="00E85354"/>
    <w:rsid w:val="00E85479"/>
    <w:rsid w:val="00E8555B"/>
    <w:rsid w:val="00E8590B"/>
    <w:rsid w:val="00E85AA4"/>
    <w:rsid w:val="00E85DCC"/>
    <w:rsid w:val="00E85F86"/>
    <w:rsid w:val="00E8619E"/>
    <w:rsid w:val="00E86AC5"/>
    <w:rsid w:val="00E86C28"/>
    <w:rsid w:val="00E86DAB"/>
    <w:rsid w:val="00E86FA2"/>
    <w:rsid w:val="00E87066"/>
    <w:rsid w:val="00E870D0"/>
    <w:rsid w:val="00E875D2"/>
    <w:rsid w:val="00E87944"/>
    <w:rsid w:val="00E87987"/>
    <w:rsid w:val="00E87C3A"/>
    <w:rsid w:val="00E90162"/>
    <w:rsid w:val="00E90824"/>
    <w:rsid w:val="00E90EA8"/>
    <w:rsid w:val="00E90FD8"/>
    <w:rsid w:val="00E9175F"/>
    <w:rsid w:val="00E91774"/>
    <w:rsid w:val="00E91976"/>
    <w:rsid w:val="00E91A9D"/>
    <w:rsid w:val="00E91C9C"/>
    <w:rsid w:val="00E91DAB"/>
    <w:rsid w:val="00E91E03"/>
    <w:rsid w:val="00E91FFC"/>
    <w:rsid w:val="00E924DC"/>
    <w:rsid w:val="00E928D3"/>
    <w:rsid w:val="00E92994"/>
    <w:rsid w:val="00E92AB2"/>
    <w:rsid w:val="00E92B91"/>
    <w:rsid w:val="00E930F1"/>
    <w:rsid w:val="00E936EF"/>
    <w:rsid w:val="00E93937"/>
    <w:rsid w:val="00E939C8"/>
    <w:rsid w:val="00E93BFA"/>
    <w:rsid w:val="00E93D5E"/>
    <w:rsid w:val="00E93E65"/>
    <w:rsid w:val="00E940A4"/>
    <w:rsid w:val="00E94E91"/>
    <w:rsid w:val="00E95065"/>
    <w:rsid w:val="00E95074"/>
    <w:rsid w:val="00E951CB"/>
    <w:rsid w:val="00E95960"/>
    <w:rsid w:val="00E95B83"/>
    <w:rsid w:val="00E95E61"/>
    <w:rsid w:val="00E96821"/>
    <w:rsid w:val="00E96890"/>
    <w:rsid w:val="00E96940"/>
    <w:rsid w:val="00E96BD6"/>
    <w:rsid w:val="00E97903"/>
    <w:rsid w:val="00E97D75"/>
    <w:rsid w:val="00E97E6A"/>
    <w:rsid w:val="00EA01AE"/>
    <w:rsid w:val="00EA03C2"/>
    <w:rsid w:val="00EA07EC"/>
    <w:rsid w:val="00EA1152"/>
    <w:rsid w:val="00EA118C"/>
    <w:rsid w:val="00EA1441"/>
    <w:rsid w:val="00EA1989"/>
    <w:rsid w:val="00EA2142"/>
    <w:rsid w:val="00EA258D"/>
    <w:rsid w:val="00EA2834"/>
    <w:rsid w:val="00EA29E9"/>
    <w:rsid w:val="00EA300D"/>
    <w:rsid w:val="00EA32F4"/>
    <w:rsid w:val="00EA37D8"/>
    <w:rsid w:val="00EA38EA"/>
    <w:rsid w:val="00EA40AE"/>
    <w:rsid w:val="00EA419F"/>
    <w:rsid w:val="00EA4405"/>
    <w:rsid w:val="00EA45D9"/>
    <w:rsid w:val="00EA48D4"/>
    <w:rsid w:val="00EA4D86"/>
    <w:rsid w:val="00EA51A3"/>
    <w:rsid w:val="00EA564C"/>
    <w:rsid w:val="00EA5728"/>
    <w:rsid w:val="00EA58CD"/>
    <w:rsid w:val="00EA63DE"/>
    <w:rsid w:val="00EA65A5"/>
    <w:rsid w:val="00EA694D"/>
    <w:rsid w:val="00EA6AA0"/>
    <w:rsid w:val="00EA6D95"/>
    <w:rsid w:val="00EA6DF7"/>
    <w:rsid w:val="00EA6ED1"/>
    <w:rsid w:val="00EA7142"/>
    <w:rsid w:val="00EA71F5"/>
    <w:rsid w:val="00EA73D4"/>
    <w:rsid w:val="00EA7477"/>
    <w:rsid w:val="00EB025C"/>
    <w:rsid w:val="00EB04CB"/>
    <w:rsid w:val="00EB04E6"/>
    <w:rsid w:val="00EB055F"/>
    <w:rsid w:val="00EB0C43"/>
    <w:rsid w:val="00EB10D4"/>
    <w:rsid w:val="00EB1764"/>
    <w:rsid w:val="00EB1EA8"/>
    <w:rsid w:val="00EB1F63"/>
    <w:rsid w:val="00EB2027"/>
    <w:rsid w:val="00EB21AE"/>
    <w:rsid w:val="00EB21FD"/>
    <w:rsid w:val="00EB229C"/>
    <w:rsid w:val="00EB27EC"/>
    <w:rsid w:val="00EB2BCA"/>
    <w:rsid w:val="00EB3135"/>
    <w:rsid w:val="00EB378A"/>
    <w:rsid w:val="00EB3890"/>
    <w:rsid w:val="00EB392E"/>
    <w:rsid w:val="00EB3AEA"/>
    <w:rsid w:val="00EB3C44"/>
    <w:rsid w:val="00EB40B3"/>
    <w:rsid w:val="00EB41BE"/>
    <w:rsid w:val="00EB4608"/>
    <w:rsid w:val="00EB4B80"/>
    <w:rsid w:val="00EB4C45"/>
    <w:rsid w:val="00EB51F8"/>
    <w:rsid w:val="00EB5546"/>
    <w:rsid w:val="00EB5690"/>
    <w:rsid w:val="00EB5A9E"/>
    <w:rsid w:val="00EB628F"/>
    <w:rsid w:val="00EB658C"/>
    <w:rsid w:val="00EB6930"/>
    <w:rsid w:val="00EB6A86"/>
    <w:rsid w:val="00EB6B82"/>
    <w:rsid w:val="00EB6DE0"/>
    <w:rsid w:val="00EB6F2D"/>
    <w:rsid w:val="00EB73D4"/>
    <w:rsid w:val="00EB746A"/>
    <w:rsid w:val="00EB750C"/>
    <w:rsid w:val="00EB7630"/>
    <w:rsid w:val="00EB7A1B"/>
    <w:rsid w:val="00EB7ACE"/>
    <w:rsid w:val="00EB7B29"/>
    <w:rsid w:val="00EB7FE3"/>
    <w:rsid w:val="00EC022E"/>
    <w:rsid w:val="00EC0382"/>
    <w:rsid w:val="00EC0491"/>
    <w:rsid w:val="00EC0887"/>
    <w:rsid w:val="00EC08E0"/>
    <w:rsid w:val="00EC0E2F"/>
    <w:rsid w:val="00EC112A"/>
    <w:rsid w:val="00EC1267"/>
    <w:rsid w:val="00EC1495"/>
    <w:rsid w:val="00EC19D3"/>
    <w:rsid w:val="00EC1DD5"/>
    <w:rsid w:val="00EC2459"/>
    <w:rsid w:val="00EC2767"/>
    <w:rsid w:val="00EC2D29"/>
    <w:rsid w:val="00EC3610"/>
    <w:rsid w:val="00EC363A"/>
    <w:rsid w:val="00EC3718"/>
    <w:rsid w:val="00EC4001"/>
    <w:rsid w:val="00EC408F"/>
    <w:rsid w:val="00EC48C3"/>
    <w:rsid w:val="00EC491C"/>
    <w:rsid w:val="00EC49EB"/>
    <w:rsid w:val="00EC4A30"/>
    <w:rsid w:val="00EC5FCE"/>
    <w:rsid w:val="00EC6182"/>
    <w:rsid w:val="00EC618D"/>
    <w:rsid w:val="00EC622E"/>
    <w:rsid w:val="00EC6433"/>
    <w:rsid w:val="00EC65CA"/>
    <w:rsid w:val="00EC6835"/>
    <w:rsid w:val="00EC687F"/>
    <w:rsid w:val="00EC6A01"/>
    <w:rsid w:val="00EC6B1D"/>
    <w:rsid w:val="00EC712E"/>
    <w:rsid w:val="00EC71F4"/>
    <w:rsid w:val="00EC7431"/>
    <w:rsid w:val="00EC74D4"/>
    <w:rsid w:val="00EC7A4B"/>
    <w:rsid w:val="00ED006C"/>
    <w:rsid w:val="00ED0549"/>
    <w:rsid w:val="00ED05B4"/>
    <w:rsid w:val="00ED06BD"/>
    <w:rsid w:val="00ED0850"/>
    <w:rsid w:val="00ED1011"/>
    <w:rsid w:val="00ED1018"/>
    <w:rsid w:val="00ED122A"/>
    <w:rsid w:val="00ED15D6"/>
    <w:rsid w:val="00ED177D"/>
    <w:rsid w:val="00ED1C3F"/>
    <w:rsid w:val="00ED1EE4"/>
    <w:rsid w:val="00ED23F1"/>
    <w:rsid w:val="00ED2668"/>
    <w:rsid w:val="00ED2C29"/>
    <w:rsid w:val="00ED3270"/>
    <w:rsid w:val="00ED3604"/>
    <w:rsid w:val="00ED36A5"/>
    <w:rsid w:val="00ED3775"/>
    <w:rsid w:val="00ED3D21"/>
    <w:rsid w:val="00ED3ECA"/>
    <w:rsid w:val="00ED49D3"/>
    <w:rsid w:val="00ED4A0B"/>
    <w:rsid w:val="00ED4F19"/>
    <w:rsid w:val="00ED4FAE"/>
    <w:rsid w:val="00ED524C"/>
    <w:rsid w:val="00ED60BD"/>
    <w:rsid w:val="00ED63A6"/>
    <w:rsid w:val="00ED64D0"/>
    <w:rsid w:val="00ED667C"/>
    <w:rsid w:val="00ED69CA"/>
    <w:rsid w:val="00ED6C17"/>
    <w:rsid w:val="00ED6F01"/>
    <w:rsid w:val="00ED759E"/>
    <w:rsid w:val="00ED78B6"/>
    <w:rsid w:val="00ED7D53"/>
    <w:rsid w:val="00ED7F51"/>
    <w:rsid w:val="00EE00AC"/>
    <w:rsid w:val="00EE05AB"/>
    <w:rsid w:val="00EE0731"/>
    <w:rsid w:val="00EE0A4C"/>
    <w:rsid w:val="00EE0B14"/>
    <w:rsid w:val="00EE0B5B"/>
    <w:rsid w:val="00EE0C31"/>
    <w:rsid w:val="00EE0C4C"/>
    <w:rsid w:val="00EE0F02"/>
    <w:rsid w:val="00EE12C4"/>
    <w:rsid w:val="00EE1662"/>
    <w:rsid w:val="00EE188D"/>
    <w:rsid w:val="00EE1A64"/>
    <w:rsid w:val="00EE1C1B"/>
    <w:rsid w:val="00EE1FCD"/>
    <w:rsid w:val="00EE24D5"/>
    <w:rsid w:val="00EE29EE"/>
    <w:rsid w:val="00EE2B9A"/>
    <w:rsid w:val="00EE2F31"/>
    <w:rsid w:val="00EE309A"/>
    <w:rsid w:val="00EE3CF9"/>
    <w:rsid w:val="00EE3E25"/>
    <w:rsid w:val="00EE3E73"/>
    <w:rsid w:val="00EE3F92"/>
    <w:rsid w:val="00EE4179"/>
    <w:rsid w:val="00EE4186"/>
    <w:rsid w:val="00EE437B"/>
    <w:rsid w:val="00EE44BF"/>
    <w:rsid w:val="00EE461F"/>
    <w:rsid w:val="00EE4706"/>
    <w:rsid w:val="00EE4A75"/>
    <w:rsid w:val="00EE5041"/>
    <w:rsid w:val="00EE5106"/>
    <w:rsid w:val="00EE5123"/>
    <w:rsid w:val="00EE5189"/>
    <w:rsid w:val="00EE584C"/>
    <w:rsid w:val="00EE5AD2"/>
    <w:rsid w:val="00EE6020"/>
    <w:rsid w:val="00EE68DE"/>
    <w:rsid w:val="00EE69EC"/>
    <w:rsid w:val="00EE6FC4"/>
    <w:rsid w:val="00EE7C44"/>
    <w:rsid w:val="00EE7CB2"/>
    <w:rsid w:val="00EE7DE3"/>
    <w:rsid w:val="00EE7E60"/>
    <w:rsid w:val="00EF02A8"/>
    <w:rsid w:val="00EF0543"/>
    <w:rsid w:val="00EF0563"/>
    <w:rsid w:val="00EF0645"/>
    <w:rsid w:val="00EF0CA4"/>
    <w:rsid w:val="00EF0D67"/>
    <w:rsid w:val="00EF0E0B"/>
    <w:rsid w:val="00EF20B4"/>
    <w:rsid w:val="00EF2386"/>
    <w:rsid w:val="00EF26B7"/>
    <w:rsid w:val="00EF27D4"/>
    <w:rsid w:val="00EF2B3E"/>
    <w:rsid w:val="00EF2C08"/>
    <w:rsid w:val="00EF45C6"/>
    <w:rsid w:val="00EF4F44"/>
    <w:rsid w:val="00EF56FC"/>
    <w:rsid w:val="00EF635A"/>
    <w:rsid w:val="00EF66DE"/>
    <w:rsid w:val="00EF67A6"/>
    <w:rsid w:val="00EF68CA"/>
    <w:rsid w:val="00EF6B39"/>
    <w:rsid w:val="00EF6DC9"/>
    <w:rsid w:val="00EF722B"/>
    <w:rsid w:val="00EF7535"/>
    <w:rsid w:val="00EF756F"/>
    <w:rsid w:val="00EF75BD"/>
    <w:rsid w:val="00EF79A9"/>
    <w:rsid w:val="00EF7F0E"/>
    <w:rsid w:val="00F00111"/>
    <w:rsid w:val="00F004AB"/>
    <w:rsid w:val="00F007C7"/>
    <w:rsid w:val="00F008F1"/>
    <w:rsid w:val="00F00A31"/>
    <w:rsid w:val="00F00A60"/>
    <w:rsid w:val="00F00D83"/>
    <w:rsid w:val="00F00EA7"/>
    <w:rsid w:val="00F019AF"/>
    <w:rsid w:val="00F01B6A"/>
    <w:rsid w:val="00F01B8A"/>
    <w:rsid w:val="00F01BD3"/>
    <w:rsid w:val="00F01F70"/>
    <w:rsid w:val="00F020A0"/>
    <w:rsid w:val="00F02136"/>
    <w:rsid w:val="00F02652"/>
    <w:rsid w:val="00F03329"/>
    <w:rsid w:val="00F033DE"/>
    <w:rsid w:val="00F034DE"/>
    <w:rsid w:val="00F03532"/>
    <w:rsid w:val="00F0373D"/>
    <w:rsid w:val="00F03846"/>
    <w:rsid w:val="00F03CA6"/>
    <w:rsid w:val="00F03F33"/>
    <w:rsid w:val="00F049DF"/>
    <w:rsid w:val="00F04C2F"/>
    <w:rsid w:val="00F04E0C"/>
    <w:rsid w:val="00F04E8D"/>
    <w:rsid w:val="00F051C2"/>
    <w:rsid w:val="00F05695"/>
    <w:rsid w:val="00F056C6"/>
    <w:rsid w:val="00F058C7"/>
    <w:rsid w:val="00F05F50"/>
    <w:rsid w:val="00F062CA"/>
    <w:rsid w:val="00F0644D"/>
    <w:rsid w:val="00F06E49"/>
    <w:rsid w:val="00F075B1"/>
    <w:rsid w:val="00F075D0"/>
    <w:rsid w:val="00F07C00"/>
    <w:rsid w:val="00F07C99"/>
    <w:rsid w:val="00F07F6E"/>
    <w:rsid w:val="00F10946"/>
    <w:rsid w:val="00F10B6E"/>
    <w:rsid w:val="00F10D44"/>
    <w:rsid w:val="00F10FEC"/>
    <w:rsid w:val="00F1112D"/>
    <w:rsid w:val="00F11151"/>
    <w:rsid w:val="00F112E4"/>
    <w:rsid w:val="00F113B3"/>
    <w:rsid w:val="00F115AD"/>
    <w:rsid w:val="00F11EB1"/>
    <w:rsid w:val="00F1283B"/>
    <w:rsid w:val="00F12EF1"/>
    <w:rsid w:val="00F1308F"/>
    <w:rsid w:val="00F13787"/>
    <w:rsid w:val="00F138B7"/>
    <w:rsid w:val="00F13D75"/>
    <w:rsid w:val="00F13ECE"/>
    <w:rsid w:val="00F146B4"/>
    <w:rsid w:val="00F14A77"/>
    <w:rsid w:val="00F1508A"/>
    <w:rsid w:val="00F15095"/>
    <w:rsid w:val="00F151FE"/>
    <w:rsid w:val="00F15623"/>
    <w:rsid w:val="00F15638"/>
    <w:rsid w:val="00F15B35"/>
    <w:rsid w:val="00F15D0E"/>
    <w:rsid w:val="00F16403"/>
    <w:rsid w:val="00F1670A"/>
    <w:rsid w:val="00F16908"/>
    <w:rsid w:val="00F16AA3"/>
    <w:rsid w:val="00F16F4D"/>
    <w:rsid w:val="00F17706"/>
    <w:rsid w:val="00F17D08"/>
    <w:rsid w:val="00F17DFF"/>
    <w:rsid w:val="00F205C2"/>
    <w:rsid w:val="00F20606"/>
    <w:rsid w:val="00F218A3"/>
    <w:rsid w:val="00F218CC"/>
    <w:rsid w:val="00F22155"/>
    <w:rsid w:val="00F2226A"/>
    <w:rsid w:val="00F22B19"/>
    <w:rsid w:val="00F22D01"/>
    <w:rsid w:val="00F2336A"/>
    <w:rsid w:val="00F2376F"/>
    <w:rsid w:val="00F2393D"/>
    <w:rsid w:val="00F23A9E"/>
    <w:rsid w:val="00F23ACC"/>
    <w:rsid w:val="00F23DFD"/>
    <w:rsid w:val="00F24652"/>
    <w:rsid w:val="00F24D22"/>
    <w:rsid w:val="00F24E17"/>
    <w:rsid w:val="00F25579"/>
    <w:rsid w:val="00F256E7"/>
    <w:rsid w:val="00F257FE"/>
    <w:rsid w:val="00F258CC"/>
    <w:rsid w:val="00F25BB2"/>
    <w:rsid w:val="00F25E92"/>
    <w:rsid w:val="00F260C3"/>
    <w:rsid w:val="00F262F7"/>
    <w:rsid w:val="00F263CB"/>
    <w:rsid w:val="00F2640A"/>
    <w:rsid w:val="00F26495"/>
    <w:rsid w:val="00F267CE"/>
    <w:rsid w:val="00F26F2D"/>
    <w:rsid w:val="00F27714"/>
    <w:rsid w:val="00F27971"/>
    <w:rsid w:val="00F2798E"/>
    <w:rsid w:val="00F27AB4"/>
    <w:rsid w:val="00F27ECE"/>
    <w:rsid w:val="00F3001C"/>
    <w:rsid w:val="00F30074"/>
    <w:rsid w:val="00F3023C"/>
    <w:rsid w:val="00F30DFD"/>
    <w:rsid w:val="00F30E9A"/>
    <w:rsid w:val="00F3117B"/>
    <w:rsid w:val="00F31270"/>
    <w:rsid w:val="00F31332"/>
    <w:rsid w:val="00F314FE"/>
    <w:rsid w:val="00F31A0D"/>
    <w:rsid w:val="00F31EE3"/>
    <w:rsid w:val="00F31F85"/>
    <w:rsid w:val="00F3212B"/>
    <w:rsid w:val="00F32576"/>
    <w:rsid w:val="00F3266B"/>
    <w:rsid w:val="00F329DF"/>
    <w:rsid w:val="00F32A60"/>
    <w:rsid w:val="00F32F09"/>
    <w:rsid w:val="00F32F0A"/>
    <w:rsid w:val="00F32F0C"/>
    <w:rsid w:val="00F32F66"/>
    <w:rsid w:val="00F33327"/>
    <w:rsid w:val="00F342F7"/>
    <w:rsid w:val="00F3442B"/>
    <w:rsid w:val="00F34B17"/>
    <w:rsid w:val="00F34D2F"/>
    <w:rsid w:val="00F35532"/>
    <w:rsid w:val="00F359C4"/>
    <w:rsid w:val="00F35ADC"/>
    <w:rsid w:val="00F35AFA"/>
    <w:rsid w:val="00F35D18"/>
    <w:rsid w:val="00F35FC4"/>
    <w:rsid w:val="00F36067"/>
    <w:rsid w:val="00F364C1"/>
    <w:rsid w:val="00F365CB"/>
    <w:rsid w:val="00F3675B"/>
    <w:rsid w:val="00F367A5"/>
    <w:rsid w:val="00F3686E"/>
    <w:rsid w:val="00F36BF5"/>
    <w:rsid w:val="00F36C31"/>
    <w:rsid w:val="00F36C97"/>
    <w:rsid w:val="00F36F66"/>
    <w:rsid w:val="00F3710A"/>
    <w:rsid w:val="00F372EF"/>
    <w:rsid w:val="00F37954"/>
    <w:rsid w:val="00F40278"/>
    <w:rsid w:val="00F40498"/>
    <w:rsid w:val="00F406B3"/>
    <w:rsid w:val="00F40993"/>
    <w:rsid w:val="00F40A22"/>
    <w:rsid w:val="00F40B70"/>
    <w:rsid w:val="00F41111"/>
    <w:rsid w:val="00F411A7"/>
    <w:rsid w:val="00F4120E"/>
    <w:rsid w:val="00F41BA2"/>
    <w:rsid w:val="00F41D12"/>
    <w:rsid w:val="00F41E44"/>
    <w:rsid w:val="00F42190"/>
    <w:rsid w:val="00F422BA"/>
    <w:rsid w:val="00F42556"/>
    <w:rsid w:val="00F4274E"/>
    <w:rsid w:val="00F42903"/>
    <w:rsid w:val="00F42A69"/>
    <w:rsid w:val="00F42C19"/>
    <w:rsid w:val="00F42C72"/>
    <w:rsid w:val="00F42D56"/>
    <w:rsid w:val="00F42EB7"/>
    <w:rsid w:val="00F43C74"/>
    <w:rsid w:val="00F44038"/>
    <w:rsid w:val="00F44121"/>
    <w:rsid w:val="00F445AF"/>
    <w:rsid w:val="00F445F7"/>
    <w:rsid w:val="00F45055"/>
    <w:rsid w:val="00F4505D"/>
    <w:rsid w:val="00F45218"/>
    <w:rsid w:val="00F45A6E"/>
    <w:rsid w:val="00F45BD4"/>
    <w:rsid w:val="00F45BFA"/>
    <w:rsid w:val="00F467DC"/>
    <w:rsid w:val="00F468CA"/>
    <w:rsid w:val="00F4733F"/>
    <w:rsid w:val="00F47EDD"/>
    <w:rsid w:val="00F47FF7"/>
    <w:rsid w:val="00F50241"/>
    <w:rsid w:val="00F5064A"/>
    <w:rsid w:val="00F50761"/>
    <w:rsid w:val="00F519AE"/>
    <w:rsid w:val="00F51BCB"/>
    <w:rsid w:val="00F51FDA"/>
    <w:rsid w:val="00F521C7"/>
    <w:rsid w:val="00F52413"/>
    <w:rsid w:val="00F525F3"/>
    <w:rsid w:val="00F52C98"/>
    <w:rsid w:val="00F52E34"/>
    <w:rsid w:val="00F52F68"/>
    <w:rsid w:val="00F52F70"/>
    <w:rsid w:val="00F534FA"/>
    <w:rsid w:val="00F53784"/>
    <w:rsid w:val="00F5384D"/>
    <w:rsid w:val="00F53BF4"/>
    <w:rsid w:val="00F5403F"/>
    <w:rsid w:val="00F5428D"/>
    <w:rsid w:val="00F545A0"/>
    <w:rsid w:val="00F5488E"/>
    <w:rsid w:val="00F552BC"/>
    <w:rsid w:val="00F553E9"/>
    <w:rsid w:val="00F55D6C"/>
    <w:rsid w:val="00F561ED"/>
    <w:rsid w:val="00F56A25"/>
    <w:rsid w:val="00F572A1"/>
    <w:rsid w:val="00F573B5"/>
    <w:rsid w:val="00F57416"/>
    <w:rsid w:val="00F57C39"/>
    <w:rsid w:val="00F57D9A"/>
    <w:rsid w:val="00F6005D"/>
    <w:rsid w:val="00F601E6"/>
    <w:rsid w:val="00F60827"/>
    <w:rsid w:val="00F61535"/>
    <w:rsid w:val="00F616CC"/>
    <w:rsid w:val="00F61CF0"/>
    <w:rsid w:val="00F61D1C"/>
    <w:rsid w:val="00F61EAF"/>
    <w:rsid w:val="00F62534"/>
    <w:rsid w:val="00F62655"/>
    <w:rsid w:val="00F62696"/>
    <w:rsid w:val="00F62790"/>
    <w:rsid w:val="00F62C27"/>
    <w:rsid w:val="00F62E0B"/>
    <w:rsid w:val="00F63378"/>
    <w:rsid w:val="00F63789"/>
    <w:rsid w:val="00F63AC4"/>
    <w:rsid w:val="00F63F07"/>
    <w:rsid w:val="00F6471C"/>
    <w:rsid w:val="00F64B9F"/>
    <w:rsid w:val="00F64D87"/>
    <w:rsid w:val="00F64EEA"/>
    <w:rsid w:val="00F650E0"/>
    <w:rsid w:val="00F65501"/>
    <w:rsid w:val="00F658BB"/>
    <w:rsid w:val="00F659E8"/>
    <w:rsid w:val="00F65C16"/>
    <w:rsid w:val="00F65C7D"/>
    <w:rsid w:val="00F65F7A"/>
    <w:rsid w:val="00F65F8F"/>
    <w:rsid w:val="00F668BD"/>
    <w:rsid w:val="00F6692A"/>
    <w:rsid w:val="00F66A42"/>
    <w:rsid w:val="00F66A6C"/>
    <w:rsid w:val="00F66C58"/>
    <w:rsid w:val="00F67D05"/>
    <w:rsid w:val="00F7035D"/>
    <w:rsid w:val="00F70594"/>
    <w:rsid w:val="00F705DF"/>
    <w:rsid w:val="00F70623"/>
    <w:rsid w:val="00F70685"/>
    <w:rsid w:val="00F70857"/>
    <w:rsid w:val="00F70A81"/>
    <w:rsid w:val="00F71100"/>
    <w:rsid w:val="00F7121A"/>
    <w:rsid w:val="00F71246"/>
    <w:rsid w:val="00F71327"/>
    <w:rsid w:val="00F7138B"/>
    <w:rsid w:val="00F71539"/>
    <w:rsid w:val="00F719CB"/>
    <w:rsid w:val="00F71BC5"/>
    <w:rsid w:val="00F71F90"/>
    <w:rsid w:val="00F720E8"/>
    <w:rsid w:val="00F72349"/>
    <w:rsid w:val="00F72502"/>
    <w:rsid w:val="00F72513"/>
    <w:rsid w:val="00F72699"/>
    <w:rsid w:val="00F72718"/>
    <w:rsid w:val="00F727E4"/>
    <w:rsid w:val="00F7285E"/>
    <w:rsid w:val="00F72C13"/>
    <w:rsid w:val="00F72D32"/>
    <w:rsid w:val="00F72D81"/>
    <w:rsid w:val="00F72FF8"/>
    <w:rsid w:val="00F73170"/>
    <w:rsid w:val="00F73191"/>
    <w:rsid w:val="00F735FB"/>
    <w:rsid w:val="00F73812"/>
    <w:rsid w:val="00F73AED"/>
    <w:rsid w:val="00F74213"/>
    <w:rsid w:val="00F74DB3"/>
    <w:rsid w:val="00F75448"/>
    <w:rsid w:val="00F756F0"/>
    <w:rsid w:val="00F75743"/>
    <w:rsid w:val="00F75E73"/>
    <w:rsid w:val="00F76133"/>
    <w:rsid w:val="00F7644F"/>
    <w:rsid w:val="00F774BC"/>
    <w:rsid w:val="00F7764D"/>
    <w:rsid w:val="00F77AA0"/>
    <w:rsid w:val="00F77D1D"/>
    <w:rsid w:val="00F81087"/>
    <w:rsid w:val="00F818E5"/>
    <w:rsid w:val="00F81A55"/>
    <w:rsid w:val="00F81BDF"/>
    <w:rsid w:val="00F8238B"/>
    <w:rsid w:val="00F82508"/>
    <w:rsid w:val="00F8333F"/>
    <w:rsid w:val="00F83659"/>
    <w:rsid w:val="00F83AC5"/>
    <w:rsid w:val="00F83E64"/>
    <w:rsid w:val="00F83EA3"/>
    <w:rsid w:val="00F846C9"/>
    <w:rsid w:val="00F84C07"/>
    <w:rsid w:val="00F84C96"/>
    <w:rsid w:val="00F84D3A"/>
    <w:rsid w:val="00F84D9A"/>
    <w:rsid w:val="00F85023"/>
    <w:rsid w:val="00F85267"/>
    <w:rsid w:val="00F85691"/>
    <w:rsid w:val="00F8585C"/>
    <w:rsid w:val="00F862E1"/>
    <w:rsid w:val="00F86E07"/>
    <w:rsid w:val="00F87107"/>
    <w:rsid w:val="00F87192"/>
    <w:rsid w:val="00F872B2"/>
    <w:rsid w:val="00F87343"/>
    <w:rsid w:val="00F87651"/>
    <w:rsid w:val="00F879C4"/>
    <w:rsid w:val="00F87F52"/>
    <w:rsid w:val="00F87F6C"/>
    <w:rsid w:val="00F9028A"/>
    <w:rsid w:val="00F90304"/>
    <w:rsid w:val="00F908CD"/>
    <w:rsid w:val="00F9131A"/>
    <w:rsid w:val="00F925D4"/>
    <w:rsid w:val="00F92727"/>
    <w:rsid w:val="00F92739"/>
    <w:rsid w:val="00F92B94"/>
    <w:rsid w:val="00F92D44"/>
    <w:rsid w:val="00F92E0E"/>
    <w:rsid w:val="00F9301A"/>
    <w:rsid w:val="00F9395B"/>
    <w:rsid w:val="00F9452A"/>
    <w:rsid w:val="00F945A9"/>
    <w:rsid w:val="00F94B6B"/>
    <w:rsid w:val="00F94E56"/>
    <w:rsid w:val="00F953F7"/>
    <w:rsid w:val="00F95526"/>
    <w:rsid w:val="00F95BC4"/>
    <w:rsid w:val="00F95C2D"/>
    <w:rsid w:val="00F95DCC"/>
    <w:rsid w:val="00F962A4"/>
    <w:rsid w:val="00F963F5"/>
    <w:rsid w:val="00F96436"/>
    <w:rsid w:val="00F964B7"/>
    <w:rsid w:val="00F964DC"/>
    <w:rsid w:val="00F96851"/>
    <w:rsid w:val="00F96B7E"/>
    <w:rsid w:val="00F96D7B"/>
    <w:rsid w:val="00F96EA8"/>
    <w:rsid w:val="00F96FBD"/>
    <w:rsid w:val="00F97A40"/>
    <w:rsid w:val="00F97D11"/>
    <w:rsid w:val="00FA00B0"/>
    <w:rsid w:val="00FA05CD"/>
    <w:rsid w:val="00FA0C3E"/>
    <w:rsid w:val="00FA0D68"/>
    <w:rsid w:val="00FA0E15"/>
    <w:rsid w:val="00FA0ECF"/>
    <w:rsid w:val="00FA0F17"/>
    <w:rsid w:val="00FA100B"/>
    <w:rsid w:val="00FA121A"/>
    <w:rsid w:val="00FA1561"/>
    <w:rsid w:val="00FA1FE0"/>
    <w:rsid w:val="00FA2271"/>
    <w:rsid w:val="00FA2464"/>
    <w:rsid w:val="00FA260E"/>
    <w:rsid w:val="00FA2962"/>
    <w:rsid w:val="00FA2E6C"/>
    <w:rsid w:val="00FA2EB1"/>
    <w:rsid w:val="00FA31F4"/>
    <w:rsid w:val="00FA32C2"/>
    <w:rsid w:val="00FA32C4"/>
    <w:rsid w:val="00FA4053"/>
    <w:rsid w:val="00FA43C1"/>
    <w:rsid w:val="00FA4411"/>
    <w:rsid w:val="00FA4616"/>
    <w:rsid w:val="00FA4A38"/>
    <w:rsid w:val="00FA4CE7"/>
    <w:rsid w:val="00FA5956"/>
    <w:rsid w:val="00FA62E0"/>
    <w:rsid w:val="00FA631F"/>
    <w:rsid w:val="00FA640B"/>
    <w:rsid w:val="00FA6788"/>
    <w:rsid w:val="00FA6A30"/>
    <w:rsid w:val="00FA7064"/>
    <w:rsid w:val="00FA7C99"/>
    <w:rsid w:val="00FA7C9C"/>
    <w:rsid w:val="00FA7D54"/>
    <w:rsid w:val="00FA7DFD"/>
    <w:rsid w:val="00FB03DE"/>
    <w:rsid w:val="00FB0A16"/>
    <w:rsid w:val="00FB0EFA"/>
    <w:rsid w:val="00FB1173"/>
    <w:rsid w:val="00FB12C6"/>
    <w:rsid w:val="00FB1956"/>
    <w:rsid w:val="00FB1FB1"/>
    <w:rsid w:val="00FB2658"/>
    <w:rsid w:val="00FB29D0"/>
    <w:rsid w:val="00FB2FAB"/>
    <w:rsid w:val="00FB326B"/>
    <w:rsid w:val="00FB34DB"/>
    <w:rsid w:val="00FB362D"/>
    <w:rsid w:val="00FB3670"/>
    <w:rsid w:val="00FB3A06"/>
    <w:rsid w:val="00FB408F"/>
    <w:rsid w:val="00FB41CA"/>
    <w:rsid w:val="00FB444F"/>
    <w:rsid w:val="00FB47A4"/>
    <w:rsid w:val="00FB4A79"/>
    <w:rsid w:val="00FB4F34"/>
    <w:rsid w:val="00FB53DD"/>
    <w:rsid w:val="00FB54C8"/>
    <w:rsid w:val="00FB5A7E"/>
    <w:rsid w:val="00FB5E55"/>
    <w:rsid w:val="00FB66E9"/>
    <w:rsid w:val="00FB69D4"/>
    <w:rsid w:val="00FB70AB"/>
    <w:rsid w:val="00FB7154"/>
    <w:rsid w:val="00FB7395"/>
    <w:rsid w:val="00FB77D6"/>
    <w:rsid w:val="00FB783A"/>
    <w:rsid w:val="00FB7A38"/>
    <w:rsid w:val="00FB7DFA"/>
    <w:rsid w:val="00FB7EE3"/>
    <w:rsid w:val="00FC0126"/>
    <w:rsid w:val="00FC0327"/>
    <w:rsid w:val="00FC062C"/>
    <w:rsid w:val="00FC145E"/>
    <w:rsid w:val="00FC16E0"/>
    <w:rsid w:val="00FC1821"/>
    <w:rsid w:val="00FC1849"/>
    <w:rsid w:val="00FC19E9"/>
    <w:rsid w:val="00FC1A30"/>
    <w:rsid w:val="00FC21B8"/>
    <w:rsid w:val="00FC2882"/>
    <w:rsid w:val="00FC29B4"/>
    <w:rsid w:val="00FC29C2"/>
    <w:rsid w:val="00FC2EF6"/>
    <w:rsid w:val="00FC316C"/>
    <w:rsid w:val="00FC3318"/>
    <w:rsid w:val="00FC351B"/>
    <w:rsid w:val="00FC35F4"/>
    <w:rsid w:val="00FC3620"/>
    <w:rsid w:val="00FC377C"/>
    <w:rsid w:val="00FC3B13"/>
    <w:rsid w:val="00FC419B"/>
    <w:rsid w:val="00FC4B40"/>
    <w:rsid w:val="00FC4C4F"/>
    <w:rsid w:val="00FC4D6B"/>
    <w:rsid w:val="00FC5043"/>
    <w:rsid w:val="00FC5335"/>
    <w:rsid w:val="00FC5350"/>
    <w:rsid w:val="00FC53A1"/>
    <w:rsid w:val="00FC5626"/>
    <w:rsid w:val="00FC56DB"/>
    <w:rsid w:val="00FC5A39"/>
    <w:rsid w:val="00FC5BC8"/>
    <w:rsid w:val="00FC6649"/>
    <w:rsid w:val="00FC6A62"/>
    <w:rsid w:val="00FC6FD5"/>
    <w:rsid w:val="00FC737B"/>
    <w:rsid w:val="00FC7469"/>
    <w:rsid w:val="00FC75B7"/>
    <w:rsid w:val="00FC7616"/>
    <w:rsid w:val="00FC77FD"/>
    <w:rsid w:val="00FC7D6C"/>
    <w:rsid w:val="00FD023F"/>
    <w:rsid w:val="00FD0323"/>
    <w:rsid w:val="00FD0A7B"/>
    <w:rsid w:val="00FD0AED"/>
    <w:rsid w:val="00FD1378"/>
    <w:rsid w:val="00FD1562"/>
    <w:rsid w:val="00FD1936"/>
    <w:rsid w:val="00FD1BC2"/>
    <w:rsid w:val="00FD1CBE"/>
    <w:rsid w:val="00FD1D46"/>
    <w:rsid w:val="00FD2313"/>
    <w:rsid w:val="00FD247F"/>
    <w:rsid w:val="00FD357F"/>
    <w:rsid w:val="00FD3826"/>
    <w:rsid w:val="00FD3E2A"/>
    <w:rsid w:val="00FD3EC5"/>
    <w:rsid w:val="00FD402E"/>
    <w:rsid w:val="00FD409B"/>
    <w:rsid w:val="00FD4600"/>
    <w:rsid w:val="00FD4968"/>
    <w:rsid w:val="00FD4D91"/>
    <w:rsid w:val="00FD4F3F"/>
    <w:rsid w:val="00FD518F"/>
    <w:rsid w:val="00FD520E"/>
    <w:rsid w:val="00FD563C"/>
    <w:rsid w:val="00FD5735"/>
    <w:rsid w:val="00FD5852"/>
    <w:rsid w:val="00FD5B91"/>
    <w:rsid w:val="00FD5F73"/>
    <w:rsid w:val="00FD6332"/>
    <w:rsid w:val="00FD655F"/>
    <w:rsid w:val="00FD69C7"/>
    <w:rsid w:val="00FD6AA7"/>
    <w:rsid w:val="00FD6C5B"/>
    <w:rsid w:val="00FD711C"/>
    <w:rsid w:val="00FD762B"/>
    <w:rsid w:val="00FD7B35"/>
    <w:rsid w:val="00FD7C80"/>
    <w:rsid w:val="00FD7F7A"/>
    <w:rsid w:val="00FE0B43"/>
    <w:rsid w:val="00FE0BE3"/>
    <w:rsid w:val="00FE0C75"/>
    <w:rsid w:val="00FE152C"/>
    <w:rsid w:val="00FE195B"/>
    <w:rsid w:val="00FE1A13"/>
    <w:rsid w:val="00FE1FE5"/>
    <w:rsid w:val="00FE213B"/>
    <w:rsid w:val="00FE2187"/>
    <w:rsid w:val="00FE26BB"/>
    <w:rsid w:val="00FE26CF"/>
    <w:rsid w:val="00FE2C5D"/>
    <w:rsid w:val="00FE2D54"/>
    <w:rsid w:val="00FE2EC0"/>
    <w:rsid w:val="00FE3105"/>
    <w:rsid w:val="00FE342D"/>
    <w:rsid w:val="00FE3506"/>
    <w:rsid w:val="00FE3EC9"/>
    <w:rsid w:val="00FE3F83"/>
    <w:rsid w:val="00FE3FDB"/>
    <w:rsid w:val="00FE4386"/>
    <w:rsid w:val="00FE4976"/>
    <w:rsid w:val="00FE4F53"/>
    <w:rsid w:val="00FE51CD"/>
    <w:rsid w:val="00FE547E"/>
    <w:rsid w:val="00FE56E5"/>
    <w:rsid w:val="00FE5891"/>
    <w:rsid w:val="00FE5B57"/>
    <w:rsid w:val="00FE6161"/>
    <w:rsid w:val="00FE6187"/>
    <w:rsid w:val="00FE6733"/>
    <w:rsid w:val="00FE6768"/>
    <w:rsid w:val="00FE68E7"/>
    <w:rsid w:val="00FE6945"/>
    <w:rsid w:val="00FE6D97"/>
    <w:rsid w:val="00FE70B3"/>
    <w:rsid w:val="00FE71E7"/>
    <w:rsid w:val="00FE7357"/>
    <w:rsid w:val="00FE7537"/>
    <w:rsid w:val="00FE76BB"/>
    <w:rsid w:val="00FE76EF"/>
    <w:rsid w:val="00FE772E"/>
    <w:rsid w:val="00FE7B7A"/>
    <w:rsid w:val="00FE7EF3"/>
    <w:rsid w:val="00FF0F96"/>
    <w:rsid w:val="00FF147C"/>
    <w:rsid w:val="00FF1502"/>
    <w:rsid w:val="00FF159B"/>
    <w:rsid w:val="00FF1CD7"/>
    <w:rsid w:val="00FF2224"/>
    <w:rsid w:val="00FF26CA"/>
    <w:rsid w:val="00FF281C"/>
    <w:rsid w:val="00FF29F7"/>
    <w:rsid w:val="00FF2E4A"/>
    <w:rsid w:val="00FF2F61"/>
    <w:rsid w:val="00FF3312"/>
    <w:rsid w:val="00FF335B"/>
    <w:rsid w:val="00FF3479"/>
    <w:rsid w:val="00FF3491"/>
    <w:rsid w:val="00FF399C"/>
    <w:rsid w:val="00FF3CC4"/>
    <w:rsid w:val="00FF4459"/>
    <w:rsid w:val="00FF4853"/>
    <w:rsid w:val="00FF4854"/>
    <w:rsid w:val="00FF4A63"/>
    <w:rsid w:val="00FF4B60"/>
    <w:rsid w:val="00FF614D"/>
    <w:rsid w:val="00FF6834"/>
    <w:rsid w:val="00FF6884"/>
    <w:rsid w:val="00FF6B5E"/>
    <w:rsid w:val="00FF6DED"/>
    <w:rsid w:val="00FF7395"/>
    <w:rsid w:val="00FF7475"/>
    <w:rsid w:val="00FF7684"/>
    <w:rsid w:val="00FF7A5F"/>
    <w:rsid w:val="00FF7B59"/>
    <w:rsid w:val="00FF7F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5C02EE70"/>
  <w15:chartTrackingRefBased/>
  <w15:docId w15:val="{C5081B4E-291B-4C5A-97AB-F7B8D221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eastAsia="x-none"/>
    </w:rPr>
  </w:style>
  <w:style w:type="paragraph" w:styleId="BodyText3">
    <w:name w:val="Body Text 3"/>
    <w:basedOn w:val="Normal"/>
    <w:pPr>
      <w:jc w:val="both"/>
    </w:pPr>
    <w:rPr>
      <w:sz w:val="32"/>
      <w:szCs w:val="32"/>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B7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
      <w:sz w:val="22"/>
      <w:szCs w:val="22"/>
      <w:lang w:val="x-none" w:eastAsia="en-GB"/>
    </w:rPr>
  </w:style>
  <w:style w:type="character" w:customStyle="1" w:styleId="AccPolicysubheadCharChar">
    <w:name w:val="Acc Policy sub head Char Char"/>
    <w:link w:val="AccPolicysubheadChar"/>
    <w:rsid w:val="00B711A5"/>
    <w:rPr>
      <w:rFonts w:cs="Times New Roman"/>
      <w:b/>
      <w:sz w:val="22"/>
      <w:szCs w:val="22"/>
      <w:lang w:val="x-none" w:eastAsia="en-GB"/>
    </w:rPr>
  </w:style>
  <w:style w:type="paragraph" w:customStyle="1" w:styleId="AccPolicyalternativeChar">
    <w:name w:val="Acc Policy alternative Char"/>
    <w:basedOn w:val="AccPolicysubheadChar"/>
    <w:link w:val="AccPolicyalternativeCharChar"/>
    <w:autoRedefine/>
    <w:rsid w:val="005939B1"/>
    <w:rPr>
      <w:b w:val="0"/>
      <w:bCs/>
    </w:rPr>
  </w:style>
  <w:style w:type="character" w:customStyle="1" w:styleId="AccPolicyalternativeCharChar">
    <w:name w:val="Acc Policy alternative Char Char"/>
    <w:link w:val="AccPolicyalternativeChar"/>
    <w:rsid w:val="005939B1"/>
    <w:rPr>
      <w:bCs/>
      <w:sz w:val="22"/>
      <w:szCs w:val="22"/>
      <w:lang w:val="x-none" w:eastAsia="en-GB"/>
    </w:rPr>
  </w:style>
  <w:style w:type="paragraph" w:styleId="BalloonText">
    <w:name w:val="Balloon Text"/>
    <w:basedOn w:val="Normal"/>
    <w:semiHidden/>
    <w:rsid w:val="001E1F89"/>
    <w:rPr>
      <w:rFonts w:ascii="Tahoma" w:hAnsi="Tahoma"/>
      <w:sz w:val="16"/>
      <w:szCs w:val="18"/>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paragraph" w:customStyle="1" w:styleId="AccPolicyHeading">
    <w:name w:val="Acc Policy Heading"/>
    <w:basedOn w:val="BodyText"/>
    <w:link w:val="AccPolicyHeadingChar"/>
    <w:autoRedefine/>
    <w:rsid w:val="008A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sid w:val="008A6966"/>
    <w:rPr>
      <w:rFonts w:ascii="Angsana New" w:hAnsi="Angsana New" w:cs="Angsana New"/>
      <w:b/>
      <w:bCs/>
      <w:i/>
      <w:iCs/>
      <w:sz w:val="30"/>
      <w:szCs w:val="30"/>
      <w:lang w:val="en-GB" w:eastAsia="en-US" w:bidi="th-TH"/>
    </w:rPr>
  </w:style>
  <w:style w:type="paragraph" w:customStyle="1" w:styleId="Char">
    <w:name w:val="Char"/>
    <w:basedOn w:val="Normal"/>
    <w:rsid w:val="00AE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block">
    <w:name w:val="block"/>
    <w:aliases w:val="b"/>
    <w:basedOn w:val="BodyText"/>
    <w:rsid w:val="0040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styleId="NoSpacing">
    <w:name w:val="No Spacing"/>
    <w:uiPriority w:val="1"/>
    <w:qFormat/>
    <w:rsid w:val="003F3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E0">
    <w:name w:val="?????????? E"/>
    <w:basedOn w:val="Normal"/>
    <w:rsid w:val="00DE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Char0">
    <w:name w:val="Char"/>
    <w:basedOn w:val="Normal"/>
    <w:rsid w:val="0024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mediumtext1">
    <w:name w:val="medium_text1"/>
    <w:rsid w:val="005C5A73"/>
    <w:rPr>
      <w:sz w:val="22"/>
      <w:szCs w:val="22"/>
    </w:rPr>
  </w:style>
  <w:style w:type="paragraph" w:customStyle="1" w:styleId="a5">
    <w:name w:val="??"/>
    <w:basedOn w:val="Normal"/>
    <w:rsid w:val="00EC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ccPolicysubhead">
    <w:name w:val="Acc Policy sub head"/>
    <w:basedOn w:val="BodyText"/>
    <w:next w:val="BodyText"/>
    <w:autoRedefine/>
    <w:rsid w:val="008B5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eastAsia="Calibri" w:cs="Arial"/>
      <w:i/>
      <w:iCs/>
      <w:sz w:val="22"/>
      <w:szCs w:val="22"/>
    </w:rPr>
  </w:style>
  <w:style w:type="paragraph" w:customStyle="1" w:styleId="accttwolines">
    <w:name w:val="acct two lines"/>
    <w:aliases w:val="a2l"/>
    <w:basedOn w:val="Normal"/>
    <w:rsid w:val="00243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ListParagraph">
    <w:name w:val="List Paragraph"/>
    <w:basedOn w:val="Normal"/>
    <w:uiPriority w:val="34"/>
    <w:qFormat/>
    <w:rsid w:val="00F267CE"/>
    <w:pPr>
      <w:ind w:left="720"/>
      <w:contextualSpacing/>
    </w:pPr>
    <w:rPr>
      <w:szCs w:val="38"/>
    </w:rPr>
  </w:style>
  <w:style w:type="character" w:customStyle="1" w:styleId="HTMLPreformattedChar">
    <w:name w:val="HTML Preformatted Char"/>
    <w:link w:val="HTMLPreformatted"/>
    <w:uiPriority w:val="99"/>
    <w:rsid w:val="003031AB"/>
    <w:rPr>
      <w:rFonts w:ascii="Tahoma" w:hAnsi="Tahoma" w:cs="Tahoma"/>
    </w:rPr>
  </w:style>
  <w:style w:type="character" w:customStyle="1" w:styleId="BodyText2Char">
    <w:name w:val="Body Text 2 Char"/>
    <w:link w:val="BodyText2"/>
    <w:rsid w:val="00716DC7"/>
    <w:rPr>
      <w:sz w:val="30"/>
      <w:szCs w:val="30"/>
      <w:lang w:val="th-TH"/>
    </w:rPr>
  </w:style>
  <w:style w:type="character" w:styleId="Emphasis">
    <w:name w:val="Emphasis"/>
    <w:uiPriority w:val="20"/>
    <w:qFormat/>
    <w:rsid w:val="002665D2"/>
    <w:rPr>
      <w:i/>
      <w:iCs/>
    </w:rPr>
  </w:style>
  <w:style w:type="character" w:customStyle="1" w:styleId="BodyTextChar">
    <w:name w:val="Body Text Char"/>
    <w:aliases w:val="bt Char,body text Char,Body Char"/>
    <w:link w:val="BodyText"/>
    <w:rsid w:val="000B3524"/>
    <w:rPr>
      <w:sz w:val="30"/>
      <w:szCs w:val="30"/>
    </w:rPr>
  </w:style>
  <w:style w:type="character" w:customStyle="1" w:styleId="Heading5Char">
    <w:name w:val="Heading 5 Char"/>
    <w:link w:val="Heading5"/>
    <w:rsid w:val="00CC3F0D"/>
    <w:rPr>
      <w:b/>
      <w:bCs/>
      <w:sz w:val="32"/>
      <w:szCs w:val="32"/>
    </w:rPr>
  </w:style>
  <w:style w:type="paragraph" w:styleId="PlainText">
    <w:name w:val="Plain Text"/>
    <w:basedOn w:val="Normal"/>
    <w:link w:val="PlainTextChar"/>
    <w:rsid w:val="0059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59514C"/>
    <w:rPr>
      <w:rFonts w:ascii="Cordia New" w:eastAsia="Cordia New" w:hAnsi="Cordia New"/>
      <w:sz w:val="28"/>
      <w:szCs w:val="28"/>
      <w:lang w:val="x-none" w:eastAsia="x-none"/>
    </w:rPr>
  </w:style>
  <w:style w:type="paragraph" w:customStyle="1" w:styleId="Preformatted">
    <w:name w:val="Preformatted"/>
    <w:basedOn w:val="Normal"/>
    <w:link w:val="PreformattedChar"/>
    <w:rsid w:val="0026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2602CD"/>
    <w:rPr>
      <w:rFonts w:ascii="Courier New" w:eastAsia="Cordia New" w:hAnsi="Courier New"/>
      <w:snapToGrid w:val="0"/>
      <w:lang w:val="x-none" w:eastAsia="th-TH"/>
    </w:rPr>
  </w:style>
  <w:style w:type="character" w:customStyle="1" w:styleId="FooterChar">
    <w:name w:val="Footer Char"/>
    <w:link w:val="Footer"/>
    <w:uiPriority w:val="99"/>
    <w:rsid w:val="00A743FD"/>
    <w:rPr>
      <w:sz w:val="30"/>
      <w:szCs w:val="30"/>
    </w:rPr>
  </w:style>
  <w:style w:type="paragraph" w:customStyle="1" w:styleId="acctfourfigures">
    <w:name w:val="acct four figures"/>
    <w:aliases w:val="a4"/>
    <w:basedOn w:val="Normal"/>
    <w:rsid w:val="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Hyperlink">
    <w:name w:val="Hyperlink"/>
    <w:basedOn w:val="DefaultParagraphFont"/>
    <w:rsid w:val="0076167F"/>
    <w:rPr>
      <w:color w:val="467886" w:themeColor="hyperlink"/>
      <w:u w:val="single"/>
    </w:rPr>
  </w:style>
  <w:style w:type="character" w:styleId="UnresolvedMention">
    <w:name w:val="Unresolved Mention"/>
    <w:basedOn w:val="DefaultParagraphFont"/>
    <w:uiPriority w:val="99"/>
    <w:semiHidden/>
    <w:unhideWhenUsed/>
    <w:rsid w:val="00761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36232">
      <w:bodyDiv w:val="1"/>
      <w:marLeft w:val="0"/>
      <w:marRight w:val="0"/>
      <w:marTop w:val="0"/>
      <w:marBottom w:val="0"/>
      <w:divBdr>
        <w:top w:val="none" w:sz="0" w:space="0" w:color="auto"/>
        <w:left w:val="none" w:sz="0" w:space="0" w:color="auto"/>
        <w:bottom w:val="none" w:sz="0" w:space="0" w:color="auto"/>
        <w:right w:val="none" w:sz="0" w:space="0" w:color="auto"/>
      </w:divBdr>
    </w:div>
    <w:div w:id="182323431">
      <w:bodyDiv w:val="1"/>
      <w:marLeft w:val="0"/>
      <w:marRight w:val="0"/>
      <w:marTop w:val="0"/>
      <w:marBottom w:val="0"/>
      <w:divBdr>
        <w:top w:val="none" w:sz="0" w:space="0" w:color="auto"/>
        <w:left w:val="none" w:sz="0" w:space="0" w:color="auto"/>
        <w:bottom w:val="none" w:sz="0" w:space="0" w:color="auto"/>
        <w:right w:val="none" w:sz="0" w:space="0" w:color="auto"/>
      </w:divBdr>
    </w:div>
    <w:div w:id="191576605">
      <w:bodyDiv w:val="1"/>
      <w:marLeft w:val="0"/>
      <w:marRight w:val="0"/>
      <w:marTop w:val="0"/>
      <w:marBottom w:val="0"/>
      <w:divBdr>
        <w:top w:val="none" w:sz="0" w:space="0" w:color="auto"/>
        <w:left w:val="none" w:sz="0" w:space="0" w:color="auto"/>
        <w:bottom w:val="none" w:sz="0" w:space="0" w:color="auto"/>
        <w:right w:val="none" w:sz="0" w:space="0" w:color="auto"/>
      </w:divBdr>
    </w:div>
    <w:div w:id="259144974">
      <w:bodyDiv w:val="1"/>
      <w:marLeft w:val="0"/>
      <w:marRight w:val="0"/>
      <w:marTop w:val="0"/>
      <w:marBottom w:val="0"/>
      <w:divBdr>
        <w:top w:val="none" w:sz="0" w:space="0" w:color="auto"/>
        <w:left w:val="none" w:sz="0" w:space="0" w:color="auto"/>
        <w:bottom w:val="none" w:sz="0" w:space="0" w:color="auto"/>
        <w:right w:val="none" w:sz="0" w:space="0" w:color="auto"/>
      </w:divBdr>
    </w:div>
    <w:div w:id="361170641">
      <w:bodyDiv w:val="1"/>
      <w:marLeft w:val="0"/>
      <w:marRight w:val="0"/>
      <w:marTop w:val="0"/>
      <w:marBottom w:val="0"/>
      <w:divBdr>
        <w:top w:val="none" w:sz="0" w:space="0" w:color="auto"/>
        <w:left w:val="none" w:sz="0" w:space="0" w:color="auto"/>
        <w:bottom w:val="none" w:sz="0" w:space="0" w:color="auto"/>
        <w:right w:val="none" w:sz="0" w:space="0" w:color="auto"/>
      </w:divBdr>
    </w:div>
    <w:div w:id="386952324">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634263031">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60680111">
      <w:bodyDiv w:val="1"/>
      <w:marLeft w:val="0"/>
      <w:marRight w:val="0"/>
      <w:marTop w:val="0"/>
      <w:marBottom w:val="0"/>
      <w:divBdr>
        <w:top w:val="none" w:sz="0" w:space="0" w:color="auto"/>
        <w:left w:val="none" w:sz="0" w:space="0" w:color="auto"/>
        <w:bottom w:val="none" w:sz="0" w:space="0" w:color="auto"/>
        <w:right w:val="none" w:sz="0" w:space="0" w:color="auto"/>
      </w:divBdr>
    </w:div>
    <w:div w:id="818964982">
      <w:bodyDiv w:val="1"/>
      <w:marLeft w:val="0"/>
      <w:marRight w:val="0"/>
      <w:marTop w:val="0"/>
      <w:marBottom w:val="0"/>
      <w:divBdr>
        <w:top w:val="none" w:sz="0" w:space="0" w:color="auto"/>
        <w:left w:val="none" w:sz="0" w:space="0" w:color="auto"/>
        <w:bottom w:val="none" w:sz="0" w:space="0" w:color="auto"/>
        <w:right w:val="none" w:sz="0" w:space="0" w:color="auto"/>
      </w:divBdr>
    </w:div>
    <w:div w:id="882794624">
      <w:bodyDiv w:val="1"/>
      <w:marLeft w:val="0"/>
      <w:marRight w:val="0"/>
      <w:marTop w:val="0"/>
      <w:marBottom w:val="0"/>
      <w:divBdr>
        <w:top w:val="none" w:sz="0" w:space="0" w:color="auto"/>
        <w:left w:val="none" w:sz="0" w:space="0" w:color="auto"/>
        <w:bottom w:val="none" w:sz="0" w:space="0" w:color="auto"/>
        <w:right w:val="none" w:sz="0" w:space="0" w:color="auto"/>
      </w:divBdr>
    </w:div>
    <w:div w:id="1017461300">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84587927">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89969953">
      <w:bodyDiv w:val="1"/>
      <w:marLeft w:val="0"/>
      <w:marRight w:val="0"/>
      <w:marTop w:val="0"/>
      <w:marBottom w:val="0"/>
      <w:divBdr>
        <w:top w:val="none" w:sz="0" w:space="0" w:color="auto"/>
        <w:left w:val="none" w:sz="0" w:space="0" w:color="auto"/>
        <w:bottom w:val="none" w:sz="0" w:space="0" w:color="auto"/>
        <w:right w:val="none" w:sz="0" w:space="0" w:color="auto"/>
      </w:divBdr>
    </w:div>
    <w:div w:id="1309751105">
      <w:bodyDiv w:val="1"/>
      <w:marLeft w:val="0"/>
      <w:marRight w:val="0"/>
      <w:marTop w:val="0"/>
      <w:marBottom w:val="0"/>
      <w:divBdr>
        <w:top w:val="none" w:sz="0" w:space="0" w:color="auto"/>
        <w:left w:val="none" w:sz="0" w:space="0" w:color="auto"/>
        <w:bottom w:val="none" w:sz="0" w:space="0" w:color="auto"/>
        <w:right w:val="none" w:sz="0" w:space="0" w:color="auto"/>
      </w:divBdr>
      <w:divsChild>
        <w:div w:id="768040925">
          <w:marLeft w:val="0"/>
          <w:marRight w:val="0"/>
          <w:marTop w:val="0"/>
          <w:marBottom w:val="0"/>
          <w:divBdr>
            <w:top w:val="none" w:sz="0" w:space="0" w:color="auto"/>
            <w:left w:val="none" w:sz="0" w:space="0" w:color="auto"/>
            <w:bottom w:val="none" w:sz="0" w:space="0" w:color="auto"/>
            <w:right w:val="none" w:sz="0" w:space="0" w:color="auto"/>
          </w:divBdr>
          <w:divsChild>
            <w:div w:id="392973936">
              <w:marLeft w:val="0"/>
              <w:marRight w:val="0"/>
              <w:marTop w:val="0"/>
              <w:marBottom w:val="0"/>
              <w:divBdr>
                <w:top w:val="none" w:sz="0" w:space="0" w:color="auto"/>
                <w:left w:val="none" w:sz="0" w:space="0" w:color="auto"/>
                <w:bottom w:val="none" w:sz="0" w:space="0" w:color="auto"/>
                <w:right w:val="none" w:sz="0" w:space="0" w:color="auto"/>
              </w:divBdr>
              <w:divsChild>
                <w:div w:id="1213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70154">
          <w:marLeft w:val="0"/>
          <w:marRight w:val="0"/>
          <w:marTop w:val="100"/>
          <w:marBottom w:val="0"/>
          <w:divBdr>
            <w:top w:val="none" w:sz="0" w:space="0" w:color="auto"/>
            <w:left w:val="none" w:sz="0" w:space="0" w:color="auto"/>
            <w:bottom w:val="none" w:sz="0" w:space="0" w:color="auto"/>
            <w:right w:val="none" w:sz="0" w:space="0" w:color="auto"/>
          </w:divBdr>
          <w:divsChild>
            <w:div w:id="90662088">
              <w:marLeft w:val="0"/>
              <w:marRight w:val="0"/>
              <w:marTop w:val="46"/>
              <w:marBottom w:val="0"/>
              <w:divBdr>
                <w:top w:val="none" w:sz="0" w:space="0" w:color="auto"/>
                <w:left w:val="none" w:sz="0" w:space="0" w:color="auto"/>
                <w:bottom w:val="none" w:sz="0" w:space="0" w:color="auto"/>
                <w:right w:val="none" w:sz="0" w:space="0" w:color="auto"/>
              </w:divBdr>
            </w:div>
            <w:div w:id="1329408600">
              <w:marLeft w:val="0"/>
              <w:marRight w:val="0"/>
              <w:marTop w:val="0"/>
              <w:marBottom w:val="0"/>
              <w:divBdr>
                <w:top w:val="none" w:sz="0" w:space="0" w:color="auto"/>
                <w:left w:val="none" w:sz="0" w:space="0" w:color="auto"/>
                <w:bottom w:val="none" w:sz="0" w:space="0" w:color="auto"/>
                <w:right w:val="none" w:sz="0" w:space="0" w:color="auto"/>
              </w:divBdr>
              <w:divsChild>
                <w:div w:id="1682506330">
                  <w:marLeft w:val="0"/>
                  <w:marRight w:val="0"/>
                  <w:marTop w:val="0"/>
                  <w:marBottom w:val="0"/>
                  <w:divBdr>
                    <w:top w:val="none" w:sz="0" w:space="0" w:color="auto"/>
                    <w:left w:val="none" w:sz="0" w:space="0" w:color="auto"/>
                    <w:bottom w:val="none" w:sz="0" w:space="0" w:color="auto"/>
                    <w:right w:val="none" w:sz="0" w:space="0" w:color="auto"/>
                  </w:divBdr>
                  <w:divsChild>
                    <w:div w:id="659231504">
                      <w:marLeft w:val="0"/>
                      <w:marRight w:val="0"/>
                      <w:marTop w:val="0"/>
                      <w:marBottom w:val="0"/>
                      <w:divBdr>
                        <w:top w:val="none" w:sz="0" w:space="0" w:color="auto"/>
                        <w:left w:val="none" w:sz="0" w:space="0" w:color="auto"/>
                        <w:bottom w:val="none" w:sz="0" w:space="0" w:color="auto"/>
                        <w:right w:val="none" w:sz="0" w:space="0" w:color="auto"/>
                      </w:divBdr>
                      <w:divsChild>
                        <w:div w:id="20037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02917">
          <w:marLeft w:val="0"/>
          <w:marRight w:val="0"/>
          <w:marTop w:val="0"/>
          <w:marBottom w:val="0"/>
          <w:divBdr>
            <w:top w:val="none" w:sz="0" w:space="0" w:color="auto"/>
            <w:left w:val="none" w:sz="0" w:space="0" w:color="auto"/>
            <w:bottom w:val="none" w:sz="0" w:space="0" w:color="auto"/>
            <w:right w:val="none" w:sz="0" w:space="0" w:color="auto"/>
          </w:divBdr>
          <w:divsChild>
            <w:div w:id="2476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6905">
      <w:bodyDiv w:val="1"/>
      <w:marLeft w:val="0"/>
      <w:marRight w:val="0"/>
      <w:marTop w:val="0"/>
      <w:marBottom w:val="0"/>
      <w:divBdr>
        <w:top w:val="none" w:sz="0" w:space="0" w:color="auto"/>
        <w:left w:val="none" w:sz="0" w:space="0" w:color="auto"/>
        <w:bottom w:val="none" w:sz="0" w:space="0" w:color="auto"/>
        <w:right w:val="none" w:sz="0" w:space="0" w:color="auto"/>
      </w:divBdr>
    </w:div>
    <w:div w:id="1564096941">
      <w:bodyDiv w:val="1"/>
      <w:marLeft w:val="0"/>
      <w:marRight w:val="0"/>
      <w:marTop w:val="0"/>
      <w:marBottom w:val="0"/>
      <w:divBdr>
        <w:top w:val="none" w:sz="0" w:space="0" w:color="auto"/>
        <w:left w:val="none" w:sz="0" w:space="0" w:color="auto"/>
        <w:bottom w:val="none" w:sz="0" w:space="0" w:color="auto"/>
        <w:right w:val="none" w:sz="0" w:space="0" w:color="auto"/>
      </w:divBdr>
    </w:div>
    <w:div w:id="1666858489">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24327662">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D54B6-3240-43D6-8121-E3C8F40D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1</Pages>
  <Words>4730</Words>
  <Characters>26965</Characters>
  <Application>Microsoft Office Word</Application>
  <DocSecurity>0</DocSecurity>
  <Lines>224</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Sky123.Org</Company>
  <LinksUpToDate>false</LinksUpToDate>
  <CharactersWithSpaces>31632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Wimonrat Janmai (TK)</cp:lastModifiedBy>
  <cp:revision>3</cp:revision>
  <cp:lastPrinted>2024-11-07T05:33:00Z</cp:lastPrinted>
  <dcterms:created xsi:type="dcterms:W3CDTF">2024-11-12T09:58:00Z</dcterms:created>
  <dcterms:modified xsi:type="dcterms:W3CDTF">2024-11-12T09:58:00Z</dcterms:modified>
</cp:coreProperties>
</file>