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4DFE2B" w14:textId="77777777" w:rsidR="00E5729A" w:rsidRDefault="002859D9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5729A" w:rsidRPr="00E74C85">
        <w:rPr>
          <w:rFonts w:ascii="Angsana New" w:hAnsi="Angsana New"/>
          <w:b/>
          <w:bCs/>
          <w:sz w:val="30"/>
          <w:szCs w:val="30"/>
        </w:rPr>
        <w:t>.</w:t>
      </w:r>
      <w:r w:rsidR="00E5729A" w:rsidRPr="00E74C85">
        <w:rPr>
          <w:rFonts w:ascii="Angsana New" w:hAnsi="Angsana New"/>
          <w:b/>
          <w:bCs/>
          <w:sz w:val="30"/>
          <w:szCs w:val="30"/>
        </w:rPr>
        <w:tab/>
      </w:r>
      <w:r w:rsidR="00E5729A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5F1C80E6" w14:textId="77777777"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389EA1E" w14:textId="77777777"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="004A3E26">
        <w:rPr>
          <w:rFonts w:ascii="Angsana New" w:hAnsi="Angsana New"/>
          <w:sz w:val="30"/>
          <w:szCs w:val="30"/>
        </w:rPr>
        <w:t xml:space="preserve">34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DB5DF4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DB5DF4"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14:paraId="3CE776B0" w14:textId="77777777"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16C10619" w14:textId="77777777" w:rsidR="001C21DD" w:rsidRPr="004B6A18" w:rsidRDefault="001C21DD" w:rsidP="001C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DB16BA">
        <w:rPr>
          <w:rFonts w:ascii="Angsana New" w:hAnsi="Angsana New"/>
          <w:sz w:val="30"/>
          <w:szCs w:val="30"/>
        </w:rPr>
        <w:t>6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DB16BA">
        <w:rPr>
          <w:rFonts w:ascii="Angsana New" w:hAnsi="Angsana New"/>
          <w:sz w:val="30"/>
          <w:szCs w:val="30"/>
        </w:rPr>
        <w:t>6</w:t>
      </w:r>
    </w:p>
    <w:p w14:paraId="06139D7D" w14:textId="77777777"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398D84ED" w14:textId="77777777" w:rsidR="00375097" w:rsidRDefault="007F7274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t>งบ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="00375097" w:rsidRPr="007D4869">
        <w:rPr>
          <w:rFonts w:ascii="Angsana New" w:hAnsi="Angsana New"/>
          <w:cs/>
        </w:rPr>
        <w:t>รวมของบริษัทประกอบด้วยงบการเงินของบริษัทและบริษัทย่อย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14:paraId="05313AA3" w14:textId="77777777" w:rsidR="00375097" w:rsidRPr="009214A9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14:paraId="42C6A13D" w14:textId="77777777" w:rsidTr="00636DEE">
        <w:tc>
          <w:tcPr>
            <w:tcW w:w="2942" w:type="dxa"/>
          </w:tcPr>
          <w:p w14:paraId="4CA33E14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D916E51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3F41E63A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E2A1FE0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115C84B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0BB198A7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3739E302" w14:textId="77777777"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14:paraId="7D96979C" w14:textId="77777777" w:rsidTr="00636DEE">
        <w:tc>
          <w:tcPr>
            <w:tcW w:w="2942" w:type="dxa"/>
          </w:tcPr>
          <w:p w14:paraId="59246F02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5C3955D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1B45F15F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498228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0131EA8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088C02FA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5AF287" w14:textId="77777777" w:rsidR="007A66AF" w:rsidRPr="00E66787" w:rsidRDefault="00DB16BA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</w:t>
            </w:r>
            <w:r w:rsidR="004277E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6445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21730B7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4EB47FC5" w14:textId="77777777" w:rsidR="007A66AF" w:rsidRPr="00E66787" w:rsidRDefault="00DB16B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A66A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36D22" w:rsidRPr="00E66787" w14:paraId="59411A2E" w14:textId="77777777" w:rsidTr="007F05B0">
        <w:tc>
          <w:tcPr>
            <w:tcW w:w="2942" w:type="dxa"/>
            <w:tcBorders>
              <w:bottom w:val="single" w:sz="4" w:space="0" w:color="auto"/>
            </w:tcBorders>
          </w:tcPr>
          <w:p w14:paraId="154333DC" w14:textId="77777777"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4E293FE2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14:paraId="1F84AD73" w14:textId="77777777"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3FFEE148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0154C17" w14:textId="77777777"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3C14EC64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BD9099" w14:textId="77777777"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DB16B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4860F002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9E45FEE" w14:textId="77777777"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DB16B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B666A" w:rsidRPr="00E66787" w14:paraId="36C2ACB5" w14:textId="77777777" w:rsidTr="007F05B0">
        <w:tc>
          <w:tcPr>
            <w:tcW w:w="2942" w:type="dxa"/>
            <w:vAlign w:val="center"/>
          </w:tcPr>
          <w:p w14:paraId="3196460E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14:paraId="6D0A5DC7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41BC7B34" w14:textId="77777777" w:rsidR="00EB666A" w:rsidRPr="00E66787" w:rsidRDefault="00887882" w:rsidP="0088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ลงทุนในกิจการอื่น</w:t>
            </w:r>
          </w:p>
        </w:tc>
        <w:tc>
          <w:tcPr>
            <w:tcW w:w="283" w:type="dxa"/>
            <w:vAlign w:val="center"/>
          </w:tcPr>
          <w:p w14:paraId="76CF408C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07EC1FB7" w14:textId="77777777"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088975D8" w14:textId="77777777"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C7A8217" w14:textId="77777777" w:rsidR="00EB666A" w:rsidRPr="00C973F9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14:paraId="22DD5CB0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2139857C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14:paraId="2F17765F" w14:textId="77777777" w:rsidTr="007F05B0">
        <w:tc>
          <w:tcPr>
            <w:tcW w:w="2942" w:type="dxa"/>
            <w:vAlign w:val="center"/>
          </w:tcPr>
          <w:p w14:paraId="65685A3E" w14:textId="77777777" w:rsidR="00EB666A" w:rsidRPr="003F250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14:paraId="6F5AE918" w14:textId="77777777"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14:paraId="0DAD1F21" w14:textId="77777777" w:rsidR="00EB666A" w:rsidRPr="003F250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58FED8F" w14:textId="77777777"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3D99661C" w14:textId="77777777"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40EF0DDF" w14:textId="77777777"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DF40BB7" w14:textId="77777777" w:rsidR="00EB666A" w:rsidRPr="00C973F9" w:rsidRDefault="00EB666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6722DF2" w14:textId="77777777"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14:paraId="655954CF" w14:textId="77777777" w:rsidR="00EB666A" w:rsidRPr="003F250B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14:paraId="28408614" w14:textId="77777777" w:rsidTr="007F05B0">
        <w:tc>
          <w:tcPr>
            <w:tcW w:w="2942" w:type="dxa"/>
          </w:tcPr>
          <w:p w14:paraId="3224E6F1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14:paraId="4CBC6984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7328CF1B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14:paraId="7F9E3D0F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74996B32" w14:textId="77777777"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3CB25C05" w14:textId="77777777"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180F33A" w14:textId="77777777" w:rsidR="00EB666A" w:rsidRPr="00C973F9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14:paraId="6AFFAF84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6DFD44AD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2859D9" w:rsidRPr="002859D9" w14:paraId="21781297" w14:textId="77777777" w:rsidTr="007F05B0">
        <w:tc>
          <w:tcPr>
            <w:tcW w:w="2942" w:type="dxa"/>
          </w:tcPr>
          <w:p w14:paraId="4E647007" w14:textId="77777777"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7E2A904F" w14:textId="77777777"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41EF29C0" w14:textId="77777777" w:rsidR="002859D9" w:rsidRPr="002859D9" w:rsidRDefault="002859D9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F2178C1" w14:textId="77777777"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12223AF7" w14:textId="77777777" w:rsidR="002859D9" w:rsidRPr="002859D9" w:rsidRDefault="002859D9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63CC7B5" w14:textId="77777777" w:rsidR="002859D9" w:rsidRPr="002859D9" w:rsidRDefault="002859D9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4C64A84" w14:textId="77777777" w:rsidR="002859D9" w:rsidRPr="002859D9" w:rsidRDefault="002859D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662562AC" w14:textId="77777777"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14:paraId="43474D95" w14:textId="77777777" w:rsidR="002859D9" w:rsidRPr="002859D9" w:rsidRDefault="002859D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59D9" w:rsidRPr="002859D9" w14:paraId="689A1CE2" w14:textId="77777777" w:rsidTr="00945E9A">
        <w:tc>
          <w:tcPr>
            <w:tcW w:w="2942" w:type="dxa"/>
            <w:vAlign w:val="center"/>
          </w:tcPr>
          <w:p w14:paraId="166DECF2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14:paraId="1227BB56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194A874B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14:paraId="5B3512CC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1E1F120D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29042C74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202A2CAB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14:paraId="0D005D63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620B5A75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859D9" w:rsidRPr="002859D9" w14:paraId="47F351ED" w14:textId="77777777" w:rsidTr="00945E9A">
        <w:tc>
          <w:tcPr>
            <w:tcW w:w="2942" w:type="dxa"/>
            <w:vAlign w:val="center"/>
          </w:tcPr>
          <w:p w14:paraId="7B52F6E5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14:paraId="38D6A581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1D981883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14:paraId="6EF11A7A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32919FB3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7A866BA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3279B919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2BED186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6D78A232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5B7A12E3" w14:textId="77777777" w:rsidTr="00945E9A">
        <w:tc>
          <w:tcPr>
            <w:tcW w:w="2942" w:type="dxa"/>
            <w:vAlign w:val="center"/>
          </w:tcPr>
          <w:p w14:paraId="5C9AC1F2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14:paraId="380F3A61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3B3F706F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BC919F6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3CF5985B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34E2B86C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8C9C725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FE9D451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78832D9F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0E445955" w14:textId="77777777" w:rsidTr="007F05B0">
        <w:tc>
          <w:tcPr>
            <w:tcW w:w="2942" w:type="dxa"/>
          </w:tcPr>
          <w:p w14:paraId="75337E7B" w14:textId="77777777"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538823BA" w14:textId="77777777"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28CF77E7" w14:textId="77777777" w:rsidR="002859D9" w:rsidRPr="002859D9" w:rsidRDefault="002859D9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A37B0E2" w14:textId="77777777"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0589B163" w14:textId="77777777" w:rsidR="002859D9" w:rsidRPr="002859D9" w:rsidRDefault="002859D9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E66C9EE" w14:textId="77777777" w:rsidR="002859D9" w:rsidRPr="002859D9" w:rsidRDefault="002859D9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85D7453" w14:textId="77777777" w:rsidR="002859D9" w:rsidRPr="002859D9" w:rsidRDefault="002859D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544444DB" w14:textId="77777777"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14:paraId="5A1261F2" w14:textId="77777777" w:rsidR="002859D9" w:rsidRPr="002859D9" w:rsidRDefault="002859D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59D9" w:rsidRPr="002859D9" w14:paraId="0DFFDF9F" w14:textId="77777777" w:rsidTr="00945E9A">
        <w:tc>
          <w:tcPr>
            <w:tcW w:w="2942" w:type="dxa"/>
            <w:vAlign w:val="center"/>
          </w:tcPr>
          <w:p w14:paraId="6F23D23D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14:paraId="4C456F7C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1ED2D5AB" w14:textId="77777777" w:rsidR="002859D9" w:rsidRPr="002859D9" w:rsidRDefault="00B57CE5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57CE5">
              <w:rPr>
                <w:rFonts w:ascii="Angsana New" w:hAnsi="Angsana New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14:paraId="195BD0FF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726D923D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70901290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225076F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84" w:type="dxa"/>
          </w:tcPr>
          <w:p w14:paraId="419B2788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7848700F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</w:tr>
      <w:tr w:rsidR="002859D9" w:rsidRPr="002859D9" w14:paraId="1CD057DD" w14:textId="77777777" w:rsidTr="00945E9A">
        <w:tc>
          <w:tcPr>
            <w:tcW w:w="2942" w:type="dxa"/>
            <w:vAlign w:val="center"/>
          </w:tcPr>
          <w:p w14:paraId="2C328718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14:paraId="29755D44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1687C05D" w14:textId="77777777" w:rsidR="002859D9" w:rsidRPr="002859D9" w:rsidRDefault="00B57CE5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57CE5">
              <w:rPr>
                <w:rFonts w:ascii="Angsana New" w:hAnsi="Angsana New"/>
                <w:sz w:val="30"/>
                <w:szCs w:val="30"/>
                <w:cs/>
              </w:rPr>
              <w:t>อิฐมวลเบา</w:t>
            </w:r>
          </w:p>
        </w:tc>
        <w:tc>
          <w:tcPr>
            <w:tcW w:w="283" w:type="dxa"/>
            <w:vAlign w:val="center"/>
          </w:tcPr>
          <w:p w14:paraId="70EB6E46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12F26001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759C17B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9607196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3F26288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54BAC97B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25F6F092" w14:textId="77777777" w:rsidTr="00945E9A">
        <w:tc>
          <w:tcPr>
            <w:tcW w:w="2942" w:type="dxa"/>
            <w:vAlign w:val="center"/>
          </w:tcPr>
          <w:p w14:paraId="7FC78D80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ทางอ้อมโดย บริษัท ชลประทีป</w:t>
            </w:r>
          </w:p>
        </w:tc>
        <w:tc>
          <w:tcPr>
            <w:tcW w:w="284" w:type="dxa"/>
            <w:vAlign w:val="center"/>
          </w:tcPr>
          <w:p w14:paraId="258C6E00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1764AB47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C0B7BE4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2F9C9D0A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6415FDA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3506F228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684B8B4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0CAEB8DF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774693B1" w14:textId="77777777" w:rsidTr="00945E9A">
        <w:tc>
          <w:tcPr>
            <w:tcW w:w="2942" w:type="dxa"/>
            <w:vAlign w:val="center"/>
          </w:tcPr>
          <w:p w14:paraId="0D77D54D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 จำกัด และบริษัท</w:t>
            </w:r>
          </w:p>
        </w:tc>
        <w:tc>
          <w:tcPr>
            <w:tcW w:w="284" w:type="dxa"/>
            <w:vAlign w:val="center"/>
          </w:tcPr>
          <w:p w14:paraId="493EB0A8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050BF407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369D5F99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4E694D1E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38C05E40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6EC9BBC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E1F5701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1359CE28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4DE8FC5B" w14:textId="77777777" w:rsidTr="00945E9A">
        <w:tc>
          <w:tcPr>
            <w:tcW w:w="2942" w:type="dxa"/>
            <w:vAlign w:val="center"/>
          </w:tcPr>
          <w:p w14:paraId="699CF239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14:paraId="4505578A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78FC1302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97237AC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2DCEBCBE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6F2B9738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6552325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B32408C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11E30950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E261508" w14:textId="77777777" w:rsidR="00284EE6" w:rsidRDefault="00284EE6"/>
    <w:p w14:paraId="1601DC47" w14:textId="77777777" w:rsidR="0025797F" w:rsidRDefault="0025797F"/>
    <w:p w14:paraId="606C59BF" w14:textId="77777777" w:rsidR="00887882" w:rsidRDefault="00887882"/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25797F" w:rsidRPr="00E66787" w14:paraId="35BD962B" w14:textId="77777777" w:rsidTr="008F6A38">
        <w:tc>
          <w:tcPr>
            <w:tcW w:w="2942" w:type="dxa"/>
          </w:tcPr>
          <w:p w14:paraId="37BBD8F1" w14:textId="77777777" w:rsidR="0025797F" w:rsidRPr="00E66787" w:rsidRDefault="00FB7FAE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tab/>
            </w:r>
            <w:r>
              <w:tab/>
            </w:r>
            <w:r>
              <w:tab/>
            </w:r>
          </w:p>
        </w:tc>
        <w:tc>
          <w:tcPr>
            <w:tcW w:w="284" w:type="dxa"/>
          </w:tcPr>
          <w:p w14:paraId="3C7E6640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582570C7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F645FBB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8B94FD1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3837D852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5172A1FF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97F" w:rsidRPr="00E66787" w14:paraId="4E617496" w14:textId="77777777" w:rsidTr="008F6A38">
        <w:tc>
          <w:tcPr>
            <w:tcW w:w="2942" w:type="dxa"/>
          </w:tcPr>
          <w:p w14:paraId="4536C3FE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109AEFA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4B8AA681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1227C1B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2FFD819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6C120B13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3FC97F" w14:textId="77777777" w:rsidR="0025797F" w:rsidRPr="00E66787" w:rsidRDefault="00DB16BA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</w:t>
            </w:r>
            <w:r w:rsidR="004277EE">
              <w:rPr>
                <w:rFonts w:ascii="Angsana New" w:hAnsi="Angsana New"/>
                <w:sz w:val="30"/>
                <w:szCs w:val="30"/>
              </w:rPr>
              <w:t>0</w:t>
            </w:r>
            <w:r w:rsidR="002579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6445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921CEB3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11038066" w14:textId="77777777" w:rsidR="0025797F" w:rsidRPr="00E66787" w:rsidRDefault="00DB16BA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797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797F" w:rsidRPr="00E66787" w14:paraId="79519BF7" w14:textId="77777777" w:rsidTr="008F6A38">
        <w:tc>
          <w:tcPr>
            <w:tcW w:w="2942" w:type="dxa"/>
            <w:tcBorders>
              <w:bottom w:val="single" w:sz="4" w:space="0" w:color="auto"/>
            </w:tcBorders>
          </w:tcPr>
          <w:p w14:paraId="0BC28CCA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419FE33F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14:paraId="2DDDB4C4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2D6C849E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7286AD4" w14:textId="77777777" w:rsidR="0025797F" w:rsidRPr="00E66787" w:rsidRDefault="0025797F" w:rsidP="008F6A38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24972128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DFC2B6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B16B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273DAF63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47E38B1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B16B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967F4" w:rsidRPr="00AC3902" w14:paraId="5FA10EE3" w14:textId="77777777" w:rsidTr="007F05B0">
        <w:tc>
          <w:tcPr>
            <w:tcW w:w="2942" w:type="dxa"/>
            <w:vAlign w:val="center"/>
          </w:tcPr>
          <w:p w14:paraId="4AD93F60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14:paraId="0B612E67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2A3DE7CE" w14:textId="77777777"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14:paraId="23F2A121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2E1C39EB" w14:textId="77777777"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0BE6B86D" w14:textId="77777777"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D3DEF16" w14:textId="77777777" w:rsidR="005967F4" w:rsidRPr="00C973F9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14:paraId="3C09EF64" w14:textId="77777777"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14:paraId="6431A558" w14:textId="77777777"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14:paraId="54B23B97" w14:textId="77777777" w:rsidTr="007F05B0">
        <w:tc>
          <w:tcPr>
            <w:tcW w:w="2942" w:type="dxa"/>
            <w:vAlign w:val="center"/>
          </w:tcPr>
          <w:p w14:paraId="40C50636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18C2719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58C4CFFC" w14:textId="77777777"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14:paraId="116BD197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70543591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6997DFDA" w14:textId="77777777"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0273A8DB" w14:textId="77777777" w:rsidR="00EB666A" w:rsidRPr="00C973F9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A219A4C" w14:textId="77777777"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66292D0D" w14:textId="77777777"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05960" w:rsidRPr="00AC3902" w14:paraId="75D49AB4" w14:textId="77777777" w:rsidTr="007F05B0">
        <w:tc>
          <w:tcPr>
            <w:tcW w:w="2942" w:type="dxa"/>
            <w:vAlign w:val="center"/>
          </w:tcPr>
          <w:p w14:paraId="54A4F0F6" w14:textId="77777777"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6BCF6CA" w14:textId="77777777"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14:paraId="2A549307" w14:textId="77777777" w:rsidR="00B05960" w:rsidRPr="00B05960" w:rsidRDefault="00B05960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9993FC0" w14:textId="77777777"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572F51CF" w14:textId="77777777"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D6260B8" w14:textId="77777777" w:rsidR="00B05960" w:rsidRPr="00B05960" w:rsidRDefault="00B05960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225499C" w14:textId="77777777" w:rsidR="00B05960" w:rsidRPr="00C973F9" w:rsidRDefault="00B05960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B85CC8C" w14:textId="77777777" w:rsidR="00B05960" w:rsidRPr="00B05960" w:rsidRDefault="00B05960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14:paraId="5704FFC2" w14:textId="77777777" w:rsidR="00B05960" w:rsidRPr="00B05960" w:rsidRDefault="00B05960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05960" w:rsidRPr="00AC3902" w14:paraId="363A4783" w14:textId="77777777" w:rsidTr="000C1757">
        <w:tc>
          <w:tcPr>
            <w:tcW w:w="2942" w:type="dxa"/>
          </w:tcPr>
          <w:p w14:paraId="783FD470" w14:textId="77777777" w:rsidR="00B05960" w:rsidRPr="000D465B" w:rsidRDefault="00B05960" w:rsidP="004636E5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ชาลี ท็อป โลจิสติกส์ </w:t>
            </w:r>
          </w:p>
        </w:tc>
        <w:tc>
          <w:tcPr>
            <w:tcW w:w="284" w:type="dxa"/>
            <w:vAlign w:val="center"/>
          </w:tcPr>
          <w:p w14:paraId="43C5C001" w14:textId="77777777" w:rsidR="00B05960" w:rsidRPr="000D465B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1463AED2" w14:textId="77777777" w:rsidR="00B05960" w:rsidRPr="000D465B" w:rsidRDefault="00B05960" w:rsidP="0046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ให้เช่าและบริการคลังสินค้า</w:t>
            </w:r>
          </w:p>
        </w:tc>
        <w:tc>
          <w:tcPr>
            <w:tcW w:w="283" w:type="dxa"/>
            <w:vAlign w:val="center"/>
          </w:tcPr>
          <w:p w14:paraId="4F367A91" w14:textId="77777777" w:rsidR="00B05960" w:rsidRPr="000D465B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7808E311" w14:textId="77777777" w:rsidR="00B05960" w:rsidRPr="000D465B" w:rsidRDefault="00B05960" w:rsidP="000C1757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07FBED94" w14:textId="77777777" w:rsidR="00B05960" w:rsidRPr="000D465B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6D5F78B" w14:textId="77777777" w:rsidR="00B05960" w:rsidRPr="000D465B" w:rsidRDefault="000D465B" w:rsidP="0046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284" w:type="dxa"/>
            <w:vAlign w:val="center"/>
          </w:tcPr>
          <w:p w14:paraId="398672DA" w14:textId="77777777" w:rsidR="00B05960" w:rsidRPr="000D465B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75F0E97D" w14:textId="77777777" w:rsidR="00B05960" w:rsidRPr="000D465B" w:rsidRDefault="00B05960" w:rsidP="0046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65B"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</w:tr>
      <w:tr w:rsidR="00B05960" w:rsidRPr="00AC3902" w14:paraId="666FD305" w14:textId="77777777" w:rsidTr="000C1757">
        <w:tc>
          <w:tcPr>
            <w:tcW w:w="2942" w:type="dxa"/>
          </w:tcPr>
          <w:p w14:paraId="74D64407" w14:textId="77777777" w:rsidR="00B05960" w:rsidRPr="000D465B" w:rsidRDefault="004636E5" w:rsidP="004636E5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 xml:space="preserve">โซลูชั่น </w:t>
            </w:r>
            <w:r w:rsidR="00B05960" w:rsidRPr="000D465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14:paraId="5AFCBFC5" w14:textId="77777777" w:rsidR="00B05960" w:rsidRPr="000D465B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2D55D2E4" w14:textId="77777777" w:rsidR="00B05960" w:rsidRPr="000D465B" w:rsidRDefault="00B05960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0884500" w14:textId="77777777" w:rsidR="00B05960" w:rsidRPr="000D465B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16CBF87B" w14:textId="77777777" w:rsidR="00B05960" w:rsidRPr="000D465B" w:rsidRDefault="00B05960" w:rsidP="000C1757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A08343E" w14:textId="77777777" w:rsidR="00B05960" w:rsidRPr="000D465B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7C8F2C9" w14:textId="77777777" w:rsidR="00B05960" w:rsidRPr="000D465B" w:rsidRDefault="00B05960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316CEB5" w14:textId="77777777" w:rsidR="00B05960" w:rsidRPr="000D465B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6D04A661" w14:textId="77777777" w:rsidR="00B05960" w:rsidRPr="000D465B" w:rsidRDefault="00B05960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AFF435A" w14:textId="77777777" w:rsidR="00355F3B" w:rsidRPr="002A6E56" w:rsidRDefault="00355F3B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5DC7BA0C" w14:textId="77777777" w:rsidR="000D465B" w:rsidRDefault="000D465B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lang w:val="en-US"/>
        </w:rPr>
        <w:t xml:space="preserve">*** </w:t>
      </w:r>
      <w:r w:rsidR="003F66AC" w:rsidRPr="003F66AC">
        <w:rPr>
          <w:rFonts w:ascii="Angsana New" w:hAnsi="Angsana New"/>
          <w:cs/>
          <w:lang w:val="en-US"/>
        </w:rPr>
        <w:t xml:space="preserve">ดูรายละเอียดตามที่กล่าวในหมายเหตุ </w:t>
      </w:r>
      <w:r w:rsidR="003F485F">
        <w:rPr>
          <w:rFonts w:ascii="Angsana New" w:hAnsi="Angsana New"/>
          <w:lang w:val="en-US"/>
        </w:rPr>
        <w:t>6</w:t>
      </w:r>
    </w:p>
    <w:p w14:paraId="52393CFE" w14:textId="77777777" w:rsidR="000D465B" w:rsidRPr="000D465B" w:rsidRDefault="000D465B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8E5C5EB" w14:textId="77777777"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="00284EE6" w:rsidRPr="004B6A18">
        <w:rPr>
          <w:rFonts w:ascii="Angsana New" w:hAnsi="Angsana New"/>
          <w:cs/>
        </w:rPr>
        <w:t>ง</w:t>
      </w:r>
      <w:r w:rsidR="007F7274">
        <w:rPr>
          <w:rFonts w:ascii="Angsana New" w:hAnsi="Angsana New" w:hint="cs"/>
          <w:cs/>
        </w:rPr>
        <w:t>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 w:rsidR="007F7274">
        <w:rPr>
          <w:rFonts w:ascii="Angsana New" w:hAnsi="Angsana New" w:hint="cs"/>
          <w:cs/>
        </w:rPr>
        <w:t>แล้ว</w:t>
      </w:r>
    </w:p>
    <w:p w14:paraId="21E6CCEC" w14:textId="77777777"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E5039A6" w14:textId="77777777" w:rsidR="007F7274" w:rsidRPr="004B6A18" w:rsidRDefault="00790D37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="007F7274" w:rsidRPr="004B6A18">
        <w:rPr>
          <w:rFonts w:ascii="Angsana New" w:hAnsi="Angsana New"/>
          <w:sz w:val="30"/>
          <w:szCs w:val="30"/>
          <w:cs/>
        </w:rPr>
        <w:t>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56C06CD2" w14:textId="77777777" w:rsidR="004416F2" w:rsidRPr="004416F2" w:rsidRDefault="004416F2" w:rsidP="00C25EA7">
      <w:pPr>
        <w:jc w:val="thaiDistribute"/>
        <w:rPr>
          <w:rFonts w:ascii="Angsana New" w:hAnsi="Angsana New"/>
          <w:sz w:val="16"/>
          <w:szCs w:val="16"/>
        </w:rPr>
      </w:pPr>
    </w:p>
    <w:p w14:paraId="2F1B9420" w14:textId="77777777" w:rsidR="00790D37" w:rsidRDefault="00790D37" w:rsidP="00790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="00DB16BA" w:rsidRPr="00DB16BA">
        <w:rPr>
          <w:rFonts w:ascii="Angsana New" w:hAnsi="Angsana New"/>
          <w:sz w:val="30"/>
          <w:szCs w:val="30"/>
        </w:rPr>
        <w:t>6</w:t>
      </w:r>
      <w:r w:rsidR="00DB16BA">
        <w:rPr>
          <w:rFonts w:ascii="Angsana New" w:hAnsi="Angsana New"/>
          <w:sz w:val="30"/>
          <w:szCs w:val="30"/>
        </w:rPr>
        <w:t>7</w:t>
      </w:r>
      <w:r w:rsidRPr="007E5AD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</w:t>
      </w:r>
      <w:r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Pr="0092766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92766A">
        <w:rPr>
          <w:rFonts w:ascii="Angsana New" w:hAnsi="Angsana New"/>
          <w:sz w:val="30"/>
          <w:szCs w:val="30"/>
        </w:rPr>
        <w:t>1</w:t>
      </w:r>
      <w:r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 w:rsidR="008F2B77">
        <w:rPr>
          <w:rFonts w:ascii="Angsana New" w:hAnsi="Angsana New"/>
          <w:sz w:val="30"/>
          <w:szCs w:val="30"/>
        </w:rPr>
        <w:t>256</w:t>
      </w:r>
      <w:r w:rsidR="00DB16BA">
        <w:rPr>
          <w:rFonts w:ascii="Angsana New" w:hAnsi="Angsana New"/>
          <w:sz w:val="30"/>
          <w:szCs w:val="30"/>
        </w:rPr>
        <w:t>7</w:t>
      </w:r>
      <w:r w:rsidRPr="0092766A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="00C973F9">
        <w:rPr>
          <w:rFonts w:ascii="Angsana New" w:hAnsi="Angsana New" w:hint="cs"/>
          <w:sz w:val="30"/>
          <w:szCs w:val="30"/>
          <w:cs/>
        </w:rPr>
        <w:t>โดย</w:t>
      </w:r>
      <w:r w:rsidRPr="0092766A">
        <w:rPr>
          <w:rFonts w:ascii="Angsana New" w:hAnsi="Angsana New"/>
          <w:sz w:val="30"/>
          <w:szCs w:val="30"/>
          <w:cs/>
        </w:rPr>
        <w:t>ไม่มีผลกระทบ</w:t>
      </w:r>
      <w:r w:rsidR="00C973F9">
        <w:rPr>
          <w:rFonts w:ascii="Angsana New" w:hAnsi="Angsana New" w:hint="cs"/>
          <w:sz w:val="30"/>
          <w:szCs w:val="30"/>
          <w:cs/>
        </w:rPr>
        <w:t>ที่</w:t>
      </w:r>
      <w:r w:rsidRPr="0092766A">
        <w:rPr>
          <w:rFonts w:ascii="Angsana New" w:hAnsi="Angsana New"/>
          <w:sz w:val="30"/>
          <w:szCs w:val="30"/>
          <w:cs/>
        </w:rPr>
        <w:t>เป็นสาระสำคัญต่องบการเงินของ</w:t>
      </w:r>
      <w:r w:rsidR="00C23837"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</w:t>
      </w:r>
    </w:p>
    <w:p w14:paraId="500E4F50" w14:textId="77777777" w:rsidR="00DB16BA" w:rsidRPr="00FD2147" w:rsidRDefault="00DB16BA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0059909" w14:textId="77777777" w:rsidR="00292624" w:rsidRPr="00C16FAD" w:rsidRDefault="00292624" w:rsidP="00292624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t>สรุปนโยบายการบัญชีที่สำคัญ</w:t>
      </w:r>
    </w:p>
    <w:p w14:paraId="01CCDA78" w14:textId="77777777" w:rsidR="00292624" w:rsidRPr="007C7676" w:rsidRDefault="00292624" w:rsidP="00292624">
      <w:pPr>
        <w:pStyle w:val="NoSpacing"/>
        <w:rPr>
          <w:rFonts w:ascii="Angsana New" w:hAnsi="Angsana New"/>
          <w:sz w:val="16"/>
          <w:szCs w:val="16"/>
        </w:rPr>
      </w:pPr>
    </w:p>
    <w:p w14:paraId="2AE5EC29" w14:textId="77777777" w:rsidR="004416F2" w:rsidRDefault="004416F2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</w:t>
      </w:r>
      <w:r w:rsidR="0098656A">
        <w:rPr>
          <w:rFonts w:ascii="Angsana New" w:hAnsi="Angsana New" w:hint="cs"/>
          <w:sz w:val="30"/>
          <w:szCs w:val="30"/>
          <w:cs/>
        </w:rPr>
        <w:t xml:space="preserve">ต่างๆ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98656A">
        <w:rPr>
          <w:rFonts w:ascii="Angsana New" w:hAnsi="Angsana New" w:hint="cs"/>
          <w:sz w:val="30"/>
          <w:szCs w:val="30"/>
          <w:cs/>
        </w:rPr>
        <w:t>การจัดทำ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ข้อมูลทางการเงินระหว่างกาลสำหรับงวดสามเดือน</w:t>
      </w:r>
      <w:r w:rsidR="004277EE">
        <w:rPr>
          <w:rFonts w:ascii="Angsana New" w:hAnsi="Angsana New" w:hint="cs"/>
          <w:sz w:val="30"/>
          <w:szCs w:val="30"/>
          <w:cs/>
        </w:rPr>
        <w:t>และ</w:t>
      </w:r>
      <w:r w:rsidR="0006445E">
        <w:rPr>
          <w:rFonts w:ascii="Angsana New" w:hAnsi="Angsana New" w:hint="cs"/>
          <w:sz w:val="30"/>
          <w:szCs w:val="30"/>
          <w:cs/>
        </w:rPr>
        <w:t>เก้า</w:t>
      </w:r>
      <w:r w:rsidR="004277EE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B16BA" w:rsidRPr="00DB16BA">
        <w:rPr>
          <w:rFonts w:ascii="Angsana New" w:hAnsi="Angsana New" w:hint="cs"/>
          <w:sz w:val="30"/>
          <w:szCs w:val="30"/>
        </w:rPr>
        <w:t>3</w:t>
      </w:r>
      <w:r w:rsidR="004277EE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6445E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B16BA" w:rsidRPr="00DB16BA">
        <w:rPr>
          <w:rFonts w:ascii="Angsana New" w:hAnsi="Angsana New" w:hint="cs"/>
          <w:sz w:val="30"/>
          <w:szCs w:val="30"/>
        </w:rPr>
        <w:t>256</w:t>
      </w:r>
      <w:r w:rsidR="00DB16BA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6BA" w:rsidRPr="00DB16BA">
        <w:rPr>
          <w:rFonts w:ascii="Angsana New" w:hAnsi="Angsana New" w:hint="cs"/>
          <w:sz w:val="30"/>
          <w:szCs w:val="30"/>
        </w:rPr>
        <w:t>256</w:t>
      </w:r>
      <w:r w:rsidR="00DB16BA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</w:t>
      </w:r>
      <w:r w:rsidR="0098656A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97572">
        <w:rPr>
          <w:rFonts w:ascii="Angsana New" w:hAnsi="Angsana New"/>
          <w:sz w:val="30"/>
          <w:szCs w:val="30"/>
        </w:rPr>
        <w:t>256</w:t>
      </w:r>
      <w:r w:rsidR="00DB16BA">
        <w:rPr>
          <w:rFonts w:ascii="Angsana New" w:hAnsi="Angsana New"/>
          <w:sz w:val="30"/>
          <w:szCs w:val="30"/>
        </w:rPr>
        <w:t>6</w:t>
      </w:r>
      <w:r w:rsidR="000D465B">
        <w:rPr>
          <w:rFonts w:ascii="Angsana New" w:hAnsi="Angsana New" w:hint="cs"/>
          <w:sz w:val="30"/>
          <w:szCs w:val="30"/>
          <w:cs/>
        </w:rPr>
        <w:t xml:space="preserve"> </w:t>
      </w:r>
      <w:r w:rsidR="000D465B" w:rsidRPr="00BA4E0C">
        <w:rPr>
          <w:rFonts w:ascii="Angsana New" w:hAnsi="Angsana New" w:hint="cs"/>
          <w:sz w:val="30"/>
          <w:szCs w:val="30"/>
          <w:cs/>
        </w:rPr>
        <w:t>ยกเว้น</w:t>
      </w:r>
      <w:r w:rsidR="00BA4E0C" w:rsidRPr="00BA4E0C">
        <w:rPr>
          <w:rFonts w:ascii="Angsana New" w:hAnsi="Angsana New"/>
          <w:sz w:val="30"/>
          <w:szCs w:val="30"/>
          <w:cs/>
        </w:rPr>
        <w:t>เงินลงทุนในการร่วมค้า</w:t>
      </w:r>
      <w:r w:rsidR="00BA4E0C">
        <w:rPr>
          <w:rFonts w:ascii="Angsana New" w:hAnsi="Angsana New" w:hint="cs"/>
          <w:sz w:val="30"/>
          <w:szCs w:val="30"/>
          <w:cs/>
        </w:rPr>
        <w:t>ในงบการเงินเฉพาะกิจการบันทึกบัญชีโดยใช้วิธีราคาทุน</w:t>
      </w:r>
      <w:r w:rsidR="002F4A90">
        <w:rPr>
          <w:rFonts w:ascii="Angsana New" w:hAnsi="Angsana New" w:hint="cs"/>
          <w:sz w:val="30"/>
          <w:szCs w:val="30"/>
          <w:cs/>
        </w:rPr>
        <w:t>ส่วน</w:t>
      </w:r>
      <w:r w:rsidR="00BA4E0C" w:rsidRPr="00BA4E0C">
        <w:rPr>
          <w:rFonts w:ascii="Angsana New" w:hAnsi="Angsana New"/>
          <w:sz w:val="30"/>
          <w:szCs w:val="30"/>
          <w:cs/>
        </w:rPr>
        <w:t>ในงบการเงินรวมบันทึกบัญชีโดยใช้วิธีส่วนได้เสีย</w:t>
      </w:r>
    </w:p>
    <w:p w14:paraId="51A1AE12" w14:textId="77777777" w:rsidR="00FD2147" w:rsidRDefault="00FD2147" w:rsidP="00FD2147">
      <w:pPr>
        <w:pStyle w:val="NoSpacing"/>
        <w:rPr>
          <w:rFonts w:ascii="Angsana New" w:hAnsi="Angsana New"/>
          <w:i/>
          <w:iCs/>
          <w:szCs w:val="30"/>
        </w:rPr>
      </w:pPr>
    </w:p>
    <w:p w14:paraId="429FDCD4" w14:textId="77777777" w:rsidR="00FD2147" w:rsidRDefault="00FD2147" w:rsidP="00FD2147">
      <w:pPr>
        <w:pStyle w:val="NoSpacing"/>
        <w:rPr>
          <w:rFonts w:ascii="Angsana New" w:hAnsi="Angsana New"/>
          <w:i/>
          <w:iCs/>
          <w:szCs w:val="30"/>
        </w:rPr>
      </w:pPr>
    </w:p>
    <w:p w14:paraId="09E78743" w14:textId="77777777" w:rsidR="00FD2147" w:rsidRDefault="00FD2147" w:rsidP="00FD2147">
      <w:pPr>
        <w:pStyle w:val="NoSpacing"/>
        <w:rPr>
          <w:rFonts w:ascii="Angsana New" w:hAnsi="Angsana New"/>
          <w:i/>
          <w:iCs/>
          <w:szCs w:val="30"/>
        </w:rPr>
      </w:pPr>
    </w:p>
    <w:p w14:paraId="123CCB71" w14:textId="77777777" w:rsidR="00FD2147" w:rsidRDefault="00FD2147" w:rsidP="00FD2147">
      <w:pPr>
        <w:pStyle w:val="NoSpacing"/>
        <w:rPr>
          <w:rFonts w:ascii="Angsana New" w:hAnsi="Angsana New"/>
          <w:i/>
          <w:iCs/>
          <w:szCs w:val="30"/>
        </w:rPr>
      </w:pPr>
    </w:p>
    <w:p w14:paraId="41556712" w14:textId="77777777" w:rsidR="00FD2147" w:rsidRDefault="00FD2147" w:rsidP="00FD2147">
      <w:pPr>
        <w:pStyle w:val="NoSpacing"/>
        <w:rPr>
          <w:rFonts w:ascii="Angsana New" w:hAnsi="Angsana New"/>
          <w:i/>
          <w:iCs/>
          <w:szCs w:val="30"/>
        </w:rPr>
      </w:pPr>
    </w:p>
    <w:p w14:paraId="04600026" w14:textId="77777777" w:rsidR="00BA4E0C" w:rsidRPr="00FD2147" w:rsidRDefault="00FD2147" w:rsidP="00FD2147">
      <w:pPr>
        <w:pStyle w:val="NoSpacing"/>
        <w:rPr>
          <w:rFonts w:ascii="Angsana New" w:hAnsi="Angsana New"/>
          <w:i/>
          <w:iCs/>
          <w:szCs w:val="30"/>
        </w:rPr>
      </w:pPr>
      <w:r w:rsidRPr="00FD2147">
        <w:rPr>
          <w:rFonts w:ascii="Angsana New" w:hAnsi="Angsana New" w:hint="cs"/>
          <w:i/>
          <w:iCs/>
          <w:szCs w:val="30"/>
          <w:cs/>
        </w:rPr>
        <w:lastRenderedPageBreak/>
        <w:t>เงินลงทุนในการร่วมค้า</w:t>
      </w:r>
    </w:p>
    <w:p w14:paraId="71F266C7" w14:textId="77777777" w:rsidR="00FD2147" w:rsidRPr="002A6E56" w:rsidRDefault="00FD2147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  <w:cs/>
        </w:rPr>
      </w:pPr>
    </w:p>
    <w:p w14:paraId="7B5DCA3D" w14:textId="77777777" w:rsidR="00BA4E0C" w:rsidRDefault="00BA4E0C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A4E0C">
        <w:rPr>
          <w:rFonts w:ascii="Angsana New" w:hAnsi="Angsana New"/>
          <w:sz w:val="30"/>
          <w:szCs w:val="30"/>
          <w:cs/>
        </w:rPr>
        <w:t>การร่วมค้าเป็นการร่วมการงานในกิจการที่บริษัทหรือกลุ่มบริษัทมีการควบคุมร่วมกันกับผู้ร่วมค้าอื่นในกิจการนั้น งบการเงินรวมของกลุ่มบริษัทได้รวมส่วนแบ่งกำไรหรือขาดทุนของการร่วมค้าตามวิธีส่วนได้เสียนับจากวันที่มีการควบคุมร่วมกันจนถึงวันที่มีการควบคุมร่วมกันสิ้นสุดลง เมื่อส่วนแบ่งผลขาดทุนใ</w:t>
      </w:r>
      <w:r w:rsidR="002A6E56">
        <w:rPr>
          <w:rFonts w:ascii="Angsana New" w:hAnsi="Angsana New" w:hint="cs"/>
          <w:sz w:val="30"/>
          <w:szCs w:val="30"/>
          <w:cs/>
        </w:rPr>
        <w:t>น</w:t>
      </w:r>
      <w:r w:rsidRPr="00BA4E0C">
        <w:rPr>
          <w:rFonts w:ascii="Angsana New" w:hAnsi="Angsana New"/>
          <w:sz w:val="30"/>
          <w:szCs w:val="30"/>
          <w:cs/>
        </w:rPr>
        <w:t>การร่วมค้ามีจำนวนเกินกว่าเงินลงทุนในการร่วมค้า เงินลงทุนจะถูกบันทึกลดยอดลงจนเป็นศูนย์และหยุดรับรู้ส่วนแบ่งผลขาดทุนเว้นแต่กรณีที่บริษัทหรือกลุ่มบริษัทมีภาระผูกพันตามกฎหมายหรือโดยการอนุมานหรือยินยอมที่จะชำระภาระผูกพันของการร่วมค้า</w:t>
      </w:r>
    </w:p>
    <w:p w14:paraId="5824805E" w14:textId="77777777" w:rsidR="00FD2147" w:rsidRPr="00FA287A" w:rsidRDefault="00FD2147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B5D79E2" w14:textId="77777777" w:rsidR="00D12E93" w:rsidRDefault="00670399" w:rsidP="004344C7">
      <w:pPr>
        <w:pStyle w:val="a"/>
        <w:tabs>
          <w:tab w:val="clear" w:pos="1080"/>
          <w:tab w:val="left" w:pos="567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2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14:paraId="1C197D83" w14:textId="77777777"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18F0DD17" w14:textId="77777777"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B16BA">
        <w:rPr>
          <w:rFonts w:ascii="Angsana New" w:hAnsi="Angsana New"/>
          <w:sz w:val="30"/>
          <w:szCs w:val="30"/>
        </w:rPr>
        <w:t>3</w:t>
      </w:r>
      <w:r w:rsidR="004277EE">
        <w:rPr>
          <w:rFonts w:ascii="Angsana New" w:hAnsi="Angsana New"/>
          <w:sz w:val="30"/>
          <w:szCs w:val="30"/>
        </w:rPr>
        <w:t xml:space="preserve">0 </w:t>
      </w:r>
      <w:r w:rsidR="0006445E">
        <w:rPr>
          <w:rFonts w:ascii="Angsana New" w:hAnsi="Angsana New" w:hint="cs"/>
          <w:sz w:val="30"/>
          <w:szCs w:val="30"/>
          <w:cs/>
        </w:rPr>
        <w:t>กันยายน</w:t>
      </w:r>
      <w:r w:rsidR="00DB16BA">
        <w:rPr>
          <w:rFonts w:ascii="Angsana New" w:hAnsi="Angsana New"/>
          <w:sz w:val="30"/>
          <w:szCs w:val="30"/>
          <w:cs/>
        </w:rPr>
        <w:t xml:space="preserve"> </w:t>
      </w:r>
      <w:r w:rsidR="00DB16BA">
        <w:rPr>
          <w:rFonts w:ascii="Angsana New" w:hAnsi="Angsana New"/>
          <w:sz w:val="30"/>
          <w:szCs w:val="30"/>
        </w:rPr>
        <w:t xml:space="preserve">2567 </w:t>
      </w:r>
      <w:r w:rsidR="00DB16BA">
        <w:rPr>
          <w:rFonts w:ascii="Angsana New" w:hAnsi="Angsana New"/>
          <w:sz w:val="30"/>
          <w:szCs w:val="30"/>
          <w:cs/>
        </w:rPr>
        <w:t xml:space="preserve">และ </w:t>
      </w:r>
      <w:r w:rsidR="00DB16BA">
        <w:rPr>
          <w:rFonts w:ascii="Angsana New" w:hAnsi="Angsana New"/>
          <w:sz w:val="30"/>
          <w:szCs w:val="30"/>
        </w:rPr>
        <w:t>2566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14:paraId="6B5E6E4E" w14:textId="77777777" w:rsidR="00DC79EA" w:rsidRPr="00DC79EA" w:rsidRDefault="00DC79EA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6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5"/>
        <w:gridCol w:w="1276"/>
        <w:gridCol w:w="284"/>
        <w:gridCol w:w="1275"/>
        <w:gridCol w:w="283"/>
        <w:gridCol w:w="1277"/>
        <w:gridCol w:w="285"/>
        <w:gridCol w:w="1276"/>
      </w:tblGrid>
      <w:tr w:rsidR="00DC79EA" w:rsidRPr="0013700D" w14:paraId="74177C35" w14:textId="77777777" w:rsidTr="0051257C">
        <w:trPr>
          <w:cantSplit/>
        </w:trPr>
        <w:tc>
          <w:tcPr>
            <w:tcW w:w="3685" w:type="dxa"/>
          </w:tcPr>
          <w:p w14:paraId="20BA93F5" w14:textId="77777777" w:rsidR="00DC79EA" w:rsidRPr="0013700D" w:rsidRDefault="00DC79EA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7"/>
            <w:tcBorders>
              <w:bottom w:val="single" w:sz="4" w:space="0" w:color="auto"/>
            </w:tcBorders>
          </w:tcPr>
          <w:p w14:paraId="30CAEDF4" w14:textId="77777777" w:rsidR="00DC79EA" w:rsidRPr="0013700D" w:rsidRDefault="00DC79EA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DC79EA" w:rsidRPr="0013700D" w14:paraId="48D5F827" w14:textId="77777777" w:rsidTr="0051257C">
        <w:trPr>
          <w:cantSplit/>
        </w:trPr>
        <w:tc>
          <w:tcPr>
            <w:tcW w:w="3685" w:type="dxa"/>
          </w:tcPr>
          <w:p w14:paraId="440503E6" w14:textId="77777777" w:rsidR="00DC79EA" w:rsidRPr="0013700D" w:rsidRDefault="00DC79EA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737822" w14:textId="77777777" w:rsidR="00DC79EA" w:rsidRPr="0013700D" w:rsidRDefault="00DC79EA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BD46134" w14:textId="77777777" w:rsidR="00DC79EA" w:rsidRPr="0013700D" w:rsidRDefault="00DC79EA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A1F236" w14:textId="77777777" w:rsidR="00DC79EA" w:rsidRPr="0013700D" w:rsidRDefault="00DC79EA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79EA" w:rsidRPr="0013700D" w14:paraId="22328A5B" w14:textId="77777777" w:rsidTr="0051257C">
        <w:trPr>
          <w:cantSplit/>
        </w:trPr>
        <w:tc>
          <w:tcPr>
            <w:tcW w:w="3685" w:type="dxa"/>
          </w:tcPr>
          <w:p w14:paraId="539DD7CB" w14:textId="77777777" w:rsidR="00DC79EA" w:rsidRPr="0013700D" w:rsidRDefault="00DC79EA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6C689A" w14:textId="77777777" w:rsidR="00DC79EA" w:rsidRPr="0013700D" w:rsidRDefault="00DC79EA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7EF5BE53" w14:textId="77777777" w:rsidR="00DC79EA" w:rsidRPr="0013700D" w:rsidRDefault="00DC79EA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49362F3" w14:textId="77777777" w:rsidR="00DC79EA" w:rsidRPr="0013700D" w:rsidRDefault="00DC79EA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1547D43B" w14:textId="77777777" w:rsidR="00DC79EA" w:rsidRPr="0013700D" w:rsidRDefault="00DC79EA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FA587A3" w14:textId="77777777" w:rsidR="00DC79EA" w:rsidRPr="0013700D" w:rsidRDefault="00DC79EA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85" w:type="dxa"/>
          </w:tcPr>
          <w:p w14:paraId="0C517EDD" w14:textId="77777777" w:rsidR="00DC79EA" w:rsidRPr="0013700D" w:rsidRDefault="00DC79EA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7CA77F" w14:textId="77777777" w:rsidR="00DC79EA" w:rsidRPr="0013700D" w:rsidRDefault="00DC79EA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DC79EA" w:rsidRPr="0013700D" w14:paraId="40B9C088" w14:textId="77777777" w:rsidTr="0051257C">
        <w:trPr>
          <w:cantSplit/>
        </w:trPr>
        <w:tc>
          <w:tcPr>
            <w:tcW w:w="3685" w:type="dxa"/>
          </w:tcPr>
          <w:p w14:paraId="07F28906" w14:textId="77777777" w:rsidR="00DC79EA" w:rsidRPr="0013700D" w:rsidRDefault="00DC79EA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7F54FC" w14:textId="77777777" w:rsidR="00DC79EA" w:rsidRPr="0013700D" w:rsidRDefault="00DC79EA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5EC5562" w14:textId="77777777" w:rsidR="00DC79EA" w:rsidRPr="0013700D" w:rsidRDefault="00DC79EA" w:rsidP="00945E9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6948AF7" w14:textId="77777777" w:rsidR="00DC79EA" w:rsidRPr="0013700D" w:rsidRDefault="00DC79EA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BA3CAAC" w14:textId="77777777" w:rsidR="00DC79EA" w:rsidRPr="0013700D" w:rsidRDefault="00DC79EA" w:rsidP="00945E9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5A2F104" w14:textId="77777777" w:rsidR="00DC79EA" w:rsidRPr="007E77DD" w:rsidRDefault="00DC79EA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14:paraId="7704F9B2" w14:textId="77777777" w:rsidR="00DC79EA" w:rsidRPr="0013700D" w:rsidRDefault="00DC79EA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EC1A4D" w14:textId="77777777" w:rsidR="00DC79EA" w:rsidRPr="0013700D" w:rsidRDefault="00DC79EA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445E" w:rsidRPr="0013700D" w14:paraId="33E8644C" w14:textId="77777777" w:rsidTr="0051257C">
        <w:trPr>
          <w:cantSplit/>
        </w:trPr>
        <w:tc>
          <w:tcPr>
            <w:tcW w:w="3685" w:type="dxa"/>
            <w:shd w:val="clear" w:color="auto" w:fill="auto"/>
          </w:tcPr>
          <w:p w14:paraId="311C02F7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1AAA843E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A9FEF14" w14:textId="77777777" w:rsidR="0006445E" w:rsidRPr="0013700D" w:rsidRDefault="0006445E" w:rsidP="0006445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04A3A0B8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4596D24" w14:textId="77777777" w:rsidR="0006445E" w:rsidRPr="0013700D" w:rsidRDefault="0006445E" w:rsidP="0006445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45BCBDB1" w14:textId="77777777" w:rsidR="0006445E" w:rsidRPr="00BC1CF9" w:rsidRDefault="00BC1CF9" w:rsidP="00BC1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CF9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06445E" w:rsidRPr="00BC1C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CF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6445E" w:rsidRPr="00BC1CF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1CF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5" w:type="dxa"/>
          </w:tcPr>
          <w:p w14:paraId="74C6114E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D92CDA7" w14:textId="77777777" w:rsidR="0006445E" w:rsidRPr="0006445E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45E">
              <w:rPr>
                <w:rFonts w:asciiTheme="majorBidi" w:hAnsiTheme="majorBidi" w:cstheme="majorBidi"/>
                <w:sz w:val="30"/>
                <w:szCs w:val="30"/>
              </w:rPr>
              <w:t>41,221</w:t>
            </w:r>
          </w:p>
        </w:tc>
      </w:tr>
      <w:tr w:rsidR="0006445E" w:rsidRPr="0013700D" w14:paraId="6DCF5EEB" w14:textId="77777777" w:rsidTr="0051257C">
        <w:trPr>
          <w:cantSplit/>
        </w:trPr>
        <w:tc>
          <w:tcPr>
            <w:tcW w:w="3685" w:type="dxa"/>
            <w:shd w:val="clear" w:color="auto" w:fill="auto"/>
          </w:tcPr>
          <w:p w14:paraId="755C8F59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F43E11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FE1262" w14:textId="77777777" w:rsidR="0006445E" w:rsidRPr="0013700D" w:rsidRDefault="0006445E" w:rsidP="0006445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13E4FC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24477E9" w14:textId="77777777" w:rsidR="0006445E" w:rsidRPr="0013700D" w:rsidRDefault="0006445E" w:rsidP="0006445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17B8C963" w14:textId="77777777" w:rsidR="0006445E" w:rsidRPr="00025FF9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FF9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025FF9" w:rsidRPr="00025FF9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85" w:type="dxa"/>
          </w:tcPr>
          <w:p w14:paraId="2712A719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1A1232E" w14:textId="77777777" w:rsidR="0006445E" w:rsidRPr="0006445E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45E">
              <w:rPr>
                <w:rFonts w:asciiTheme="majorBidi" w:hAnsiTheme="majorBidi" w:cstheme="majorBidi"/>
                <w:sz w:val="30"/>
                <w:szCs w:val="30"/>
              </w:rPr>
              <w:t>3,074</w:t>
            </w:r>
          </w:p>
        </w:tc>
      </w:tr>
      <w:tr w:rsidR="00977A7A" w:rsidRPr="0013700D" w14:paraId="48BA3AF3" w14:textId="77777777" w:rsidTr="0051257C">
        <w:trPr>
          <w:cantSplit/>
        </w:trPr>
        <w:tc>
          <w:tcPr>
            <w:tcW w:w="3685" w:type="dxa"/>
            <w:shd w:val="clear" w:color="auto" w:fill="auto"/>
          </w:tcPr>
          <w:p w14:paraId="47795AF3" w14:textId="77777777" w:rsidR="00977A7A" w:rsidRPr="0013700D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A3069A" w14:textId="77777777" w:rsidR="00977A7A" w:rsidRPr="0013700D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A41121F" w14:textId="77777777" w:rsidR="00977A7A" w:rsidRPr="0013700D" w:rsidRDefault="00977A7A" w:rsidP="00977A7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60F060" w14:textId="77777777" w:rsidR="00977A7A" w:rsidRPr="0013700D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AF266CC" w14:textId="77777777" w:rsidR="00977A7A" w:rsidRPr="0013700D" w:rsidRDefault="00977A7A" w:rsidP="00977A7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305E645F" w14:textId="77777777" w:rsidR="00977A7A" w:rsidRPr="00232C7F" w:rsidRDefault="00232C7F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C7F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85" w:type="dxa"/>
          </w:tcPr>
          <w:p w14:paraId="303D5632" w14:textId="77777777" w:rsidR="00977A7A" w:rsidRPr="0013700D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C209328" w14:textId="77777777" w:rsidR="00977A7A" w:rsidRPr="0006445E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7A7A" w:rsidRPr="0013700D" w14:paraId="5BEF481B" w14:textId="77777777" w:rsidTr="0051257C">
        <w:trPr>
          <w:cantSplit/>
        </w:trPr>
        <w:tc>
          <w:tcPr>
            <w:tcW w:w="3685" w:type="dxa"/>
            <w:shd w:val="clear" w:color="auto" w:fill="auto"/>
          </w:tcPr>
          <w:p w14:paraId="2B7458D1" w14:textId="77777777" w:rsidR="00977A7A" w:rsidRPr="0013700D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98009EB" w14:textId="77777777" w:rsidR="00977A7A" w:rsidRPr="0013700D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009347E" w14:textId="77777777" w:rsidR="00977A7A" w:rsidRPr="0013700D" w:rsidRDefault="00977A7A" w:rsidP="00977A7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2FA17C" w14:textId="77777777" w:rsidR="00977A7A" w:rsidRPr="0013700D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A52F878" w14:textId="77777777" w:rsidR="00977A7A" w:rsidRPr="0013700D" w:rsidRDefault="00977A7A" w:rsidP="00977A7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5C131F7C" w14:textId="77777777" w:rsidR="00977A7A" w:rsidRPr="00991FD8" w:rsidRDefault="00977A7A" w:rsidP="00991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FD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91FD8" w:rsidRPr="00991FD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91FD8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991FD8" w:rsidRPr="00991FD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85" w:type="dxa"/>
          </w:tcPr>
          <w:p w14:paraId="64ABB6AE" w14:textId="77777777" w:rsidR="00977A7A" w:rsidRPr="0013700D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A8C1ADD" w14:textId="77777777" w:rsidR="00977A7A" w:rsidRPr="0006445E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45E">
              <w:rPr>
                <w:rFonts w:asciiTheme="majorBidi" w:hAnsiTheme="majorBidi" w:cstheme="majorBidi"/>
                <w:sz w:val="30"/>
                <w:szCs w:val="30"/>
              </w:rPr>
              <w:t>6,700</w:t>
            </w:r>
          </w:p>
        </w:tc>
      </w:tr>
      <w:tr w:rsidR="0006445E" w:rsidRPr="0013700D" w14:paraId="5B7DCCBF" w14:textId="77777777" w:rsidTr="0051257C">
        <w:trPr>
          <w:cantSplit/>
        </w:trPr>
        <w:tc>
          <w:tcPr>
            <w:tcW w:w="3685" w:type="dxa"/>
            <w:shd w:val="clear" w:color="auto" w:fill="auto"/>
          </w:tcPr>
          <w:p w14:paraId="05AE1A04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28B5A4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BCD122B" w14:textId="77777777" w:rsidR="0006445E" w:rsidRPr="0013700D" w:rsidRDefault="0006445E" w:rsidP="0006445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3EE14E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856241C" w14:textId="77777777" w:rsidR="0006445E" w:rsidRPr="0013700D" w:rsidRDefault="0006445E" w:rsidP="0006445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BB4178C" w14:textId="77777777" w:rsidR="0006445E" w:rsidRPr="00C35712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C35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14:paraId="16F81361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60C2896" w14:textId="77777777" w:rsidR="0006445E" w:rsidRPr="0006445E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45E">
              <w:rPr>
                <w:rFonts w:asciiTheme="majorBidi" w:hAnsiTheme="majorBidi" w:cstheme="majorBidi"/>
                <w:sz w:val="30"/>
                <w:szCs w:val="30"/>
              </w:rPr>
              <w:t>1,096</w:t>
            </w:r>
          </w:p>
        </w:tc>
      </w:tr>
      <w:tr w:rsidR="0006445E" w:rsidRPr="0013700D" w14:paraId="1AA8B7BE" w14:textId="77777777" w:rsidTr="0051257C">
        <w:trPr>
          <w:cantSplit/>
        </w:trPr>
        <w:tc>
          <w:tcPr>
            <w:tcW w:w="3685" w:type="dxa"/>
            <w:shd w:val="clear" w:color="auto" w:fill="auto"/>
          </w:tcPr>
          <w:p w14:paraId="04249574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A86435C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BD2C715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02C6657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25EFF29" w14:textId="77777777" w:rsidR="0006445E" w:rsidRPr="0013700D" w:rsidRDefault="0006445E" w:rsidP="0006445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16F7C6C" w14:textId="77777777" w:rsidR="0006445E" w:rsidRPr="00C35712" w:rsidRDefault="0006445E" w:rsidP="00C3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712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C35712" w:rsidRPr="00C35712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85" w:type="dxa"/>
          </w:tcPr>
          <w:p w14:paraId="7D04FB5F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32C6EF0" w14:textId="77777777" w:rsidR="0006445E" w:rsidRPr="0006445E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45E">
              <w:rPr>
                <w:rFonts w:asciiTheme="majorBidi" w:hAnsiTheme="majorBidi" w:cstheme="majorBidi"/>
                <w:sz w:val="30"/>
                <w:szCs w:val="30"/>
              </w:rPr>
              <w:t>3,221</w:t>
            </w:r>
          </w:p>
        </w:tc>
      </w:tr>
      <w:tr w:rsidR="0006445E" w:rsidRPr="0013700D" w14:paraId="3DBA917B" w14:textId="77777777" w:rsidTr="0051257C">
        <w:trPr>
          <w:cantSplit/>
        </w:trPr>
        <w:tc>
          <w:tcPr>
            <w:tcW w:w="3685" w:type="dxa"/>
            <w:shd w:val="clear" w:color="auto" w:fill="auto"/>
          </w:tcPr>
          <w:p w14:paraId="559DC399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0659AAD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4EBAD5F" w14:textId="77777777" w:rsidR="0006445E" w:rsidRPr="0013700D" w:rsidRDefault="0006445E" w:rsidP="0006445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1066FD24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A0A09A5" w14:textId="77777777" w:rsidR="0006445E" w:rsidRPr="0013700D" w:rsidRDefault="0006445E" w:rsidP="0006445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4E20E84A" w14:textId="77777777" w:rsidR="0006445E" w:rsidRPr="00C35712" w:rsidRDefault="00C35712" w:rsidP="00C3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712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06445E" w:rsidRPr="00C357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712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85" w:type="dxa"/>
          </w:tcPr>
          <w:p w14:paraId="5F7C478E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DD20946" w14:textId="77777777" w:rsidR="0006445E" w:rsidRPr="0006445E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45E">
              <w:rPr>
                <w:rFonts w:asciiTheme="majorBidi" w:hAnsiTheme="majorBidi" w:cstheme="majorBidi"/>
                <w:sz w:val="30"/>
                <w:szCs w:val="30"/>
              </w:rPr>
              <w:t>50,104</w:t>
            </w:r>
          </w:p>
        </w:tc>
      </w:tr>
      <w:tr w:rsidR="00115BF1" w:rsidRPr="0013700D" w14:paraId="4E4CADDF" w14:textId="77777777" w:rsidTr="0051257C">
        <w:trPr>
          <w:cantSplit/>
        </w:trPr>
        <w:tc>
          <w:tcPr>
            <w:tcW w:w="3685" w:type="dxa"/>
            <w:shd w:val="clear" w:color="auto" w:fill="auto"/>
          </w:tcPr>
          <w:p w14:paraId="396BE75D" w14:textId="77777777" w:rsidR="00115BF1" w:rsidRPr="0013700D" w:rsidRDefault="00115BF1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B979FCA" w14:textId="77777777" w:rsidR="00115BF1" w:rsidRPr="0013700D" w:rsidRDefault="00115BF1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2DA13C1" w14:textId="77777777" w:rsidR="00115BF1" w:rsidRPr="0013700D" w:rsidRDefault="00115BF1" w:rsidP="00977A7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3480E6" w14:textId="77777777" w:rsidR="00115BF1" w:rsidRPr="0013700D" w:rsidRDefault="00115BF1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041AA5D" w14:textId="77777777" w:rsidR="00115BF1" w:rsidRPr="0013700D" w:rsidRDefault="00115BF1" w:rsidP="00977A7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42315BBE" w14:textId="77777777" w:rsidR="00115BF1" w:rsidRPr="00C35712" w:rsidRDefault="00115BF1" w:rsidP="00D12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C35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14:paraId="7A994F72" w14:textId="77777777" w:rsidR="00115BF1" w:rsidRPr="0013700D" w:rsidRDefault="00115BF1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689C4B8" w14:textId="77777777" w:rsidR="00115BF1" w:rsidRPr="0006445E" w:rsidRDefault="00115BF1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45E">
              <w:rPr>
                <w:rFonts w:asciiTheme="majorBidi" w:hAnsiTheme="majorBidi" w:cstheme="majorBidi"/>
                <w:sz w:val="30"/>
                <w:szCs w:val="30"/>
              </w:rPr>
              <w:t>4,124</w:t>
            </w:r>
          </w:p>
        </w:tc>
      </w:tr>
      <w:tr w:rsidR="00977A7A" w:rsidRPr="0013700D" w14:paraId="048B24FB" w14:textId="77777777" w:rsidTr="0051257C">
        <w:trPr>
          <w:cantSplit/>
        </w:trPr>
        <w:tc>
          <w:tcPr>
            <w:tcW w:w="3685" w:type="dxa"/>
            <w:shd w:val="clear" w:color="auto" w:fill="auto"/>
          </w:tcPr>
          <w:p w14:paraId="6EB7147B" w14:textId="77777777" w:rsidR="00977A7A" w:rsidRPr="0013700D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99B609" w14:textId="77777777" w:rsidR="00977A7A" w:rsidRPr="0013700D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3E93AC8" w14:textId="77777777" w:rsidR="00977A7A" w:rsidRPr="0013700D" w:rsidRDefault="00977A7A" w:rsidP="00977A7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80D762" w14:textId="77777777" w:rsidR="00977A7A" w:rsidRPr="0013700D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AD3AFF0" w14:textId="77777777" w:rsidR="00977A7A" w:rsidRPr="0013700D" w:rsidRDefault="00977A7A" w:rsidP="00977A7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261190E9" w14:textId="77777777" w:rsidR="00977A7A" w:rsidRPr="00C35712" w:rsidRDefault="00C35712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712">
              <w:rPr>
                <w:rFonts w:asciiTheme="majorBidi" w:hAnsiTheme="majorBidi" w:cstheme="majorBidi"/>
                <w:sz w:val="30"/>
                <w:szCs w:val="30"/>
              </w:rPr>
              <w:t>1,760</w:t>
            </w:r>
          </w:p>
        </w:tc>
        <w:tc>
          <w:tcPr>
            <w:tcW w:w="285" w:type="dxa"/>
          </w:tcPr>
          <w:p w14:paraId="0AF104E7" w14:textId="77777777" w:rsidR="00977A7A" w:rsidRPr="0013700D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B55C59E" w14:textId="77777777" w:rsidR="00977A7A" w:rsidRPr="0006445E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45E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977A7A" w:rsidRPr="0013700D" w14:paraId="19C22B49" w14:textId="77777777" w:rsidTr="0051257C">
        <w:trPr>
          <w:cantSplit/>
        </w:trPr>
        <w:tc>
          <w:tcPr>
            <w:tcW w:w="3685" w:type="dxa"/>
          </w:tcPr>
          <w:p w14:paraId="691657D8" w14:textId="77777777" w:rsidR="00977A7A" w:rsidRPr="00293A18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934EF2F" w14:textId="77777777" w:rsidR="00977A7A" w:rsidRPr="0013700D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EC89F44" w14:textId="77777777" w:rsidR="00977A7A" w:rsidRPr="0013700D" w:rsidRDefault="00977A7A" w:rsidP="00977A7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1192A83B" w14:textId="77777777" w:rsidR="00977A7A" w:rsidRPr="0013700D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24C9F93" w14:textId="77777777" w:rsidR="00977A7A" w:rsidRPr="0013700D" w:rsidRDefault="00977A7A" w:rsidP="00977A7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10929077" w14:textId="77777777" w:rsidR="00977A7A" w:rsidRPr="0006445E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35712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85" w:type="dxa"/>
          </w:tcPr>
          <w:p w14:paraId="61BCD256" w14:textId="77777777" w:rsidR="00977A7A" w:rsidRPr="00293A18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3DE146C" w14:textId="77777777" w:rsidR="00977A7A" w:rsidRPr="0006445E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45E">
              <w:rPr>
                <w:rFonts w:asciiTheme="majorBidi" w:hAnsiTheme="majorBidi" w:cstheme="majorBidi"/>
                <w:sz w:val="30"/>
                <w:szCs w:val="30"/>
              </w:rPr>
              <w:t>1,223</w:t>
            </w:r>
          </w:p>
        </w:tc>
      </w:tr>
      <w:tr w:rsidR="0006445E" w:rsidRPr="0013700D" w14:paraId="4C99048B" w14:textId="77777777" w:rsidTr="0051257C">
        <w:trPr>
          <w:cantSplit/>
        </w:trPr>
        <w:tc>
          <w:tcPr>
            <w:tcW w:w="3685" w:type="dxa"/>
          </w:tcPr>
          <w:p w14:paraId="49033DE6" w14:textId="77777777" w:rsidR="0006445E" w:rsidRPr="00AB54B5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C6A8B1B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E674986" w14:textId="77777777" w:rsidR="0006445E" w:rsidRPr="0013700D" w:rsidRDefault="0006445E" w:rsidP="0006445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1B7C74CC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09964CB" w14:textId="77777777" w:rsidR="0006445E" w:rsidRPr="0013700D" w:rsidRDefault="0006445E" w:rsidP="0006445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67BC7970" w14:textId="77777777" w:rsidR="0006445E" w:rsidRPr="0006445E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448BB8A5" w14:textId="77777777" w:rsidR="0006445E" w:rsidRPr="007E77D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F376E8E" w14:textId="77777777" w:rsidR="0006445E" w:rsidRPr="0006445E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A7A" w:rsidRPr="0013700D" w14:paraId="06D93519" w14:textId="77777777" w:rsidTr="0051257C">
        <w:trPr>
          <w:cantSplit/>
        </w:trPr>
        <w:tc>
          <w:tcPr>
            <w:tcW w:w="3685" w:type="dxa"/>
          </w:tcPr>
          <w:p w14:paraId="255022DD" w14:textId="77777777" w:rsidR="00977A7A" w:rsidRPr="00AB54B5" w:rsidRDefault="008B26F6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 w:rsidR="00977A7A"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977A7A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E562E03" w14:textId="77777777" w:rsidR="00977A7A" w:rsidRPr="0013700D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B2FE5A2" w14:textId="77777777" w:rsidR="00977A7A" w:rsidRPr="0013700D" w:rsidRDefault="00977A7A" w:rsidP="00977A7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78948B4" w14:textId="77777777" w:rsidR="00977A7A" w:rsidRPr="0013700D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8B6D47F" w14:textId="77777777" w:rsidR="00977A7A" w:rsidRPr="0013700D" w:rsidRDefault="00977A7A" w:rsidP="00977A7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6902BAF7" w14:textId="77777777" w:rsidR="00977A7A" w:rsidRPr="00C35712" w:rsidRDefault="00C35712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35712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85" w:type="dxa"/>
          </w:tcPr>
          <w:p w14:paraId="28CB83BA" w14:textId="77777777" w:rsidR="00977A7A" w:rsidRPr="007E77DD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28942ED" w14:textId="77777777" w:rsidR="00977A7A" w:rsidRPr="0006445E" w:rsidRDefault="00977A7A" w:rsidP="009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45E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06445E" w:rsidRPr="0013700D" w14:paraId="100A8A0D" w14:textId="77777777" w:rsidTr="0051257C">
        <w:trPr>
          <w:cantSplit/>
        </w:trPr>
        <w:tc>
          <w:tcPr>
            <w:tcW w:w="3685" w:type="dxa"/>
          </w:tcPr>
          <w:p w14:paraId="55D6BFFF" w14:textId="77777777" w:rsidR="0006445E" w:rsidRPr="00AB54B5" w:rsidRDefault="008B26F6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 w:rsidR="0006445E"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A907128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251C501" w14:textId="77777777" w:rsidR="0006445E" w:rsidRPr="0013700D" w:rsidRDefault="0006445E" w:rsidP="0006445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15FF770E" w14:textId="77777777" w:rsidR="0006445E" w:rsidRPr="0013700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48716B4" w14:textId="77777777" w:rsidR="0006445E" w:rsidRPr="0013700D" w:rsidRDefault="0006445E" w:rsidP="0006445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4D7EADDD" w14:textId="77777777" w:rsidR="0006445E" w:rsidRPr="00C35712" w:rsidRDefault="0006445E" w:rsidP="00C3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5712">
              <w:rPr>
                <w:rFonts w:ascii="Angsana New" w:hAnsi="Angsana New"/>
                <w:sz w:val="30"/>
                <w:szCs w:val="30"/>
              </w:rPr>
              <w:t>5</w:t>
            </w:r>
            <w:r w:rsidR="00C35712" w:rsidRPr="00C35712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85" w:type="dxa"/>
          </w:tcPr>
          <w:p w14:paraId="0FE0D327" w14:textId="77777777" w:rsidR="0006445E" w:rsidRPr="007E77DD" w:rsidRDefault="0006445E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F1126CE" w14:textId="77777777" w:rsidR="0006445E" w:rsidRPr="0006445E" w:rsidRDefault="00977A7A" w:rsidP="00064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581</w:t>
            </w:r>
          </w:p>
        </w:tc>
      </w:tr>
      <w:tr w:rsidR="000116C7" w:rsidRPr="00E24209" w14:paraId="109A1E42" w14:textId="77777777" w:rsidTr="0051257C">
        <w:trPr>
          <w:cantSplit/>
        </w:trPr>
        <w:tc>
          <w:tcPr>
            <w:tcW w:w="3685" w:type="dxa"/>
          </w:tcPr>
          <w:p w14:paraId="7F5EC6B2" w14:textId="77777777" w:rsidR="000116C7" w:rsidRPr="00F51F88" w:rsidRDefault="000116C7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7"/>
            <w:tcBorders>
              <w:bottom w:val="single" w:sz="4" w:space="0" w:color="auto"/>
            </w:tcBorders>
          </w:tcPr>
          <w:p w14:paraId="71F9A0C8" w14:textId="77777777" w:rsidR="000116C7" w:rsidRPr="00E24209" w:rsidRDefault="000116C7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116C7" w:rsidRPr="00E24209" w14:paraId="0B35112F" w14:textId="77777777" w:rsidTr="0051257C">
        <w:trPr>
          <w:cantSplit/>
        </w:trPr>
        <w:tc>
          <w:tcPr>
            <w:tcW w:w="3685" w:type="dxa"/>
          </w:tcPr>
          <w:p w14:paraId="0387785C" w14:textId="77777777" w:rsidR="000116C7" w:rsidRPr="00F51F88" w:rsidRDefault="000116C7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21259A" w14:textId="77777777" w:rsidR="000116C7" w:rsidRPr="00E24209" w:rsidRDefault="000116C7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5AC9063" w14:textId="77777777" w:rsidR="000116C7" w:rsidRPr="00E24209" w:rsidRDefault="000116C7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2C0127" w14:textId="77777777" w:rsidR="000116C7" w:rsidRPr="00E24209" w:rsidRDefault="000116C7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116C7" w:rsidRPr="00F51F88" w14:paraId="13B852B8" w14:textId="77777777" w:rsidTr="0051257C">
        <w:trPr>
          <w:cantSplit/>
        </w:trPr>
        <w:tc>
          <w:tcPr>
            <w:tcW w:w="3685" w:type="dxa"/>
          </w:tcPr>
          <w:p w14:paraId="0DE0EDA7" w14:textId="77777777" w:rsidR="000116C7" w:rsidRPr="00E9777E" w:rsidRDefault="000116C7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0909CE47" w14:textId="77777777" w:rsidR="000116C7" w:rsidRPr="00F51F88" w:rsidRDefault="000116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583B2C85" w14:textId="77777777" w:rsidR="000116C7" w:rsidRPr="00F51F88" w:rsidRDefault="000116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127C307" w14:textId="77777777" w:rsidR="000116C7" w:rsidRPr="00F51F88" w:rsidRDefault="000116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1D71E625" w14:textId="77777777" w:rsidR="000116C7" w:rsidRPr="00F51F88" w:rsidRDefault="000116C7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596E3FF" w14:textId="77777777" w:rsidR="000116C7" w:rsidRPr="00F51F88" w:rsidRDefault="000116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5" w:type="dxa"/>
          </w:tcPr>
          <w:p w14:paraId="78B57D35" w14:textId="77777777" w:rsidR="000116C7" w:rsidRPr="00F51F88" w:rsidRDefault="000116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9156B5" w14:textId="77777777" w:rsidR="000116C7" w:rsidRPr="00F51F88" w:rsidRDefault="000116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51257C" w:rsidRPr="00B14380" w14:paraId="526ADDFE" w14:textId="77777777" w:rsidTr="0051257C">
        <w:trPr>
          <w:cantSplit/>
        </w:trPr>
        <w:tc>
          <w:tcPr>
            <w:tcW w:w="3685" w:type="dxa"/>
          </w:tcPr>
          <w:p w14:paraId="214A2514" w14:textId="77777777" w:rsidR="0051257C" w:rsidRPr="009C6EE8" w:rsidRDefault="0051257C" w:rsidP="009C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C6EE8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347D27A3" w14:textId="77777777" w:rsidR="0051257C" w:rsidRPr="00F5193E" w:rsidRDefault="0051257C" w:rsidP="00512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0667AF8" w14:textId="77777777" w:rsidR="0051257C" w:rsidRPr="00F5193E" w:rsidRDefault="0051257C" w:rsidP="00945E9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688655E" w14:textId="77777777" w:rsidR="0051257C" w:rsidRPr="00F5193E" w:rsidRDefault="0051257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9A5A8DB" w14:textId="77777777" w:rsidR="0051257C" w:rsidRPr="00F5193E" w:rsidRDefault="0051257C" w:rsidP="00945E9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534BAE00" w14:textId="77777777" w:rsidR="0051257C" w:rsidRPr="000116C7" w:rsidRDefault="0051257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195F2B0A" w14:textId="77777777" w:rsidR="0051257C" w:rsidRPr="00F5193E" w:rsidRDefault="0051257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302EDD4" w14:textId="77777777" w:rsidR="0051257C" w:rsidRPr="000116C7" w:rsidRDefault="0051257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EA4253" w:rsidRPr="00AB338A" w14:paraId="265F00CC" w14:textId="77777777" w:rsidTr="0051257C">
        <w:trPr>
          <w:cantSplit/>
        </w:trPr>
        <w:tc>
          <w:tcPr>
            <w:tcW w:w="3685" w:type="dxa"/>
          </w:tcPr>
          <w:p w14:paraId="68D33C67" w14:textId="77777777" w:rsidR="00EA4253" w:rsidRPr="005373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AC1212D" w14:textId="77777777" w:rsidR="00EA4253" w:rsidRPr="0042181D" w:rsidRDefault="0042181D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181D">
              <w:rPr>
                <w:rFonts w:ascii="Angsana New" w:hAnsi="Angsana New" w:hint="cs"/>
                <w:sz w:val="30"/>
                <w:szCs w:val="30"/>
                <w:cs/>
              </w:rPr>
              <w:t>468</w:t>
            </w:r>
          </w:p>
        </w:tc>
        <w:tc>
          <w:tcPr>
            <w:tcW w:w="284" w:type="dxa"/>
          </w:tcPr>
          <w:p w14:paraId="2E226216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819BC4E" w14:textId="77777777" w:rsidR="00EA4253" w:rsidRPr="001A140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0E5A0622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2EA9FB54" w14:textId="77777777" w:rsidR="00EA4253" w:rsidRPr="003B7AF1" w:rsidRDefault="00B13C4F" w:rsidP="00B13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5" w:type="dxa"/>
          </w:tcPr>
          <w:p w14:paraId="4A1B891A" w14:textId="77777777" w:rsidR="00EA4253" w:rsidRPr="00B1438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D677E25" w14:textId="77777777" w:rsidR="00EA4253" w:rsidRPr="00AB338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EA4253" w:rsidRPr="001B66C5" w14:paraId="5A923525" w14:textId="77777777" w:rsidTr="0051257C">
        <w:trPr>
          <w:cantSplit/>
        </w:trPr>
        <w:tc>
          <w:tcPr>
            <w:tcW w:w="3685" w:type="dxa"/>
          </w:tcPr>
          <w:p w14:paraId="25AE6428" w14:textId="77777777" w:rsidR="00EA4253" w:rsidRPr="005373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E452867" w14:textId="77777777" w:rsidR="00EA4253" w:rsidRPr="0042181D" w:rsidRDefault="0042181D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181D">
              <w:rPr>
                <w:rFonts w:ascii="Angsana New" w:hAnsi="Angsana New" w:hint="cs"/>
                <w:sz w:val="30"/>
                <w:szCs w:val="30"/>
                <w:cs/>
              </w:rPr>
              <w:t>356</w:t>
            </w:r>
          </w:p>
        </w:tc>
        <w:tc>
          <w:tcPr>
            <w:tcW w:w="284" w:type="dxa"/>
          </w:tcPr>
          <w:p w14:paraId="2E2BB10A" w14:textId="77777777" w:rsidR="00EA4253" w:rsidRPr="00EA5359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D339A42" w14:textId="77777777" w:rsidR="00EA4253" w:rsidRPr="005E538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1FB1B6B6" w14:textId="77777777" w:rsidR="00EA4253" w:rsidRPr="00EA5359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7FBB2AB2" w14:textId="77777777" w:rsidR="00EA4253" w:rsidRPr="00B13C4F" w:rsidRDefault="00B13C4F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3C4F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285" w:type="dxa"/>
          </w:tcPr>
          <w:p w14:paraId="4A61F2EA" w14:textId="77777777" w:rsidR="00EA4253" w:rsidRPr="00EA535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AB0C56A" w14:textId="77777777" w:rsidR="00EA4253" w:rsidRPr="001B66C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A4253" w:rsidRPr="001B66C5" w14:paraId="0A47C75C" w14:textId="77777777" w:rsidTr="00BA6425">
        <w:trPr>
          <w:cantSplit/>
        </w:trPr>
        <w:tc>
          <w:tcPr>
            <w:tcW w:w="3685" w:type="dxa"/>
          </w:tcPr>
          <w:p w14:paraId="360DAAC7" w14:textId="77777777" w:rsidR="00EA4253" w:rsidRPr="00F3756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455D6212" w14:textId="77777777" w:rsidR="00EA4253" w:rsidRPr="00BA6425" w:rsidRDefault="00BA6425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6425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14:paraId="2A8814D9" w14:textId="77777777" w:rsidR="00EA4253" w:rsidRPr="00EA5359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194872C" w14:textId="77777777" w:rsidR="00EA4253" w:rsidRPr="001B66C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7A12819E" w14:textId="77777777" w:rsidR="00EA4253" w:rsidRPr="00EA5359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3303740C" w14:textId="77777777" w:rsidR="00EA4253" w:rsidRPr="00985C3D" w:rsidRDefault="00985C3D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5C3D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5" w:type="dxa"/>
          </w:tcPr>
          <w:p w14:paraId="2687CEB2" w14:textId="77777777" w:rsidR="00EA4253" w:rsidRPr="00EA535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3115071" w14:textId="77777777" w:rsidR="00EA4253" w:rsidRPr="001B66C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EA4253" w:rsidRPr="00B14380" w14:paraId="1958B7D2" w14:textId="77777777" w:rsidTr="0051257C">
        <w:trPr>
          <w:cantSplit/>
        </w:trPr>
        <w:tc>
          <w:tcPr>
            <w:tcW w:w="3685" w:type="dxa"/>
          </w:tcPr>
          <w:p w14:paraId="7EB7D2C2" w14:textId="77777777" w:rsidR="00EA4253" w:rsidRPr="0051257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D1D6179" w14:textId="77777777" w:rsidR="00EA4253" w:rsidRPr="003B7AF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B3148AF" w14:textId="77777777" w:rsidR="00EA4253" w:rsidRPr="0051257C" w:rsidRDefault="00EA4253" w:rsidP="00EA425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14:paraId="4CBE2070" w14:textId="77777777" w:rsidR="00EA4253" w:rsidRPr="0051257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F51BD" w14:textId="77777777" w:rsidR="00EA4253" w:rsidRPr="0051257C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</w:tcPr>
          <w:p w14:paraId="5C1F8C76" w14:textId="77777777" w:rsidR="00EA4253" w:rsidRPr="003B7AF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14:paraId="415C6BAD" w14:textId="77777777" w:rsidR="00EA4253" w:rsidRPr="0051257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19B9967" w14:textId="77777777" w:rsidR="00EA4253" w:rsidRPr="0051257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EA4253" w:rsidRPr="00B14380" w14:paraId="3662654B" w14:textId="77777777" w:rsidTr="0051257C">
        <w:trPr>
          <w:cantSplit/>
        </w:trPr>
        <w:tc>
          <w:tcPr>
            <w:tcW w:w="3685" w:type="dxa"/>
          </w:tcPr>
          <w:p w14:paraId="7B90BDFD" w14:textId="77777777" w:rsidR="00EA4253" w:rsidRDefault="00EA4253" w:rsidP="001F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</w:tcPr>
          <w:p w14:paraId="7AD596C8" w14:textId="77777777" w:rsidR="00EA4253" w:rsidRPr="003B7AF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F066ADE" w14:textId="77777777" w:rsidR="00EA4253" w:rsidRPr="00F5193E" w:rsidRDefault="00EA4253" w:rsidP="00EA425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43EBC5C" w14:textId="77777777" w:rsidR="00EA4253" w:rsidRPr="00F5193E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5CCFD0C" w14:textId="77777777" w:rsidR="00EA4253" w:rsidRPr="00F5193E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34149737" w14:textId="77777777" w:rsidR="00EA4253" w:rsidRPr="003B7AF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14F9FB5D" w14:textId="77777777" w:rsidR="00EA4253" w:rsidRPr="00F5193E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52CE537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EA4253" w:rsidRPr="00B14380" w14:paraId="4D36D806" w14:textId="77777777" w:rsidTr="0051257C">
        <w:trPr>
          <w:cantSplit/>
        </w:trPr>
        <w:tc>
          <w:tcPr>
            <w:tcW w:w="3685" w:type="dxa"/>
          </w:tcPr>
          <w:p w14:paraId="77D4C0D0" w14:textId="77777777" w:rsidR="00EA4253" w:rsidRPr="005373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left w:val="nil"/>
              <w:bottom w:val="double" w:sz="4" w:space="0" w:color="auto"/>
            </w:tcBorders>
          </w:tcPr>
          <w:p w14:paraId="37F5F236" w14:textId="77777777" w:rsidR="00EA4253" w:rsidRPr="0042181D" w:rsidRDefault="0042181D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181D">
              <w:rPr>
                <w:rFonts w:ascii="Angsana New" w:hAnsi="Angsana New" w:hint="cs"/>
                <w:sz w:val="30"/>
                <w:szCs w:val="30"/>
                <w:cs/>
              </w:rPr>
              <w:t>586</w:t>
            </w:r>
          </w:p>
        </w:tc>
        <w:tc>
          <w:tcPr>
            <w:tcW w:w="284" w:type="dxa"/>
          </w:tcPr>
          <w:p w14:paraId="7159C4D3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BE0D03C" w14:textId="77777777" w:rsidR="00EA4253" w:rsidRPr="005E538A" w:rsidRDefault="003B7AF1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A4253" w:rsidRPr="001A140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83" w:type="dxa"/>
          </w:tcPr>
          <w:p w14:paraId="1AA151C2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39CA4FA7" w14:textId="77777777" w:rsidR="00EA4253" w:rsidRPr="00B13C4F" w:rsidRDefault="00B13C4F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3C4F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85" w:type="dxa"/>
          </w:tcPr>
          <w:p w14:paraId="215E7AC8" w14:textId="77777777" w:rsidR="00EA4253" w:rsidRPr="00B1438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0991E94" w14:textId="77777777" w:rsidR="00EA4253" w:rsidRPr="0035303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135B5" w:rsidRPr="00B14380" w14:paraId="14A75872" w14:textId="77777777" w:rsidTr="0051257C">
        <w:trPr>
          <w:cantSplit/>
        </w:trPr>
        <w:tc>
          <w:tcPr>
            <w:tcW w:w="3685" w:type="dxa"/>
          </w:tcPr>
          <w:p w14:paraId="4C0A4A3A" w14:textId="77777777" w:rsidR="001135B5" w:rsidRPr="005373A3" w:rsidRDefault="001135B5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1CE6A10" w14:textId="77777777" w:rsidR="001135B5" w:rsidRPr="0042181D" w:rsidRDefault="001135B5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181D">
              <w:rPr>
                <w:rFonts w:ascii="Angsana New" w:hAnsi="Angsana New"/>
                <w:sz w:val="30"/>
                <w:szCs w:val="30"/>
              </w:rPr>
              <w:t>46</w:t>
            </w:r>
            <w:r w:rsidR="0042181D" w:rsidRPr="0042181D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84" w:type="dxa"/>
          </w:tcPr>
          <w:p w14:paraId="26C7BD3C" w14:textId="77777777" w:rsidR="001135B5" w:rsidRPr="00EA5359" w:rsidRDefault="001135B5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7B35CF8" w14:textId="77777777" w:rsidR="001135B5" w:rsidRPr="005E538A" w:rsidRDefault="001135B5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83" w:type="dxa"/>
          </w:tcPr>
          <w:p w14:paraId="17027C73" w14:textId="77777777" w:rsidR="001135B5" w:rsidRPr="00EA5359" w:rsidRDefault="001135B5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556CFFE6" w14:textId="77777777" w:rsidR="001135B5" w:rsidRPr="001B66C5" w:rsidRDefault="001135B5" w:rsidP="005D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14:paraId="51A1F644" w14:textId="77777777" w:rsidR="001135B5" w:rsidRPr="00EA5359" w:rsidRDefault="001135B5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D717521" w14:textId="77777777" w:rsidR="001135B5" w:rsidRPr="001B66C5" w:rsidRDefault="001135B5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B7AF1" w:rsidRPr="00B14380" w14:paraId="6FA065D3" w14:textId="77777777" w:rsidTr="00BA6425">
        <w:trPr>
          <w:cantSplit/>
        </w:trPr>
        <w:tc>
          <w:tcPr>
            <w:tcW w:w="3685" w:type="dxa"/>
          </w:tcPr>
          <w:p w14:paraId="72F8BEA4" w14:textId="77777777" w:rsidR="003B7AF1" w:rsidRPr="00F37565" w:rsidRDefault="003B7AF1" w:rsidP="003B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4BB68061" w14:textId="77777777" w:rsidR="003B7AF1" w:rsidRPr="00BA6425" w:rsidRDefault="00BA6425" w:rsidP="003B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425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84" w:type="dxa"/>
          </w:tcPr>
          <w:p w14:paraId="3367EB2C" w14:textId="77777777" w:rsidR="003B7AF1" w:rsidRPr="00EA5359" w:rsidRDefault="003B7AF1" w:rsidP="003B7AF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4B5B9F9" w14:textId="77777777" w:rsidR="003B7AF1" w:rsidRPr="001B66C5" w:rsidRDefault="003B7AF1" w:rsidP="003B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AAC47C5" w14:textId="77777777" w:rsidR="003B7AF1" w:rsidRPr="00EA5359" w:rsidRDefault="003B7AF1" w:rsidP="003B7AF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7E4A20E3" w14:textId="77777777" w:rsidR="003B7AF1" w:rsidRPr="00985C3D" w:rsidRDefault="00B13C4F" w:rsidP="00985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5C3D">
              <w:rPr>
                <w:rFonts w:ascii="Angsana New" w:hAnsi="Angsana New"/>
                <w:sz w:val="30"/>
                <w:szCs w:val="30"/>
              </w:rPr>
              <w:t>2</w:t>
            </w:r>
            <w:r w:rsidR="00985C3D" w:rsidRPr="00985C3D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5" w:type="dxa"/>
          </w:tcPr>
          <w:p w14:paraId="7CDC99E0" w14:textId="77777777" w:rsidR="003B7AF1" w:rsidRPr="00EA5359" w:rsidRDefault="003B7AF1" w:rsidP="003B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608187E" w14:textId="77777777" w:rsidR="003B7AF1" w:rsidRPr="001B66C5" w:rsidRDefault="003B7AF1" w:rsidP="003B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A4253" w:rsidRPr="00B14380" w14:paraId="1CEB6E1B" w14:textId="77777777" w:rsidTr="0051257C">
        <w:trPr>
          <w:cantSplit/>
        </w:trPr>
        <w:tc>
          <w:tcPr>
            <w:tcW w:w="3685" w:type="dxa"/>
          </w:tcPr>
          <w:p w14:paraId="776F3780" w14:textId="77777777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0B1206A" w14:textId="77777777" w:rsidR="00EA4253" w:rsidRPr="003B7AF1" w:rsidRDefault="0042181D" w:rsidP="0042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2181D">
              <w:rPr>
                <w:rFonts w:ascii="Angsana New" w:hAnsi="Angsana New"/>
                <w:sz w:val="30"/>
                <w:szCs w:val="30"/>
              </w:rPr>
              <w:t>28</w:t>
            </w:r>
            <w:r w:rsidR="00EA4253" w:rsidRPr="0042181D">
              <w:rPr>
                <w:rFonts w:ascii="Angsana New" w:hAnsi="Angsana New"/>
                <w:sz w:val="30"/>
                <w:szCs w:val="30"/>
              </w:rPr>
              <w:t>,</w:t>
            </w:r>
            <w:r w:rsidRPr="0042181D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84" w:type="dxa"/>
          </w:tcPr>
          <w:p w14:paraId="2635402D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63EBC4A1" w14:textId="77777777" w:rsidR="00EA4253" w:rsidRPr="00DA40FF" w:rsidRDefault="003B7AF1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EA4253" w:rsidRPr="001A140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83" w:type="dxa"/>
          </w:tcPr>
          <w:p w14:paraId="66E3485D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385C0149" w14:textId="77777777" w:rsidR="00EA4253" w:rsidRPr="00B13C4F" w:rsidRDefault="00B13C4F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3C4F">
              <w:rPr>
                <w:rFonts w:ascii="Angsana New" w:hAnsi="Angsana New"/>
                <w:sz w:val="30"/>
                <w:szCs w:val="30"/>
              </w:rPr>
              <w:t>23,671</w:t>
            </w:r>
          </w:p>
        </w:tc>
        <w:tc>
          <w:tcPr>
            <w:tcW w:w="285" w:type="dxa"/>
          </w:tcPr>
          <w:p w14:paraId="3CAA1DC5" w14:textId="77777777" w:rsidR="00EA4253" w:rsidRPr="007E77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544D6A5" w14:textId="77777777" w:rsidR="00EA4253" w:rsidRPr="00DC742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2</w:t>
            </w:r>
            <w:r w:rsidR="003B7AF1">
              <w:rPr>
                <w:rFonts w:ascii="Angsana New" w:hAnsi="Angsana New"/>
                <w:sz w:val="30"/>
                <w:szCs w:val="30"/>
              </w:rPr>
              <w:t>1</w:t>
            </w:r>
            <w:r w:rsidRPr="00AB338A">
              <w:rPr>
                <w:rFonts w:ascii="Angsana New" w:hAnsi="Angsana New"/>
                <w:sz w:val="30"/>
                <w:szCs w:val="30"/>
              </w:rPr>
              <w:t>,</w:t>
            </w:r>
            <w:r w:rsidR="003B7AF1"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EA4253" w:rsidRPr="00B14380" w14:paraId="59B7EF09" w14:textId="77777777" w:rsidTr="0051257C">
        <w:trPr>
          <w:cantSplit/>
        </w:trPr>
        <w:tc>
          <w:tcPr>
            <w:tcW w:w="3685" w:type="dxa"/>
          </w:tcPr>
          <w:p w14:paraId="0EEBC672" w14:textId="77777777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628C594" w14:textId="77777777" w:rsidR="00EA4253" w:rsidRPr="0042181D" w:rsidRDefault="00EA4253" w:rsidP="0042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181D">
              <w:rPr>
                <w:rFonts w:ascii="Angsana New" w:hAnsi="Angsana New"/>
                <w:sz w:val="30"/>
                <w:szCs w:val="30"/>
              </w:rPr>
              <w:t>1,</w:t>
            </w:r>
            <w:r w:rsidR="0042181D" w:rsidRPr="0042181D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84" w:type="dxa"/>
          </w:tcPr>
          <w:p w14:paraId="65308126" w14:textId="77777777" w:rsidR="00EA4253" w:rsidRPr="0066040A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0D78C76" w14:textId="77777777" w:rsidR="00EA4253" w:rsidRPr="005E538A" w:rsidRDefault="003B7AF1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83" w:type="dxa"/>
          </w:tcPr>
          <w:p w14:paraId="383455CC" w14:textId="77777777" w:rsidR="00EA4253" w:rsidRPr="0066040A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4ACC3F29" w14:textId="77777777" w:rsidR="00EA4253" w:rsidRPr="00E55B9F" w:rsidRDefault="00E55B9F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5B9F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85" w:type="dxa"/>
          </w:tcPr>
          <w:p w14:paraId="189FEFBF" w14:textId="77777777" w:rsidR="00EA4253" w:rsidRPr="007E77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ABD42C9" w14:textId="77777777" w:rsidR="00EA4253" w:rsidRPr="00DC742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8</w:t>
            </w:r>
            <w:r w:rsidR="003B7AF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55B9F" w:rsidRPr="00B14380" w14:paraId="70CB4C17" w14:textId="77777777" w:rsidTr="0051257C">
        <w:trPr>
          <w:cantSplit/>
        </w:trPr>
        <w:tc>
          <w:tcPr>
            <w:tcW w:w="3685" w:type="dxa"/>
          </w:tcPr>
          <w:p w14:paraId="005A1A32" w14:textId="77777777" w:rsidR="00E55B9F" w:rsidRDefault="00E55B9F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BAB8F30" w14:textId="77777777" w:rsidR="00E55B9F" w:rsidRPr="0042181D" w:rsidRDefault="0042181D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181D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4" w:type="dxa"/>
          </w:tcPr>
          <w:p w14:paraId="1FA0DF8F" w14:textId="77777777" w:rsidR="00E55B9F" w:rsidRPr="0066040A" w:rsidRDefault="00E55B9F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9AD3EDF" w14:textId="77777777" w:rsidR="00E55B9F" w:rsidRPr="005E538A" w:rsidRDefault="00E55B9F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83" w:type="dxa"/>
          </w:tcPr>
          <w:p w14:paraId="0651ED9F" w14:textId="77777777" w:rsidR="00E55B9F" w:rsidRPr="0066040A" w:rsidRDefault="00E55B9F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015A2F0" w14:textId="77777777" w:rsidR="00E55B9F" w:rsidRPr="00DC7425" w:rsidRDefault="00E55B9F" w:rsidP="005D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14:paraId="2918912E" w14:textId="77777777" w:rsidR="00E55B9F" w:rsidRPr="007E77DD" w:rsidRDefault="00E55B9F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E8649D5" w14:textId="77777777" w:rsidR="00E55B9F" w:rsidRPr="00DC7425" w:rsidRDefault="00E55B9F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A4253" w:rsidRPr="00B14380" w14:paraId="1A024E59" w14:textId="77777777" w:rsidTr="0051257C">
        <w:trPr>
          <w:cantSplit/>
        </w:trPr>
        <w:tc>
          <w:tcPr>
            <w:tcW w:w="3685" w:type="dxa"/>
          </w:tcPr>
          <w:p w14:paraId="4232F4C8" w14:textId="77777777" w:rsidR="00EA4253" w:rsidRPr="00293A18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7E5822F" w14:textId="2441101D" w:rsidR="00EA4253" w:rsidRPr="003B7AF1" w:rsidRDefault="00115BF1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15BF1">
              <w:rPr>
                <w:rFonts w:ascii="Angsana New" w:hAnsi="Angsana New"/>
                <w:sz w:val="30"/>
                <w:szCs w:val="30"/>
              </w:rPr>
              <w:t>5</w:t>
            </w:r>
            <w:r w:rsidR="00C9116A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  <w:tc>
          <w:tcPr>
            <w:tcW w:w="284" w:type="dxa"/>
          </w:tcPr>
          <w:p w14:paraId="7AC023A1" w14:textId="77777777" w:rsidR="00EA4253" w:rsidRPr="0013700D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823E088" w14:textId="77777777" w:rsidR="00EA4253" w:rsidRPr="005E538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5</w:t>
            </w:r>
            <w:r w:rsidR="003B7AF1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3" w:type="dxa"/>
          </w:tcPr>
          <w:p w14:paraId="5369A3C9" w14:textId="77777777" w:rsidR="00EA4253" w:rsidRPr="0013700D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6BD42D1" w14:textId="77777777" w:rsidR="00EA4253" w:rsidRPr="001135B5" w:rsidRDefault="00EA4253" w:rsidP="00113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35B5">
              <w:rPr>
                <w:rFonts w:ascii="Angsana New" w:hAnsi="Angsana New"/>
                <w:sz w:val="30"/>
                <w:szCs w:val="30"/>
              </w:rPr>
              <w:t>51</w:t>
            </w:r>
            <w:r w:rsidR="001135B5" w:rsidRPr="001135B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5" w:type="dxa"/>
          </w:tcPr>
          <w:p w14:paraId="75B91BDF" w14:textId="77777777" w:rsidR="00EA4253" w:rsidRPr="007E77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96F32F2" w14:textId="77777777" w:rsidR="00EA4253" w:rsidRPr="00DC742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51</w:t>
            </w:r>
            <w:r w:rsidR="003B7AF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A4253" w:rsidRPr="00B14380" w14:paraId="7862270F" w14:textId="77777777" w:rsidTr="0051257C">
        <w:trPr>
          <w:cantSplit/>
        </w:trPr>
        <w:tc>
          <w:tcPr>
            <w:tcW w:w="3685" w:type="dxa"/>
          </w:tcPr>
          <w:p w14:paraId="65847D67" w14:textId="77777777" w:rsidR="00EA4253" w:rsidRPr="00AB54B5" w:rsidRDefault="00EA4253" w:rsidP="0042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  <w:r w:rsidRPr="0042181D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42181D" w:rsidRPr="0042181D">
              <w:rPr>
                <w:rFonts w:ascii="Angsana New" w:hAnsi="Angsana New"/>
                <w:bCs/>
                <w:sz w:val="30"/>
                <w:szCs w:val="30"/>
              </w:rPr>
              <w:t>-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6CBC6CA" w14:textId="77777777" w:rsidR="00EA4253" w:rsidRPr="0042181D" w:rsidRDefault="00EA4253" w:rsidP="0042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181D">
              <w:rPr>
                <w:rFonts w:ascii="Angsana New" w:hAnsi="Angsana New"/>
                <w:sz w:val="30"/>
                <w:szCs w:val="30"/>
              </w:rPr>
              <w:t>1</w:t>
            </w:r>
            <w:r w:rsidR="0042181D" w:rsidRPr="0042181D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</w:tcPr>
          <w:p w14:paraId="7295FC36" w14:textId="77777777" w:rsidR="00EA4253" w:rsidRPr="0013700D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EF992BB" w14:textId="77777777" w:rsidR="00EA4253" w:rsidRPr="00562278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</w:t>
            </w:r>
            <w:r w:rsidR="003B7AF1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83" w:type="dxa"/>
          </w:tcPr>
          <w:p w14:paraId="477F1E86" w14:textId="77777777" w:rsidR="00EA4253" w:rsidRPr="0013700D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72C2C7A1" w14:textId="77777777" w:rsidR="00EA4253" w:rsidRPr="001135B5" w:rsidRDefault="00EA4253" w:rsidP="00113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35B5">
              <w:rPr>
                <w:rFonts w:ascii="Angsana New" w:hAnsi="Angsana New"/>
                <w:sz w:val="30"/>
                <w:szCs w:val="30"/>
              </w:rPr>
              <w:t>1</w:t>
            </w:r>
            <w:r w:rsidR="001135B5" w:rsidRPr="001135B5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5" w:type="dxa"/>
          </w:tcPr>
          <w:p w14:paraId="35715A3C" w14:textId="77777777" w:rsidR="00EA4253" w:rsidRPr="007E77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89F7541" w14:textId="77777777" w:rsidR="00EA4253" w:rsidRPr="00562278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1</w:t>
            </w:r>
            <w:r w:rsidR="003B7AF1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EA4253" w:rsidRPr="00A92FC6" w14:paraId="0EA26A51" w14:textId="77777777" w:rsidTr="0051257C">
        <w:trPr>
          <w:cantSplit/>
        </w:trPr>
        <w:tc>
          <w:tcPr>
            <w:tcW w:w="3685" w:type="dxa"/>
          </w:tcPr>
          <w:p w14:paraId="68817297" w14:textId="77777777" w:rsidR="00EA4253" w:rsidRPr="00A92FC6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9160CB5" w14:textId="77777777" w:rsidR="00EA4253" w:rsidRPr="003B7AF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DF24D46" w14:textId="77777777" w:rsidR="00EA4253" w:rsidRPr="00A92FC6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038B6840" w14:textId="77777777" w:rsidR="00EA4253" w:rsidRPr="00097572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162B0F6F" w14:textId="77777777" w:rsidR="00EA4253" w:rsidRPr="00A92FC6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0CFBC0F0" w14:textId="77777777" w:rsidR="00EA4253" w:rsidRPr="003B7AF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14:paraId="31255FBA" w14:textId="77777777" w:rsidR="00EA4253" w:rsidRPr="00A92FC6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1D62051" w14:textId="77777777" w:rsidR="00EA4253" w:rsidRPr="00097572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EA4253" w:rsidRPr="00B14380" w14:paraId="7DC6BAFD" w14:textId="77777777" w:rsidTr="0051257C">
        <w:trPr>
          <w:cantSplit/>
        </w:trPr>
        <w:tc>
          <w:tcPr>
            <w:tcW w:w="3685" w:type="dxa"/>
          </w:tcPr>
          <w:p w14:paraId="07D56353" w14:textId="77777777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20500C9E" w14:textId="77777777" w:rsidR="00EA4253" w:rsidRPr="003B7AF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A00DC58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E11F8BB" w14:textId="77777777" w:rsidR="00EA4253" w:rsidRPr="00097572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227FF2D4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21938124" w14:textId="77777777" w:rsidR="00EA4253" w:rsidRPr="003B7AF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32CDF88D" w14:textId="77777777" w:rsidR="00EA4253" w:rsidRPr="00B1438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2C51516" w14:textId="77777777" w:rsidR="00EA4253" w:rsidRPr="00097572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4253" w:rsidRPr="00B14380" w14:paraId="1E67D724" w14:textId="77777777" w:rsidTr="0051257C">
        <w:trPr>
          <w:cantSplit/>
        </w:trPr>
        <w:tc>
          <w:tcPr>
            <w:tcW w:w="3685" w:type="dxa"/>
          </w:tcPr>
          <w:p w14:paraId="4C007F7C" w14:textId="77777777" w:rsidR="00EA4253" w:rsidRDefault="003967A4" w:rsidP="0039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- </w:t>
            </w:r>
            <w:r w:rsidR="00EA4253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4A279063" w14:textId="77777777" w:rsidR="00EA4253" w:rsidRPr="00BB2D86" w:rsidRDefault="00EA4253" w:rsidP="00BB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D86">
              <w:rPr>
                <w:rFonts w:ascii="Angsana New" w:hAnsi="Angsana New"/>
                <w:sz w:val="30"/>
                <w:szCs w:val="30"/>
              </w:rPr>
              <w:t>10,52</w:t>
            </w:r>
            <w:r w:rsidR="00BB2D86" w:rsidRPr="00BB2D8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6ADB05B9" w14:textId="77777777" w:rsidR="00EA4253" w:rsidRPr="006E327A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F77694A" w14:textId="77777777" w:rsidR="00EA4253" w:rsidRPr="00E5757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9,</w:t>
            </w:r>
            <w:r w:rsidR="003B7AF1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83" w:type="dxa"/>
          </w:tcPr>
          <w:p w14:paraId="530F290D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07A6CA97" w14:textId="77777777" w:rsidR="00EA4253" w:rsidRPr="0057122C" w:rsidRDefault="00EA4253" w:rsidP="0057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22C">
              <w:rPr>
                <w:rFonts w:ascii="Angsana New" w:hAnsi="Angsana New"/>
                <w:sz w:val="30"/>
                <w:szCs w:val="30"/>
              </w:rPr>
              <w:t>2,</w:t>
            </w:r>
            <w:r w:rsidR="0057122C" w:rsidRPr="0057122C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85" w:type="dxa"/>
          </w:tcPr>
          <w:p w14:paraId="24B6C7CB" w14:textId="77777777" w:rsidR="00EA4253" w:rsidRPr="00B1438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31B6E6C" w14:textId="77777777" w:rsidR="00EA4253" w:rsidRPr="00E5757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2,</w:t>
            </w:r>
            <w:r w:rsidR="003B7AF1"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EA4253" w:rsidRPr="00B14380" w14:paraId="2A0B1E4D" w14:textId="77777777" w:rsidTr="0051257C">
        <w:trPr>
          <w:cantSplit/>
        </w:trPr>
        <w:tc>
          <w:tcPr>
            <w:tcW w:w="3685" w:type="dxa"/>
          </w:tcPr>
          <w:p w14:paraId="10B53282" w14:textId="77777777" w:rsidR="00EA4253" w:rsidRDefault="003967A4" w:rsidP="0039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- </w:t>
            </w:r>
            <w:r w:rsidR="00EA4253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5F6212" w14:textId="77777777" w:rsidR="00EA4253" w:rsidRPr="00BB2D86" w:rsidRDefault="00BB2D86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D86"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284" w:type="dxa"/>
          </w:tcPr>
          <w:p w14:paraId="704212E5" w14:textId="77777777" w:rsidR="00EA4253" w:rsidRPr="00B43FA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1DBCA89" w14:textId="77777777" w:rsidR="00EA4253" w:rsidRPr="00E5757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36</w:t>
            </w:r>
            <w:r w:rsidR="003B7AF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57F5C09C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9EB0E85" w14:textId="77777777" w:rsidR="00EA4253" w:rsidRPr="0057122C" w:rsidRDefault="0057122C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22C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85" w:type="dxa"/>
          </w:tcPr>
          <w:p w14:paraId="1998C2BC" w14:textId="77777777" w:rsidR="00EA4253" w:rsidRPr="00B1438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73658A" w14:textId="77777777" w:rsidR="00EA4253" w:rsidRPr="00E5757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15</w:t>
            </w:r>
            <w:r w:rsidR="003B7AF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A4253" w:rsidRPr="00B14380" w14:paraId="26D87C62" w14:textId="77777777" w:rsidTr="0051257C">
        <w:trPr>
          <w:cantSplit/>
        </w:trPr>
        <w:tc>
          <w:tcPr>
            <w:tcW w:w="3685" w:type="dxa"/>
          </w:tcPr>
          <w:p w14:paraId="0796282C" w14:textId="77777777" w:rsidR="00EA4253" w:rsidRPr="004C7AA6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68FDC4E" w14:textId="77777777" w:rsidR="00EA4253" w:rsidRPr="00BB2D86" w:rsidRDefault="00EA4253" w:rsidP="00BB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D86">
              <w:rPr>
                <w:rFonts w:ascii="Angsana New" w:hAnsi="Angsana New"/>
                <w:sz w:val="30"/>
                <w:szCs w:val="30"/>
              </w:rPr>
              <w:t>10,9</w:t>
            </w:r>
            <w:r w:rsidR="00BB2D86" w:rsidRPr="00BB2D86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</w:tcPr>
          <w:p w14:paraId="78035847" w14:textId="77777777" w:rsidR="00EA4253" w:rsidRPr="006E327A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35E819F" w14:textId="77777777" w:rsidR="00EA4253" w:rsidRPr="00E5757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10,0</w:t>
            </w:r>
            <w:r w:rsidR="003B7AF1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3" w:type="dxa"/>
          </w:tcPr>
          <w:p w14:paraId="4B9F84E8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1BA9172" w14:textId="77777777" w:rsidR="00EA4253" w:rsidRPr="0057122C" w:rsidRDefault="0057122C" w:rsidP="0057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22C">
              <w:rPr>
                <w:rFonts w:ascii="Angsana New" w:hAnsi="Angsana New"/>
                <w:sz w:val="30"/>
                <w:szCs w:val="30"/>
              </w:rPr>
              <w:t>3</w:t>
            </w:r>
            <w:r w:rsidR="00EA4253" w:rsidRPr="0057122C">
              <w:rPr>
                <w:rFonts w:ascii="Angsana New" w:hAnsi="Angsana New"/>
                <w:sz w:val="30"/>
                <w:szCs w:val="30"/>
              </w:rPr>
              <w:t>,</w:t>
            </w:r>
            <w:r w:rsidRPr="0057122C">
              <w:rPr>
                <w:rFonts w:ascii="Angsana New" w:hAnsi="Angsana New"/>
                <w:sz w:val="30"/>
                <w:szCs w:val="30"/>
              </w:rPr>
              <w:t>019</w:t>
            </w:r>
          </w:p>
        </w:tc>
        <w:tc>
          <w:tcPr>
            <w:tcW w:w="285" w:type="dxa"/>
          </w:tcPr>
          <w:p w14:paraId="2D6AA219" w14:textId="77777777" w:rsidR="00EA4253" w:rsidRPr="00B1438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ED97132" w14:textId="77777777" w:rsidR="00EA4253" w:rsidRPr="00E5757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2,</w:t>
            </w:r>
            <w:r w:rsidR="003B7AF1">
              <w:rPr>
                <w:rFonts w:ascii="Angsana New" w:hAnsi="Angsana New"/>
                <w:sz w:val="30"/>
                <w:szCs w:val="30"/>
              </w:rPr>
              <w:t>853</w:t>
            </w:r>
          </w:p>
        </w:tc>
      </w:tr>
    </w:tbl>
    <w:p w14:paraId="5A2880C2" w14:textId="77777777" w:rsidR="00670399" w:rsidRDefault="00670399">
      <w:pPr>
        <w:rPr>
          <w:rFonts w:ascii="Angsana New" w:hAnsi="Angsana New"/>
          <w:sz w:val="32"/>
          <w:szCs w:val="32"/>
        </w:rPr>
      </w:pPr>
    </w:p>
    <w:p w14:paraId="5EE0856A" w14:textId="77777777" w:rsidR="00670399" w:rsidRPr="00C973F9" w:rsidRDefault="00670399">
      <w:pPr>
        <w:rPr>
          <w:rFonts w:ascii="Angsana New" w:hAnsi="Angsana New"/>
          <w:sz w:val="32"/>
          <w:szCs w:val="32"/>
        </w:rPr>
      </w:pPr>
    </w:p>
    <w:p w14:paraId="666B25C5" w14:textId="77777777" w:rsidR="00A51FEC" w:rsidRDefault="00A51FE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794F6D8" w14:textId="77777777" w:rsidR="000116C7" w:rsidRDefault="000116C7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8CE951B" w14:textId="77777777" w:rsidR="000116C7" w:rsidRDefault="000116C7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3B2870" w14:textId="77777777" w:rsidR="000116C7" w:rsidRDefault="000116C7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08B45A6" w14:textId="77777777" w:rsidR="000116C7" w:rsidRDefault="000116C7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9FBDFE7" w14:textId="77777777" w:rsidR="00857C27" w:rsidRDefault="00857C27" w:rsidP="00857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งว</w:t>
      </w:r>
      <w:r w:rsidR="003B7AF1">
        <w:rPr>
          <w:rFonts w:ascii="Angsana New" w:hAnsi="Angsana New" w:hint="cs"/>
          <w:sz w:val="30"/>
          <w:szCs w:val="30"/>
          <w:cs/>
        </w:rPr>
        <w:t>ดเก้า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3B7AF1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2566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14:paraId="3EC9584A" w14:textId="77777777" w:rsidR="000116C7" w:rsidRPr="008E069C" w:rsidRDefault="000116C7" w:rsidP="000116C7">
      <w:pPr>
        <w:rPr>
          <w:sz w:val="16"/>
          <w:szCs w:val="16"/>
        </w:rPr>
      </w:pPr>
    </w:p>
    <w:tbl>
      <w:tblPr>
        <w:tblW w:w="9642" w:type="dxa"/>
        <w:tblInd w:w="107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4"/>
        <w:gridCol w:w="1275"/>
        <w:gridCol w:w="283"/>
        <w:gridCol w:w="1277"/>
        <w:gridCol w:w="285"/>
        <w:gridCol w:w="1276"/>
      </w:tblGrid>
      <w:tr w:rsidR="000116C7" w:rsidRPr="0013700D" w14:paraId="50CA141E" w14:textId="77777777" w:rsidTr="001C49CC">
        <w:trPr>
          <w:cantSplit/>
        </w:trPr>
        <w:tc>
          <w:tcPr>
            <w:tcW w:w="3686" w:type="dxa"/>
          </w:tcPr>
          <w:p w14:paraId="4D4CF1A3" w14:textId="77777777" w:rsidR="000116C7" w:rsidRPr="0013700D" w:rsidRDefault="000116C7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7"/>
            <w:tcBorders>
              <w:bottom w:val="single" w:sz="4" w:space="0" w:color="auto"/>
            </w:tcBorders>
          </w:tcPr>
          <w:p w14:paraId="1BDEE37E" w14:textId="77777777" w:rsidR="000116C7" w:rsidRPr="0013700D" w:rsidRDefault="000116C7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0116C7" w:rsidRPr="0013700D" w14:paraId="2B669137" w14:textId="77777777" w:rsidTr="001C49CC">
        <w:trPr>
          <w:cantSplit/>
        </w:trPr>
        <w:tc>
          <w:tcPr>
            <w:tcW w:w="3686" w:type="dxa"/>
          </w:tcPr>
          <w:p w14:paraId="73729757" w14:textId="77777777" w:rsidR="000116C7" w:rsidRPr="0013700D" w:rsidRDefault="000116C7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24D9A6" w14:textId="77777777" w:rsidR="000116C7" w:rsidRPr="0013700D" w:rsidRDefault="000116C7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6BE5E4B" w14:textId="77777777" w:rsidR="000116C7" w:rsidRPr="0013700D" w:rsidRDefault="000116C7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34246F" w14:textId="77777777" w:rsidR="000116C7" w:rsidRPr="0013700D" w:rsidRDefault="000116C7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6C7" w:rsidRPr="0013700D" w14:paraId="546541E1" w14:textId="77777777" w:rsidTr="001C49CC">
        <w:trPr>
          <w:cantSplit/>
        </w:trPr>
        <w:tc>
          <w:tcPr>
            <w:tcW w:w="3686" w:type="dxa"/>
          </w:tcPr>
          <w:p w14:paraId="18DDAB1F" w14:textId="77777777" w:rsidR="000116C7" w:rsidRPr="0013700D" w:rsidRDefault="000116C7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FA8A53" w14:textId="77777777" w:rsidR="000116C7" w:rsidRPr="0013700D" w:rsidRDefault="000116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48993F42" w14:textId="77777777" w:rsidR="000116C7" w:rsidRPr="0013700D" w:rsidRDefault="000116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A1CAE27" w14:textId="77777777" w:rsidR="000116C7" w:rsidRPr="0013700D" w:rsidRDefault="000116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7951EC93" w14:textId="77777777" w:rsidR="000116C7" w:rsidRPr="0013700D" w:rsidRDefault="000116C7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6EDBE82" w14:textId="77777777" w:rsidR="000116C7" w:rsidRPr="0013700D" w:rsidRDefault="000116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5" w:type="dxa"/>
          </w:tcPr>
          <w:p w14:paraId="79B26BD9" w14:textId="77777777" w:rsidR="000116C7" w:rsidRPr="0013700D" w:rsidRDefault="000116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E04FE1" w14:textId="77777777" w:rsidR="000116C7" w:rsidRPr="0013700D" w:rsidRDefault="000116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116C7" w:rsidRPr="0013700D" w14:paraId="4EBBEFE7" w14:textId="77777777" w:rsidTr="001C49CC">
        <w:trPr>
          <w:cantSplit/>
        </w:trPr>
        <w:tc>
          <w:tcPr>
            <w:tcW w:w="3686" w:type="dxa"/>
          </w:tcPr>
          <w:p w14:paraId="4B9D3818" w14:textId="77777777" w:rsidR="000116C7" w:rsidRPr="0013700D" w:rsidRDefault="000116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97DC503" w14:textId="77777777" w:rsidR="000116C7" w:rsidRPr="0013700D" w:rsidRDefault="000116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8FBEB32" w14:textId="77777777" w:rsidR="000116C7" w:rsidRPr="0013700D" w:rsidRDefault="000116C7" w:rsidP="00945E9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37A8E3F" w14:textId="77777777" w:rsidR="000116C7" w:rsidRPr="0013700D" w:rsidRDefault="000116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AFB963" w14:textId="77777777" w:rsidR="000116C7" w:rsidRPr="0013700D" w:rsidRDefault="000116C7" w:rsidP="00945E9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367F523" w14:textId="77777777" w:rsidR="000116C7" w:rsidRPr="007E77DD" w:rsidRDefault="000116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14:paraId="76342850" w14:textId="77777777" w:rsidR="000116C7" w:rsidRPr="0013700D" w:rsidRDefault="000116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FB74C8" w14:textId="77777777" w:rsidR="000116C7" w:rsidRPr="0013700D" w:rsidRDefault="000116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16C7" w:rsidRPr="0013700D" w14:paraId="2467CEDA" w14:textId="77777777" w:rsidTr="001C49CC">
        <w:trPr>
          <w:cantSplit/>
        </w:trPr>
        <w:tc>
          <w:tcPr>
            <w:tcW w:w="3686" w:type="dxa"/>
            <w:shd w:val="clear" w:color="auto" w:fill="auto"/>
          </w:tcPr>
          <w:p w14:paraId="1AEF4331" w14:textId="77777777" w:rsidR="000116C7" w:rsidRPr="0013700D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67F17335" w14:textId="77777777" w:rsidR="000116C7" w:rsidRPr="0013700D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4DDB23D" w14:textId="77777777" w:rsidR="000116C7" w:rsidRPr="0013700D" w:rsidRDefault="000116C7" w:rsidP="000116C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380B9CE9" w14:textId="77777777" w:rsidR="000116C7" w:rsidRPr="0013700D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08F6CD0" w14:textId="77777777" w:rsidR="000116C7" w:rsidRPr="0013700D" w:rsidRDefault="000116C7" w:rsidP="000116C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094E3D0F" w14:textId="77777777" w:rsidR="000116C7" w:rsidRPr="00BC1CF9" w:rsidRDefault="00BC1CF9" w:rsidP="00BC1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CF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517D2" w:rsidRPr="00BC1CF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C1CF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517D2" w:rsidRPr="00BC1C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CF9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285" w:type="dxa"/>
          </w:tcPr>
          <w:p w14:paraId="19892598" w14:textId="77777777" w:rsidR="000116C7" w:rsidRPr="0013700D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D73F416" w14:textId="77777777" w:rsidR="000116C7" w:rsidRPr="007253F7" w:rsidRDefault="001C49CC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108</w:t>
            </w:r>
            <w:r w:rsidR="000116C7" w:rsidRPr="00AB3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291</w:t>
            </w:r>
          </w:p>
        </w:tc>
      </w:tr>
      <w:tr w:rsidR="000116C7" w:rsidRPr="0013700D" w14:paraId="758414E7" w14:textId="77777777" w:rsidTr="001C49CC">
        <w:trPr>
          <w:cantSplit/>
        </w:trPr>
        <w:tc>
          <w:tcPr>
            <w:tcW w:w="3686" w:type="dxa"/>
            <w:shd w:val="clear" w:color="auto" w:fill="auto"/>
          </w:tcPr>
          <w:p w14:paraId="3D775963" w14:textId="77777777" w:rsidR="000116C7" w:rsidRPr="0013700D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6ACFCCA" w14:textId="77777777" w:rsidR="000116C7" w:rsidRPr="0013700D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56A9258" w14:textId="77777777" w:rsidR="000116C7" w:rsidRPr="0013700D" w:rsidRDefault="000116C7" w:rsidP="000116C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47D2650" w14:textId="77777777" w:rsidR="000116C7" w:rsidRPr="0013700D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033BDEF" w14:textId="77777777" w:rsidR="000116C7" w:rsidRPr="0013700D" w:rsidRDefault="000116C7" w:rsidP="000116C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5C0A1878" w14:textId="77777777" w:rsidR="000116C7" w:rsidRPr="00025FF9" w:rsidRDefault="00025FF9" w:rsidP="0002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FF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517D2" w:rsidRPr="00025F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5FF9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  <w:tc>
          <w:tcPr>
            <w:tcW w:w="285" w:type="dxa"/>
          </w:tcPr>
          <w:p w14:paraId="0A59989A" w14:textId="77777777" w:rsidR="000116C7" w:rsidRPr="0013700D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A40081D" w14:textId="77777777" w:rsidR="000116C7" w:rsidRPr="007253F7" w:rsidRDefault="001C49CC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="000116C7" w:rsidRPr="00AB3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304</w:t>
            </w:r>
          </w:p>
        </w:tc>
      </w:tr>
      <w:tr w:rsidR="00E517D2" w:rsidRPr="0013700D" w14:paraId="5ACA93C5" w14:textId="77777777" w:rsidTr="001C49CC">
        <w:trPr>
          <w:cantSplit/>
        </w:trPr>
        <w:tc>
          <w:tcPr>
            <w:tcW w:w="3686" w:type="dxa"/>
            <w:shd w:val="clear" w:color="auto" w:fill="auto"/>
          </w:tcPr>
          <w:p w14:paraId="6722CFFC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D91F04E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2BCC08C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E337707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76A1BE9" w14:textId="77777777" w:rsidR="00E517D2" w:rsidRPr="0013700D" w:rsidRDefault="00E517D2" w:rsidP="00E517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1CBDA7B7" w14:textId="77777777" w:rsidR="00E517D2" w:rsidRPr="00232C7F" w:rsidRDefault="00232C7F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C7F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85" w:type="dxa"/>
          </w:tcPr>
          <w:p w14:paraId="32D7EACD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05793B7" w14:textId="77777777" w:rsidR="00E517D2" w:rsidRPr="00AB338A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17D2" w:rsidRPr="0013700D" w14:paraId="39CF01B2" w14:textId="77777777" w:rsidTr="001C49CC">
        <w:trPr>
          <w:cantSplit/>
        </w:trPr>
        <w:tc>
          <w:tcPr>
            <w:tcW w:w="3686" w:type="dxa"/>
            <w:shd w:val="clear" w:color="auto" w:fill="auto"/>
          </w:tcPr>
          <w:p w14:paraId="2893C090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74F1F8A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179D90F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88EBD0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1CB82D2" w14:textId="77777777" w:rsidR="00E517D2" w:rsidRPr="0013700D" w:rsidRDefault="00E517D2" w:rsidP="00E517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2766A0A9" w14:textId="77777777" w:rsidR="00E517D2" w:rsidRPr="00991FD8" w:rsidRDefault="00991FD8" w:rsidP="00991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FD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517D2" w:rsidRPr="00991FD8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991FD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517D2" w:rsidRPr="00991FD8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85" w:type="dxa"/>
          </w:tcPr>
          <w:p w14:paraId="272E3C4D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3CC25B3" w14:textId="77777777" w:rsidR="00E517D2" w:rsidRPr="007253F7" w:rsidRDefault="001C49CC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  <w:r w:rsidR="00E517D2" w:rsidRPr="00AB3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588</w:t>
            </w:r>
          </w:p>
        </w:tc>
      </w:tr>
      <w:tr w:rsidR="00E517D2" w:rsidRPr="0013700D" w14:paraId="5AD23EB0" w14:textId="77777777" w:rsidTr="001C49CC">
        <w:trPr>
          <w:cantSplit/>
        </w:trPr>
        <w:tc>
          <w:tcPr>
            <w:tcW w:w="3686" w:type="dxa"/>
            <w:shd w:val="clear" w:color="auto" w:fill="auto"/>
          </w:tcPr>
          <w:p w14:paraId="5580CFF2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B65F4A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47274B1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5F3B032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0BB5EC8" w14:textId="77777777" w:rsidR="00E517D2" w:rsidRPr="0013700D" w:rsidRDefault="00E517D2" w:rsidP="00E517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F2FF8B8" w14:textId="77777777" w:rsidR="00E517D2" w:rsidRPr="00C3571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C35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14:paraId="2E65916C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988A944" w14:textId="77777777" w:rsidR="00E517D2" w:rsidRPr="007253F7" w:rsidRDefault="001C49CC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1,946</w:t>
            </w:r>
          </w:p>
        </w:tc>
      </w:tr>
      <w:tr w:rsidR="001C49CC" w:rsidRPr="0013700D" w14:paraId="0B858D95" w14:textId="77777777" w:rsidTr="001C49CC">
        <w:trPr>
          <w:cantSplit/>
        </w:trPr>
        <w:tc>
          <w:tcPr>
            <w:tcW w:w="3686" w:type="dxa"/>
            <w:shd w:val="clear" w:color="auto" w:fill="auto"/>
          </w:tcPr>
          <w:p w14:paraId="4EBBCD7D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C70F4D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0A2BD1D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E3DC798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31EE5B1" w14:textId="77777777" w:rsidR="001C49CC" w:rsidRPr="0013700D" w:rsidRDefault="001C49CC" w:rsidP="001C49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35E781D" w14:textId="77777777" w:rsidR="001C49CC" w:rsidRPr="00C35712" w:rsidRDefault="00C35712" w:rsidP="00C3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71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C49CC" w:rsidRPr="00C357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712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285" w:type="dxa"/>
          </w:tcPr>
          <w:p w14:paraId="1A32CEF3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39EEA9" w14:textId="77777777" w:rsidR="001C49CC" w:rsidRPr="007253F7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14BF">
              <w:rPr>
                <w:rFonts w:asciiTheme="majorBidi" w:hAnsiTheme="majorBidi" w:cstheme="majorBidi"/>
                <w:sz w:val="30"/>
                <w:szCs w:val="30"/>
              </w:rPr>
              <w:t>8,739</w:t>
            </w:r>
          </w:p>
        </w:tc>
      </w:tr>
      <w:tr w:rsidR="001C49CC" w:rsidRPr="0013700D" w14:paraId="7C0923C7" w14:textId="77777777" w:rsidTr="001C49CC">
        <w:trPr>
          <w:cantSplit/>
        </w:trPr>
        <w:tc>
          <w:tcPr>
            <w:tcW w:w="3686" w:type="dxa"/>
            <w:shd w:val="clear" w:color="auto" w:fill="auto"/>
          </w:tcPr>
          <w:p w14:paraId="1D954BD9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038B7896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89DC12D" w14:textId="77777777" w:rsidR="001C49CC" w:rsidRPr="0013700D" w:rsidRDefault="001C49CC" w:rsidP="001C49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7708950A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F4A9B98" w14:textId="77777777" w:rsidR="001C49CC" w:rsidRPr="0013700D" w:rsidRDefault="001C49CC" w:rsidP="001C49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0C3FCC8C" w14:textId="77777777" w:rsidR="001C49CC" w:rsidRPr="00C35712" w:rsidRDefault="00C35712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712">
              <w:rPr>
                <w:rFonts w:asciiTheme="majorBidi" w:hAnsiTheme="majorBidi" w:cstheme="majorBidi"/>
                <w:sz w:val="30"/>
                <w:szCs w:val="30"/>
              </w:rPr>
              <w:t>129,727</w:t>
            </w:r>
          </w:p>
        </w:tc>
        <w:tc>
          <w:tcPr>
            <w:tcW w:w="285" w:type="dxa"/>
          </w:tcPr>
          <w:p w14:paraId="0696BE6D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0140B7A" w14:textId="77777777" w:rsidR="001C49CC" w:rsidRPr="007253F7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Theme="majorBidi" w:hAnsiTheme="majorBidi" w:cstheme="majorBidi"/>
                <w:sz w:val="30"/>
                <w:szCs w:val="30"/>
              </w:rPr>
              <w:t>166,141</w:t>
            </w:r>
          </w:p>
        </w:tc>
      </w:tr>
      <w:tr w:rsidR="001C49CC" w:rsidRPr="0013700D" w14:paraId="4F81DF67" w14:textId="77777777" w:rsidTr="001C49CC">
        <w:trPr>
          <w:cantSplit/>
        </w:trPr>
        <w:tc>
          <w:tcPr>
            <w:tcW w:w="3686" w:type="dxa"/>
            <w:shd w:val="clear" w:color="auto" w:fill="auto"/>
          </w:tcPr>
          <w:p w14:paraId="05AE8F0B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B25551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87FC05F" w14:textId="77777777" w:rsidR="001C49CC" w:rsidRPr="0013700D" w:rsidRDefault="001C49CC" w:rsidP="001C49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03BBF9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24F39E4" w14:textId="77777777" w:rsidR="001C49CC" w:rsidRPr="0013700D" w:rsidRDefault="001C49CC" w:rsidP="001C49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746CB22C" w14:textId="77777777" w:rsidR="001C49CC" w:rsidRPr="00C35712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C35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14:paraId="08FC33BB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E593638" w14:textId="77777777" w:rsidR="001C49CC" w:rsidRPr="007253F7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Theme="majorBidi" w:hAnsiTheme="majorBidi" w:cstheme="majorBidi"/>
                <w:sz w:val="30"/>
                <w:szCs w:val="30"/>
              </w:rPr>
              <w:t>5,059</w:t>
            </w:r>
          </w:p>
        </w:tc>
      </w:tr>
      <w:tr w:rsidR="001C49CC" w:rsidRPr="0013700D" w14:paraId="34BF6845" w14:textId="77777777" w:rsidTr="001C49CC">
        <w:trPr>
          <w:cantSplit/>
        </w:trPr>
        <w:tc>
          <w:tcPr>
            <w:tcW w:w="3686" w:type="dxa"/>
            <w:shd w:val="clear" w:color="auto" w:fill="auto"/>
          </w:tcPr>
          <w:p w14:paraId="4464632F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3DEA13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449B93D" w14:textId="77777777" w:rsidR="001C49CC" w:rsidRPr="0013700D" w:rsidRDefault="001C49CC" w:rsidP="001C49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B5426EF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6668D7F" w14:textId="77777777" w:rsidR="001C49CC" w:rsidRPr="0013700D" w:rsidRDefault="001C49CC" w:rsidP="001C49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774EFF8D" w14:textId="77777777" w:rsidR="001C49CC" w:rsidRPr="00C35712" w:rsidRDefault="00C35712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712">
              <w:rPr>
                <w:rFonts w:asciiTheme="majorBidi" w:hAnsiTheme="majorBidi" w:cstheme="majorBidi"/>
                <w:sz w:val="30"/>
                <w:szCs w:val="30"/>
              </w:rPr>
              <w:t>2,681</w:t>
            </w:r>
          </w:p>
        </w:tc>
        <w:tc>
          <w:tcPr>
            <w:tcW w:w="285" w:type="dxa"/>
          </w:tcPr>
          <w:p w14:paraId="2CAEA9D4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3B5E92E" w14:textId="77777777" w:rsidR="001C49CC" w:rsidRPr="007253F7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Theme="majorBidi" w:hAnsiTheme="majorBidi" w:cstheme="majorBidi"/>
                <w:sz w:val="30"/>
                <w:szCs w:val="30"/>
              </w:rPr>
              <w:t>2,149</w:t>
            </w:r>
          </w:p>
        </w:tc>
      </w:tr>
      <w:tr w:rsidR="001C49CC" w:rsidRPr="0013700D" w14:paraId="3B93FA7A" w14:textId="77777777" w:rsidTr="001C49CC">
        <w:trPr>
          <w:cantSplit/>
        </w:trPr>
        <w:tc>
          <w:tcPr>
            <w:tcW w:w="3686" w:type="dxa"/>
          </w:tcPr>
          <w:p w14:paraId="2E1001C0" w14:textId="77777777" w:rsidR="001C49CC" w:rsidRPr="00293A18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71FDEB2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CAF1220" w14:textId="77777777" w:rsidR="001C49CC" w:rsidRPr="0013700D" w:rsidRDefault="001C49CC" w:rsidP="001C49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4357500F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7A721A6" w14:textId="77777777" w:rsidR="001C49CC" w:rsidRPr="0013700D" w:rsidRDefault="001C49CC" w:rsidP="001C49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31C29ABF" w14:textId="77777777" w:rsidR="001C49CC" w:rsidRPr="00C35712" w:rsidRDefault="00C35712" w:rsidP="00C3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5712">
              <w:rPr>
                <w:rFonts w:ascii="Angsana New" w:hAnsi="Angsana New"/>
                <w:sz w:val="30"/>
                <w:szCs w:val="30"/>
              </w:rPr>
              <w:t>3</w:t>
            </w:r>
            <w:r w:rsidR="001C49CC" w:rsidRPr="00C35712">
              <w:rPr>
                <w:rFonts w:ascii="Angsana New" w:hAnsi="Angsana New"/>
                <w:sz w:val="30"/>
                <w:szCs w:val="30"/>
              </w:rPr>
              <w:t>,</w:t>
            </w:r>
            <w:r w:rsidRPr="00C35712"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85" w:type="dxa"/>
          </w:tcPr>
          <w:p w14:paraId="11B76922" w14:textId="77777777" w:rsidR="001C49CC" w:rsidRPr="00293A18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448E55D" w14:textId="77777777" w:rsidR="001C49CC" w:rsidRPr="007253F7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="Angsana New" w:hAnsi="Angsana New"/>
                <w:sz w:val="30"/>
                <w:szCs w:val="30"/>
              </w:rPr>
              <w:t>3,669</w:t>
            </w:r>
          </w:p>
        </w:tc>
      </w:tr>
      <w:tr w:rsidR="001C49CC" w:rsidRPr="0013700D" w14:paraId="375CDB98" w14:textId="77777777" w:rsidTr="001C49CC">
        <w:trPr>
          <w:cantSplit/>
        </w:trPr>
        <w:tc>
          <w:tcPr>
            <w:tcW w:w="3686" w:type="dxa"/>
          </w:tcPr>
          <w:p w14:paraId="36FCDE0E" w14:textId="77777777" w:rsidR="001C49CC" w:rsidRPr="00AB54B5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DDFA0B8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7258052" w14:textId="77777777" w:rsidR="001C49CC" w:rsidRPr="0013700D" w:rsidRDefault="001C49CC" w:rsidP="001C49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64B89C95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5BF552" w14:textId="77777777" w:rsidR="001C49CC" w:rsidRPr="0013700D" w:rsidRDefault="001C49CC" w:rsidP="001C49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77DF018F" w14:textId="77777777" w:rsidR="001C49CC" w:rsidRPr="00211745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414BC2AF" w14:textId="77777777" w:rsidR="001C49CC" w:rsidRPr="007E77D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278979B" w14:textId="77777777" w:rsidR="001C49CC" w:rsidRPr="007E77D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49CC" w:rsidRPr="0013700D" w14:paraId="3E86B063" w14:textId="77777777" w:rsidTr="001C49CC">
        <w:trPr>
          <w:cantSplit/>
        </w:trPr>
        <w:tc>
          <w:tcPr>
            <w:tcW w:w="3686" w:type="dxa"/>
          </w:tcPr>
          <w:p w14:paraId="0061183C" w14:textId="77777777" w:rsidR="001C49CC" w:rsidRPr="00AB54B5" w:rsidRDefault="005D2743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 w:rsidR="001C49CC"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1C49CC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7EB6A40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D57D26D" w14:textId="77777777" w:rsidR="001C49CC" w:rsidRPr="0013700D" w:rsidRDefault="001C49CC" w:rsidP="001C49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D3051CC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1BEF3C6" w14:textId="77777777" w:rsidR="001C49CC" w:rsidRPr="0013700D" w:rsidRDefault="001C49CC" w:rsidP="001C49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559AC5B9" w14:textId="77777777" w:rsidR="001C49CC" w:rsidRPr="00C35712" w:rsidRDefault="001C49CC" w:rsidP="00C3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35712">
              <w:rPr>
                <w:rFonts w:ascii="Angsana New" w:hAnsi="Angsana New"/>
                <w:sz w:val="30"/>
                <w:szCs w:val="30"/>
              </w:rPr>
              <w:t>1,</w:t>
            </w:r>
            <w:r w:rsidR="00C35712" w:rsidRPr="00C35712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285" w:type="dxa"/>
          </w:tcPr>
          <w:p w14:paraId="2DA03F65" w14:textId="77777777" w:rsidR="001C49CC" w:rsidRPr="007E77D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7ACE2D3" w14:textId="77777777" w:rsidR="001C49CC" w:rsidRPr="000116C7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1C49CC" w:rsidRPr="0013700D" w14:paraId="6906297B" w14:textId="77777777" w:rsidTr="001C49CC">
        <w:trPr>
          <w:cantSplit/>
        </w:trPr>
        <w:tc>
          <w:tcPr>
            <w:tcW w:w="3686" w:type="dxa"/>
          </w:tcPr>
          <w:p w14:paraId="5029A9FE" w14:textId="77777777" w:rsidR="001C49CC" w:rsidRPr="00AB54B5" w:rsidRDefault="005D2743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 w:rsidR="001C49CC"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96B61EB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7985CBF" w14:textId="77777777" w:rsidR="001C49CC" w:rsidRPr="0013700D" w:rsidRDefault="001C49CC" w:rsidP="001C49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0B2AE634" w14:textId="77777777" w:rsidR="001C49CC" w:rsidRPr="0013700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7CE1211" w14:textId="77777777" w:rsidR="001C49CC" w:rsidRPr="0013700D" w:rsidRDefault="001C49CC" w:rsidP="001C49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0797B9FF" w14:textId="77777777" w:rsidR="001C49CC" w:rsidRPr="00211745" w:rsidRDefault="001C49CC" w:rsidP="00C3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35712">
              <w:rPr>
                <w:rFonts w:ascii="Angsana New" w:hAnsi="Angsana New"/>
                <w:sz w:val="30"/>
                <w:szCs w:val="30"/>
              </w:rPr>
              <w:t>1</w:t>
            </w:r>
            <w:r w:rsidR="00C35712" w:rsidRPr="00C35712">
              <w:rPr>
                <w:rFonts w:ascii="Angsana New" w:hAnsi="Angsana New"/>
                <w:sz w:val="30"/>
                <w:szCs w:val="30"/>
              </w:rPr>
              <w:t>,670</w:t>
            </w:r>
          </w:p>
        </w:tc>
        <w:tc>
          <w:tcPr>
            <w:tcW w:w="285" w:type="dxa"/>
          </w:tcPr>
          <w:p w14:paraId="62C7185E" w14:textId="77777777" w:rsidR="001C49CC" w:rsidRPr="007E77D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AFEB8DA" w14:textId="77777777" w:rsidR="001C49CC" w:rsidRPr="007E77DD" w:rsidRDefault="001C49CC" w:rsidP="001C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="Angsana New" w:hAnsi="Angsana New"/>
                <w:sz w:val="30"/>
                <w:szCs w:val="30"/>
              </w:rPr>
              <w:t>1,765</w:t>
            </w:r>
          </w:p>
        </w:tc>
      </w:tr>
      <w:tr w:rsidR="001C49CC" w:rsidRPr="001C49CC" w14:paraId="25E492FD" w14:textId="77777777" w:rsidTr="001C49CC">
        <w:trPr>
          <w:cantSplit/>
        </w:trPr>
        <w:tc>
          <w:tcPr>
            <w:tcW w:w="3686" w:type="dxa"/>
          </w:tcPr>
          <w:p w14:paraId="2C724CEB" w14:textId="77777777" w:rsidR="001C49CC" w:rsidRPr="001C49CC" w:rsidRDefault="001C49CC" w:rsidP="00E13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37FDA92A" w14:textId="77777777" w:rsidR="001C49CC" w:rsidRPr="001C49CC" w:rsidRDefault="001C49C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194F8946" w14:textId="77777777" w:rsidR="001C49CC" w:rsidRPr="001C49CC" w:rsidRDefault="001C49CC" w:rsidP="00945E9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14:paraId="1B52142E" w14:textId="77777777" w:rsidR="001C49CC" w:rsidRPr="001C49CC" w:rsidRDefault="001C49C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CE2B5" w14:textId="77777777" w:rsidR="001C49CC" w:rsidRPr="001C49CC" w:rsidRDefault="001C49CC" w:rsidP="00945E9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</w:tcPr>
          <w:p w14:paraId="52F203DB" w14:textId="77777777" w:rsidR="001C49CC" w:rsidRPr="001C49CC" w:rsidRDefault="001C49C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5" w:type="dxa"/>
          </w:tcPr>
          <w:p w14:paraId="298ADB0D" w14:textId="77777777" w:rsidR="001C49CC" w:rsidRPr="001C49CC" w:rsidRDefault="001C49C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F024A2D" w14:textId="77777777" w:rsidR="001C49CC" w:rsidRPr="001C49CC" w:rsidRDefault="001C49C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EA4253" w:rsidRPr="00EA4253" w14:paraId="177AC2CA" w14:textId="77777777" w:rsidTr="001C49CC">
        <w:trPr>
          <w:cantSplit/>
        </w:trPr>
        <w:tc>
          <w:tcPr>
            <w:tcW w:w="3686" w:type="dxa"/>
          </w:tcPr>
          <w:p w14:paraId="4CE7CA4D" w14:textId="77777777" w:rsidR="00EA4253" w:rsidRPr="0051257C" w:rsidRDefault="00EA4253" w:rsidP="00E13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left w:val="nil"/>
            </w:tcBorders>
          </w:tcPr>
          <w:p w14:paraId="7348D65E" w14:textId="77777777" w:rsidR="00EA4253" w:rsidRPr="00F5193E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C54D1A7" w14:textId="77777777" w:rsidR="00EA4253" w:rsidRPr="00F5193E" w:rsidRDefault="00EA4253" w:rsidP="00945E9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CFBD718" w14:textId="77777777" w:rsidR="00EA4253" w:rsidRPr="00F5193E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77B559" w14:textId="77777777" w:rsidR="00EA4253" w:rsidRPr="00F5193E" w:rsidRDefault="00EA4253" w:rsidP="00945E9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4F74D419" w14:textId="77777777" w:rsidR="00EA4253" w:rsidRPr="00EA4253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4FF9A8D6" w14:textId="77777777" w:rsidR="00EA4253" w:rsidRPr="00F5193E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CEE6D8" w14:textId="77777777" w:rsidR="00EA4253" w:rsidRPr="00EA4253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EA4253" w:rsidRPr="00AB338A" w14:paraId="4D1A86E8" w14:textId="77777777" w:rsidTr="001C49CC">
        <w:trPr>
          <w:cantSplit/>
        </w:trPr>
        <w:tc>
          <w:tcPr>
            <w:tcW w:w="3686" w:type="dxa"/>
          </w:tcPr>
          <w:p w14:paraId="5B8F7C73" w14:textId="77777777" w:rsidR="00EA4253" w:rsidRPr="005373A3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AA6230B" w14:textId="77777777" w:rsidR="00EA4253" w:rsidRPr="0042181D" w:rsidRDefault="0042181D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181D">
              <w:rPr>
                <w:rFonts w:ascii="Angsana New" w:hAnsi="Angsana New" w:hint="cs"/>
                <w:sz w:val="30"/>
                <w:szCs w:val="30"/>
                <w:cs/>
              </w:rPr>
              <w:t>624</w:t>
            </w:r>
          </w:p>
        </w:tc>
        <w:tc>
          <w:tcPr>
            <w:tcW w:w="284" w:type="dxa"/>
          </w:tcPr>
          <w:p w14:paraId="429B199D" w14:textId="77777777" w:rsidR="00EA4253" w:rsidRPr="00B14380" w:rsidRDefault="00EA4253" w:rsidP="00945E9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33273DA" w14:textId="77777777" w:rsidR="00EA4253" w:rsidRPr="001A1404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5193478A" w14:textId="77777777" w:rsidR="00EA4253" w:rsidRPr="00B14380" w:rsidRDefault="00EA4253" w:rsidP="00945E9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A2C4EB4" w14:textId="77777777" w:rsidR="00EA4253" w:rsidRPr="000F1622" w:rsidRDefault="00B13C4F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13C4F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85" w:type="dxa"/>
          </w:tcPr>
          <w:p w14:paraId="30D41380" w14:textId="77777777" w:rsidR="00EA4253" w:rsidRPr="00B14380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2FCF39C" w14:textId="77777777" w:rsidR="00EA4253" w:rsidRPr="00AB338A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EA4253" w:rsidRPr="001B66C5" w14:paraId="04A7DBE0" w14:textId="77777777" w:rsidTr="001C49CC">
        <w:trPr>
          <w:cantSplit/>
        </w:trPr>
        <w:tc>
          <w:tcPr>
            <w:tcW w:w="3686" w:type="dxa"/>
          </w:tcPr>
          <w:p w14:paraId="0DB646F4" w14:textId="77777777" w:rsidR="00EA4253" w:rsidRPr="005373A3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4CCBBDC" w14:textId="77777777" w:rsidR="00EA4253" w:rsidRPr="0042181D" w:rsidRDefault="0042181D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181D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84" w:type="dxa"/>
          </w:tcPr>
          <w:p w14:paraId="5D4FA9C2" w14:textId="77777777" w:rsidR="00EA4253" w:rsidRPr="00EA5359" w:rsidRDefault="00EA4253" w:rsidP="00945E9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4305237" w14:textId="77777777" w:rsidR="00EA4253" w:rsidRPr="005E538A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5CCEE08B" w14:textId="77777777" w:rsidR="00EA4253" w:rsidRPr="00EA5359" w:rsidRDefault="00EA4253" w:rsidP="00945E9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0789292A" w14:textId="77777777" w:rsidR="00EA4253" w:rsidRPr="000F1622" w:rsidRDefault="007D7BA2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13C4F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85" w:type="dxa"/>
          </w:tcPr>
          <w:p w14:paraId="33FCDC9E" w14:textId="77777777" w:rsidR="00EA4253" w:rsidRPr="00EA5359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6A86142" w14:textId="77777777" w:rsidR="00EA4253" w:rsidRPr="001B66C5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A4253" w:rsidRPr="001B66C5" w14:paraId="44320462" w14:textId="77777777" w:rsidTr="00BA6425">
        <w:trPr>
          <w:cantSplit/>
        </w:trPr>
        <w:tc>
          <w:tcPr>
            <w:tcW w:w="3686" w:type="dxa"/>
          </w:tcPr>
          <w:p w14:paraId="36AACB03" w14:textId="77777777" w:rsidR="00EA4253" w:rsidRPr="00F37565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513AF320" w14:textId="77777777" w:rsidR="00EA4253" w:rsidRPr="00BA6425" w:rsidRDefault="00BA6425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6425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4" w:type="dxa"/>
          </w:tcPr>
          <w:p w14:paraId="5D8E05F0" w14:textId="77777777" w:rsidR="00EA4253" w:rsidRPr="00EA5359" w:rsidRDefault="00EA4253" w:rsidP="00945E9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C86B6EF" w14:textId="77777777" w:rsidR="00EA4253" w:rsidRPr="001B66C5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4724B422" w14:textId="77777777" w:rsidR="00EA4253" w:rsidRPr="00EA5359" w:rsidRDefault="00EA4253" w:rsidP="00945E9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661F56DD" w14:textId="77777777" w:rsidR="00EA4253" w:rsidRPr="00985C3D" w:rsidRDefault="00985C3D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5C3D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5" w:type="dxa"/>
          </w:tcPr>
          <w:p w14:paraId="5B54464F" w14:textId="77777777" w:rsidR="00EA4253" w:rsidRPr="00EA5359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B1A1F5D" w14:textId="77777777" w:rsidR="00EA4253" w:rsidRPr="001B66C5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EA4253" w:rsidRPr="00EA4253" w14:paraId="03E0C8BA" w14:textId="77777777" w:rsidTr="001C49CC">
        <w:trPr>
          <w:cantSplit/>
        </w:trPr>
        <w:tc>
          <w:tcPr>
            <w:tcW w:w="3686" w:type="dxa"/>
          </w:tcPr>
          <w:p w14:paraId="4DDEF606" w14:textId="77777777" w:rsidR="00EA4253" w:rsidRPr="0051257C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7D911686" w14:textId="77777777" w:rsidR="00EA4253" w:rsidRPr="0051257C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421A046C" w14:textId="77777777" w:rsidR="00EA4253" w:rsidRPr="0051257C" w:rsidRDefault="00EA4253" w:rsidP="00945E9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14:paraId="7B2872E1" w14:textId="77777777" w:rsidR="00EA4253" w:rsidRPr="0051257C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C2529" w14:textId="77777777" w:rsidR="00EA4253" w:rsidRPr="0051257C" w:rsidRDefault="00EA4253" w:rsidP="00945E9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</w:tcPr>
          <w:p w14:paraId="07BA86D1" w14:textId="77777777" w:rsidR="00EA4253" w:rsidRPr="00EA4253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5" w:type="dxa"/>
          </w:tcPr>
          <w:p w14:paraId="19D2A924" w14:textId="77777777" w:rsidR="00EA4253" w:rsidRPr="0051257C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1AF79CF" w14:textId="77777777" w:rsidR="00EA4253" w:rsidRPr="00EA4253" w:rsidRDefault="00EA4253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</w:tbl>
    <w:p w14:paraId="618148D5" w14:textId="77777777" w:rsidR="001C49CC" w:rsidRDefault="001C49CC"/>
    <w:p w14:paraId="37D3F53C" w14:textId="77777777" w:rsidR="000116C7" w:rsidRDefault="000116C7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973E12D" w14:textId="77777777" w:rsidR="001C49CC" w:rsidRDefault="001C49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D926825" w14:textId="77777777" w:rsidR="001C49CC" w:rsidRDefault="001C49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42" w:type="dxa"/>
        <w:tblInd w:w="107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4"/>
        <w:gridCol w:w="1275"/>
        <w:gridCol w:w="283"/>
        <w:gridCol w:w="1277"/>
        <w:gridCol w:w="285"/>
        <w:gridCol w:w="1276"/>
      </w:tblGrid>
      <w:tr w:rsidR="001C49CC" w:rsidRPr="00E24209" w14:paraId="6591A8D6" w14:textId="77777777" w:rsidTr="00945E9A">
        <w:trPr>
          <w:cantSplit/>
        </w:trPr>
        <w:tc>
          <w:tcPr>
            <w:tcW w:w="3686" w:type="dxa"/>
          </w:tcPr>
          <w:p w14:paraId="04B22365" w14:textId="77777777" w:rsidR="001C49CC" w:rsidRPr="00F51F88" w:rsidRDefault="001C49CC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7"/>
            <w:tcBorders>
              <w:bottom w:val="single" w:sz="4" w:space="0" w:color="auto"/>
            </w:tcBorders>
          </w:tcPr>
          <w:p w14:paraId="410485E6" w14:textId="77777777" w:rsidR="001C49CC" w:rsidRPr="00E24209" w:rsidRDefault="001C49CC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C49CC" w:rsidRPr="00E24209" w14:paraId="3071F277" w14:textId="77777777" w:rsidTr="00945E9A">
        <w:trPr>
          <w:cantSplit/>
        </w:trPr>
        <w:tc>
          <w:tcPr>
            <w:tcW w:w="3686" w:type="dxa"/>
          </w:tcPr>
          <w:p w14:paraId="2007033E" w14:textId="77777777" w:rsidR="001C49CC" w:rsidRPr="00F51F88" w:rsidRDefault="001C49CC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1431C5" w14:textId="77777777" w:rsidR="001C49CC" w:rsidRPr="00E24209" w:rsidRDefault="001C49CC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9C64103" w14:textId="77777777" w:rsidR="001C49CC" w:rsidRPr="00E24209" w:rsidRDefault="001C49CC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B8DFE3" w14:textId="77777777" w:rsidR="001C49CC" w:rsidRPr="00E24209" w:rsidRDefault="001C49CC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C49CC" w:rsidRPr="00F51F88" w14:paraId="0DF790A2" w14:textId="77777777" w:rsidTr="00945E9A">
        <w:trPr>
          <w:cantSplit/>
        </w:trPr>
        <w:tc>
          <w:tcPr>
            <w:tcW w:w="3686" w:type="dxa"/>
          </w:tcPr>
          <w:p w14:paraId="1E6F8165" w14:textId="77777777" w:rsidR="001C49CC" w:rsidRPr="00E9777E" w:rsidRDefault="001C49CC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C3C214" w14:textId="77777777" w:rsidR="001C49CC" w:rsidRPr="00F51F88" w:rsidRDefault="001C49C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0EF9508F" w14:textId="77777777" w:rsidR="001C49CC" w:rsidRPr="00F51F88" w:rsidRDefault="001C49C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D9448E2" w14:textId="77777777" w:rsidR="001C49CC" w:rsidRPr="00F51F88" w:rsidRDefault="001C49C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0CBCABCB" w14:textId="77777777" w:rsidR="001C49CC" w:rsidRPr="00F51F88" w:rsidRDefault="001C49CC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D174C3C" w14:textId="77777777" w:rsidR="001C49CC" w:rsidRPr="00F51F88" w:rsidRDefault="001C49C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5" w:type="dxa"/>
          </w:tcPr>
          <w:p w14:paraId="41D46A32" w14:textId="77777777" w:rsidR="001C49CC" w:rsidRPr="00F51F88" w:rsidRDefault="001C49C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FAD62F" w14:textId="77777777" w:rsidR="001C49CC" w:rsidRPr="00F51F88" w:rsidRDefault="001C49C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C49CC" w:rsidRPr="00B14380" w14:paraId="1FE7AD17" w14:textId="77777777" w:rsidTr="00945E9A">
        <w:trPr>
          <w:cantSplit/>
        </w:trPr>
        <w:tc>
          <w:tcPr>
            <w:tcW w:w="3686" w:type="dxa"/>
          </w:tcPr>
          <w:p w14:paraId="6D745C3C" w14:textId="77777777" w:rsidR="001C49CC" w:rsidRPr="00F5193E" w:rsidRDefault="001C49CC" w:rsidP="001F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</w:tcPr>
          <w:p w14:paraId="24034B48" w14:textId="77777777" w:rsidR="001C49CC" w:rsidRPr="00F5193E" w:rsidRDefault="001C49C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D6BC8C6" w14:textId="77777777" w:rsidR="001C49CC" w:rsidRPr="00F5193E" w:rsidRDefault="001C49CC" w:rsidP="00945E9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B020F93" w14:textId="77777777" w:rsidR="001C49CC" w:rsidRPr="00F5193E" w:rsidRDefault="001C49C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91C445B" w14:textId="77777777" w:rsidR="001C49CC" w:rsidRPr="00F5193E" w:rsidRDefault="001C49CC" w:rsidP="00945E9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0C773B9E" w14:textId="77777777" w:rsidR="001C49CC" w:rsidRPr="001C49CC" w:rsidRDefault="001C49C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5536C6BB" w14:textId="77777777" w:rsidR="001C49CC" w:rsidRPr="00F5193E" w:rsidRDefault="001C49C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172E5D3" w14:textId="77777777" w:rsidR="001C49CC" w:rsidRPr="001C49CC" w:rsidRDefault="001C49CC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0F1622" w:rsidRPr="00B14380" w14:paraId="6FE1844C" w14:textId="77777777" w:rsidTr="00945E9A">
        <w:trPr>
          <w:cantSplit/>
        </w:trPr>
        <w:tc>
          <w:tcPr>
            <w:tcW w:w="3686" w:type="dxa"/>
          </w:tcPr>
          <w:p w14:paraId="15E8123E" w14:textId="77777777" w:rsidR="000F1622" w:rsidRPr="005373A3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310818F" w14:textId="77777777" w:rsidR="000F1622" w:rsidRPr="0042181D" w:rsidRDefault="0042181D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181D">
              <w:rPr>
                <w:rFonts w:ascii="Angsana New" w:hAnsi="Angsana New" w:hint="cs"/>
                <w:sz w:val="30"/>
                <w:szCs w:val="30"/>
                <w:cs/>
              </w:rPr>
              <w:t>1,133</w:t>
            </w:r>
          </w:p>
        </w:tc>
        <w:tc>
          <w:tcPr>
            <w:tcW w:w="284" w:type="dxa"/>
          </w:tcPr>
          <w:p w14:paraId="2B4704CC" w14:textId="77777777" w:rsidR="000F1622" w:rsidRPr="00B14380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E8FC247" w14:textId="77777777" w:rsidR="000F1622" w:rsidRPr="00F65BCD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90E">
              <w:rPr>
                <w:rFonts w:ascii="Angsana New" w:hAnsi="Angsana New"/>
                <w:sz w:val="30"/>
                <w:szCs w:val="30"/>
              </w:rPr>
              <w:t>8,185</w:t>
            </w:r>
          </w:p>
        </w:tc>
        <w:tc>
          <w:tcPr>
            <w:tcW w:w="283" w:type="dxa"/>
          </w:tcPr>
          <w:p w14:paraId="4C1D092A" w14:textId="77777777" w:rsidR="000F1622" w:rsidRPr="00B14380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0F57544" w14:textId="77777777" w:rsidR="000F1622" w:rsidRPr="00B13C4F" w:rsidRDefault="00B13C4F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3C4F">
              <w:rPr>
                <w:rFonts w:ascii="Angsana New" w:hAnsi="Angsana New" w:hint="cs"/>
                <w:sz w:val="30"/>
                <w:szCs w:val="30"/>
                <w:cs/>
              </w:rPr>
              <w:t>243</w:t>
            </w:r>
          </w:p>
        </w:tc>
        <w:tc>
          <w:tcPr>
            <w:tcW w:w="285" w:type="dxa"/>
          </w:tcPr>
          <w:p w14:paraId="33A05F7C" w14:textId="77777777" w:rsidR="000F1622" w:rsidRPr="00B14380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A7BF137" w14:textId="77777777" w:rsidR="000F1622" w:rsidRPr="00353030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55B9F" w:rsidRPr="00B14380" w14:paraId="730DD8F5" w14:textId="77777777" w:rsidTr="00945E9A">
        <w:trPr>
          <w:cantSplit/>
        </w:trPr>
        <w:tc>
          <w:tcPr>
            <w:tcW w:w="3686" w:type="dxa"/>
          </w:tcPr>
          <w:p w14:paraId="399D5617" w14:textId="77777777" w:rsidR="00E55B9F" w:rsidRPr="005373A3" w:rsidRDefault="00E55B9F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3FC7B35" w14:textId="77777777" w:rsidR="00E55B9F" w:rsidRPr="0042181D" w:rsidRDefault="0042181D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181D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284" w:type="dxa"/>
          </w:tcPr>
          <w:p w14:paraId="680F8BB3" w14:textId="77777777" w:rsidR="00E55B9F" w:rsidRPr="00EA5359" w:rsidRDefault="00E55B9F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76F3E00" w14:textId="77777777" w:rsidR="00E55B9F" w:rsidRPr="00141EF7" w:rsidRDefault="00E55B9F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90E">
              <w:rPr>
                <w:rFonts w:ascii="Angsana New" w:hAnsi="Angsana New"/>
                <w:sz w:val="30"/>
                <w:szCs w:val="30"/>
              </w:rPr>
              <w:t>1,402</w:t>
            </w:r>
          </w:p>
        </w:tc>
        <w:tc>
          <w:tcPr>
            <w:tcW w:w="283" w:type="dxa"/>
          </w:tcPr>
          <w:p w14:paraId="41AA5606" w14:textId="77777777" w:rsidR="00E55B9F" w:rsidRPr="00EA5359" w:rsidRDefault="00E55B9F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3EB2FDB8" w14:textId="77777777" w:rsidR="00E55B9F" w:rsidRPr="001B66C5" w:rsidRDefault="00E55B9F" w:rsidP="005D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14:paraId="73BC5801" w14:textId="77777777" w:rsidR="00E55B9F" w:rsidRPr="00EA5359" w:rsidRDefault="00E55B9F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B89083D" w14:textId="77777777" w:rsidR="00E55B9F" w:rsidRPr="001B66C5" w:rsidRDefault="00E55B9F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F1622" w:rsidRPr="00B14380" w14:paraId="1A27681D" w14:textId="77777777" w:rsidTr="00BA6425">
        <w:trPr>
          <w:cantSplit/>
        </w:trPr>
        <w:tc>
          <w:tcPr>
            <w:tcW w:w="3686" w:type="dxa"/>
          </w:tcPr>
          <w:p w14:paraId="7549362C" w14:textId="77777777" w:rsidR="000F1622" w:rsidRPr="00F37565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14B029E7" w14:textId="77777777" w:rsidR="000F1622" w:rsidRPr="00BA6425" w:rsidRDefault="00BA6425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425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284" w:type="dxa"/>
          </w:tcPr>
          <w:p w14:paraId="45443665" w14:textId="77777777" w:rsidR="000F1622" w:rsidRPr="00EA5359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64E7925C" w14:textId="77777777" w:rsidR="000F1622" w:rsidRPr="00D74CEC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90E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83" w:type="dxa"/>
          </w:tcPr>
          <w:p w14:paraId="22E6D32D" w14:textId="77777777" w:rsidR="000F1622" w:rsidRPr="00EA5359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0C403394" w14:textId="77777777" w:rsidR="000F1622" w:rsidRPr="00B13C4F" w:rsidRDefault="00985C3D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85" w:type="dxa"/>
          </w:tcPr>
          <w:p w14:paraId="16075A28" w14:textId="77777777" w:rsidR="000F1622" w:rsidRPr="00EA5359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31A7C82" w14:textId="77777777" w:rsidR="000F1622" w:rsidRPr="00DD2DCB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0F1622" w:rsidRPr="00B14380" w14:paraId="3C3FA6F8" w14:textId="77777777" w:rsidTr="00945E9A">
        <w:trPr>
          <w:cantSplit/>
        </w:trPr>
        <w:tc>
          <w:tcPr>
            <w:tcW w:w="3686" w:type="dxa"/>
          </w:tcPr>
          <w:p w14:paraId="74D1CEB0" w14:textId="77777777" w:rsidR="000F1622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FF331F2" w14:textId="77777777" w:rsidR="000F1622" w:rsidRPr="000F1622" w:rsidRDefault="000F1622" w:rsidP="0042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2181D">
              <w:rPr>
                <w:rFonts w:ascii="Angsana New" w:hAnsi="Angsana New"/>
                <w:sz w:val="30"/>
                <w:szCs w:val="30"/>
              </w:rPr>
              <w:t>7</w:t>
            </w:r>
            <w:r w:rsidR="0042181D" w:rsidRPr="0042181D">
              <w:rPr>
                <w:rFonts w:ascii="Angsana New" w:hAnsi="Angsana New"/>
                <w:sz w:val="30"/>
                <w:szCs w:val="30"/>
              </w:rPr>
              <w:t>6</w:t>
            </w:r>
            <w:r w:rsidRPr="0042181D">
              <w:rPr>
                <w:rFonts w:ascii="Angsana New" w:hAnsi="Angsana New"/>
                <w:sz w:val="30"/>
                <w:szCs w:val="30"/>
              </w:rPr>
              <w:t>,</w:t>
            </w:r>
            <w:r w:rsidR="0042181D" w:rsidRPr="0042181D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84" w:type="dxa"/>
          </w:tcPr>
          <w:p w14:paraId="1FCFDC12" w14:textId="77777777" w:rsidR="000F1622" w:rsidRPr="00B14380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43A5923" w14:textId="77777777" w:rsidR="000F1622" w:rsidRPr="00141EF7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90E">
              <w:rPr>
                <w:rFonts w:ascii="Angsana New" w:hAnsi="Angsana New"/>
                <w:sz w:val="30"/>
                <w:szCs w:val="30"/>
              </w:rPr>
              <w:t>81,131</w:t>
            </w:r>
          </w:p>
        </w:tc>
        <w:tc>
          <w:tcPr>
            <w:tcW w:w="283" w:type="dxa"/>
          </w:tcPr>
          <w:p w14:paraId="4D7A48D7" w14:textId="77777777" w:rsidR="000F1622" w:rsidRPr="00B14380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674931A0" w14:textId="77777777" w:rsidR="000F1622" w:rsidRPr="00B13C4F" w:rsidRDefault="00B13C4F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3C4F">
              <w:rPr>
                <w:rFonts w:ascii="Angsana New" w:hAnsi="Angsana New"/>
                <w:sz w:val="30"/>
                <w:szCs w:val="30"/>
              </w:rPr>
              <w:t>61,770</w:t>
            </w:r>
          </w:p>
        </w:tc>
        <w:tc>
          <w:tcPr>
            <w:tcW w:w="285" w:type="dxa"/>
          </w:tcPr>
          <w:p w14:paraId="7E01B8F0" w14:textId="77777777" w:rsidR="000F1622" w:rsidRPr="007E77DD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320CC05" w14:textId="77777777" w:rsidR="000F1622" w:rsidRPr="00DC7425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="Angsana New" w:hAnsi="Angsana New"/>
                <w:sz w:val="30"/>
                <w:szCs w:val="30"/>
              </w:rPr>
              <w:t>81,131</w:t>
            </w:r>
          </w:p>
        </w:tc>
      </w:tr>
      <w:tr w:rsidR="000F1622" w:rsidRPr="00B14380" w14:paraId="6819FAAE" w14:textId="77777777" w:rsidTr="00945E9A">
        <w:trPr>
          <w:cantSplit/>
        </w:trPr>
        <w:tc>
          <w:tcPr>
            <w:tcW w:w="3686" w:type="dxa"/>
          </w:tcPr>
          <w:p w14:paraId="70F5590C" w14:textId="77777777" w:rsidR="000F1622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F662337" w14:textId="77777777" w:rsidR="000F1622" w:rsidRPr="0042181D" w:rsidRDefault="0042181D" w:rsidP="0042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181D">
              <w:rPr>
                <w:rFonts w:ascii="Angsana New" w:hAnsi="Angsana New"/>
                <w:sz w:val="30"/>
                <w:szCs w:val="30"/>
              </w:rPr>
              <w:t>4</w:t>
            </w:r>
            <w:r w:rsidR="000F1622" w:rsidRPr="0042181D">
              <w:rPr>
                <w:rFonts w:ascii="Angsana New" w:hAnsi="Angsana New"/>
                <w:sz w:val="30"/>
                <w:szCs w:val="30"/>
              </w:rPr>
              <w:t>,</w:t>
            </w:r>
            <w:r w:rsidRPr="0042181D">
              <w:rPr>
                <w:rFonts w:ascii="Angsana New" w:hAnsi="Angsana New"/>
                <w:sz w:val="30"/>
                <w:szCs w:val="30"/>
              </w:rPr>
              <w:t>049</w:t>
            </w:r>
          </w:p>
        </w:tc>
        <w:tc>
          <w:tcPr>
            <w:tcW w:w="284" w:type="dxa"/>
          </w:tcPr>
          <w:p w14:paraId="5C61A036" w14:textId="77777777" w:rsidR="000F1622" w:rsidRPr="0066040A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84C3067" w14:textId="77777777" w:rsidR="000F1622" w:rsidRPr="00141EF7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90E"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  <w:tc>
          <w:tcPr>
            <w:tcW w:w="283" w:type="dxa"/>
          </w:tcPr>
          <w:p w14:paraId="0DE9B1C4" w14:textId="77777777" w:rsidR="000F1622" w:rsidRPr="0066040A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59557794" w14:textId="77777777" w:rsidR="000F1622" w:rsidRPr="00E55B9F" w:rsidRDefault="00E55B9F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5B9F">
              <w:rPr>
                <w:rFonts w:ascii="Angsana New" w:hAnsi="Angsana New" w:hint="cs"/>
                <w:sz w:val="30"/>
                <w:szCs w:val="30"/>
                <w:cs/>
              </w:rPr>
              <w:t>207</w:t>
            </w:r>
          </w:p>
        </w:tc>
        <w:tc>
          <w:tcPr>
            <w:tcW w:w="285" w:type="dxa"/>
          </w:tcPr>
          <w:p w14:paraId="3ED95EA1" w14:textId="77777777" w:rsidR="000F1622" w:rsidRPr="007E77DD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410159D" w14:textId="77777777" w:rsidR="000F1622" w:rsidRPr="00DC7425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0F1622" w:rsidRPr="00B14380" w14:paraId="64C268C8" w14:textId="77777777" w:rsidTr="00945E9A">
        <w:trPr>
          <w:cantSplit/>
        </w:trPr>
        <w:tc>
          <w:tcPr>
            <w:tcW w:w="3686" w:type="dxa"/>
          </w:tcPr>
          <w:p w14:paraId="47B2CC76" w14:textId="77777777" w:rsidR="000F1622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15AB03F" w14:textId="77777777" w:rsidR="000F1622" w:rsidRPr="0042181D" w:rsidRDefault="0042181D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181D">
              <w:rPr>
                <w:rFonts w:ascii="Angsana New" w:hAnsi="Angsana New"/>
                <w:sz w:val="30"/>
                <w:szCs w:val="30"/>
              </w:rPr>
              <w:t>18,526</w:t>
            </w:r>
          </w:p>
        </w:tc>
        <w:tc>
          <w:tcPr>
            <w:tcW w:w="284" w:type="dxa"/>
          </w:tcPr>
          <w:p w14:paraId="7F283182" w14:textId="77777777" w:rsidR="000F1622" w:rsidRPr="0066040A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4003326" w14:textId="77777777" w:rsidR="000F1622" w:rsidRPr="00713E39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90E">
              <w:rPr>
                <w:rFonts w:ascii="Angsana New" w:hAnsi="Angsana New"/>
                <w:sz w:val="30"/>
                <w:szCs w:val="30"/>
              </w:rPr>
              <w:t>1,632</w:t>
            </w:r>
          </w:p>
        </w:tc>
        <w:tc>
          <w:tcPr>
            <w:tcW w:w="283" w:type="dxa"/>
          </w:tcPr>
          <w:p w14:paraId="56B71A6F" w14:textId="77777777" w:rsidR="000F1622" w:rsidRPr="0066040A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497E082A" w14:textId="77777777" w:rsidR="000F1622" w:rsidRPr="00E55B9F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5B9F"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  <w:tc>
          <w:tcPr>
            <w:tcW w:w="285" w:type="dxa"/>
          </w:tcPr>
          <w:p w14:paraId="030C060F" w14:textId="77777777" w:rsidR="000F1622" w:rsidRPr="007E77DD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F5115E8" w14:textId="77777777" w:rsidR="000F1622" w:rsidRPr="00713E39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F1622" w:rsidRPr="00B14380" w14:paraId="5112C9AF" w14:textId="77777777" w:rsidTr="00945E9A">
        <w:trPr>
          <w:cantSplit/>
        </w:trPr>
        <w:tc>
          <w:tcPr>
            <w:tcW w:w="3686" w:type="dxa"/>
          </w:tcPr>
          <w:p w14:paraId="113AA909" w14:textId="77777777" w:rsidR="000F1622" w:rsidRPr="00293A18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27372B9" w14:textId="7447B530" w:rsidR="000F1622" w:rsidRPr="0042181D" w:rsidRDefault="0042181D" w:rsidP="0011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5BF1">
              <w:rPr>
                <w:rFonts w:ascii="Angsana New" w:hAnsi="Angsana New"/>
                <w:sz w:val="30"/>
                <w:szCs w:val="30"/>
              </w:rPr>
              <w:t>1,</w:t>
            </w:r>
            <w:r w:rsidR="00115BF1" w:rsidRPr="00115BF1">
              <w:rPr>
                <w:rFonts w:ascii="Angsana New" w:hAnsi="Angsana New"/>
                <w:sz w:val="30"/>
                <w:szCs w:val="30"/>
              </w:rPr>
              <w:t>5</w:t>
            </w:r>
            <w:r w:rsidR="00C9116A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284" w:type="dxa"/>
          </w:tcPr>
          <w:p w14:paraId="7204DC60" w14:textId="77777777" w:rsidR="000F1622" w:rsidRPr="0013700D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F873F6B" w14:textId="77777777" w:rsidR="000F1622" w:rsidRPr="00141EF7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90E">
              <w:rPr>
                <w:rFonts w:ascii="Angsana New" w:hAnsi="Angsana New"/>
                <w:sz w:val="30"/>
                <w:szCs w:val="30"/>
              </w:rPr>
              <w:t>1,540</w:t>
            </w:r>
          </w:p>
        </w:tc>
        <w:tc>
          <w:tcPr>
            <w:tcW w:w="283" w:type="dxa"/>
          </w:tcPr>
          <w:p w14:paraId="4298BF1E" w14:textId="77777777" w:rsidR="000F1622" w:rsidRPr="0013700D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78E8B42B" w14:textId="77777777" w:rsidR="000F1622" w:rsidRPr="001135B5" w:rsidRDefault="001135B5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35B5">
              <w:rPr>
                <w:rFonts w:ascii="Angsana New" w:hAnsi="Angsana New"/>
                <w:sz w:val="30"/>
                <w:szCs w:val="30"/>
              </w:rPr>
              <w:t>1,540</w:t>
            </w:r>
          </w:p>
        </w:tc>
        <w:tc>
          <w:tcPr>
            <w:tcW w:w="285" w:type="dxa"/>
          </w:tcPr>
          <w:p w14:paraId="1254C066" w14:textId="77777777" w:rsidR="000F1622" w:rsidRPr="007E77DD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865B663" w14:textId="77777777" w:rsidR="000F1622" w:rsidRPr="00DC7425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="Angsana New" w:hAnsi="Angsana New"/>
                <w:sz w:val="30"/>
                <w:szCs w:val="30"/>
              </w:rPr>
              <w:t>1,540</w:t>
            </w:r>
          </w:p>
        </w:tc>
      </w:tr>
      <w:tr w:rsidR="000F1622" w:rsidRPr="00B14380" w14:paraId="4AA03F9E" w14:textId="77777777" w:rsidTr="00945E9A">
        <w:trPr>
          <w:cantSplit/>
        </w:trPr>
        <w:tc>
          <w:tcPr>
            <w:tcW w:w="3686" w:type="dxa"/>
          </w:tcPr>
          <w:p w14:paraId="58D0109F" w14:textId="77777777" w:rsidR="000F1622" w:rsidRPr="00AB54B5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 w:rsidR="00C35712"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11A79A1" w14:textId="77777777" w:rsidR="000F1622" w:rsidRPr="0042181D" w:rsidRDefault="0042181D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181D"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284" w:type="dxa"/>
          </w:tcPr>
          <w:p w14:paraId="2FB8F579" w14:textId="77777777" w:rsidR="000F1622" w:rsidRPr="0013700D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65ADF095" w14:textId="77777777" w:rsidR="000F1622" w:rsidRPr="007E77DD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90E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283" w:type="dxa"/>
          </w:tcPr>
          <w:p w14:paraId="5CF364DC" w14:textId="77777777" w:rsidR="000F1622" w:rsidRPr="0013700D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007138DF" w14:textId="77777777" w:rsidR="000F1622" w:rsidRPr="001135B5" w:rsidRDefault="001135B5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35B5"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285" w:type="dxa"/>
          </w:tcPr>
          <w:p w14:paraId="129F7A89" w14:textId="77777777" w:rsidR="000F1622" w:rsidRPr="007E77DD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B2CA41A" w14:textId="77777777" w:rsidR="000F1622" w:rsidRPr="007E77DD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="Angsana New" w:hAnsi="Angsana New"/>
                <w:sz w:val="30"/>
                <w:szCs w:val="30"/>
              </w:rPr>
              <w:t>491</w:t>
            </w:r>
          </w:p>
        </w:tc>
      </w:tr>
      <w:tr w:rsidR="000F1622" w:rsidRPr="00A92FC6" w14:paraId="005F7A53" w14:textId="77777777" w:rsidTr="00945E9A">
        <w:trPr>
          <w:cantSplit/>
        </w:trPr>
        <w:tc>
          <w:tcPr>
            <w:tcW w:w="3686" w:type="dxa"/>
          </w:tcPr>
          <w:p w14:paraId="00B55B25" w14:textId="77777777" w:rsidR="000F1622" w:rsidRPr="00A92FC6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87641DA" w14:textId="77777777" w:rsidR="000F1622" w:rsidRPr="000F1622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BC936DD" w14:textId="77777777" w:rsidR="000F1622" w:rsidRPr="00A92FC6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714AAC73" w14:textId="77777777" w:rsidR="000F1622" w:rsidRPr="00097572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58C6B4D5" w14:textId="77777777" w:rsidR="000F1622" w:rsidRPr="00A92FC6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5A142F5C" w14:textId="77777777" w:rsidR="000F1622" w:rsidRPr="000F1622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14:paraId="5369D069" w14:textId="77777777" w:rsidR="000F1622" w:rsidRPr="00A92FC6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D6D2CE1" w14:textId="77777777" w:rsidR="000F1622" w:rsidRPr="00097572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0F1622" w:rsidRPr="00B14380" w14:paraId="69807065" w14:textId="77777777" w:rsidTr="00945E9A">
        <w:trPr>
          <w:cantSplit/>
        </w:trPr>
        <w:tc>
          <w:tcPr>
            <w:tcW w:w="3686" w:type="dxa"/>
          </w:tcPr>
          <w:p w14:paraId="69E479AC" w14:textId="77777777" w:rsidR="000F1622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7D1CAC2D" w14:textId="77777777" w:rsidR="000F1622" w:rsidRPr="000F1622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00629C4" w14:textId="77777777" w:rsidR="000F1622" w:rsidRPr="00B14380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77D21F1" w14:textId="77777777" w:rsidR="000F1622" w:rsidRPr="00097572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368BD6F2" w14:textId="77777777" w:rsidR="000F1622" w:rsidRPr="00B14380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2DC1C4D4" w14:textId="77777777" w:rsidR="000F1622" w:rsidRPr="000F1622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7DA8B45B" w14:textId="77777777" w:rsidR="000F1622" w:rsidRPr="00B14380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C1C01DE" w14:textId="77777777" w:rsidR="000F1622" w:rsidRPr="00097572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F1622" w:rsidRPr="00B14380" w14:paraId="2E3623C6" w14:textId="77777777" w:rsidTr="00945E9A">
        <w:trPr>
          <w:cantSplit/>
        </w:trPr>
        <w:tc>
          <w:tcPr>
            <w:tcW w:w="3686" w:type="dxa"/>
          </w:tcPr>
          <w:p w14:paraId="7F64CF38" w14:textId="77777777" w:rsidR="000F1622" w:rsidRDefault="003967A4" w:rsidP="0039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- </w:t>
            </w:r>
            <w:r w:rsidR="000F1622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596E9333" w14:textId="77777777" w:rsidR="000F1622" w:rsidRPr="00BB2D86" w:rsidRDefault="00BB2D86" w:rsidP="00BB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D86">
              <w:rPr>
                <w:rFonts w:ascii="Angsana New" w:hAnsi="Angsana New"/>
                <w:sz w:val="30"/>
                <w:szCs w:val="30"/>
              </w:rPr>
              <w:t>3</w:t>
            </w:r>
            <w:r w:rsidR="000F1622" w:rsidRPr="00BB2D86">
              <w:rPr>
                <w:rFonts w:ascii="Angsana New" w:hAnsi="Angsana New"/>
                <w:sz w:val="30"/>
                <w:szCs w:val="30"/>
              </w:rPr>
              <w:t>1,</w:t>
            </w:r>
            <w:r w:rsidRPr="00BB2D86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84" w:type="dxa"/>
          </w:tcPr>
          <w:p w14:paraId="0211EF1C" w14:textId="77777777" w:rsidR="000F1622" w:rsidRPr="006E327A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50EC803" w14:textId="77777777" w:rsidR="000F1622" w:rsidRPr="00CB6B98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A48">
              <w:rPr>
                <w:rFonts w:ascii="Angsana New" w:hAnsi="Angsana New"/>
                <w:sz w:val="30"/>
                <w:szCs w:val="30"/>
              </w:rPr>
              <w:t>28,836</w:t>
            </w:r>
          </w:p>
        </w:tc>
        <w:tc>
          <w:tcPr>
            <w:tcW w:w="283" w:type="dxa"/>
          </w:tcPr>
          <w:p w14:paraId="231BCF78" w14:textId="77777777" w:rsidR="000F1622" w:rsidRPr="00B14380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7CF2F7C9" w14:textId="77777777" w:rsidR="000F1622" w:rsidRPr="0057122C" w:rsidRDefault="0057122C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22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57122C">
              <w:rPr>
                <w:rFonts w:ascii="Angsana New" w:hAnsi="Angsana New"/>
                <w:sz w:val="30"/>
                <w:szCs w:val="30"/>
              </w:rPr>
              <w:t>,474</w:t>
            </w:r>
          </w:p>
        </w:tc>
        <w:tc>
          <w:tcPr>
            <w:tcW w:w="285" w:type="dxa"/>
          </w:tcPr>
          <w:p w14:paraId="1018DCBC" w14:textId="77777777" w:rsidR="000F1622" w:rsidRPr="00B14380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4D8DA29" w14:textId="77777777" w:rsidR="000F1622" w:rsidRPr="00CB6B98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00F">
              <w:rPr>
                <w:rFonts w:ascii="Angsana New" w:hAnsi="Angsana New"/>
                <w:sz w:val="30"/>
                <w:szCs w:val="30"/>
              </w:rPr>
              <w:t>8,099</w:t>
            </w:r>
          </w:p>
        </w:tc>
      </w:tr>
      <w:tr w:rsidR="000F1622" w:rsidRPr="00B14380" w14:paraId="310E923A" w14:textId="77777777" w:rsidTr="00945E9A">
        <w:trPr>
          <w:cantSplit/>
        </w:trPr>
        <w:tc>
          <w:tcPr>
            <w:tcW w:w="3686" w:type="dxa"/>
          </w:tcPr>
          <w:p w14:paraId="6E072457" w14:textId="77777777" w:rsidR="000F1622" w:rsidRDefault="003967A4" w:rsidP="0039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- </w:t>
            </w:r>
            <w:r w:rsidR="000F1622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0A0D67" w14:textId="77777777" w:rsidR="000F1622" w:rsidRPr="00BB2D86" w:rsidRDefault="00BB2D86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D86"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284" w:type="dxa"/>
          </w:tcPr>
          <w:p w14:paraId="53B0DC31" w14:textId="77777777" w:rsidR="000F1622" w:rsidRPr="00B43FA4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FC3159" w14:textId="77777777" w:rsidR="000F1622" w:rsidRPr="00CB6B98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A48">
              <w:rPr>
                <w:rFonts w:ascii="Angsana New" w:hAnsi="Angsana New"/>
                <w:sz w:val="30"/>
                <w:szCs w:val="30"/>
              </w:rPr>
              <w:t>1,083</w:t>
            </w:r>
          </w:p>
        </w:tc>
        <w:tc>
          <w:tcPr>
            <w:tcW w:w="283" w:type="dxa"/>
          </w:tcPr>
          <w:p w14:paraId="5FFDEC3C" w14:textId="77777777" w:rsidR="000F1622" w:rsidRPr="00B14380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B5CAFE3" w14:textId="77777777" w:rsidR="000F1622" w:rsidRPr="0057122C" w:rsidRDefault="0057122C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22C"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285" w:type="dxa"/>
          </w:tcPr>
          <w:p w14:paraId="1DD45522" w14:textId="77777777" w:rsidR="000F1622" w:rsidRPr="00B14380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D2BFA2" w14:textId="77777777" w:rsidR="000F1622" w:rsidRPr="00CB6B98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00F">
              <w:rPr>
                <w:rFonts w:ascii="Angsana New" w:hAnsi="Angsana New"/>
                <w:sz w:val="30"/>
                <w:szCs w:val="30"/>
              </w:rPr>
              <w:t>459</w:t>
            </w:r>
          </w:p>
        </w:tc>
      </w:tr>
      <w:tr w:rsidR="000F1622" w:rsidRPr="00B14380" w14:paraId="5EFAE455" w14:textId="77777777" w:rsidTr="00945E9A">
        <w:trPr>
          <w:cantSplit/>
        </w:trPr>
        <w:tc>
          <w:tcPr>
            <w:tcW w:w="3686" w:type="dxa"/>
          </w:tcPr>
          <w:p w14:paraId="170C95F6" w14:textId="77777777" w:rsidR="000F1622" w:rsidRPr="004C7AA6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8E1BE81" w14:textId="77777777" w:rsidR="000F1622" w:rsidRPr="00BB2D86" w:rsidRDefault="00BB2D86" w:rsidP="00BB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D86">
              <w:rPr>
                <w:rFonts w:ascii="Angsana New" w:hAnsi="Angsana New"/>
                <w:sz w:val="30"/>
                <w:szCs w:val="30"/>
              </w:rPr>
              <w:t>32</w:t>
            </w:r>
            <w:r w:rsidR="000F1622" w:rsidRPr="00BB2D86">
              <w:rPr>
                <w:rFonts w:ascii="Angsana New" w:hAnsi="Angsana New"/>
                <w:sz w:val="30"/>
                <w:szCs w:val="30"/>
              </w:rPr>
              <w:t>,</w:t>
            </w:r>
            <w:r w:rsidRPr="00BB2D86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284" w:type="dxa"/>
          </w:tcPr>
          <w:p w14:paraId="67564748" w14:textId="77777777" w:rsidR="000F1622" w:rsidRPr="006E327A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3F98EFD" w14:textId="77777777" w:rsidR="000F1622" w:rsidRPr="00CB6B98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1A48">
              <w:rPr>
                <w:rFonts w:ascii="Angsana New" w:hAnsi="Angsana New"/>
                <w:sz w:val="30"/>
                <w:szCs w:val="30"/>
              </w:rPr>
              <w:t>29,919</w:t>
            </w:r>
          </w:p>
        </w:tc>
        <w:tc>
          <w:tcPr>
            <w:tcW w:w="283" w:type="dxa"/>
          </w:tcPr>
          <w:p w14:paraId="47EF6716" w14:textId="77777777" w:rsidR="000F1622" w:rsidRPr="00B14380" w:rsidRDefault="000F1622" w:rsidP="000F16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652957A" w14:textId="77777777" w:rsidR="000F1622" w:rsidRPr="0057122C" w:rsidRDefault="0057122C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22C">
              <w:rPr>
                <w:rFonts w:ascii="Angsana New" w:hAnsi="Angsana New"/>
                <w:sz w:val="30"/>
                <w:szCs w:val="30"/>
              </w:rPr>
              <w:t>8,973</w:t>
            </w:r>
          </w:p>
        </w:tc>
        <w:tc>
          <w:tcPr>
            <w:tcW w:w="285" w:type="dxa"/>
          </w:tcPr>
          <w:p w14:paraId="693D4508" w14:textId="77777777" w:rsidR="000F1622" w:rsidRPr="00B14380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E8E2A55" w14:textId="77777777" w:rsidR="000F1622" w:rsidRPr="00CB6B98" w:rsidRDefault="000F1622" w:rsidP="000F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00F">
              <w:rPr>
                <w:rFonts w:ascii="Angsana New" w:hAnsi="Angsana New"/>
                <w:sz w:val="30"/>
                <w:szCs w:val="30"/>
              </w:rPr>
              <w:t>8,558</w:t>
            </w:r>
          </w:p>
        </w:tc>
      </w:tr>
    </w:tbl>
    <w:p w14:paraId="5A16689E" w14:textId="77777777" w:rsidR="00E074FD" w:rsidRDefault="00E074F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B86A23" w14:textId="77777777" w:rsidR="00E074FD" w:rsidRDefault="00E074F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5CC9A67" w14:textId="77777777" w:rsidR="00E074FD" w:rsidRDefault="00E074F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54C4B84" w14:textId="77777777" w:rsidR="00E074FD" w:rsidRDefault="00E074F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AF9E895" w14:textId="77777777" w:rsidR="00E074FD" w:rsidRDefault="00E074F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05C8FF9" w14:textId="77777777" w:rsidR="00163B44" w:rsidRDefault="00163B44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A0BF00A" w14:textId="77777777" w:rsidR="00163B44" w:rsidRDefault="00163B44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7048C65" w14:textId="77777777" w:rsidR="00163B44" w:rsidRDefault="00163B44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48AD397" w14:textId="77777777" w:rsidR="00163B44" w:rsidRDefault="00163B44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CE3F39D" w14:textId="77777777" w:rsidR="00163B44" w:rsidRDefault="00163B44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005AADF" w14:textId="77777777" w:rsidR="00163B44" w:rsidRDefault="00163B44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47908E0" w14:textId="77777777" w:rsidR="00163B44" w:rsidRDefault="00163B44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564761" w14:textId="77777777" w:rsidR="001468CC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DB16BA">
        <w:rPr>
          <w:rFonts w:ascii="Angsana New" w:hAnsi="Angsana New" w:hint="cs"/>
          <w:sz w:val="30"/>
          <w:szCs w:val="30"/>
        </w:rPr>
        <w:t>3</w:t>
      </w:r>
      <w:r w:rsidR="000116C7">
        <w:rPr>
          <w:rFonts w:ascii="Angsana New" w:hAnsi="Angsana New"/>
          <w:sz w:val="30"/>
          <w:szCs w:val="30"/>
        </w:rPr>
        <w:t>0</w:t>
      </w:r>
      <w:r w:rsidR="00DB16BA">
        <w:rPr>
          <w:rFonts w:ascii="Angsana New" w:hAnsi="Angsana New" w:hint="cs"/>
          <w:sz w:val="30"/>
          <w:szCs w:val="30"/>
        </w:rPr>
        <w:t xml:space="preserve"> </w:t>
      </w:r>
      <w:r w:rsidR="00163B44">
        <w:rPr>
          <w:rFonts w:ascii="Angsana New" w:hAnsi="Angsana New" w:hint="cs"/>
          <w:sz w:val="30"/>
          <w:szCs w:val="30"/>
          <w:cs/>
        </w:rPr>
        <w:t>กันยายน</w:t>
      </w:r>
      <w:r w:rsidR="00DB16BA">
        <w:rPr>
          <w:rFonts w:ascii="Angsana New" w:hAnsi="Angsana New" w:hint="cs"/>
          <w:sz w:val="30"/>
          <w:szCs w:val="30"/>
          <w:cs/>
        </w:rPr>
        <w:t xml:space="preserve"> </w:t>
      </w:r>
      <w:r w:rsidR="00DB16BA">
        <w:rPr>
          <w:rFonts w:ascii="Angsana New" w:hAnsi="Angsana New" w:hint="cs"/>
          <w:sz w:val="30"/>
          <w:szCs w:val="30"/>
        </w:rPr>
        <w:t xml:space="preserve">2567 </w:t>
      </w:r>
      <w:r w:rsidR="00DB16BA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B16BA">
        <w:rPr>
          <w:rFonts w:ascii="Angsana New" w:hAnsi="Angsana New" w:hint="cs"/>
          <w:sz w:val="30"/>
          <w:szCs w:val="30"/>
        </w:rPr>
        <w:t xml:space="preserve">31 </w:t>
      </w:r>
      <w:r w:rsidR="00DB16B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B16BA">
        <w:rPr>
          <w:rFonts w:ascii="Angsana New" w:hAnsi="Angsana New" w:hint="cs"/>
          <w:sz w:val="30"/>
          <w:szCs w:val="30"/>
        </w:rPr>
        <w:t>2566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2FD0B16" w14:textId="77777777" w:rsidR="00A51FEC" w:rsidRPr="00A51FEC" w:rsidRDefault="00A51FE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6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6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A51FEC" w:rsidRPr="00F51F88" w14:paraId="7764734C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209F2356" w14:textId="77777777" w:rsidR="00A51FEC" w:rsidRPr="00F51F88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14:paraId="141B53A4" w14:textId="77777777" w:rsidR="00A51FEC" w:rsidRPr="008F38E6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1FEC" w:rsidRPr="00F51F88" w14:paraId="4DA26B6A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63A817B4" w14:textId="77777777" w:rsidR="00A51FEC" w:rsidRPr="00F51F88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A24036" w14:textId="77777777" w:rsidR="00A51FEC" w:rsidRPr="008F38E6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65864011" w14:textId="77777777" w:rsidR="00A51FEC" w:rsidRPr="008F38E6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54ADF4" w14:textId="77777777" w:rsidR="00A51FEC" w:rsidRPr="008F38E6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116C7" w:rsidRPr="00F51F88" w14:paraId="3B23CC58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6AFFB26C" w14:textId="77777777" w:rsidR="000116C7" w:rsidRPr="00F51F88" w:rsidRDefault="000116C7" w:rsidP="000116C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E6CCF2B" w14:textId="77777777" w:rsidR="000116C7" w:rsidRPr="008F38E6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63B4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5" w:type="dxa"/>
          </w:tcPr>
          <w:p w14:paraId="5F54A13A" w14:textId="77777777" w:rsidR="000116C7" w:rsidRPr="008F38E6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4CBA0A9B" w14:textId="77777777" w:rsidR="000116C7" w:rsidRPr="008F38E6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90" w:type="dxa"/>
          </w:tcPr>
          <w:p w14:paraId="1835C2AA" w14:textId="77777777" w:rsidR="000116C7" w:rsidRPr="008F38E6" w:rsidRDefault="000116C7" w:rsidP="000116C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179ABE1" w14:textId="77777777" w:rsidR="000116C7" w:rsidRPr="008F38E6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63B4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9" w:type="dxa"/>
          </w:tcPr>
          <w:p w14:paraId="13C3B274" w14:textId="77777777" w:rsidR="000116C7" w:rsidRPr="008F38E6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55A1CC34" w14:textId="77777777" w:rsidR="000116C7" w:rsidRPr="008F38E6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51FEC" w:rsidRPr="00E24209" w14:paraId="766045D2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6763238F" w14:textId="77777777" w:rsidR="00A51FEC" w:rsidRPr="00D9141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14:paraId="61580BC0" w14:textId="77777777"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14:paraId="09C7A6AF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14:paraId="4B524A8F" w14:textId="77777777"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2F0338A0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9A02273" w14:textId="77777777"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14:paraId="7F5664D3" w14:textId="77777777"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14:paraId="3066E4B2" w14:textId="77777777"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B30AA" w:rsidRPr="00E24209" w14:paraId="6C6A0653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66637C3A" w14:textId="77777777" w:rsidR="001B30AA" w:rsidRPr="00802B2B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11A1AF7D" w14:textId="77777777" w:rsidR="001B30AA" w:rsidRPr="009B0A4C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A4C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B0A4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14:paraId="02D60FE7" w14:textId="77777777" w:rsidR="001B30AA" w:rsidRPr="004E4492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14:paraId="692CBAF3" w14:textId="77777777" w:rsidR="001B30AA" w:rsidRPr="00CB785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740CF8A8" w14:textId="77777777" w:rsidR="001B30AA" w:rsidRPr="004E4492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30AC49F5" w14:textId="77777777" w:rsidR="001B30AA" w:rsidRPr="009B0A4C" w:rsidRDefault="009B0A4C" w:rsidP="009B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0A4C">
              <w:rPr>
                <w:rFonts w:ascii="Angsana New" w:hAnsi="Angsana New"/>
                <w:sz w:val="30"/>
                <w:szCs w:val="30"/>
              </w:rPr>
              <w:t>28</w:t>
            </w:r>
            <w:r w:rsidR="001B30AA" w:rsidRPr="009B0A4C">
              <w:rPr>
                <w:rFonts w:ascii="Angsana New" w:hAnsi="Angsana New"/>
                <w:sz w:val="30"/>
                <w:szCs w:val="30"/>
              </w:rPr>
              <w:t>,</w:t>
            </w:r>
            <w:r w:rsidRPr="009B0A4C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89" w:type="dxa"/>
          </w:tcPr>
          <w:p w14:paraId="5C9DF878" w14:textId="77777777" w:rsidR="001B30AA" w:rsidRPr="00E2420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14:paraId="335203D6" w14:textId="77777777" w:rsidR="001B30AA" w:rsidRPr="001A4E4A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26,155</w:t>
            </w:r>
          </w:p>
        </w:tc>
      </w:tr>
      <w:tr w:rsidR="009B0A4C" w:rsidRPr="00E24209" w14:paraId="497F1634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3A819956" w14:textId="77777777" w:rsidR="009B0A4C" w:rsidRPr="00802B2B" w:rsidRDefault="009B0A4C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8E44366" w14:textId="77777777" w:rsidR="009B0A4C" w:rsidRPr="009B0A4C" w:rsidRDefault="009B0A4C" w:rsidP="009B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0A4C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85" w:type="dxa"/>
          </w:tcPr>
          <w:p w14:paraId="07FA5AA7" w14:textId="77777777" w:rsidR="009B0A4C" w:rsidRPr="004E4492" w:rsidRDefault="009B0A4C" w:rsidP="00E074F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2A746DCB" w14:textId="77777777" w:rsidR="009B0A4C" w:rsidRPr="00CB7859" w:rsidRDefault="009B0A4C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90" w:type="dxa"/>
          </w:tcPr>
          <w:p w14:paraId="4FA4D644" w14:textId="77777777" w:rsidR="009B0A4C" w:rsidRPr="004E4492" w:rsidRDefault="009B0A4C" w:rsidP="00E074F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01BCE086" w14:textId="77777777" w:rsidR="009B0A4C" w:rsidRPr="009B0A4C" w:rsidRDefault="009B0A4C" w:rsidP="009B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0A4C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89" w:type="dxa"/>
          </w:tcPr>
          <w:p w14:paraId="45FE24C9" w14:textId="77777777" w:rsidR="009B0A4C" w:rsidRPr="00E24209" w:rsidRDefault="009B0A4C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41D5FE06" w14:textId="77777777" w:rsidR="009B0A4C" w:rsidRPr="00CB7859" w:rsidRDefault="009B0A4C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074FD" w:rsidRPr="00E24209" w14:paraId="27C39B2D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2B83A38E" w14:textId="77777777" w:rsidR="00E074FD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6502E" w14:textId="77777777" w:rsidR="00E074FD" w:rsidRPr="00852287" w:rsidRDefault="00852287" w:rsidP="00852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2287">
              <w:rPr>
                <w:rFonts w:ascii="Angsana New" w:hAnsi="Angsana New" w:hint="cs"/>
                <w:sz w:val="30"/>
                <w:szCs w:val="30"/>
                <w:cs/>
              </w:rPr>
              <w:t>619</w:t>
            </w:r>
          </w:p>
        </w:tc>
        <w:tc>
          <w:tcPr>
            <w:tcW w:w="285" w:type="dxa"/>
          </w:tcPr>
          <w:p w14:paraId="7CDEED7E" w14:textId="77777777" w:rsidR="00E074FD" w:rsidRPr="004E4492" w:rsidRDefault="00E074FD" w:rsidP="00E074F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49F37C" w14:textId="77777777" w:rsidR="00E074FD" w:rsidRPr="00CB7859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90" w:type="dxa"/>
          </w:tcPr>
          <w:p w14:paraId="230EA780" w14:textId="77777777" w:rsidR="00E074FD" w:rsidRPr="004E4492" w:rsidRDefault="00E074FD" w:rsidP="00E074F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CAFF9" w14:textId="77777777" w:rsidR="00E074FD" w:rsidRPr="00163B44" w:rsidRDefault="00852287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28,384</w:t>
            </w:r>
          </w:p>
        </w:tc>
        <w:tc>
          <w:tcPr>
            <w:tcW w:w="289" w:type="dxa"/>
          </w:tcPr>
          <w:p w14:paraId="27378819" w14:textId="77777777" w:rsidR="00E074FD" w:rsidRPr="00E24209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186CFA1B" w14:textId="77777777" w:rsidR="00E074FD" w:rsidRPr="001A4E4A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26,155</w:t>
            </w:r>
          </w:p>
        </w:tc>
      </w:tr>
      <w:tr w:rsidR="00E074FD" w:rsidRPr="00E24209" w14:paraId="2A180C14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1624DE20" w14:textId="77777777" w:rsidR="00E074FD" w:rsidRPr="00E074FD" w:rsidRDefault="00E074FD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F6A1DC3" w14:textId="77777777" w:rsidR="00E074FD" w:rsidRPr="00E074FD" w:rsidRDefault="00E074FD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14:paraId="450474CB" w14:textId="77777777" w:rsidR="00E074FD" w:rsidRPr="00E074FD" w:rsidRDefault="00E074FD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57015700" w14:textId="77777777" w:rsidR="00E074FD" w:rsidRPr="00E074FD" w:rsidRDefault="00E074FD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14:paraId="6973913C" w14:textId="77777777" w:rsidR="00E074FD" w:rsidRPr="00E074FD" w:rsidRDefault="00E074FD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11979CC4" w14:textId="77777777" w:rsidR="00E074FD" w:rsidRPr="00E074FD" w:rsidRDefault="00E074FD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" w:type="dxa"/>
          </w:tcPr>
          <w:p w14:paraId="0065C93F" w14:textId="77777777" w:rsidR="00E074FD" w:rsidRPr="00E074FD" w:rsidRDefault="00E074FD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5BE638A5" w14:textId="77777777" w:rsidR="00E074FD" w:rsidRPr="00E074FD" w:rsidRDefault="00E074FD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97572" w:rsidRPr="001E6302" w14:paraId="16B7614F" w14:textId="77777777" w:rsidTr="00E074FD">
        <w:trPr>
          <w:gridAfter w:val="1"/>
          <w:wAfter w:w="6" w:type="dxa"/>
          <w:cantSplit/>
        </w:trPr>
        <w:tc>
          <w:tcPr>
            <w:tcW w:w="4940" w:type="dxa"/>
            <w:gridSpan w:val="2"/>
          </w:tcPr>
          <w:p w14:paraId="77941FF9" w14:textId="77777777" w:rsidR="00097572" w:rsidRPr="002A2A32" w:rsidRDefault="0009757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2A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2A2A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</w:tcPr>
          <w:p w14:paraId="089B82F4" w14:textId="77777777"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14:paraId="50FB88E8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5CC003F2" w14:textId="77777777"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4D6448AF" w14:textId="77777777"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9" w:type="dxa"/>
          </w:tcPr>
          <w:p w14:paraId="1B453F63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14:paraId="4A9D7C53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074FD" w:rsidRPr="001E6302" w14:paraId="05C1BD7D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141CCF6C" w14:textId="77777777" w:rsidR="00E074FD" w:rsidRPr="00161CAE" w:rsidRDefault="00E074FD" w:rsidP="00E074F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</w:tcPr>
          <w:p w14:paraId="304E0CCC" w14:textId="77777777" w:rsidR="00E074FD" w:rsidRPr="007B296C" w:rsidRDefault="007B296C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296C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85" w:type="dxa"/>
          </w:tcPr>
          <w:p w14:paraId="3D4DA82E" w14:textId="77777777" w:rsidR="00E074FD" w:rsidRPr="007E2CE7" w:rsidRDefault="00E074FD" w:rsidP="00E074FD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6739BDC8" w14:textId="77777777" w:rsidR="00E074FD" w:rsidRPr="00C77031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0FD5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290" w:type="dxa"/>
          </w:tcPr>
          <w:p w14:paraId="2D329007" w14:textId="77777777" w:rsidR="00E074FD" w:rsidRPr="000233DF" w:rsidRDefault="00E074FD" w:rsidP="00E074F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07CC2561" w14:textId="77777777" w:rsidR="00E074FD" w:rsidRPr="00163B44" w:rsidRDefault="00F22A80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28,384</w:t>
            </w:r>
          </w:p>
        </w:tc>
        <w:tc>
          <w:tcPr>
            <w:tcW w:w="289" w:type="dxa"/>
          </w:tcPr>
          <w:p w14:paraId="3DC29CA1" w14:textId="77777777" w:rsidR="00E074FD" w:rsidRPr="000233DF" w:rsidRDefault="00E074FD" w:rsidP="00E074F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6DFFB4A3" w14:textId="77777777" w:rsidR="00E074FD" w:rsidRPr="00265994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26,087</w:t>
            </w:r>
          </w:p>
        </w:tc>
      </w:tr>
      <w:tr w:rsidR="00DB16BA" w:rsidRPr="001E6302" w14:paraId="582E3BFF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748F2A04" w14:textId="77777777" w:rsidR="00DB16BA" w:rsidRPr="00161CAE" w:rsidRDefault="00DB16BA" w:rsidP="00DB16B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334BD1D7" w14:textId="77777777" w:rsidR="00DB16BA" w:rsidRPr="007B296C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7EBDFEA4" w14:textId="77777777" w:rsidR="00DB16BA" w:rsidRPr="007E2CE7" w:rsidRDefault="00DB16BA" w:rsidP="00DB16BA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59DEDC1A" w14:textId="77777777" w:rsidR="00DB16BA" w:rsidRPr="00C7703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55AEBB78" w14:textId="77777777" w:rsidR="00DB16BA" w:rsidRPr="000233DF" w:rsidRDefault="00DB16BA" w:rsidP="00DB16B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2B5AC542" w14:textId="77777777" w:rsidR="00DB16BA" w:rsidRPr="00163B44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544E4693" w14:textId="77777777" w:rsidR="00DB16BA" w:rsidRPr="000233DF" w:rsidRDefault="00DB16BA" w:rsidP="00DB16B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59F647D2" w14:textId="77777777" w:rsidR="00DB16BA" w:rsidRPr="002A165C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9E0941" w:rsidRPr="001E6302" w14:paraId="59FB509E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00C09762" w14:textId="77777777" w:rsidR="009E0941" w:rsidRPr="00161CAE" w:rsidRDefault="009E0941" w:rsidP="009E0941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B16BA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777C33BC" w14:textId="77777777" w:rsidR="009E0941" w:rsidRPr="007B296C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96C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7B29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14:paraId="72D9A8C8" w14:textId="77777777" w:rsidR="009E0941" w:rsidRPr="007E2CE7" w:rsidRDefault="009E0941" w:rsidP="009E0941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232D0535" w14:textId="77777777" w:rsidR="009E0941" w:rsidRPr="00C77031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0F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0" w:type="dxa"/>
          </w:tcPr>
          <w:p w14:paraId="112D822C" w14:textId="77777777" w:rsidR="009E0941" w:rsidRPr="000233DF" w:rsidRDefault="009E0941" w:rsidP="009E0941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19E78324" w14:textId="77777777" w:rsidR="009E0941" w:rsidRPr="00163B44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22A80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F22A8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619EB58C" w14:textId="77777777" w:rsidR="009E0941" w:rsidRPr="000233DF" w:rsidRDefault="009E0941" w:rsidP="009E0941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20A7A1EA" w14:textId="77777777" w:rsidR="009E0941" w:rsidRPr="00265994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E074FD" w:rsidRPr="001E6302" w14:paraId="21724642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1950A999" w14:textId="77777777" w:rsidR="00E074FD" w:rsidRPr="00E24209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71126" w14:textId="77777777" w:rsidR="00E074FD" w:rsidRPr="00163B44" w:rsidRDefault="007B296C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52287">
              <w:rPr>
                <w:rFonts w:ascii="Angsana New" w:hAnsi="Angsana New" w:hint="cs"/>
                <w:sz w:val="30"/>
                <w:szCs w:val="30"/>
                <w:cs/>
              </w:rPr>
              <w:t>619</w:t>
            </w:r>
          </w:p>
        </w:tc>
        <w:tc>
          <w:tcPr>
            <w:tcW w:w="285" w:type="dxa"/>
          </w:tcPr>
          <w:p w14:paraId="46A9ABFB" w14:textId="77777777" w:rsidR="00E074FD" w:rsidRPr="007E2CE7" w:rsidRDefault="00E074FD" w:rsidP="00E074FD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379977" w14:textId="77777777" w:rsidR="00E074FD" w:rsidRPr="00C77031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0FD5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90" w:type="dxa"/>
          </w:tcPr>
          <w:p w14:paraId="4E076FE7" w14:textId="77777777" w:rsidR="00E074FD" w:rsidRPr="000233DF" w:rsidRDefault="00E074FD" w:rsidP="00E074F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CCC8F" w14:textId="77777777" w:rsidR="00E074FD" w:rsidRPr="00163B44" w:rsidRDefault="007B296C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28,384</w:t>
            </w:r>
          </w:p>
        </w:tc>
        <w:tc>
          <w:tcPr>
            <w:tcW w:w="289" w:type="dxa"/>
          </w:tcPr>
          <w:p w14:paraId="1920430C" w14:textId="77777777" w:rsidR="00E074FD" w:rsidRPr="000233DF" w:rsidRDefault="00E074FD" w:rsidP="00E074F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05B8E693" w14:textId="77777777" w:rsidR="00E074FD" w:rsidRPr="001A4E4A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26,155</w:t>
            </w:r>
          </w:p>
        </w:tc>
      </w:tr>
      <w:tr w:rsidR="001B30AA" w:rsidRPr="00E55B20" w14:paraId="5A8F8DE6" w14:textId="77777777" w:rsidTr="00E074FD">
        <w:trPr>
          <w:cantSplit/>
        </w:trPr>
        <w:tc>
          <w:tcPr>
            <w:tcW w:w="3665" w:type="dxa"/>
          </w:tcPr>
          <w:p w14:paraId="37FE15F0" w14:textId="77777777" w:rsidR="001B30AA" w:rsidRPr="00E55B20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14:paraId="299C685D" w14:textId="77777777" w:rsidR="001B30AA" w:rsidRPr="00163B44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705C78E5" w14:textId="77777777" w:rsidR="001B30AA" w:rsidRPr="00E55B20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14:paraId="2696E37A" w14:textId="77777777" w:rsidR="001B30AA" w:rsidRPr="00E55B20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14:paraId="05A18395" w14:textId="77777777" w:rsidR="001B30AA" w:rsidRPr="00E55B20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</w:tcPr>
          <w:p w14:paraId="2041B0D1" w14:textId="77777777" w:rsidR="001B30AA" w:rsidRPr="00163B44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1328F28F" w14:textId="77777777" w:rsidR="001B30AA" w:rsidRPr="00E55B20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14:paraId="24EE0702" w14:textId="77777777" w:rsidR="001B30AA" w:rsidRPr="00E55B20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1B30AA" w:rsidRPr="00E24209" w14:paraId="2200EE2F" w14:textId="77777777" w:rsidTr="00E074FD">
        <w:trPr>
          <w:cantSplit/>
        </w:trPr>
        <w:tc>
          <w:tcPr>
            <w:tcW w:w="3665" w:type="dxa"/>
          </w:tcPr>
          <w:p w14:paraId="504396E8" w14:textId="77777777" w:rsidR="001B30AA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14:paraId="4C0120C4" w14:textId="77777777" w:rsidR="001B30AA" w:rsidRPr="00163B44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6252DAEA" w14:textId="77777777" w:rsidR="001B30AA" w:rsidRPr="00E24209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1FA52970" w14:textId="77777777" w:rsidR="001B30AA" w:rsidRPr="00E2420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1E336CC8" w14:textId="77777777" w:rsidR="001B30AA" w:rsidRPr="00E24209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35E0E5E3" w14:textId="77777777" w:rsidR="001B30AA" w:rsidRPr="00163B44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0FDFF5E8" w14:textId="77777777" w:rsidR="001B30AA" w:rsidRPr="00E2420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1DE980DA" w14:textId="77777777" w:rsidR="001B30AA" w:rsidRPr="00E2420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B30AA" w:rsidRPr="00E24209" w14:paraId="372413AE" w14:textId="77777777" w:rsidTr="00E074FD">
        <w:trPr>
          <w:cantSplit/>
        </w:trPr>
        <w:tc>
          <w:tcPr>
            <w:tcW w:w="3665" w:type="dxa"/>
          </w:tcPr>
          <w:p w14:paraId="18BE4363" w14:textId="77777777" w:rsidR="001B30AA" w:rsidRPr="0069708B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</w:tcPr>
          <w:p w14:paraId="562BFD49" w14:textId="77777777" w:rsidR="001B30AA" w:rsidRPr="00163B44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70A0CEEE" w14:textId="77777777" w:rsidR="001B30AA" w:rsidRPr="00E24209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42F7280" w14:textId="77777777" w:rsidR="001B30AA" w:rsidRPr="00E2420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0B488407" w14:textId="77777777" w:rsidR="001B30AA" w:rsidRPr="00E24209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77FDA6C1" w14:textId="77777777" w:rsidR="001B30AA" w:rsidRPr="00163B44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58F32C61" w14:textId="77777777" w:rsidR="001B30AA" w:rsidRPr="00E2420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03FA5F3B" w14:textId="77777777" w:rsidR="001B30AA" w:rsidRPr="00E2420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77F56" w:rsidRPr="00E24209" w14:paraId="3846271A" w14:textId="77777777" w:rsidTr="00E074FD">
        <w:trPr>
          <w:cantSplit/>
        </w:trPr>
        <w:tc>
          <w:tcPr>
            <w:tcW w:w="3665" w:type="dxa"/>
          </w:tcPr>
          <w:p w14:paraId="7E13CB5B" w14:textId="77777777" w:rsidR="00577F56" w:rsidRPr="00802B2B" w:rsidRDefault="00577F56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586D5765" w14:textId="77777777" w:rsidR="00577F56" w:rsidRPr="00B30A45" w:rsidRDefault="00577F56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558F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3" w:type="dxa"/>
            <w:gridSpan w:val="2"/>
          </w:tcPr>
          <w:p w14:paraId="75BEA8E9" w14:textId="77777777" w:rsidR="00577F56" w:rsidRPr="00E24209" w:rsidRDefault="00577F56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E62F013" w14:textId="77777777" w:rsidR="00577F56" w:rsidRPr="00B30A45" w:rsidRDefault="00577F56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558F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24A0E571" w14:textId="77777777" w:rsidR="00577F56" w:rsidRPr="00E24209" w:rsidRDefault="00577F56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4B8EE00A" w14:textId="77777777" w:rsidR="00577F56" w:rsidRPr="00D33597" w:rsidRDefault="00577F56" w:rsidP="00D3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3597">
              <w:rPr>
                <w:rFonts w:ascii="Angsana New" w:hAnsi="Angsana New"/>
                <w:sz w:val="30"/>
                <w:szCs w:val="30"/>
              </w:rPr>
              <w:t>18,898</w:t>
            </w:r>
          </w:p>
        </w:tc>
        <w:tc>
          <w:tcPr>
            <w:tcW w:w="289" w:type="dxa"/>
          </w:tcPr>
          <w:p w14:paraId="4335BE1E" w14:textId="77777777" w:rsidR="00577F56" w:rsidRPr="00E24209" w:rsidRDefault="00577F56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7FCB609B" w14:textId="77777777" w:rsidR="00577F56" w:rsidRPr="00265994" w:rsidRDefault="00577F56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1,268</w:t>
            </w:r>
          </w:p>
        </w:tc>
      </w:tr>
      <w:tr w:rsidR="00D33597" w:rsidRPr="00E24209" w14:paraId="5EBB87ED" w14:textId="77777777" w:rsidTr="007A7273">
        <w:trPr>
          <w:cantSplit/>
        </w:trPr>
        <w:tc>
          <w:tcPr>
            <w:tcW w:w="3665" w:type="dxa"/>
          </w:tcPr>
          <w:p w14:paraId="7656CF9B" w14:textId="77777777" w:rsidR="00D33597" w:rsidRPr="00802B2B" w:rsidRDefault="00D33597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B67723A" w14:textId="77777777" w:rsidR="00D33597" w:rsidRPr="00577F56" w:rsidRDefault="00577F56" w:rsidP="004E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7F56"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  <w:tc>
          <w:tcPr>
            <w:tcW w:w="293" w:type="dxa"/>
            <w:gridSpan w:val="2"/>
          </w:tcPr>
          <w:p w14:paraId="4A962444" w14:textId="77777777" w:rsidR="00D33597" w:rsidRPr="00E24209" w:rsidRDefault="00D33597" w:rsidP="007623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CFA0EA7" w14:textId="77777777" w:rsidR="00D33597" w:rsidRPr="00D13286" w:rsidRDefault="00D33597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90" w:type="dxa"/>
          </w:tcPr>
          <w:p w14:paraId="20112796" w14:textId="77777777" w:rsidR="00D33597" w:rsidRPr="00E24209" w:rsidRDefault="00D33597" w:rsidP="007623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D287657" w14:textId="77777777" w:rsidR="00D33597" w:rsidRPr="00D33597" w:rsidRDefault="00D33597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33597">
              <w:rPr>
                <w:rFonts w:ascii="Angsana New" w:hAnsi="Angsana New" w:hint="cs"/>
                <w:sz w:val="30"/>
                <w:szCs w:val="30"/>
                <w:cs/>
              </w:rPr>
              <w:t>273</w:t>
            </w:r>
          </w:p>
        </w:tc>
        <w:tc>
          <w:tcPr>
            <w:tcW w:w="289" w:type="dxa"/>
          </w:tcPr>
          <w:p w14:paraId="2450C112" w14:textId="77777777" w:rsidR="00D33597" w:rsidRPr="00E24209" w:rsidRDefault="00D33597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490BA4BB" w14:textId="77777777" w:rsidR="00D33597" w:rsidRPr="00265994" w:rsidRDefault="00D33597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22E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77F56" w:rsidRPr="00B05A36" w14:paraId="4E5E2830" w14:textId="77777777" w:rsidTr="007A7273">
        <w:trPr>
          <w:cantSplit/>
        </w:trPr>
        <w:tc>
          <w:tcPr>
            <w:tcW w:w="3665" w:type="dxa"/>
          </w:tcPr>
          <w:p w14:paraId="5B5A81D0" w14:textId="77777777" w:rsidR="00577F56" w:rsidRPr="00B05A36" w:rsidRDefault="00577F56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A32E5ED" w14:textId="77777777" w:rsidR="00577F56" w:rsidRPr="00577F56" w:rsidRDefault="00577F56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7F56"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  <w:tc>
          <w:tcPr>
            <w:tcW w:w="293" w:type="dxa"/>
            <w:gridSpan w:val="2"/>
          </w:tcPr>
          <w:p w14:paraId="4DAB7503" w14:textId="77777777" w:rsidR="00577F56" w:rsidRPr="00B05A36" w:rsidRDefault="00577F56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45B4CB9B" w14:textId="77777777" w:rsidR="00577F56" w:rsidRPr="00D13286" w:rsidRDefault="00577F56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90" w:type="dxa"/>
          </w:tcPr>
          <w:p w14:paraId="43F3D924" w14:textId="77777777" w:rsidR="00577F56" w:rsidRPr="00B05A36" w:rsidRDefault="00577F56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7CDE2021" w14:textId="77777777" w:rsidR="00577F56" w:rsidRPr="00D33597" w:rsidRDefault="00577F56" w:rsidP="00D3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3597">
              <w:rPr>
                <w:rFonts w:ascii="Angsana New" w:hAnsi="Angsana New"/>
                <w:sz w:val="30"/>
                <w:szCs w:val="30"/>
              </w:rPr>
              <w:t>19,171</w:t>
            </w:r>
          </w:p>
        </w:tc>
        <w:tc>
          <w:tcPr>
            <w:tcW w:w="289" w:type="dxa"/>
          </w:tcPr>
          <w:p w14:paraId="70837AF6" w14:textId="77777777" w:rsidR="00577F56" w:rsidRPr="00B05A36" w:rsidRDefault="00577F56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111BA3" w14:textId="77777777" w:rsidR="00577F56" w:rsidRPr="00265994" w:rsidRDefault="00577F56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1,268</w:t>
            </w:r>
          </w:p>
        </w:tc>
      </w:tr>
      <w:tr w:rsidR="00D33597" w:rsidRPr="00E24209" w14:paraId="68659A5B" w14:textId="77777777" w:rsidTr="007A7273">
        <w:trPr>
          <w:cantSplit/>
        </w:trPr>
        <w:tc>
          <w:tcPr>
            <w:tcW w:w="3665" w:type="dxa"/>
          </w:tcPr>
          <w:p w14:paraId="0D38898A" w14:textId="77777777" w:rsidR="00D33597" w:rsidRPr="0025797F" w:rsidRDefault="00D33597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D012D47" w14:textId="77777777" w:rsidR="00D33597" w:rsidRPr="00163B44" w:rsidRDefault="00D33597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4132D4D5" w14:textId="77777777" w:rsidR="00D33597" w:rsidRPr="00E24209" w:rsidRDefault="00D33597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561BD9A0" w14:textId="77777777" w:rsidR="00D33597" w:rsidRPr="00E24209" w:rsidRDefault="00D33597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0578BEB2" w14:textId="77777777" w:rsidR="00D33597" w:rsidRPr="00E24209" w:rsidRDefault="00D33597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043877E7" w14:textId="77777777" w:rsidR="00D33597" w:rsidRPr="00D33597" w:rsidRDefault="00D33597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14:paraId="055C861B" w14:textId="77777777" w:rsidR="00D33597" w:rsidRPr="00E24209" w:rsidRDefault="00D33597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14:paraId="49915B3A" w14:textId="77777777" w:rsidR="00D33597" w:rsidRPr="00E24209" w:rsidRDefault="00D33597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33597" w:rsidRPr="00E24209" w14:paraId="3F0C5E0A" w14:textId="77777777" w:rsidTr="00E074FD">
        <w:trPr>
          <w:cantSplit/>
        </w:trPr>
        <w:tc>
          <w:tcPr>
            <w:tcW w:w="3665" w:type="dxa"/>
          </w:tcPr>
          <w:p w14:paraId="1CDF908B" w14:textId="77777777" w:rsidR="00D33597" w:rsidRPr="00802B2B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5" w:type="dxa"/>
          </w:tcPr>
          <w:p w14:paraId="47B8E529" w14:textId="77777777" w:rsidR="00D33597" w:rsidRPr="00577F56" w:rsidRDefault="00577F56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7F56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93" w:type="dxa"/>
            <w:gridSpan w:val="2"/>
          </w:tcPr>
          <w:p w14:paraId="1B3C265F" w14:textId="77777777" w:rsidR="00D33597" w:rsidRPr="00E074FD" w:rsidRDefault="00D33597" w:rsidP="00EA4253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6D98C122" w14:textId="77777777" w:rsidR="00D33597" w:rsidRPr="00FB522E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14:paraId="18361F27" w14:textId="77777777" w:rsidR="00D33597" w:rsidRPr="00E24209" w:rsidRDefault="00D33597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6F55E0EC" w14:textId="77777777" w:rsidR="00D33597" w:rsidRPr="00D33597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33597">
              <w:rPr>
                <w:rFonts w:ascii="Angsana New" w:hAnsi="Angsana New" w:hint="cs"/>
                <w:sz w:val="30"/>
                <w:szCs w:val="30"/>
                <w:cs/>
              </w:rPr>
              <w:t>361</w:t>
            </w:r>
          </w:p>
        </w:tc>
        <w:tc>
          <w:tcPr>
            <w:tcW w:w="289" w:type="dxa"/>
          </w:tcPr>
          <w:p w14:paraId="4CA2C20F" w14:textId="77777777" w:rsidR="00D33597" w:rsidRPr="00E24209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1AFB8AE6" w14:textId="77777777" w:rsidR="00D33597" w:rsidRPr="00FB522E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D33597" w:rsidRPr="00E24209" w14:paraId="7B5CB03C" w14:textId="77777777" w:rsidTr="00E074FD">
        <w:trPr>
          <w:cantSplit/>
        </w:trPr>
        <w:tc>
          <w:tcPr>
            <w:tcW w:w="3665" w:type="dxa"/>
          </w:tcPr>
          <w:p w14:paraId="58808038" w14:textId="77777777" w:rsidR="00D33597" w:rsidRPr="00802B2B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C3D556" w14:textId="77777777" w:rsidR="00D33597" w:rsidRPr="00577F56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7F56">
              <w:rPr>
                <w:rFonts w:ascii="Angsana New" w:hAnsi="Angsana New"/>
                <w:sz w:val="30"/>
                <w:szCs w:val="30"/>
              </w:rPr>
              <w:t>15</w:t>
            </w:r>
            <w:r w:rsidRPr="00577F5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93" w:type="dxa"/>
            <w:gridSpan w:val="2"/>
          </w:tcPr>
          <w:p w14:paraId="77DC1AC8" w14:textId="77777777" w:rsidR="00D33597" w:rsidRPr="00E24209" w:rsidRDefault="00D33597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51FC62FE" w14:textId="77777777" w:rsidR="00D33597" w:rsidRPr="00C77031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90" w:type="dxa"/>
          </w:tcPr>
          <w:p w14:paraId="5A6E7952" w14:textId="77777777" w:rsidR="00D33597" w:rsidRPr="00E24209" w:rsidRDefault="00D33597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B3130D4" w14:textId="77777777" w:rsidR="00D33597" w:rsidRPr="00D33597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3597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14:paraId="092B2064" w14:textId="77777777" w:rsidR="00D33597" w:rsidRPr="00E24209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56865AF8" w14:textId="77777777" w:rsidR="00D33597" w:rsidRPr="00B30A45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D33597" w:rsidRPr="00E24209" w14:paraId="62CCB817" w14:textId="77777777" w:rsidTr="00E074FD">
        <w:trPr>
          <w:cantSplit/>
        </w:trPr>
        <w:tc>
          <w:tcPr>
            <w:tcW w:w="3665" w:type="dxa"/>
          </w:tcPr>
          <w:p w14:paraId="2DE1ED54" w14:textId="77777777" w:rsidR="00D33597" w:rsidRPr="00802B2B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F5A68FC" w14:textId="77777777" w:rsidR="00577F56" w:rsidRPr="00577F56" w:rsidRDefault="00577F56" w:rsidP="00577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7F56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293" w:type="dxa"/>
            <w:gridSpan w:val="2"/>
          </w:tcPr>
          <w:p w14:paraId="5A7A7199" w14:textId="77777777" w:rsidR="00D33597" w:rsidRPr="00E24209" w:rsidRDefault="00D33597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664E38F" w14:textId="77777777" w:rsidR="00D33597" w:rsidRPr="00E6558F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159</w:t>
            </w:r>
          </w:p>
        </w:tc>
        <w:tc>
          <w:tcPr>
            <w:tcW w:w="290" w:type="dxa"/>
          </w:tcPr>
          <w:p w14:paraId="077AAAC9" w14:textId="77777777" w:rsidR="00D33597" w:rsidRPr="00E24209" w:rsidRDefault="00D33597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07F69F97" w14:textId="77777777" w:rsidR="00D33597" w:rsidRPr="00D33597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3597">
              <w:rPr>
                <w:rFonts w:ascii="Angsana New" w:hAnsi="Angsana New" w:hint="cs"/>
                <w:sz w:val="30"/>
                <w:szCs w:val="30"/>
                <w:cs/>
              </w:rPr>
              <w:t>361</w:t>
            </w:r>
          </w:p>
        </w:tc>
        <w:tc>
          <w:tcPr>
            <w:tcW w:w="289" w:type="dxa"/>
          </w:tcPr>
          <w:p w14:paraId="1B550AAC" w14:textId="77777777" w:rsidR="00D33597" w:rsidRPr="00E24209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28871F69" w14:textId="77777777" w:rsidR="00D33597" w:rsidRPr="00FB522E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D33597" w:rsidRPr="00E24209" w14:paraId="3AE24305" w14:textId="77777777" w:rsidTr="00E074FD">
        <w:trPr>
          <w:cantSplit/>
        </w:trPr>
        <w:tc>
          <w:tcPr>
            <w:tcW w:w="3665" w:type="dxa"/>
          </w:tcPr>
          <w:p w14:paraId="62BF25FE" w14:textId="77777777" w:rsidR="00D33597" w:rsidRPr="006167C3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A2160BB" w14:textId="77777777" w:rsidR="00D33597" w:rsidRPr="00163B44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1,562</w:t>
            </w:r>
          </w:p>
        </w:tc>
        <w:tc>
          <w:tcPr>
            <w:tcW w:w="293" w:type="dxa"/>
            <w:gridSpan w:val="2"/>
          </w:tcPr>
          <w:p w14:paraId="4D88CF82" w14:textId="77777777" w:rsidR="00D33597" w:rsidRPr="00E24209" w:rsidRDefault="00D33597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148D8572" w14:textId="77777777" w:rsidR="00D33597" w:rsidRPr="00C77031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90" w:type="dxa"/>
          </w:tcPr>
          <w:p w14:paraId="14452A61" w14:textId="77777777" w:rsidR="00D33597" w:rsidRPr="00E24209" w:rsidRDefault="00D33597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3C77750C" w14:textId="77777777" w:rsidR="00D33597" w:rsidRPr="00163B44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19,532</w:t>
            </w:r>
          </w:p>
        </w:tc>
        <w:tc>
          <w:tcPr>
            <w:tcW w:w="289" w:type="dxa"/>
          </w:tcPr>
          <w:p w14:paraId="4DD234D6" w14:textId="77777777" w:rsidR="00D33597" w:rsidRPr="00E24209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41C9AA" w14:textId="77777777" w:rsidR="00D33597" w:rsidRPr="00265994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1,268</w:t>
            </w:r>
          </w:p>
        </w:tc>
      </w:tr>
      <w:tr w:rsidR="00D33597" w:rsidRPr="00E24209" w14:paraId="4E4B6677" w14:textId="77777777" w:rsidTr="00E074FD">
        <w:trPr>
          <w:cantSplit/>
        </w:trPr>
        <w:tc>
          <w:tcPr>
            <w:tcW w:w="3665" w:type="dxa"/>
          </w:tcPr>
          <w:p w14:paraId="1531DC81" w14:textId="77777777" w:rsidR="00D33597" w:rsidRPr="00D752DD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4E4F17E" w14:textId="77777777" w:rsidR="00D33597" w:rsidRPr="000116C7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4E114431" w14:textId="77777777" w:rsidR="00D33597" w:rsidRPr="00D752DD" w:rsidRDefault="00D33597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0771E857" w14:textId="77777777" w:rsidR="00D33597" w:rsidRPr="00D752DD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14:paraId="37EB1198" w14:textId="77777777" w:rsidR="00D33597" w:rsidRPr="00D752DD" w:rsidRDefault="00D33597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500ED2B4" w14:textId="77777777" w:rsidR="00D33597" w:rsidRPr="000116C7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63B61F1A" w14:textId="77777777" w:rsidR="00D33597" w:rsidRPr="00D752DD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14:paraId="5CD40EDF" w14:textId="77777777" w:rsidR="00D33597" w:rsidRPr="00D752DD" w:rsidRDefault="00D33597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</w:tbl>
    <w:p w14:paraId="3DA6BAD2" w14:textId="77777777" w:rsidR="0076239A" w:rsidRDefault="0076239A"/>
    <w:p w14:paraId="4059F117" w14:textId="77777777" w:rsidR="00577F56" w:rsidRDefault="00577F56"/>
    <w:tbl>
      <w:tblPr>
        <w:tblW w:w="96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65"/>
        <w:gridCol w:w="1275"/>
        <w:gridCol w:w="293"/>
        <w:gridCol w:w="1270"/>
        <w:gridCol w:w="290"/>
        <w:gridCol w:w="1272"/>
        <w:gridCol w:w="289"/>
        <w:gridCol w:w="1287"/>
      </w:tblGrid>
      <w:tr w:rsidR="0076239A" w:rsidRPr="00C632CF" w14:paraId="1FEDAB53" w14:textId="77777777" w:rsidTr="00A932A3">
        <w:trPr>
          <w:cantSplit/>
        </w:trPr>
        <w:tc>
          <w:tcPr>
            <w:tcW w:w="3665" w:type="dxa"/>
          </w:tcPr>
          <w:p w14:paraId="5582E149" w14:textId="77777777" w:rsid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976" w:type="dxa"/>
            <w:gridSpan w:val="7"/>
            <w:tcBorders>
              <w:bottom w:val="single" w:sz="4" w:space="0" w:color="auto"/>
            </w:tcBorders>
          </w:tcPr>
          <w:p w14:paraId="190996DF" w14:textId="77777777" w:rsidR="0076239A" w:rsidRPr="0076239A" w:rsidRDefault="0076239A" w:rsidP="007623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6239A" w:rsidRPr="00C632CF" w14:paraId="7295CA3E" w14:textId="77777777" w:rsidTr="00A932A3">
        <w:trPr>
          <w:cantSplit/>
        </w:trPr>
        <w:tc>
          <w:tcPr>
            <w:tcW w:w="3665" w:type="dxa"/>
          </w:tcPr>
          <w:p w14:paraId="7BD25F79" w14:textId="77777777" w:rsid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A59A5E" w14:textId="77777777" w:rsidR="0076239A" w:rsidRPr="0076239A" w:rsidRDefault="0076239A" w:rsidP="007623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7C1FFA43" w14:textId="77777777" w:rsidR="0076239A" w:rsidRPr="0076239A" w:rsidRDefault="0076239A" w:rsidP="007623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D0CEAD" w14:textId="77777777" w:rsidR="0076239A" w:rsidRPr="0076239A" w:rsidRDefault="0076239A" w:rsidP="007623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6239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6239A" w:rsidRPr="00C632CF" w14:paraId="1AF54FE0" w14:textId="77777777" w:rsidTr="00A932A3">
        <w:trPr>
          <w:cantSplit/>
        </w:trPr>
        <w:tc>
          <w:tcPr>
            <w:tcW w:w="3665" w:type="dxa"/>
          </w:tcPr>
          <w:p w14:paraId="777C8F0D" w14:textId="77777777" w:rsid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088E089" w14:textId="77777777" w:rsidR="0076239A" w:rsidRP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63B4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93" w:type="dxa"/>
            <w:tcBorders>
              <w:top w:val="single" w:sz="4" w:space="0" w:color="auto"/>
            </w:tcBorders>
          </w:tcPr>
          <w:p w14:paraId="1E1A9029" w14:textId="77777777" w:rsidR="0076239A" w:rsidRP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7C1924B2" w14:textId="77777777" w:rsidR="0076239A" w:rsidRP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90" w:type="dxa"/>
          </w:tcPr>
          <w:p w14:paraId="6BA1C805" w14:textId="77777777" w:rsidR="0076239A" w:rsidRP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38835A15" w14:textId="77777777" w:rsidR="0076239A" w:rsidRP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63B4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2223B19F" w14:textId="77777777" w:rsidR="0076239A" w:rsidRP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4E61DA02" w14:textId="77777777" w:rsidR="0076239A" w:rsidRP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76239A" w:rsidRPr="00C632CF" w14:paraId="48E30454" w14:textId="77777777" w:rsidTr="00A932A3">
        <w:trPr>
          <w:cantSplit/>
        </w:trPr>
        <w:tc>
          <w:tcPr>
            <w:tcW w:w="3665" w:type="dxa"/>
          </w:tcPr>
          <w:p w14:paraId="50061359" w14:textId="77777777" w:rsidR="0076239A" w:rsidRPr="00D91419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4212868" w14:textId="77777777" w:rsidR="0076239A" w:rsidRPr="000116C7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14:paraId="5717E6E9" w14:textId="77777777" w:rsidR="0076239A" w:rsidRPr="00E24209" w:rsidRDefault="0076239A" w:rsidP="007623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4B025D46" w14:textId="77777777" w:rsidR="0076239A" w:rsidRPr="00A90430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14:paraId="34C11E19" w14:textId="77777777" w:rsidR="0076239A" w:rsidRPr="00E24209" w:rsidRDefault="0076239A" w:rsidP="007623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6FAC6C7C" w14:textId="77777777" w:rsidR="0076239A" w:rsidRPr="000116C7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44CAD538" w14:textId="77777777" w:rsidR="0076239A" w:rsidRPr="00E24209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462AF12" w14:textId="77777777" w:rsidR="0076239A" w:rsidRPr="004C2E64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3E19AA" w:rsidRPr="00C632CF" w14:paraId="736C69EF" w14:textId="77777777" w:rsidTr="00A932A3">
        <w:trPr>
          <w:cantSplit/>
        </w:trPr>
        <w:tc>
          <w:tcPr>
            <w:tcW w:w="3665" w:type="dxa"/>
          </w:tcPr>
          <w:p w14:paraId="4829EC99" w14:textId="77777777" w:rsidR="003E19AA" w:rsidRPr="00802B2B" w:rsidRDefault="003E19AA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5" w:type="dxa"/>
          </w:tcPr>
          <w:p w14:paraId="0B667A82" w14:textId="77777777" w:rsidR="003E19AA" w:rsidRPr="002D7CBB" w:rsidRDefault="003E19AA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D7CBB">
              <w:rPr>
                <w:rFonts w:ascii="Angsana New" w:hAnsi="Angsana New"/>
                <w:bCs/>
                <w:sz w:val="30"/>
                <w:szCs w:val="30"/>
              </w:rPr>
              <w:t>42,280</w:t>
            </w:r>
          </w:p>
        </w:tc>
        <w:tc>
          <w:tcPr>
            <w:tcW w:w="293" w:type="dxa"/>
          </w:tcPr>
          <w:p w14:paraId="7576874B" w14:textId="77777777" w:rsidR="003E19AA" w:rsidRPr="00E24209" w:rsidRDefault="003E19AA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F313FAE" w14:textId="77777777" w:rsidR="003E19AA" w:rsidRPr="00386FDD" w:rsidRDefault="003E19AA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7F64E4BA" w14:textId="77777777" w:rsidR="003E19AA" w:rsidRPr="00E24209" w:rsidRDefault="003E19AA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5CA7B0B3" w14:textId="77777777" w:rsidR="003E19AA" w:rsidRPr="002D7CBB" w:rsidRDefault="003E19AA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D7CBB">
              <w:rPr>
                <w:rFonts w:ascii="Angsana New" w:hAnsi="Angsana New"/>
                <w:bCs/>
                <w:sz w:val="30"/>
                <w:szCs w:val="30"/>
              </w:rPr>
              <w:t>42,280</w:t>
            </w:r>
          </w:p>
        </w:tc>
        <w:tc>
          <w:tcPr>
            <w:tcW w:w="289" w:type="dxa"/>
          </w:tcPr>
          <w:p w14:paraId="2832AA0E" w14:textId="77777777" w:rsidR="003E19AA" w:rsidRPr="00E24209" w:rsidRDefault="003E19AA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3AB2AB8F" w14:textId="77777777" w:rsidR="003E19AA" w:rsidRPr="00386FDD" w:rsidRDefault="003E19AA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A4253" w:rsidRPr="00C632CF" w14:paraId="39D62F87" w14:textId="77777777" w:rsidTr="00A932A3">
        <w:trPr>
          <w:cantSplit/>
        </w:trPr>
        <w:tc>
          <w:tcPr>
            <w:tcW w:w="3665" w:type="dxa"/>
          </w:tcPr>
          <w:p w14:paraId="2128DFA0" w14:textId="77777777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817C2E2" w14:textId="77777777" w:rsidR="00EA4253" w:rsidRPr="003E19A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E19AA">
              <w:rPr>
                <w:rFonts w:ascii="Angsana New" w:hAnsi="Angsana New"/>
                <w:bCs/>
                <w:sz w:val="30"/>
                <w:szCs w:val="30"/>
              </w:rPr>
              <w:t>36,500</w:t>
            </w:r>
          </w:p>
        </w:tc>
        <w:tc>
          <w:tcPr>
            <w:tcW w:w="293" w:type="dxa"/>
          </w:tcPr>
          <w:p w14:paraId="029C3611" w14:textId="77777777" w:rsidR="00EA4253" w:rsidRPr="00A2716F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3DD2D51C" w14:textId="77777777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0" w:type="dxa"/>
          </w:tcPr>
          <w:p w14:paraId="5C467015" w14:textId="77777777" w:rsidR="00EA4253" w:rsidRPr="00A2716F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546CF77" w14:textId="77777777" w:rsidR="00EA4253" w:rsidRPr="0082790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901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82790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5891C90B" w14:textId="77777777" w:rsidR="00EA4253" w:rsidRPr="00E2420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BDA8967" w14:textId="77777777" w:rsidR="00EA4253" w:rsidRPr="00386F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A4253" w:rsidRPr="00C632CF" w14:paraId="1670066F" w14:textId="77777777" w:rsidTr="002D7CBB">
        <w:trPr>
          <w:cantSplit/>
        </w:trPr>
        <w:tc>
          <w:tcPr>
            <w:tcW w:w="3665" w:type="dxa"/>
          </w:tcPr>
          <w:p w14:paraId="68EA124D" w14:textId="77777777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6CD0004" w14:textId="77777777" w:rsidR="00EA4253" w:rsidRPr="00852287" w:rsidRDefault="00852287" w:rsidP="00852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2287">
              <w:rPr>
                <w:rFonts w:ascii="Angsana New" w:hAnsi="Angsana New"/>
                <w:bCs/>
                <w:sz w:val="30"/>
                <w:szCs w:val="30"/>
              </w:rPr>
              <w:t>78</w:t>
            </w:r>
            <w:r w:rsidR="00EA4253" w:rsidRPr="00852287">
              <w:rPr>
                <w:rFonts w:ascii="Angsana New" w:hAnsi="Angsana New"/>
                <w:bCs/>
                <w:sz w:val="30"/>
                <w:szCs w:val="30"/>
              </w:rPr>
              <w:t>,7</w:t>
            </w:r>
            <w:r w:rsidRPr="00852287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EA4253" w:rsidRPr="00852287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93" w:type="dxa"/>
          </w:tcPr>
          <w:p w14:paraId="318696CF" w14:textId="77777777" w:rsidR="00EA4253" w:rsidRPr="00A932A3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135458B2" w14:textId="77777777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0" w:type="dxa"/>
          </w:tcPr>
          <w:p w14:paraId="25DB61CF" w14:textId="77777777" w:rsidR="00EA4253" w:rsidRPr="00A2716F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3FE11" w14:textId="77777777" w:rsidR="00EA4253" w:rsidRPr="002D7CBB" w:rsidRDefault="002D7CBB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D7CBB">
              <w:rPr>
                <w:rFonts w:ascii="Angsana New" w:hAnsi="Angsana New"/>
                <w:bCs/>
                <w:sz w:val="30"/>
                <w:szCs w:val="30"/>
              </w:rPr>
              <w:t>42,280</w:t>
            </w:r>
          </w:p>
        </w:tc>
        <w:tc>
          <w:tcPr>
            <w:tcW w:w="289" w:type="dxa"/>
          </w:tcPr>
          <w:p w14:paraId="0776B10A" w14:textId="77777777" w:rsidR="00EA4253" w:rsidRPr="00E2420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F727E9B" w14:textId="77777777" w:rsidR="00EA4253" w:rsidRPr="00386F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A4253" w:rsidRPr="00C632CF" w14:paraId="778B41CA" w14:textId="77777777" w:rsidTr="00E074FD">
        <w:trPr>
          <w:cantSplit/>
        </w:trPr>
        <w:tc>
          <w:tcPr>
            <w:tcW w:w="3665" w:type="dxa"/>
          </w:tcPr>
          <w:p w14:paraId="62B38931" w14:textId="77777777" w:rsidR="00EA4253" w:rsidRPr="002307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1CA317D6" w14:textId="77777777" w:rsidR="00EA4253" w:rsidRPr="00163B4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</w:tcPr>
          <w:p w14:paraId="37D629F6" w14:textId="77777777" w:rsidR="00EA4253" w:rsidRPr="00A2716F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2E148534" w14:textId="77777777" w:rsidR="00EA4253" w:rsidRPr="00A2716F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14:paraId="6446F6A0" w14:textId="77777777" w:rsidR="00EA4253" w:rsidRPr="00A2716F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1170570F" w14:textId="77777777" w:rsidR="00EA4253" w:rsidRPr="00163B4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1DC88263" w14:textId="77777777" w:rsidR="00EA4253" w:rsidRPr="002307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303EE2B0" w14:textId="77777777" w:rsidR="00EA4253" w:rsidRPr="002307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EA4253" w:rsidRPr="00734C60" w14:paraId="6B07767B" w14:textId="77777777" w:rsidTr="00E074FD">
        <w:trPr>
          <w:cantSplit/>
        </w:trPr>
        <w:tc>
          <w:tcPr>
            <w:tcW w:w="3665" w:type="dxa"/>
          </w:tcPr>
          <w:p w14:paraId="3467EA01" w14:textId="77777777" w:rsidR="00EA4253" w:rsidRPr="00F957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14:paraId="1188F984" w14:textId="77777777" w:rsidR="00EA4253" w:rsidRPr="00163B4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14:paraId="4ED8E590" w14:textId="77777777" w:rsidR="00EA4253" w:rsidRPr="00A2716F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71EBB062" w14:textId="77777777" w:rsidR="00EA4253" w:rsidRPr="00A2716F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79DA8F17" w14:textId="77777777" w:rsidR="00EA4253" w:rsidRPr="00A2716F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50B07059" w14:textId="77777777" w:rsidR="00EA4253" w:rsidRPr="00163B4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1BD2DE13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039E4D48" w14:textId="77777777" w:rsidR="00EA4253" w:rsidRPr="00211056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EA4253" w:rsidRPr="00734C60" w14:paraId="3BF79892" w14:textId="77777777" w:rsidTr="00E074FD">
        <w:trPr>
          <w:cantSplit/>
        </w:trPr>
        <w:tc>
          <w:tcPr>
            <w:tcW w:w="3665" w:type="dxa"/>
          </w:tcPr>
          <w:p w14:paraId="185936C9" w14:textId="77777777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3197784A" w14:textId="77777777" w:rsidR="00EA4253" w:rsidRPr="00B6177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770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945E9A" w:rsidRPr="00B61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3" w:type="dxa"/>
          </w:tcPr>
          <w:p w14:paraId="1AEE7C5C" w14:textId="77777777" w:rsidR="00EA4253" w:rsidRPr="00A2716F" w:rsidRDefault="00EA4253" w:rsidP="00EA4253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4A25A838" w14:textId="77777777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21B33B2C" w14:textId="77777777" w:rsidR="00EA4253" w:rsidRPr="00A2716F" w:rsidRDefault="00EA4253" w:rsidP="00EA4253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</w:tcPr>
          <w:p w14:paraId="73F1BDC1" w14:textId="77777777" w:rsidR="00EA4253" w:rsidRPr="00B61770" w:rsidRDefault="00B61770" w:rsidP="00B6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1770">
              <w:rPr>
                <w:rFonts w:ascii="Angsana New" w:hAnsi="Angsana New"/>
                <w:sz w:val="30"/>
                <w:szCs w:val="30"/>
              </w:rPr>
              <w:t>36</w:t>
            </w:r>
            <w:r w:rsidR="00EA4253" w:rsidRPr="00B61770">
              <w:rPr>
                <w:rFonts w:ascii="Angsana New" w:hAnsi="Angsana New"/>
                <w:sz w:val="30"/>
                <w:szCs w:val="30"/>
              </w:rPr>
              <w:t>,</w:t>
            </w:r>
            <w:r w:rsidRPr="00B61770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89" w:type="dxa"/>
          </w:tcPr>
          <w:p w14:paraId="1C098CDA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6D44DD" w14:textId="77777777" w:rsidR="00EA4253" w:rsidRPr="0026599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18,228</w:t>
            </w:r>
          </w:p>
        </w:tc>
      </w:tr>
      <w:tr w:rsidR="00EA4253" w:rsidRPr="00734C60" w14:paraId="070D1679" w14:textId="77777777" w:rsidTr="00E074FD">
        <w:trPr>
          <w:cantSplit/>
        </w:trPr>
        <w:tc>
          <w:tcPr>
            <w:tcW w:w="3665" w:type="dxa"/>
          </w:tcPr>
          <w:p w14:paraId="24A4DB0E" w14:textId="77777777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3745C89" w14:textId="77777777" w:rsidR="00EA4253" w:rsidRPr="00163B44" w:rsidRDefault="00B61770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1770">
              <w:rPr>
                <w:rFonts w:ascii="Angsana New" w:hAnsi="Angsana New"/>
                <w:sz w:val="30"/>
                <w:szCs w:val="30"/>
              </w:rPr>
              <w:t>4,010</w:t>
            </w:r>
          </w:p>
        </w:tc>
        <w:tc>
          <w:tcPr>
            <w:tcW w:w="293" w:type="dxa"/>
          </w:tcPr>
          <w:p w14:paraId="020ED34F" w14:textId="77777777" w:rsidR="00EA4253" w:rsidRPr="00A2716F" w:rsidRDefault="00EA4253" w:rsidP="00EA4253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DCD2185" w14:textId="77777777" w:rsidR="00EA4253" w:rsidRPr="00C7703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  <w:tc>
          <w:tcPr>
            <w:tcW w:w="290" w:type="dxa"/>
          </w:tcPr>
          <w:p w14:paraId="118B980E" w14:textId="77777777" w:rsidR="00EA4253" w:rsidRPr="00A2716F" w:rsidRDefault="00EA4253" w:rsidP="00EA4253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3550610" w14:textId="77777777" w:rsidR="00EA4253" w:rsidRPr="00B61770" w:rsidRDefault="00EA4253" w:rsidP="00B6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1770">
              <w:rPr>
                <w:rFonts w:ascii="Angsana New" w:hAnsi="Angsana New"/>
                <w:sz w:val="30"/>
                <w:szCs w:val="30"/>
              </w:rPr>
              <w:t>3,</w:t>
            </w:r>
            <w:r w:rsidR="00B61770" w:rsidRPr="00B61770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289" w:type="dxa"/>
          </w:tcPr>
          <w:p w14:paraId="5FD65765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CE3B7C0" w14:textId="77777777" w:rsidR="00EA4253" w:rsidRPr="0026599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</w:tr>
      <w:tr w:rsidR="00EA4253" w:rsidRPr="00734C60" w14:paraId="4FE75388" w14:textId="77777777" w:rsidTr="00E074FD">
        <w:trPr>
          <w:cantSplit/>
        </w:trPr>
        <w:tc>
          <w:tcPr>
            <w:tcW w:w="3665" w:type="dxa"/>
          </w:tcPr>
          <w:p w14:paraId="1C23CBA5" w14:textId="77777777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4482873" w14:textId="77777777" w:rsidR="00EA4253" w:rsidRPr="00B61770" w:rsidRDefault="00B61770" w:rsidP="00B6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1770">
              <w:rPr>
                <w:rFonts w:ascii="Angsana New" w:hAnsi="Angsana New"/>
                <w:sz w:val="30"/>
                <w:szCs w:val="30"/>
              </w:rPr>
              <w:t>4,010</w:t>
            </w:r>
          </w:p>
        </w:tc>
        <w:tc>
          <w:tcPr>
            <w:tcW w:w="293" w:type="dxa"/>
          </w:tcPr>
          <w:p w14:paraId="7F447D65" w14:textId="77777777" w:rsidR="00EA4253" w:rsidRPr="00A2716F" w:rsidRDefault="00EA4253" w:rsidP="00EA4253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018B7FAF" w14:textId="77777777" w:rsidR="00EA4253" w:rsidRPr="00C7703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  <w:tc>
          <w:tcPr>
            <w:tcW w:w="290" w:type="dxa"/>
          </w:tcPr>
          <w:p w14:paraId="5FAE16F1" w14:textId="77777777" w:rsidR="00EA4253" w:rsidRPr="00A2716F" w:rsidRDefault="00EA4253" w:rsidP="00EA4253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34B30880" w14:textId="77777777" w:rsidR="00EA4253" w:rsidRPr="00B61770" w:rsidRDefault="00B61770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1770">
              <w:rPr>
                <w:rFonts w:ascii="Angsana New" w:hAnsi="Angsana New"/>
                <w:sz w:val="30"/>
                <w:szCs w:val="30"/>
              </w:rPr>
              <w:t>40,107</w:t>
            </w:r>
          </w:p>
        </w:tc>
        <w:tc>
          <w:tcPr>
            <w:tcW w:w="289" w:type="dxa"/>
          </w:tcPr>
          <w:p w14:paraId="5359D97C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8F952B9" w14:textId="77777777" w:rsidR="00EA4253" w:rsidRPr="0026599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20,133</w:t>
            </w:r>
          </w:p>
        </w:tc>
      </w:tr>
      <w:tr w:rsidR="00EA4253" w:rsidRPr="00734C60" w14:paraId="238BAD90" w14:textId="77777777" w:rsidTr="00E074FD">
        <w:trPr>
          <w:cantSplit/>
        </w:trPr>
        <w:tc>
          <w:tcPr>
            <w:tcW w:w="3665" w:type="dxa"/>
          </w:tcPr>
          <w:p w14:paraId="787C5774" w14:textId="77777777" w:rsidR="00EA4253" w:rsidRPr="00144D58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5533EF2E" w14:textId="77777777" w:rsidR="00EA4253" w:rsidRPr="00163B4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</w:tcPr>
          <w:p w14:paraId="446BA33C" w14:textId="77777777" w:rsidR="00EA4253" w:rsidRPr="00A2716F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7062015F" w14:textId="77777777" w:rsidR="00EA4253" w:rsidRPr="00A2716F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14:paraId="7ADB8BC6" w14:textId="77777777" w:rsidR="00EA4253" w:rsidRPr="00A2716F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538E2B48" w14:textId="77777777" w:rsidR="00EA4253" w:rsidRPr="00163B4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101F48D8" w14:textId="77777777" w:rsidR="00EA4253" w:rsidRPr="00144D58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1B3A3839" w14:textId="77777777" w:rsidR="00EA4253" w:rsidRPr="00144D58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EA4253" w:rsidRPr="00775D54" w14:paraId="2C98C608" w14:textId="77777777" w:rsidTr="00CF625E">
        <w:trPr>
          <w:cantSplit/>
        </w:trPr>
        <w:tc>
          <w:tcPr>
            <w:tcW w:w="3665" w:type="dxa"/>
          </w:tcPr>
          <w:p w14:paraId="408E3266" w14:textId="77777777" w:rsidR="00EA4253" w:rsidRPr="00F957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</w:tcPr>
          <w:p w14:paraId="2A3038AA" w14:textId="77777777" w:rsidR="00EA4253" w:rsidRPr="00163B4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14:paraId="16FAA1C9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81D4F33" w14:textId="77777777" w:rsidR="00EA4253" w:rsidRPr="00211056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14:paraId="07740D54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0A301308" w14:textId="77777777" w:rsidR="00EA4253" w:rsidRPr="00163B4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7156C044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281AF0E8" w14:textId="77777777" w:rsidR="00EA4253" w:rsidRPr="00211056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EA4253" w:rsidRPr="00775D54" w14:paraId="66592ED3" w14:textId="77777777" w:rsidTr="00CF625E">
        <w:trPr>
          <w:cantSplit/>
        </w:trPr>
        <w:tc>
          <w:tcPr>
            <w:tcW w:w="3665" w:type="dxa"/>
          </w:tcPr>
          <w:p w14:paraId="7BF1DAE6" w14:textId="77777777" w:rsidR="00EA4253" w:rsidRPr="0069708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เจ้า</w:t>
            </w: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275" w:type="dxa"/>
          </w:tcPr>
          <w:p w14:paraId="08679A07" w14:textId="77777777" w:rsidR="00EA4253" w:rsidRPr="00163B4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14:paraId="098CA463" w14:textId="77777777" w:rsidR="00EA4253" w:rsidRPr="0022335A" w:rsidRDefault="00EA4253" w:rsidP="00EA4253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738B1306" w14:textId="77777777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3965BBB3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0EDE98DF" w14:textId="77777777" w:rsidR="00EA4253" w:rsidRPr="00163B4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9" w:type="dxa"/>
          </w:tcPr>
          <w:p w14:paraId="0C9B6A7F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4151488D" w14:textId="77777777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4253" w:rsidRPr="00775D54" w14:paraId="6FF25A20" w14:textId="77777777" w:rsidTr="00CF625E">
        <w:trPr>
          <w:cantSplit/>
        </w:trPr>
        <w:tc>
          <w:tcPr>
            <w:tcW w:w="3665" w:type="dxa"/>
          </w:tcPr>
          <w:p w14:paraId="06663A2F" w14:textId="77777777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1AD2D546" w14:textId="77777777" w:rsidR="00EA4253" w:rsidRPr="00A0667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06674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945E9A" w:rsidRPr="00A066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3" w:type="dxa"/>
          </w:tcPr>
          <w:p w14:paraId="254C9AC0" w14:textId="77777777" w:rsidR="00EA4253" w:rsidRPr="0022335A" w:rsidRDefault="00EA4253" w:rsidP="00EA4253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06D973B2" w14:textId="77777777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5F383320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0A0E4D10" w14:textId="77777777" w:rsidR="00EA4253" w:rsidRPr="00BB20CE" w:rsidRDefault="00BB20CE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0CE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289" w:type="dxa"/>
          </w:tcPr>
          <w:p w14:paraId="61AF0AA5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13383FC0" w14:textId="77777777" w:rsidR="00EA4253" w:rsidRPr="0026599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771</w:t>
            </w:r>
          </w:p>
        </w:tc>
      </w:tr>
      <w:tr w:rsidR="00EA4253" w:rsidRPr="00775D54" w14:paraId="760295BE" w14:textId="77777777" w:rsidTr="00CF625E">
        <w:trPr>
          <w:cantSplit/>
        </w:trPr>
        <w:tc>
          <w:tcPr>
            <w:tcW w:w="3665" w:type="dxa"/>
          </w:tcPr>
          <w:p w14:paraId="3F78725D" w14:textId="77777777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AC833A1" w14:textId="77777777" w:rsidR="00EA4253" w:rsidRPr="00163B44" w:rsidRDefault="00A06674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6,364</w:t>
            </w:r>
          </w:p>
        </w:tc>
        <w:tc>
          <w:tcPr>
            <w:tcW w:w="293" w:type="dxa"/>
          </w:tcPr>
          <w:p w14:paraId="3D7152CC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3F823580" w14:textId="77777777" w:rsidR="00EA4253" w:rsidRPr="00C7703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E6558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E6558F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90" w:type="dxa"/>
          </w:tcPr>
          <w:p w14:paraId="014B3DBB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E8BD453" w14:textId="77777777" w:rsidR="00EA4253" w:rsidRPr="00BB20CE" w:rsidRDefault="00BB20CE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0C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9" w:type="dxa"/>
          </w:tcPr>
          <w:p w14:paraId="155D4022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5721E56" w14:textId="77777777" w:rsidR="00EA4253" w:rsidRPr="00DB16B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4253" w:rsidRPr="00775D54" w14:paraId="6E0F414E" w14:textId="77777777" w:rsidTr="00CF625E">
        <w:trPr>
          <w:cantSplit/>
        </w:trPr>
        <w:tc>
          <w:tcPr>
            <w:tcW w:w="3665" w:type="dxa"/>
          </w:tcPr>
          <w:p w14:paraId="5C378552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90278D3" w14:textId="77777777" w:rsidR="00EA4253" w:rsidRPr="00A06674" w:rsidRDefault="00A06674" w:rsidP="00A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6,364</w:t>
            </w:r>
          </w:p>
        </w:tc>
        <w:tc>
          <w:tcPr>
            <w:tcW w:w="293" w:type="dxa"/>
          </w:tcPr>
          <w:p w14:paraId="4EE20EEB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51632629" w14:textId="77777777" w:rsidR="00EA4253" w:rsidRPr="00C7703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E6558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E6558F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90" w:type="dxa"/>
          </w:tcPr>
          <w:p w14:paraId="63BBD619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381169CE" w14:textId="77777777" w:rsidR="00EA4253" w:rsidRPr="00A06674" w:rsidRDefault="00A06674" w:rsidP="00A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289" w:type="dxa"/>
          </w:tcPr>
          <w:p w14:paraId="0F14CCD2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2C02449F" w14:textId="77777777" w:rsidR="00EA4253" w:rsidRPr="0026599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771</w:t>
            </w:r>
          </w:p>
        </w:tc>
      </w:tr>
      <w:tr w:rsidR="00EA4253" w:rsidRPr="00A90330" w14:paraId="28B4D8E5" w14:textId="77777777" w:rsidTr="00CF625E">
        <w:trPr>
          <w:cantSplit/>
        </w:trPr>
        <w:tc>
          <w:tcPr>
            <w:tcW w:w="3665" w:type="dxa"/>
          </w:tcPr>
          <w:p w14:paraId="5A493A5B" w14:textId="77777777" w:rsidR="00EA4253" w:rsidRPr="0025797F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จ่าย</w:t>
            </w:r>
          </w:p>
        </w:tc>
        <w:tc>
          <w:tcPr>
            <w:tcW w:w="1275" w:type="dxa"/>
          </w:tcPr>
          <w:p w14:paraId="465099FD" w14:textId="77777777" w:rsidR="00EA4253" w:rsidRPr="00163B4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14:paraId="1D304C17" w14:textId="77777777" w:rsidR="00EA4253" w:rsidRPr="00A90330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0E3C547" w14:textId="77777777" w:rsidR="00EA4253" w:rsidRPr="00A9033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1D14141B" w14:textId="77777777" w:rsidR="00EA4253" w:rsidRPr="00A90330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6540516" w14:textId="77777777" w:rsidR="00EA4253" w:rsidRPr="00163B4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0053D617" w14:textId="77777777" w:rsidR="00EA4253" w:rsidRPr="00A9033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2B48F391" w14:textId="77777777" w:rsidR="00EA4253" w:rsidRPr="00A9033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4253" w:rsidRPr="00A90330" w14:paraId="450F48AC" w14:textId="77777777" w:rsidTr="00CF625E">
        <w:trPr>
          <w:cantSplit/>
        </w:trPr>
        <w:tc>
          <w:tcPr>
            <w:tcW w:w="3665" w:type="dxa"/>
          </w:tcPr>
          <w:p w14:paraId="3CF19B8A" w14:textId="77777777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1BE8C883" w14:textId="77777777" w:rsidR="00EA4253" w:rsidRPr="00A0667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6674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945E9A" w:rsidRPr="00A066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3" w:type="dxa"/>
          </w:tcPr>
          <w:p w14:paraId="4C611917" w14:textId="77777777" w:rsidR="00EA4253" w:rsidRPr="00A90330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440C567B" w14:textId="77777777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285E7F55" w14:textId="77777777" w:rsidR="00EA4253" w:rsidRPr="00A90330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4C47A0C4" w14:textId="77777777" w:rsidR="00EA4253" w:rsidRPr="00163B44" w:rsidRDefault="00A06674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06674">
              <w:rPr>
                <w:rFonts w:ascii="Angsana New" w:hAnsi="Angsana New"/>
                <w:sz w:val="30"/>
                <w:szCs w:val="30"/>
              </w:rPr>
              <w:t>1,132</w:t>
            </w:r>
          </w:p>
        </w:tc>
        <w:tc>
          <w:tcPr>
            <w:tcW w:w="289" w:type="dxa"/>
          </w:tcPr>
          <w:p w14:paraId="72EF6494" w14:textId="77777777" w:rsidR="00EA4253" w:rsidRPr="00A9033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64F278C0" w14:textId="77777777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</w:t>
            </w:r>
          </w:p>
        </w:tc>
      </w:tr>
      <w:tr w:rsidR="00EA4253" w:rsidRPr="00A90330" w14:paraId="59FA5D2F" w14:textId="77777777" w:rsidTr="00CF625E">
        <w:trPr>
          <w:cantSplit/>
        </w:trPr>
        <w:tc>
          <w:tcPr>
            <w:tcW w:w="3665" w:type="dxa"/>
          </w:tcPr>
          <w:p w14:paraId="7663D00A" w14:textId="77777777" w:rsidR="00EA4253" w:rsidRPr="006167C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E30FC80" w14:textId="77777777" w:rsidR="00EA4253" w:rsidRPr="00163B44" w:rsidRDefault="00A06674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6,364</w:t>
            </w:r>
          </w:p>
        </w:tc>
        <w:tc>
          <w:tcPr>
            <w:tcW w:w="293" w:type="dxa"/>
          </w:tcPr>
          <w:p w14:paraId="6853B7DA" w14:textId="77777777" w:rsidR="00EA4253" w:rsidRPr="00A90330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6EC1220D" w14:textId="77777777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/>
                <w:sz w:val="30"/>
                <w:szCs w:val="30"/>
              </w:rPr>
              <w:t>9,130</w:t>
            </w:r>
          </w:p>
        </w:tc>
        <w:tc>
          <w:tcPr>
            <w:tcW w:w="290" w:type="dxa"/>
          </w:tcPr>
          <w:p w14:paraId="0244303B" w14:textId="77777777" w:rsidR="00EA4253" w:rsidRPr="00A90330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0CFB034E" w14:textId="77777777" w:rsidR="00EA4253" w:rsidRPr="00163B44" w:rsidRDefault="00A06674" w:rsidP="00A0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A06674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89" w:type="dxa"/>
          </w:tcPr>
          <w:p w14:paraId="14BA7FD6" w14:textId="77777777" w:rsidR="00EA4253" w:rsidRPr="00A9033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1C6FD90" w14:textId="77777777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/>
                <w:sz w:val="30"/>
                <w:szCs w:val="30"/>
              </w:rPr>
              <w:t>1,125</w:t>
            </w:r>
          </w:p>
        </w:tc>
      </w:tr>
      <w:tr w:rsidR="00EA4253" w:rsidRPr="00A90330" w14:paraId="018B2466" w14:textId="77777777" w:rsidTr="00CF625E">
        <w:trPr>
          <w:cantSplit/>
        </w:trPr>
        <w:tc>
          <w:tcPr>
            <w:tcW w:w="3665" w:type="dxa"/>
          </w:tcPr>
          <w:p w14:paraId="74D5AA64" w14:textId="77777777" w:rsidR="00EA4253" w:rsidRPr="006D6B5E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43F6A1C2" w14:textId="77777777" w:rsidR="00EA4253" w:rsidRPr="00163B4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</w:tcPr>
          <w:p w14:paraId="67A86AD0" w14:textId="77777777" w:rsidR="00EA4253" w:rsidRPr="006D6B5E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43169783" w14:textId="77777777" w:rsidR="00EA4253" w:rsidRPr="006D6B5E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14:paraId="54BF5049" w14:textId="77777777" w:rsidR="00EA4253" w:rsidRPr="006D6B5E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4A77D63D" w14:textId="77777777" w:rsidR="00EA4253" w:rsidRPr="00163B4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7262B434" w14:textId="77777777" w:rsidR="00EA4253" w:rsidRPr="006D6B5E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4FA82B1F" w14:textId="77777777" w:rsidR="00EA4253" w:rsidRPr="006D6B5E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4253" w:rsidRPr="00A90330" w14:paraId="050F66F1" w14:textId="77777777" w:rsidTr="00CF625E">
        <w:trPr>
          <w:cantSplit/>
        </w:trPr>
        <w:tc>
          <w:tcPr>
            <w:tcW w:w="3665" w:type="dxa"/>
          </w:tcPr>
          <w:p w14:paraId="52001241" w14:textId="77777777" w:rsidR="00EA4253" w:rsidRPr="00571CF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5" w:type="dxa"/>
          </w:tcPr>
          <w:p w14:paraId="67C9201A" w14:textId="77777777" w:rsidR="00EA4253" w:rsidRPr="00163B4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14:paraId="29E17E9B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4AC2CF22" w14:textId="77777777" w:rsidR="00EA4253" w:rsidRPr="00C0031F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2E91287D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1CB14C9" w14:textId="77777777" w:rsidR="00EA4253" w:rsidRPr="00163B4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36E92089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2892067B" w14:textId="77777777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4253" w:rsidRPr="00A90330" w14:paraId="04B6A139" w14:textId="77777777" w:rsidTr="00CF625E">
        <w:trPr>
          <w:cantSplit/>
        </w:trPr>
        <w:tc>
          <w:tcPr>
            <w:tcW w:w="3665" w:type="dxa"/>
          </w:tcPr>
          <w:p w14:paraId="3AECDF40" w14:textId="77777777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  <w:r w:rsidR="001D2A5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</w:tcPr>
          <w:p w14:paraId="2C3D80D4" w14:textId="77777777" w:rsidR="00EA4253" w:rsidRPr="0085228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2287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945E9A" w:rsidRPr="008522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3" w:type="dxa"/>
          </w:tcPr>
          <w:p w14:paraId="4E84120B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BB4FF59" w14:textId="77777777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29B4BA85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5645B35" w14:textId="77777777" w:rsidR="00EA4253" w:rsidRPr="00163B44" w:rsidRDefault="00BB20CE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B20CE">
              <w:rPr>
                <w:rFonts w:ascii="Angsana New" w:hAnsi="Angsana New"/>
                <w:sz w:val="30"/>
                <w:szCs w:val="30"/>
              </w:rPr>
              <w:t>61,538</w:t>
            </w:r>
          </w:p>
        </w:tc>
        <w:tc>
          <w:tcPr>
            <w:tcW w:w="289" w:type="dxa"/>
          </w:tcPr>
          <w:p w14:paraId="460BC064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4BE0A8C0" w14:textId="77777777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/>
                <w:sz w:val="30"/>
                <w:szCs w:val="30"/>
              </w:rPr>
              <w:t>37,738</w:t>
            </w:r>
          </w:p>
        </w:tc>
      </w:tr>
      <w:tr w:rsidR="00EA4253" w:rsidRPr="00A90330" w14:paraId="0A91ED00" w14:textId="77777777" w:rsidTr="00CF625E">
        <w:trPr>
          <w:cantSplit/>
        </w:trPr>
        <w:tc>
          <w:tcPr>
            <w:tcW w:w="3665" w:type="dxa"/>
          </w:tcPr>
          <w:p w14:paraId="6D53C884" w14:textId="77777777" w:rsidR="00EA4253" w:rsidRPr="009C618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14:paraId="424074BA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tcBorders>
              <w:bottom w:val="nil"/>
            </w:tcBorders>
          </w:tcPr>
          <w:p w14:paraId="3DCAD851" w14:textId="77777777" w:rsidR="00EA4253" w:rsidRPr="009C6189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bottom w:val="nil"/>
            </w:tcBorders>
          </w:tcPr>
          <w:p w14:paraId="29D95F9D" w14:textId="77777777" w:rsidR="00EA4253" w:rsidRPr="009C618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  <w:tcBorders>
              <w:bottom w:val="nil"/>
            </w:tcBorders>
          </w:tcPr>
          <w:p w14:paraId="1335C8C1" w14:textId="77777777" w:rsidR="00EA4253" w:rsidRPr="009C6189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  <w:bottom w:val="nil"/>
            </w:tcBorders>
          </w:tcPr>
          <w:p w14:paraId="116348DE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9" w:type="dxa"/>
            <w:tcBorders>
              <w:bottom w:val="nil"/>
            </w:tcBorders>
          </w:tcPr>
          <w:p w14:paraId="28EF1B55" w14:textId="77777777" w:rsidR="00EA4253" w:rsidRPr="009C618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nil"/>
            </w:tcBorders>
          </w:tcPr>
          <w:p w14:paraId="77F84592" w14:textId="77777777" w:rsidR="00EA4253" w:rsidRPr="009C618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14:paraId="1B3DCF53" w14:textId="77777777" w:rsidR="00A932A3" w:rsidRDefault="00A932A3">
      <w:pPr>
        <w:rPr>
          <w:rFonts w:ascii="Angsana New" w:hAnsi="Angsana New"/>
          <w:sz w:val="30"/>
          <w:szCs w:val="30"/>
        </w:rPr>
      </w:pPr>
    </w:p>
    <w:p w14:paraId="2D477114" w14:textId="77777777" w:rsidR="00C75967" w:rsidRDefault="00C75967">
      <w:pPr>
        <w:rPr>
          <w:rFonts w:ascii="Angsana New" w:hAnsi="Angsana New"/>
          <w:sz w:val="30"/>
          <w:szCs w:val="30"/>
        </w:rPr>
      </w:pPr>
    </w:p>
    <w:p w14:paraId="28C9E283" w14:textId="77777777" w:rsidR="00C75967" w:rsidRDefault="00C75967">
      <w:pPr>
        <w:rPr>
          <w:rFonts w:ascii="Angsana New" w:hAnsi="Angsana New"/>
          <w:sz w:val="30"/>
          <w:szCs w:val="30"/>
        </w:rPr>
      </w:pPr>
    </w:p>
    <w:p w14:paraId="640371B0" w14:textId="77777777" w:rsidR="00C74165" w:rsidRDefault="00C74165">
      <w:pPr>
        <w:rPr>
          <w:rFonts w:ascii="Angsana New" w:hAnsi="Angsana New"/>
          <w:sz w:val="30"/>
          <w:szCs w:val="30"/>
        </w:rPr>
      </w:pPr>
    </w:p>
    <w:tbl>
      <w:tblPr>
        <w:tblW w:w="96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65"/>
        <w:gridCol w:w="1275"/>
        <w:gridCol w:w="293"/>
        <w:gridCol w:w="1270"/>
        <w:gridCol w:w="290"/>
        <w:gridCol w:w="1272"/>
        <w:gridCol w:w="289"/>
        <w:gridCol w:w="1287"/>
      </w:tblGrid>
      <w:tr w:rsidR="00A932A3" w:rsidRPr="00775D54" w14:paraId="4375A607" w14:textId="77777777" w:rsidTr="00A932A3">
        <w:trPr>
          <w:cantSplit/>
        </w:trPr>
        <w:tc>
          <w:tcPr>
            <w:tcW w:w="3665" w:type="dxa"/>
          </w:tcPr>
          <w:p w14:paraId="732D4C52" w14:textId="77777777" w:rsidR="00A932A3" w:rsidRPr="00EA4253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976" w:type="dxa"/>
            <w:gridSpan w:val="7"/>
            <w:tcBorders>
              <w:bottom w:val="single" w:sz="4" w:space="0" w:color="auto"/>
            </w:tcBorders>
          </w:tcPr>
          <w:p w14:paraId="2BD5C865" w14:textId="77777777" w:rsidR="00A932A3" w:rsidRPr="00A932A3" w:rsidRDefault="00A932A3" w:rsidP="00A932A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932A3" w:rsidRPr="00775D54" w14:paraId="3A86610A" w14:textId="77777777" w:rsidTr="00A932A3">
        <w:trPr>
          <w:cantSplit/>
        </w:trPr>
        <w:tc>
          <w:tcPr>
            <w:tcW w:w="3665" w:type="dxa"/>
          </w:tcPr>
          <w:p w14:paraId="136F447F" w14:textId="77777777" w:rsidR="00A932A3" w:rsidRPr="00A8640B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A36978" w14:textId="77777777" w:rsidR="00A932A3" w:rsidRPr="00A932A3" w:rsidRDefault="00A932A3" w:rsidP="00A932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4E11F650" w14:textId="77777777" w:rsidR="00A932A3" w:rsidRPr="00A932A3" w:rsidRDefault="00A932A3" w:rsidP="00A932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232D1C" w14:textId="77777777" w:rsidR="00A932A3" w:rsidRPr="00A932A3" w:rsidRDefault="00A932A3" w:rsidP="00A932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A932A3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932A3" w:rsidRPr="00775D54" w14:paraId="6599F9D0" w14:textId="77777777" w:rsidTr="00A932A3">
        <w:trPr>
          <w:cantSplit/>
        </w:trPr>
        <w:tc>
          <w:tcPr>
            <w:tcW w:w="3665" w:type="dxa"/>
          </w:tcPr>
          <w:p w14:paraId="50459C9E" w14:textId="77777777" w:rsidR="00A932A3" w:rsidRPr="00A8640B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9962707" w14:textId="77777777" w:rsidR="00A932A3" w:rsidRPr="00A932A3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7416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93" w:type="dxa"/>
            <w:tcBorders>
              <w:top w:val="single" w:sz="4" w:space="0" w:color="auto"/>
            </w:tcBorders>
          </w:tcPr>
          <w:p w14:paraId="3063F1EA" w14:textId="77777777" w:rsidR="00A932A3" w:rsidRPr="00A932A3" w:rsidRDefault="00A932A3" w:rsidP="00A932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05446498" w14:textId="77777777" w:rsidR="00A932A3" w:rsidRPr="00A932A3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90" w:type="dxa"/>
          </w:tcPr>
          <w:p w14:paraId="2BD3D2BE" w14:textId="77777777" w:rsidR="00A932A3" w:rsidRPr="00A932A3" w:rsidRDefault="00A932A3" w:rsidP="00A932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78488D59" w14:textId="77777777" w:rsidR="00A932A3" w:rsidRPr="00A932A3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7416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126396BB" w14:textId="77777777" w:rsidR="00A932A3" w:rsidRPr="00A932A3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119A401B" w14:textId="77777777" w:rsidR="00A932A3" w:rsidRPr="00A932A3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122411" w:rsidRPr="00775D54" w14:paraId="301BE47D" w14:textId="77777777" w:rsidTr="00122411">
        <w:trPr>
          <w:cantSplit/>
        </w:trPr>
        <w:tc>
          <w:tcPr>
            <w:tcW w:w="3665" w:type="dxa"/>
          </w:tcPr>
          <w:p w14:paraId="5F118EA1" w14:textId="77777777" w:rsidR="00122411" w:rsidRPr="00A8640B" w:rsidRDefault="00122411" w:rsidP="00122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F99B02C" w14:textId="77777777" w:rsidR="00122411" w:rsidRDefault="00122411" w:rsidP="00122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14:paraId="0608613A" w14:textId="77777777" w:rsidR="00122411" w:rsidRPr="00A932A3" w:rsidRDefault="00122411" w:rsidP="001224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A86AE5D" w14:textId="77777777" w:rsidR="00122411" w:rsidRDefault="00122411" w:rsidP="00122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6BDBD36A" w14:textId="77777777" w:rsidR="00122411" w:rsidRPr="00A932A3" w:rsidRDefault="00122411" w:rsidP="001224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6B4A7B19" w14:textId="77777777" w:rsidR="00122411" w:rsidRDefault="00122411" w:rsidP="00122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23615602" w14:textId="77777777" w:rsidR="00122411" w:rsidRPr="00A932A3" w:rsidRDefault="00122411" w:rsidP="00122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682D622A" w14:textId="77777777" w:rsidR="00122411" w:rsidRDefault="00122411" w:rsidP="00122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967" w:rsidRPr="00775D54" w14:paraId="24640D1D" w14:textId="77777777" w:rsidTr="00122411">
        <w:trPr>
          <w:cantSplit/>
        </w:trPr>
        <w:tc>
          <w:tcPr>
            <w:tcW w:w="3665" w:type="dxa"/>
          </w:tcPr>
          <w:p w14:paraId="39195339" w14:textId="77777777" w:rsidR="00C75967" w:rsidRPr="00A8640B" w:rsidRDefault="00C75967" w:rsidP="00C7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275" w:type="dxa"/>
          </w:tcPr>
          <w:p w14:paraId="1B9A73F2" w14:textId="77777777" w:rsidR="00C75967" w:rsidRDefault="00C75967" w:rsidP="00C7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14:paraId="0F5ED446" w14:textId="77777777" w:rsidR="00C75967" w:rsidRPr="00A932A3" w:rsidRDefault="00C75967" w:rsidP="00C7596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44022E3D" w14:textId="77777777" w:rsidR="00C75967" w:rsidRDefault="00C75967" w:rsidP="00C7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22B4A577" w14:textId="77777777" w:rsidR="00C75967" w:rsidRPr="00A932A3" w:rsidRDefault="00C75967" w:rsidP="00C7596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</w:tcPr>
          <w:p w14:paraId="073C8EC4" w14:textId="77777777" w:rsidR="00C75967" w:rsidRDefault="00C75967" w:rsidP="00C7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393DA216" w14:textId="77777777" w:rsidR="00C75967" w:rsidRPr="00A932A3" w:rsidRDefault="00C75967" w:rsidP="00C7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C7FF844" w14:textId="77777777" w:rsidR="00C75967" w:rsidRDefault="00C75967" w:rsidP="00C7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967" w:rsidRPr="00775D54" w14:paraId="1D76B479" w14:textId="77777777" w:rsidTr="00122411">
        <w:trPr>
          <w:cantSplit/>
        </w:trPr>
        <w:tc>
          <w:tcPr>
            <w:tcW w:w="3665" w:type="dxa"/>
          </w:tcPr>
          <w:p w14:paraId="2D57E528" w14:textId="77777777" w:rsidR="00C75967" w:rsidRPr="00A8640B" w:rsidRDefault="00C75967" w:rsidP="00C7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1FFEFE48" w14:textId="77777777" w:rsidR="00C75967" w:rsidRPr="00F6130D" w:rsidRDefault="00C75967" w:rsidP="006D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30D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945E9A" w:rsidRPr="00F613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3" w:type="dxa"/>
          </w:tcPr>
          <w:p w14:paraId="146DE654" w14:textId="77777777" w:rsidR="00C75967" w:rsidRPr="001920B2" w:rsidRDefault="00C75967" w:rsidP="006D508A">
            <w:pPr>
              <w:pStyle w:val="a1"/>
              <w:tabs>
                <w:tab w:val="decimal" w:pos="792"/>
              </w:tabs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5729D3A5" w14:textId="77777777" w:rsidR="00C75967" w:rsidRPr="001920B2" w:rsidRDefault="00C75967" w:rsidP="006D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0B2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7AA94471" w14:textId="77777777" w:rsidR="00C75967" w:rsidRPr="001920B2" w:rsidRDefault="00C75967" w:rsidP="00C7596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</w:tcPr>
          <w:p w14:paraId="4AB3ABA5" w14:textId="77777777" w:rsidR="00C75967" w:rsidRPr="007569C5" w:rsidRDefault="00C75967" w:rsidP="0030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69C5">
              <w:rPr>
                <w:rFonts w:ascii="Angsana New" w:hAnsi="Angsana New"/>
                <w:bCs/>
                <w:sz w:val="30"/>
                <w:szCs w:val="30"/>
              </w:rPr>
              <w:t>2,7</w:t>
            </w:r>
            <w:r w:rsidR="00303DEB" w:rsidRPr="007569C5">
              <w:rPr>
                <w:rFonts w:ascii="Angsana New" w:hAnsi="Angsana New"/>
                <w:bCs/>
                <w:sz w:val="30"/>
                <w:szCs w:val="30"/>
              </w:rPr>
              <w:t>80</w:t>
            </w:r>
          </w:p>
        </w:tc>
        <w:tc>
          <w:tcPr>
            <w:tcW w:w="289" w:type="dxa"/>
          </w:tcPr>
          <w:p w14:paraId="69CCB7E0" w14:textId="77777777" w:rsidR="00C75967" w:rsidRPr="001920B2" w:rsidRDefault="00C75967" w:rsidP="00C7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DB6EB88" w14:textId="77777777" w:rsidR="00C75967" w:rsidRPr="001920B2" w:rsidRDefault="00C75967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20B2">
              <w:rPr>
                <w:rFonts w:ascii="Angsana New" w:hAnsi="Angsana New"/>
                <w:bCs/>
                <w:sz w:val="30"/>
                <w:szCs w:val="30"/>
              </w:rPr>
              <w:t>2,681</w:t>
            </w:r>
          </w:p>
        </w:tc>
      </w:tr>
      <w:tr w:rsidR="00BA5AE5" w:rsidRPr="00775D54" w14:paraId="727081A0" w14:textId="77777777" w:rsidTr="00C75967">
        <w:trPr>
          <w:cantSplit/>
        </w:trPr>
        <w:tc>
          <w:tcPr>
            <w:tcW w:w="3665" w:type="dxa"/>
          </w:tcPr>
          <w:p w14:paraId="6DF6475E" w14:textId="77777777" w:rsidR="00BA5AE5" w:rsidRPr="00A8640B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C1CD0F2" w14:textId="77777777" w:rsidR="00BA5AE5" w:rsidRPr="00F6130D" w:rsidRDefault="00F6130D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30D">
              <w:rPr>
                <w:rFonts w:ascii="Angsana New" w:hAnsi="Angsana New"/>
                <w:bCs/>
                <w:sz w:val="30"/>
                <w:szCs w:val="30"/>
              </w:rPr>
              <w:t>906</w:t>
            </w:r>
          </w:p>
        </w:tc>
        <w:tc>
          <w:tcPr>
            <w:tcW w:w="293" w:type="dxa"/>
          </w:tcPr>
          <w:p w14:paraId="188887B1" w14:textId="77777777" w:rsidR="00BA5AE5" w:rsidRPr="001920B2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8CA587C" w14:textId="77777777" w:rsidR="00BA5AE5" w:rsidRPr="001920B2" w:rsidRDefault="00BA5AE5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20B2">
              <w:rPr>
                <w:rFonts w:ascii="Angsana New" w:hAnsi="Angsana New"/>
                <w:bCs/>
                <w:sz w:val="30"/>
                <w:szCs w:val="30"/>
              </w:rPr>
              <w:t>1,473</w:t>
            </w:r>
          </w:p>
        </w:tc>
        <w:tc>
          <w:tcPr>
            <w:tcW w:w="290" w:type="dxa"/>
          </w:tcPr>
          <w:p w14:paraId="15B155F4" w14:textId="77777777" w:rsidR="00BA5AE5" w:rsidRPr="001920B2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F3B415D" w14:textId="77777777" w:rsidR="00BA5AE5" w:rsidRPr="007569C5" w:rsidRDefault="00303DEB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69C5">
              <w:rPr>
                <w:rFonts w:ascii="Angsana New" w:hAnsi="Angsana New"/>
                <w:bCs/>
                <w:sz w:val="30"/>
                <w:szCs w:val="30"/>
              </w:rPr>
              <w:t>906</w:t>
            </w:r>
          </w:p>
        </w:tc>
        <w:tc>
          <w:tcPr>
            <w:tcW w:w="289" w:type="dxa"/>
          </w:tcPr>
          <w:p w14:paraId="2F4770D1" w14:textId="77777777" w:rsidR="00BA5AE5" w:rsidRPr="001920B2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2BFC835" w14:textId="77777777" w:rsidR="00BA5AE5" w:rsidRPr="001920B2" w:rsidRDefault="00BA5AE5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20B2">
              <w:rPr>
                <w:rFonts w:ascii="Angsana New" w:hAnsi="Angsana New"/>
                <w:bCs/>
                <w:sz w:val="30"/>
                <w:szCs w:val="30"/>
              </w:rPr>
              <w:t>1,473</w:t>
            </w:r>
          </w:p>
        </w:tc>
      </w:tr>
      <w:tr w:rsidR="00BA5AE5" w:rsidRPr="00775D54" w14:paraId="3B2CC9E8" w14:textId="77777777" w:rsidTr="00C75967">
        <w:trPr>
          <w:cantSplit/>
        </w:trPr>
        <w:tc>
          <w:tcPr>
            <w:tcW w:w="3665" w:type="dxa"/>
          </w:tcPr>
          <w:p w14:paraId="6129D84D" w14:textId="77777777" w:rsidR="00BA5AE5" w:rsidRPr="00A8640B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D5BE182" w14:textId="77777777" w:rsidR="00BA5AE5" w:rsidRPr="00F6130D" w:rsidRDefault="00F6130D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6130D">
              <w:rPr>
                <w:rFonts w:ascii="Angsana New" w:hAnsi="Angsana New"/>
                <w:bCs/>
                <w:sz w:val="30"/>
                <w:szCs w:val="30"/>
              </w:rPr>
              <w:t>906</w:t>
            </w:r>
          </w:p>
        </w:tc>
        <w:tc>
          <w:tcPr>
            <w:tcW w:w="293" w:type="dxa"/>
          </w:tcPr>
          <w:p w14:paraId="68E70267" w14:textId="77777777" w:rsidR="00BA5AE5" w:rsidRPr="001920B2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015422E2" w14:textId="77777777" w:rsidR="00BA5AE5" w:rsidRPr="001920B2" w:rsidRDefault="00BA5AE5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20B2">
              <w:rPr>
                <w:rFonts w:ascii="Angsana New" w:hAnsi="Angsana New"/>
                <w:bCs/>
                <w:sz w:val="30"/>
                <w:szCs w:val="30"/>
              </w:rPr>
              <w:t>1,473</w:t>
            </w:r>
          </w:p>
        </w:tc>
        <w:tc>
          <w:tcPr>
            <w:tcW w:w="290" w:type="dxa"/>
          </w:tcPr>
          <w:p w14:paraId="13CAD613" w14:textId="77777777" w:rsidR="00BA5AE5" w:rsidRPr="001920B2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6783638E" w14:textId="77777777" w:rsidR="00BA5AE5" w:rsidRPr="007569C5" w:rsidRDefault="00BB20CE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69C5">
              <w:rPr>
                <w:rFonts w:ascii="Angsana New" w:hAnsi="Angsana New"/>
                <w:bCs/>
                <w:sz w:val="30"/>
                <w:szCs w:val="30"/>
              </w:rPr>
              <w:t>3,686</w:t>
            </w:r>
          </w:p>
        </w:tc>
        <w:tc>
          <w:tcPr>
            <w:tcW w:w="289" w:type="dxa"/>
          </w:tcPr>
          <w:p w14:paraId="368F1CF6" w14:textId="77777777" w:rsidR="00BA5AE5" w:rsidRPr="001920B2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2B56C769" w14:textId="77777777" w:rsidR="00BA5AE5" w:rsidRPr="001920B2" w:rsidRDefault="00BA5AE5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20B2">
              <w:rPr>
                <w:rFonts w:ascii="Angsana New" w:hAnsi="Angsana New"/>
                <w:bCs/>
                <w:sz w:val="30"/>
                <w:szCs w:val="30"/>
              </w:rPr>
              <w:t>4,154</w:t>
            </w:r>
          </w:p>
        </w:tc>
      </w:tr>
      <w:tr w:rsidR="00BA5AE5" w:rsidRPr="00775D54" w14:paraId="17FFCD4D" w14:textId="77777777" w:rsidTr="00C75967">
        <w:trPr>
          <w:cantSplit/>
        </w:trPr>
        <w:tc>
          <w:tcPr>
            <w:tcW w:w="3665" w:type="dxa"/>
          </w:tcPr>
          <w:p w14:paraId="404A9D0D" w14:textId="77777777" w:rsidR="00BA5AE5" w:rsidRPr="0012241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977D86A" w14:textId="77777777" w:rsidR="00BA5AE5" w:rsidRPr="00F6130D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3" w:type="dxa"/>
          </w:tcPr>
          <w:p w14:paraId="55B60212" w14:textId="77777777" w:rsidR="00BA5AE5" w:rsidRPr="00122411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427A42C8" w14:textId="77777777" w:rsidR="00BA5AE5" w:rsidRPr="0012241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14:paraId="6760CF1E" w14:textId="77777777" w:rsidR="00BA5AE5" w:rsidRPr="00122411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07F69149" w14:textId="77777777" w:rsidR="00BA5AE5" w:rsidRPr="00C7416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193059C4" w14:textId="77777777" w:rsidR="00BA5AE5" w:rsidRPr="0012241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6EF0692D" w14:textId="77777777" w:rsidR="00BA5AE5" w:rsidRPr="0012241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A5AE5" w:rsidRPr="00775D54" w14:paraId="45010B20" w14:textId="77777777" w:rsidTr="00122411">
        <w:trPr>
          <w:cantSplit/>
        </w:trPr>
        <w:tc>
          <w:tcPr>
            <w:tcW w:w="3665" w:type="dxa"/>
          </w:tcPr>
          <w:p w14:paraId="4B73B074" w14:textId="77777777" w:rsidR="00BA5AE5" w:rsidRPr="001308D4" w:rsidRDefault="00BA5AE5" w:rsidP="00E13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275" w:type="dxa"/>
          </w:tcPr>
          <w:p w14:paraId="304535CC" w14:textId="77777777" w:rsidR="00BA5AE5" w:rsidRPr="00F6130D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</w:tcPr>
          <w:p w14:paraId="6A2D9CE9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72E9939F" w14:textId="77777777" w:rsidR="00BA5AE5" w:rsidRPr="00B30A4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05D13A12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46AD6907" w14:textId="77777777" w:rsidR="00BA5AE5" w:rsidRPr="00C7416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05A31CFE" w14:textId="77777777" w:rsidR="00BA5AE5" w:rsidRPr="0076366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5D9C01E1" w14:textId="77777777" w:rsidR="00BA5AE5" w:rsidRPr="00386FDD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A5AE5" w:rsidRPr="00775D54" w14:paraId="4B42D7DB" w14:textId="77777777" w:rsidTr="00CF625E">
        <w:trPr>
          <w:cantSplit/>
        </w:trPr>
        <w:tc>
          <w:tcPr>
            <w:tcW w:w="3665" w:type="dxa"/>
          </w:tcPr>
          <w:p w14:paraId="5414A42A" w14:textId="77777777" w:rsidR="00BA5AE5" w:rsidRPr="00802B2B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36EABB6C" w14:textId="77777777" w:rsidR="00BA5AE5" w:rsidRPr="00F6130D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30D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945E9A" w:rsidRPr="00F613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3" w:type="dxa"/>
          </w:tcPr>
          <w:p w14:paraId="6624E1BE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FF5291D" w14:textId="77777777" w:rsidR="00BA5AE5" w:rsidRPr="00B30A45" w:rsidRDefault="00BA5AE5" w:rsidP="00E0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5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6B37175F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3B888F8C" w14:textId="77777777" w:rsidR="00BA5AE5" w:rsidRPr="00294378" w:rsidRDefault="00BA5AE5" w:rsidP="00294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4378">
              <w:rPr>
                <w:rFonts w:ascii="Angsana New" w:hAnsi="Angsana New"/>
                <w:sz w:val="30"/>
                <w:szCs w:val="30"/>
              </w:rPr>
              <w:t>4</w:t>
            </w:r>
            <w:r w:rsidR="00294378" w:rsidRPr="00294378">
              <w:rPr>
                <w:rFonts w:ascii="Angsana New" w:hAnsi="Angsana New"/>
                <w:sz w:val="30"/>
                <w:szCs w:val="30"/>
              </w:rPr>
              <w:t>2</w:t>
            </w:r>
            <w:r w:rsidRPr="00294378">
              <w:rPr>
                <w:rFonts w:ascii="Angsana New" w:hAnsi="Angsana New"/>
                <w:sz w:val="30"/>
                <w:szCs w:val="30"/>
              </w:rPr>
              <w:t>,</w:t>
            </w:r>
            <w:r w:rsidR="00294378" w:rsidRPr="00294378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289" w:type="dxa"/>
          </w:tcPr>
          <w:p w14:paraId="00F7C767" w14:textId="77777777" w:rsidR="00BA5AE5" w:rsidRPr="0076366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3CA97038" w14:textId="77777777" w:rsidR="00BA5AE5" w:rsidRPr="007F40AD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44,651</w:t>
            </w:r>
          </w:p>
        </w:tc>
      </w:tr>
      <w:tr w:rsidR="00BA5AE5" w:rsidRPr="00775D54" w14:paraId="5326DB2B" w14:textId="77777777" w:rsidTr="00CF625E">
        <w:trPr>
          <w:cantSplit/>
        </w:trPr>
        <w:tc>
          <w:tcPr>
            <w:tcW w:w="3665" w:type="dxa"/>
          </w:tcPr>
          <w:p w14:paraId="5E5FC4BF" w14:textId="77777777" w:rsidR="00BA5AE5" w:rsidRPr="00802B2B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0BCB93" w14:textId="77777777" w:rsidR="00BA5AE5" w:rsidRPr="00F6130D" w:rsidRDefault="00F6130D" w:rsidP="00E0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30D">
              <w:rPr>
                <w:rFonts w:ascii="Angsana New" w:hAnsi="Angsana New"/>
                <w:sz w:val="30"/>
                <w:szCs w:val="30"/>
              </w:rPr>
              <w:t>11,259</w:t>
            </w:r>
          </w:p>
        </w:tc>
        <w:tc>
          <w:tcPr>
            <w:tcW w:w="293" w:type="dxa"/>
          </w:tcPr>
          <w:p w14:paraId="2E8D875E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68EE723" w14:textId="77777777" w:rsidR="00BA5AE5" w:rsidRPr="00C7703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11,906</w:t>
            </w:r>
          </w:p>
        </w:tc>
        <w:tc>
          <w:tcPr>
            <w:tcW w:w="290" w:type="dxa"/>
          </w:tcPr>
          <w:p w14:paraId="3345CFDB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843C97F" w14:textId="77777777" w:rsidR="00BA5AE5" w:rsidRPr="00294378" w:rsidRDefault="00294378" w:rsidP="00294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4378">
              <w:rPr>
                <w:rFonts w:ascii="Angsana New" w:hAnsi="Angsana New"/>
                <w:sz w:val="30"/>
                <w:szCs w:val="30"/>
              </w:rPr>
              <w:t>11,259</w:t>
            </w:r>
          </w:p>
        </w:tc>
        <w:tc>
          <w:tcPr>
            <w:tcW w:w="289" w:type="dxa"/>
          </w:tcPr>
          <w:p w14:paraId="7B95C4CE" w14:textId="77777777" w:rsidR="00BA5AE5" w:rsidRPr="0076366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BAC1177" w14:textId="77777777" w:rsidR="00BA5AE5" w:rsidRPr="007F40AD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11,906</w:t>
            </w:r>
          </w:p>
        </w:tc>
      </w:tr>
      <w:tr w:rsidR="00BA5AE5" w:rsidRPr="00775D54" w14:paraId="30BAE3C3" w14:textId="77777777" w:rsidTr="00CF625E">
        <w:trPr>
          <w:cantSplit/>
        </w:trPr>
        <w:tc>
          <w:tcPr>
            <w:tcW w:w="3665" w:type="dxa"/>
          </w:tcPr>
          <w:p w14:paraId="14B2F1C4" w14:textId="77777777" w:rsid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FF1AA52" w14:textId="77777777" w:rsidR="00BA5AE5" w:rsidRPr="00F6130D" w:rsidRDefault="00F6130D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30D">
              <w:rPr>
                <w:rFonts w:ascii="Angsana New" w:hAnsi="Angsana New"/>
                <w:sz w:val="30"/>
                <w:szCs w:val="30"/>
              </w:rPr>
              <w:t>11,259</w:t>
            </w:r>
          </w:p>
        </w:tc>
        <w:tc>
          <w:tcPr>
            <w:tcW w:w="293" w:type="dxa"/>
          </w:tcPr>
          <w:p w14:paraId="651FD584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114F1EF8" w14:textId="77777777" w:rsidR="00BA5AE5" w:rsidRPr="00C7703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11,906</w:t>
            </w:r>
          </w:p>
        </w:tc>
        <w:tc>
          <w:tcPr>
            <w:tcW w:w="290" w:type="dxa"/>
          </w:tcPr>
          <w:p w14:paraId="2363C6CB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45CE2426" w14:textId="77777777" w:rsidR="00BA5AE5" w:rsidRPr="00294378" w:rsidRDefault="00BA5AE5" w:rsidP="00294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4378">
              <w:rPr>
                <w:rFonts w:ascii="Angsana New" w:hAnsi="Angsana New"/>
                <w:sz w:val="30"/>
                <w:szCs w:val="30"/>
              </w:rPr>
              <w:t>5</w:t>
            </w:r>
            <w:r w:rsidR="00294378" w:rsidRPr="00294378">
              <w:rPr>
                <w:rFonts w:ascii="Angsana New" w:hAnsi="Angsana New"/>
                <w:sz w:val="30"/>
                <w:szCs w:val="30"/>
              </w:rPr>
              <w:t>3</w:t>
            </w:r>
            <w:r w:rsidRPr="00294378">
              <w:rPr>
                <w:rFonts w:ascii="Angsana New" w:hAnsi="Angsana New"/>
                <w:sz w:val="30"/>
                <w:szCs w:val="30"/>
              </w:rPr>
              <w:t>,</w:t>
            </w:r>
            <w:r w:rsidR="00294378" w:rsidRPr="00294378"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289" w:type="dxa"/>
          </w:tcPr>
          <w:p w14:paraId="104DADCF" w14:textId="77777777" w:rsidR="00BA5AE5" w:rsidRPr="0076366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F11962D" w14:textId="77777777" w:rsidR="00BA5AE5" w:rsidRPr="007F40AD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56,557</w:t>
            </w:r>
          </w:p>
        </w:tc>
      </w:tr>
      <w:tr w:rsidR="00BA5AE5" w:rsidRPr="00775D54" w14:paraId="11E01E2A" w14:textId="77777777" w:rsidTr="00CF625E">
        <w:trPr>
          <w:cantSplit/>
        </w:trPr>
        <w:tc>
          <w:tcPr>
            <w:tcW w:w="3665" w:type="dxa"/>
          </w:tcPr>
          <w:p w14:paraId="0CC07826" w14:textId="77777777" w:rsid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ECE0825" w14:textId="77777777" w:rsidR="00BA5AE5" w:rsidRPr="00F6130D" w:rsidRDefault="00BA5AE5" w:rsidP="00F6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30D">
              <w:rPr>
                <w:rFonts w:ascii="Angsana New" w:hAnsi="Angsana New"/>
                <w:sz w:val="30"/>
                <w:szCs w:val="30"/>
              </w:rPr>
              <w:t>12,</w:t>
            </w:r>
            <w:r w:rsidR="00F6130D" w:rsidRPr="00F6130D">
              <w:rPr>
                <w:rFonts w:ascii="Angsana New" w:hAnsi="Angsana New" w:hint="cs"/>
                <w:sz w:val="30"/>
                <w:szCs w:val="30"/>
                <w:cs/>
              </w:rPr>
              <w:t>165</w:t>
            </w:r>
          </w:p>
        </w:tc>
        <w:tc>
          <w:tcPr>
            <w:tcW w:w="293" w:type="dxa"/>
          </w:tcPr>
          <w:p w14:paraId="511B5213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20288C8E" w14:textId="77777777" w:rsidR="00BA5AE5" w:rsidRPr="00C7703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13,379</w:t>
            </w:r>
          </w:p>
        </w:tc>
        <w:tc>
          <w:tcPr>
            <w:tcW w:w="290" w:type="dxa"/>
          </w:tcPr>
          <w:p w14:paraId="4EA4DB68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25820AFC" w14:textId="77777777" w:rsidR="00BA5AE5" w:rsidRPr="00294378" w:rsidRDefault="00BA5AE5" w:rsidP="00294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4378">
              <w:rPr>
                <w:rFonts w:ascii="Angsana New" w:hAnsi="Angsana New"/>
                <w:sz w:val="30"/>
                <w:szCs w:val="30"/>
              </w:rPr>
              <w:t>5</w:t>
            </w:r>
            <w:r w:rsidR="00294378" w:rsidRPr="00294378">
              <w:rPr>
                <w:rFonts w:ascii="Angsana New" w:hAnsi="Angsana New"/>
                <w:sz w:val="30"/>
                <w:szCs w:val="30"/>
              </w:rPr>
              <w:t>7</w:t>
            </w:r>
            <w:r w:rsidRPr="00294378">
              <w:rPr>
                <w:rFonts w:ascii="Angsana New" w:hAnsi="Angsana New"/>
                <w:sz w:val="30"/>
                <w:szCs w:val="30"/>
              </w:rPr>
              <w:t>,</w:t>
            </w:r>
            <w:r w:rsidR="00294378" w:rsidRPr="00294378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89" w:type="dxa"/>
          </w:tcPr>
          <w:p w14:paraId="08EC3619" w14:textId="77777777" w:rsidR="00BA5AE5" w:rsidRPr="0076366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8E41AAC" w14:textId="77777777" w:rsidR="00BA5AE5" w:rsidRPr="007F40AD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60,711</w:t>
            </w:r>
          </w:p>
        </w:tc>
      </w:tr>
    </w:tbl>
    <w:p w14:paraId="5DF1F764" w14:textId="77777777" w:rsidR="00A50246" w:rsidRDefault="00A50246" w:rsidP="00157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6AC91C5" w14:textId="77777777" w:rsidR="00157D58" w:rsidRDefault="001468CC" w:rsidP="00157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D9656E">
        <w:rPr>
          <w:rFonts w:ascii="Angsana New" w:hAnsi="Angsana New" w:hint="cs"/>
          <w:sz w:val="30"/>
          <w:szCs w:val="30"/>
          <w:cs/>
        </w:rPr>
        <w:t>งวด</w:t>
      </w:r>
      <w:r w:rsidR="00C74165">
        <w:rPr>
          <w:rFonts w:ascii="Angsana New" w:hAnsi="Angsana New" w:hint="cs"/>
          <w:sz w:val="30"/>
          <w:szCs w:val="30"/>
          <w:cs/>
        </w:rPr>
        <w:t>เก้า</w:t>
      </w:r>
      <w:r w:rsidR="00D9656E">
        <w:rPr>
          <w:rFonts w:ascii="Angsana New" w:hAnsi="Angsana New" w:hint="cs"/>
          <w:sz w:val="30"/>
          <w:szCs w:val="30"/>
          <w:cs/>
        </w:rPr>
        <w:t>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B16BA">
        <w:rPr>
          <w:rFonts w:ascii="Angsana New" w:hAnsi="Angsana New"/>
          <w:sz w:val="30"/>
          <w:szCs w:val="30"/>
        </w:rPr>
        <w:t>3</w:t>
      </w:r>
      <w:r w:rsidR="005E27BB">
        <w:rPr>
          <w:rFonts w:ascii="Angsana New" w:hAnsi="Angsana New"/>
          <w:sz w:val="30"/>
          <w:szCs w:val="30"/>
        </w:rPr>
        <w:t>0</w:t>
      </w:r>
      <w:r w:rsidR="00DB16BA">
        <w:rPr>
          <w:rFonts w:ascii="Angsana New" w:hAnsi="Angsana New"/>
          <w:sz w:val="30"/>
          <w:szCs w:val="30"/>
        </w:rPr>
        <w:t xml:space="preserve"> </w:t>
      </w:r>
      <w:r w:rsidR="00C74165">
        <w:rPr>
          <w:rFonts w:ascii="Angsana New" w:hAnsi="Angsana New" w:hint="cs"/>
          <w:sz w:val="30"/>
          <w:szCs w:val="30"/>
          <w:cs/>
        </w:rPr>
        <w:t>กันยายน</w:t>
      </w:r>
      <w:r w:rsidR="00DB16BA">
        <w:rPr>
          <w:rFonts w:ascii="Angsana New" w:hAnsi="Angsana New"/>
          <w:sz w:val="30"/>
          <w:szCs w:val="30"/>
          <w:cs/>
        </w:rPr>
        <w:t xml:space="preserve"> </w:t>
      </w:r>
      <w:r w:rsidR="00DB16BA">
        <w:rPr>
          <w:rFonts w:ascii="Angsana New" w:hAnsi="Angsana New"/>
          <w:sz w:val="30"/>
          <w:szCs w:val="30"/>
        </w:rPr>
        <w:t xml:space="preserve">2567 </w:t>
      </w:r>
      <w:r w:rsidR="00DB16BA">
        <w:rPr>
          <w:rFonts w:ascii="Angsana New" w:hAnsi="Angsana New"/>
          <w:sz w:val="30"/>
          <w:szCs w:val="30"/>
          <w:cs/>
        </w:rPr>
        <w:t xml:space="preserve">และ </w:t>
      </w:r>
      <w:r w:rsidR="00DB16BA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="00157D58">
        <w:rPr>
          <w:rFonts w:ascii="Angsana New" w:hAnsi="Angsana New" w:hint="cs"/>
          <w:sz w:val="30"/>
          <w:szCs w:val="30"/>
          <w:cs/>
        </w:rPr>
        <w:t>สำหรับเงินให้กู้ยืมระยะสั้นแก่และเงินกู้ยืมระยะสั้นจาก</w:t>
      </w:r>
      <w:r w:rsidR="00A932A3">
        <w:rPr>
          <w:rFonts w:ascii="Angsana New" w:hAnsi="Angsana New" w:hint="cs"/>
          <w:sz w:val="30"/>
          <w:szCs w:val="30"/>
          <w:cs/>
        </w:rPr>
        <w:t>กิจการร่วมค้าและ</w:t>
      </w:r>
      <w:r w:rsidR="009D6F4E">
        <w:rPr>
          <w:rFonts w:ascii="Angsana New" w:hAnsi="Angsana New" w:hint="cs"/>
          <w:sz w:val="30"/>
          <w:szCs w:val="30"/>
          <w:cs/>
        </w:rPr>
        <w:t>กิจการ</w:t>
      </w:r>
      <w:r w:rsidR="00157D58">
        <w:rPr>
          <w:rFonts w:ascii="Angsana New" w:hAnsi="Angsana New" w:hint="cs"/>
          <w:sz w:val="30"/>
          <w:szCs w:val="30"/>
          <w:cs/>
        </w:rPr>
        <w:t>ที่เกี่ยวข้องกันมีดังนี้</w:t>
      </w:r>
    </w:p>
    <w:p w14:paraId="4560EF42" w14:textId="77777777" w:rsidR="001468CC" w:rsidRPr="009D3502" w:rsidRDefault="001468CC" w:rsidP="00157D58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6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14:paraId="1985DAC2" w14:textId="77777777" w:rsidTr="006D508A">
        <w:trPr>
          <w:cantSplit/>
        </w:trPr>
        <w:tc>
          <w:tcPr>
            <w:tcW w:w="3686" w:type="dxa"/>
          </w:tcPr>
          <w:p w14:paraId="32C795C3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14:paraId="2DC92B10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14:paraId="558A2279" w14:textId="77777777" w:rsidTr="006D508A">
        <w:trPr>
          <w:cantSplit/>
        </w:trPr>
        <w:tc>
          <w:tcPr>
            <w:tcW w:w="3686" w:type="dxa"/>
          </w:tcPr>
          <w:p w14:paraId="3F260511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09D26AF" w14:textId="77777777"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7E1C252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14:paraId="4AE886D9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B16BA" w:rsidRPr="00F51F88" w14:paraId="054A1302" w14:textId="77777777" w:rsidTr="006D508A">
        <w:trPr>
          <w:cantSplit/>
        </w:trPr>
        <w:tc>
          <w:tcPr>
            <w:tcW w:w="3686" w:type="dxa"/>
          </w:tcPr>
          <w:p w14:paraId="2F596E86" w14:textId="77777777" w:rsidR="00DB16BA" w:rsidRPr="00D413D6" w:rsidRDefault="00DB16BA" w:rsidP="00DB16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F1DA1B" w14:textId="77777777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1D4905F8" w14:textId="77777777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76AB80" w14:textId="77777777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049E0E04" w14:textId="77777777" w:rsidR="00DB16BA" w:rsidRPr="00D413D6" w:rsidRDefault="00DB16BA" w:rsidP="00DB16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E8C71FD" w14:textId="77777777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2CFDDC24" w14:textId="77777777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1F313C4" w14:textId="77777777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DB16BA" w:rsidRPr="00E24209" w14:paraId="42AA8767" w14:textId="77777777" w:rsidTr="006D508A">
        <w:trPr>
          <w:cantSplit/>
        </w:trPr>
        <w:tc>
          <w:tcPr>
            <w:tcW w:w="3686" w:type="dxa"/>
          </w:tcPr>
          <w:p w14:paraId="05C7EE2D" w14:textId="77777777" w:rsidR="00DB16BA" w:rsidRPr="00D9141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08DB89" w14:textId="77777777" w:rsidR="00DB16BA" w:rsidRPr="00BE06E7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08DAF08A" w14:textId="77777777" w:rsidR="00DB16BA" w:rsidRPr="00E24209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24A8279" w14:textId="77777777" w:rsidR="00DB16BA" w:rsidRPr="00BE06E7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14:paraId="0F7C3979" w14:textId="77777777" w:rsidR="00DB16BA" w:rsidRPr="00E24209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BB57E72" w14:textId="77777777"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6CC0AAB0" w14:textId="77777777"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36610285" w14:textId="77777777"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B16BA" w:rsidRPr="00E24209" w14:paraId="64798B8F" w14:textId="77777777" w:rsidTr="006D508A">
        <w:trPr>
          <w:cantSplit/>
        </w:trPr>
        <w:tc>
          <w:tcPr>
            <w:tcW w:w="3686" w:type="dxa"/>
          </w:tcPr>
          <w:p w14:paraId="23194127" w14:textId="77777777" w:rsidR="00DB16BA" w:rsidRPr="00840E3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1AE53AA1" w14:textId="77777777" w:rsidR="00DB16BA" w:rsidRPr="00E0492E" w:rsidRDefault="00DB16BA" w:rsidP="00E0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492E">
              <w:rPr>
                <w:rFonts w:ascii="Angsana New" w:hAnsi="Angsana New"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14:paraId="6706F493" w14:textId="77777777" w:rsidR="00DB16BA" w:rsidRPr="00E24209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0E18D30" w14:textId="77777777" w:rsidR="00DB16BA" w:rsidRPr="000974AA" w:rsidRDefault="00DB16BA" w:rsidP="00E0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6F4E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3" w:type="dxa"/>
          </w:tcPr>
          <w:p w14:paraId="37F21F7D" w14:textId="77777777" w:rsidR="00DB16BA" w:rsidRPr="00E24209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5EAEC8F6" w14:textId="77777777" w:rsidR="00DB16BA" w:rsidRPr="00C74165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165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2607B4D" w14:textId="77777777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7A67356D" w14:textId="77777777" w:rsidR="00DB16BA" w:rsidRPr="00DB16B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B75EC" w:rsidRPr="00E24209" w14:paraId="3E28C543" w14:textId="77777777" w:rsidTr="006D508A">
        <w:trPr>
          <w:cantSplit/>
        </w:trPr>
        <w:tc>
          <w:tcPr>
            <w:tcW w:w="3686" w:type="dxa"/>
          </w:tcPr>
          <w:p w14:paraId="25EBDB9F" w14:textId="77777777" w:rsidR="002B75EC" w:rsidRPr="00B97542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6455211A" w14:textId="77777777" w:rsidR="002B75EC" w:rsidRPr="00E0492E" w:rsidRDefault="00852287" w:rsidP="00E0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492E">
              <w:rPr>
                <w:rFonts w:ascii="Angsana New" w:hAnsi="Angsana New"/>
                <w:sz w:val="30"/>
                <w:szCs w:val="30"/>
              </w:rPr>
              <w:t>42</w:t>
            </w:r>
            <w:r w:rsidR="002B75EC" w:rsidRPr="00E0492E">
              <w:rPr>
                <w:rFonts w:ascii="Angsana New" w:hAnsi="Angsana New"/>
                <w:sz w:val="30"/>
                <w:szCs w:val="30"/>
              </w:rPr>
              <w:t>,2</w:t>
            </w:r>
            <w:r w:rsidRPr="00E0492E">
              <w:rPr>
                <w:rFonts w:ascii="Angsana New" w:hAnsi="Angsana New"/>
                <w:sz w:val="30"/>
                <w:szCs w:val="30"/>
              </w:rPr>
              <w:t>8</w:t>
            </w:r>
            <w:r w:rsidR="002B75EC" w:rsidRPr="00E0492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30E3C115" w14:textId="77777777" w:rsidR="002B75EC" w:rsidRPr="00EC7D7C" w:rsidRDefault="002B75EC" w:rsidP="002B7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2C7305EB" w14:textId="77777777" w:rsidR="002B75EC" w:rsidRPr="004B1EAF" w:rsidRDefault="002B75EC" w:rsidP="006D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3B6C031" w14:textId="77777777" w:rsidR="002B75EC" w:rsidRPr="00EC7D7C" w:rsidRDefault="002B75EC" w:rsidP="002B7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24F7FE01" w14:textId="77777777" w:rsidR="002B75EC" w:rsidRPr="00FF2C41" w:rsidRDefault="00F45D0E" w:rsidP="00E0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F2C41"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="00FF2C41" w:rsidRPr="00FF2C41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2B75EC" w:rsidRPr="00FF2C41">
              <w:rPr>
                <w:rFonts w:ascii="Angsana New" w:hAnsi="Angsana New"/>
                <w:bCs/>
                <w:sz w:val="30"/>
                <w:szCs w:val="30"/>
              </w:rPr>
              <w:t>,2</w:t>
            </w:r>
            <w:r w:rsidRPr="00FF2C41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2B75EC" w:rsidRPr="00FF2C41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58D83CE9" w14:textId="77777777" w:rsidR="002B75EC" w:rsidRPr="00EC7D7C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7AA59A98" w14:textId="77777777" w:rsidR="002B75EC" w:rsidRPr="00DB16BA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B75EC" w:rsidRPr="00E24209" w14:paraId="04C4F733" w14:textId="77777777" w:rsidTr="006D508A">
        <w:trPr>
          <w:cantSplit/>
        </w:trPr>
        <w:tc>
          <w:tcPr>
            <w:tcW w:w="3686" w:type="dxa"/>
          </w:tcPr>
          <w:p w14:paraId="3D24618C" w14:textId="77777777" w:rsidR="002B75EC" w:rsidRPr="00B97542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7BF1944" w14:textId="77777777" w:rsidR="002B75EC" w:rsidRPr="00852287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2287">
              <w:rPr>
                <w:rFonts w:ascii="Angsana New" w:hAnsi="Angsana New"/>
                <w:bCs/>
                <w:sz w:val="30"/>
                <w:szCs w:val="30"/>
              </w:rPr>
              <w:t>(1,000)</w:t>
            </w:r>
          </w:p>
        </w:tc>
        <w:tc>
          <w:tcPr>
            <w:tcW w:w="284" w:type="dxa"/>
          </w:tcPr>
          <w:p w14:paraId="393924A3" w14:textId="77777777" w:rsidR="002B75EC" w:rsidRPr="00EC7D7C" w:rsidRDefault="002B75EC" w:rsidP="002B7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3F605F" w14:textId="77777777" w:rsidR="002B75EC" w:rsidRPr="000974AA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A611093" w14:textId="77777777" w:rsidR="002B75EC" w:rsidRPr="00EC7D7C" w:rsidRDefault="002B75EC" w:rsidP="002B7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8C5BF1A" w14:textId="77777777" w:rsidR="002B75EC" w:rsidRPr="00FF2C41" w:rsidRDefault="002B75EC" w:rsidP="00F4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2C4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F45D0E" w:rsidRPr="00FF2C41">
              <w:rPr>
                <w:rFonts w:ascii="Angsana New" w:hAnsi="Angsana New"/>
                <w:bCs/>
                <w:sz w:val="30"/>
                <w:szCs w:val="30"/>
              </w:rPr>
              <w:t>240</w:t>
            </w:r>
            <w:r w:rsidRPr="00FF2C41">
              <w:rPr>
                <w:rFonts w:ascii="Angsana New" w:hAnsi="Angsana New"/>
                <w:bCs/>
                <w:sz w:val="30"/>
                <w:szCs w:val="30"/>
              </w:rPr>
              <w:t>,000)</w:t>
            </w:r>
          </w:p>
        </w:tc>
        <w:tc>
          <w:tcPr>
            <w:tcW w:w="284" w:type="dxa"/>
          </w:tcPr>
          <w:p w14:paraId="55413145" w14:textId="77777777" w:rsidR="002B75EC" w:rsidRPr="00EC7D7C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410C0267" w14:textId="77777777" w:rsidR="002B75EC" w:rsidRPr="00DB16BA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B75EC" w:rsidRPr="00E24209" w14:paraId="365A835D" w14:textId="77777777" w:rsidTr="006D508A">
        <w:trPr>
          <w:cantSplit/>
        </w:trPr>
        <w:tc>
          <w:tcPr>
            <w:tcW w:w="3686" w:type="dxa"/>
          </w:tcPr>
          <w:p w14:paraId="134C0179" w14:textId="77777777" w:rsidR="002B75EC" w:rsidRPr="00840E3A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7416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13D4C" w14:textId="77777777" w:rsidR="002B75EC" w:rsidRPr="00E0492E" w:rsidRDefault="002B75EC" w:rsidP="00E0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492E">
              <w:rPr>
                <w:rFonts w:ascii="Angsana New" w:hAnsi="Angsana New"/>
                <w:sz w:val="30"/>
                <w:szCs w:val="30"/>
              </w:rPr>
              <w:t>7</w:t>
            </w:r>
            <w:r w:rsidR="000020A7" w:rsidRPr="00E0492E">
              <w:rPr>
                <w:rFonts w:ascii="Angsana New" w:hAnsi="Angsana New"/>
                <w:sz w:val="30"/>
                <w:szCs w:val="30"/>
              </w:rPr>
              <w:t>8</w:t>
            </w:r>
            <w:r w:rsidRPr="00E0492E">
              <w:rPr>
                <w:rFonts w:ascii="Angsana New" w:hAnsi="Angsana New"/>
                <w:sz w:val="30"/>
                <w:szCs w:val="30"/>
              </w:rPr>
              <w:t>,</w:t>
            </w:r>
            <w:r w:rsidR="0057379B" w:rsidRPr="00E0492E">
              <w:rPr>
                <w:rFonts w:ascii="Angsana New" w:hAnsi="Angsana New"/>
                <w:sz w:val="30"/>
                <w:szCs w:val="30"/>
              </w:rPr>
              <w:t>7</w:t>
            </w:r>
            <w:r w:rsidR="000020A7" w:rsidRPr="00E0492E">
              <w:rPr>
                <w:rFonts w:ascii="Angsana New" w:hAnsi="Angsana New"/>
                <w:sz w:val="30"/>
                <w:szCs w:val="30"/>
              </w:rPr>
              <w:t>8</w:t>
            </w:r>
            <w:r w:rsidRPr="00E0492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0CF96B3F" w14:textId="77777777" w:rsidR="002B75EC" w:rsidRPr="00EC7D7C" w:rsidRDefault="002B75EC" w:rsidP="002B7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794132C" w14:textId="77777777" w:rsidR="002B75EC" w:rsidRPr="000974AA" w:rsidRDefault="002B75EC" w:rsidP="00E0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6F4E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3" w:type="dxa"/>
          </w:tcPr>
          <w:p w14:paraId="66B05D2B" w14:textId="77777777" w:rsidR="002B75EC" w:rsidRPr="00EC7D7C" w:rsidRDefault="002B75EC" w:rsidP="002B7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320D3" w14:textId="77777777" w:rsidR="002B75EC" w:rsidRPr="000020A7" w:rsidRDefault="002B75EC" w:rsidP="00E0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0020A7" w:rsidRPr="000020A7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0020A7">
              <w:rPr>
                <w:rFonts w:ascii="Angsana New" w:hAnsi="Angsana New"/>
                <w:bCs/>
                <w:sz w:val="30"/>
                <w:szCs w:val="30"/>
              </w:rPr>
              <w:t>,2</w:t>
            </w:r>
            <w:r w:rsidR="000020A7" w:rsidRPr="000020A7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0020A7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083F0F34" w14:textId="77777777" w:rsidR="002B75EC" w:rsidRPr="00EC7D7C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7636FB7B" w14:textId="77777777" w:rsidR="002B75EC" w:rsidRPr="00DB16BA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B75EC" w:rsidRPr="00E24209" w14:paraId="46895A05" w14:textId="77777777" w:rsidTr="006D508A">
        <w:trPr>
          <w:cantSplit/>
        </w:trPr>
        <w:tc>
          <w:tcPr>
            <w:tcW w:w="3686" w:type="dxa"/>
          </w:tcPr>
          <w:p w14:paraId="496E4CFE" w14:textId="77777777" w:rsidR="002B75EC" w:rsidRPr="00157D58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278C8DAF" w14:textId="77777777" w:rsidR="002B75EC" w:rsidRPr="009E0941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56242B25" w14:textId="77777777" w:rsidR="002B75EC" w:rsidRPr="00157D58" w:rsidRDefault="002B75EC" w:rsidP="002B7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4498099A" w14:textId="77777777" w:rsidR="002B75EC" w:rsidRPr="00157D58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17B526A6" w14:textId="77777777" w:rsidR="002B75EC" w:rsidRPr="00157D58" w:rsidRDefault="002B75EC" w:rsidP="002B7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14:paraId="1B986FA5" w14:textId="77777777" w:rsidR="002B75EC" w:rsidRPr="00DB16BA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41FFCF67" w14:textId="77777777" w:rsidR="002B75EC" w:rsidRPr="00157D58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0DC480AE" w14:textId="77777777" w:rsidR="002B75EC" w:rsidRPr="00157D58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</w:tbl>
    <w:p w14:paraId="1E4F3E3F" w14:textId="77777777" w:rsidR="00BA5AE5" w:rsidRDefault="00BA5AE5"/>
    <w:p w14:paraId="6113B4DA" w14:textId="77777777" w:rsidR="00BA5AE5" w:rsidRDefault="00BA5AE5"/>
    <w:p w14:paraId="4C0DF15A" w14:textId="77777777" w:rsidR="00BA5AE5" w:rsidRDefault="00BA5AE5"/>
    <w:tbl>
      <w:tblPr>
        <w:tblW w:w="98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284"/>
        <w:gridCol w:w="1275"/>
        <w:gridCol w:w="283"/>
        <w:gridCol w:w="1277"/>
        <w:gridCol w:w="284"/>
        <w:gridCol w:w="1246"/>
      </w:tblGrid>
      <w:tr w:rsidR="00BA5AE5" w:rsidRPr="00E24209" w14:paraId="1D039749" w14:textId="77777777" w:rsidTr="00BA5AE5">
        <w:trPr>
          <w:cantSplit/>
        </w:trPr>
        <w:tc>
          <w:tcPr>
            <w:tcW w:w="3969" w:type="dxa"/>
          </w:tcPr>
          <w:p w14:paraId="4DF0E196" w14:textId="77777777" w:rsid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D0B13CE" w14:textId="77777777" w:rsidR="00BA5AE5" w:rsidRPr="00BA5AE5" w:rsidRDefault="00BA5AE5" w:rsidP="00BA5AE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A5AE5" w:rsidRPr="00E24209" w14:paraId="2AD28EA6" w14:textId="77777777" w:rsidTr="00BA5AE5">
        <w:trPr>
          <w:cantSplit/>
        </w:trPr>
        <w:tc>
          <w:tcPr>
            <w:tcW w:w="3969" w:type="dxa"/>
          </w:tcPr>
          <w:p w14:paraId="2DCF9001" w14:textId="77777777" w:rsid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450F4" w14:textId="77777777" w:rsidR="00BA5AE5" w:rsidRPr="00BA5AE5" w:rsidRDefault="00BA5AE5" w:rsidP="00BA5AE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2326B46" w14:textId="77777777" w:rsidR="00BA5AE5" w:rsidRPr="00BA5AE5" w:rsidRDefault="00BA5AE5" w:rsidP="00BA5AE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A0C9B" w14:textId="77777777" w:rsidR="00BA5AE5" w:rsidRPr="00BA5AE5" w:rsidRDefault="00BA5AE5" w:rsidP="00BA5AE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BA5AE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A5AE5" w:rsidRPr="00E24209" w14:paraId="15B7BA8D" w14:textId="77777777" w:rsidTr="00BA5AE5">
        <w:trPr>
          <w:cantSplit/>
        </w:trPr>
        <w:tc>
          <w:tcPr>
            <w:tcW w:w="3969" w:type="dxa"/>
          </w:tcPr>
          <w:p w14:paraId="6AB735D7" w14:textId="77777777" w:rsid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97A83" w14:textId="77777777" w:rsidR="00BA5AE5" w:rsidRP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7FD9B4D" w14:textId="77777777" w:rsidR="00BA5AE5" w:rsidRPr="00BA5AE5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73BBD26" w14:textId="77777777" w:rsidR="00BA5AE5" w:rsidRP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79D45562" w14:textId="77777777" w:rsidR="00BA5AE5" w:rsidRPr="00BA5AE5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C9719" w14:textId="77777777" w:rsidR="00BA5AE5" w:rsidRP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69D75B8" w14:textId="77777777" w:rsidR="00BA5AE5" w:rsidRP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41B9F34D" w14:textId="77777777" w:rsidR="00BA5AE5" w:rsidRP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BA5AE5" w:rsidRPr="00E24209" w14:paraId="1E2FA576" w14:textId="77777777" w:rsidTr="00BA5AE5">
        <w:trPr>
          <w:cantSplit/>
        </w:trPr>
        <w:tc>
          <w:tcPr>
            <w:tcW w:w="3969" w:type="dxa"/>
          </w:tcPr>
          <w:p w14:paraId="447C6413" w14:textId="77777777" w:rsidR="00BA5AE5" w:rsidRPr="00D91419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3181739" w14:textId="77777777" w:rsidR="00BA5AE5" w:rsidRPr="009E094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E3FDC3D" w14:textId="77777777" w:rsidR="00BA5AE5" w:rsidRPr="00EC7D7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2F11E26" w14:textId="77777777" w:rsid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71E79BD" w14:textId="77777777" w:rsidR="00BA5AE5" w:rsidRPr="00EC7D7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57310AB8" w14:textId="77777777" w:rsidR="00BA5AE5" w:rsidRPr="00DB16BA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0F75247D" w14:textId="77777777" w:rsidR="00BA5AE5" w:rsidRPr="00EC7D7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1C059B9D" w14:textId="77777777" w:rsidR="00BA5AE5" w:rsidRPr="00E1788B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A5AE5" w:rsidRPr="00E24209" w14:paraId="50C8DBC4" w14:textId="77777777" w:rsidTr="00CF625E">
        <w:trPr>
          <w:cantSplit/>
        </w:trPr>
        <w:tc>
          <w:tcPr>
            <w:tcW w:w="3969" w:type="dxa"/>
          </w:tcPr>
          <w:p w14:paraId="24EB6806" w14:textId="77777777" w:rsidR="00BA5AE5" w:rsidRPr="00840E3A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760284F2" w14:textId="77777777" w:rsidR="00BA5AE5" w:rsidRPr="009E094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941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9B31ECA" w14:textId="77777777" w:rsidR="00BA5AE5" w:rsidRPr="00EC7D7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47B1145B" w14:textId="77777777" w:rsidR="00BA5AE5" w:rsidRPr="004B1EAF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F66D341" w14:textId="77777777" w:rsidR="00BA5AE5" w:rsidRPr="00EC7D7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56C3498A" w14:textId="77777777" w:rsidR="00BA5AE5" w:rsidRPr="00DB16BA" w:rsidRDefault="00BA5AE5" w:rsidP="00E0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37,738</w:t>
            </w:r>
          </w:p>
        </w:tc>
        <w:tc>
          <w:tcPr>
            <w:tcW w:w="284" w:type="dxa"/>
          </w:tcPr>
          <w:p w14:paraId="1CE926C0" w14:textId="77777777" w:rsidR="00BA5AE5" w:rsidRPr="00EC7D7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378051A4" w14:textId="77777777" w:rsidR="00BA5AE5" w:rsidRPr="004B1EAF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A5AE5" w:rsidRPr="00E24209" w14:paraId="6D2DE37A" w14:textId="77777777" w:rsidTr="00CF625E">
        <w:trPr>
          <w:cantSplit/>
        </w:trPr>
        <w:tc>
          <w:tcPr>
            <w:tcW w:w="3969" w:type="dxa"/>
          </w:tcPr>
          <w:p w14:paraId="44A3CA37" w14:textId="77777777" w:rsidR="00BA5AE5" w:rsidRPr="00B97542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5A917BEB" w14:textId="77777777" w:rsidR="00BA5AE5" w:rsidRPr="00852287" w:rsidRDefault="00BA5AE5" w:rsidP="00E0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2287">
              <w:rPr>
                <w:rFonts w:ascii="Angsana New" w:hAnsi="Angsana New"/>
                <w:bCs/>
                <w:sz w:val="30"/>
                <w:szCs w:val="30"/>
              </w:rPr>
              <w:t>11,500</w:t>
            </w:r>
          </w:p>
        </w:tc>
        <w:tc>
          <w:tcPr>
            <w:tcW w:w="284" w:type="dxa"/>
          </w:tcPr>
          <w:p w14:paraId="1A4BBB58" w14:textId="77777777" w:rsidR="00BA5AE5" w:rsidRPr="00EC7D7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665ED1B1" w14:textId="77777777" w:rsidR="00BA5AE5" w:rsidRPr="000974AA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E9F7261" w14:textId="77777777" w:rsidR="00BA5AE5" w:rsidRPr="00EC7D7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25F3CF7A" w14:textId="77777777" w:rsidR="00BA5AE5" w:rsidRPr="00F45D0E" w:rsidRDefault="00BA5AE5" w:rsidP="00E0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7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5D0E"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="00F45D0E" w:rsidRPr="00F45D0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F45D0E">
              <w:rPr>
                <w:rFonts w:ascii="Angsana New" w:hAnsi="Angsana New"/>
                <w:bCs/>
                <w:sz w:val="30"/>
                <w:szCs w:val="30"/>
              </w:rPr>
              <w:t>,300</w:t>
            </w:r>
          </w:p>
        </w:tc>
        <w:tc>
          <w:tcPr>
            <w:tcW w:w="284" w:type="dxa"/>
          </w:tcPr>
          <w:p w14:paraId="156B45CD" w14:textId="77777777" w:rsidR="00BA5AE5" w:rsidRPr="00EC7D7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4F619214" w14:textId="77777777" w:rsidR="00BA5AE5" w:rsidRPr="00DB16BA" w:rsidRDefault="006022DF" w:rsidP="00E0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</w:t>
            </w:r>
            <w:r w:rsidR="00BA5AE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338</w:t>
            </w:r>
          </w:p>
        </w:tc>
      </w:tr>
      <w:tr w:rsidR="00BA5AE5" w:rsidRPr="00E24209" w14:paraId="5421EC29" w14:textId="77777777" w:rsidTr="00CF625E">
        <w:trPr>
          <w:cantSplit/>
        </w:trPr>
        <w:tc>
          <w:tcPr>
            <w:tcW w:w="3969" w:type="dxa"/>
          </w:tcPr>
          <w:p w14:paraId="147CB3D6" w14:textId="77777777" w:rsidR="00BA5AE5" w:rsidRPr="00B97542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F0BDD9B" w14:textId="77777777" w:rsidR="00BA5AE5" w:rsidRPr="00852287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2287">
              <w:rPr>
                <w:rFonts w:ascii="Angsana New" w:hAnsi="Angsana New"/>
                <w:bCs/>
                <w:sz w:val="30"/>
                <w:szCs w:val="30"/>
              </w:rPr>
              <w:t>(11,500)</w:t>
            </w:r>
          </w:p>
        </w:tc>
        <w:tc>
          <w:tcPr>
            <w:tcW w:w="284" w:type="dxa"/>
          </w:tcPr>
          <w:p w14:paraId="55413403" w14:textId="77777777" w:rsidR="00BA5AE5" w:rsidRPr="00EC7D7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175337A" w14:textId="77777777" w:rsidR="00BA5AE5" w:rsidRPr="004B1EAF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844A7BC" w14:textId="77777777" w:rsidR="00BA5AE5" w:rsidRPr="00EC7D7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0CE3BE07" w14:textId="77777777" w:rsidR="00BA5AE5" w:rsidRPr="00F45D0E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45D0E">
              <w:rPr>
                <w:rFonts w:ascii="Angsana New" w:hAnsi="Angsana New"/>
                <w:bCs/>
                <w:sz w:val="30"/>
                <w:szCs w:val="30"/>
              </w:rPr>
              <w:t>(26</w:t>
            </w:r>
            <w:r w:rsidR="00F45D0E" w:rsidRPr="00F45D0E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F45D0E">
              <w:rPr>
                <w:rFonts w:ascii="Angsana New" w:hAnsi="Angsana New"/>
                <w:bCs/>
                <w:sz w:val="30"/>
                <w:szCs w:val="30"/>
              </w:rPr>
              <w:t>,500)</w:t>
            </w:r>
          </w:p>
        </w:tc>
        <w:tc>
          <w:tcPr>
            <w:tcW w:w="284" w:type="dxa"/>
          </w:tcPr>
          <w:p w14:paraId="17FDC725" w14:textId="77777777" w:rsidR="00BA5AE5" w:rsidRPr="00EC7D7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7DCD9D8B" w14:textId="77777777" w:rsidR="00BA5AE5" w:rsidRPr="004B1EAF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022DF" w:rsidRPr="00E24209" w14:paraId="575C077B" w14:textId="77777777" w:rsidTr="00CF625E">
        <w:trPr>
          <w:cantSplit/>
        </w:trPr>
        <w:tc>
          <w:tcPr>
            <w:tcW w:w="3969" w:type="dxa"/>
          </w:tcPr>
          <w:p w14:paraId="346DB4BE" w14:textId="77777777" w:rsidR="006022DF" w:rsidRPr="006022DF" w:rsidRDefault="006022DF" w:rsidP="0060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B9A50" w14:textId="77777777" w:rsidR="006022DF" w:rsidRPr="00852287" w:rsidRDefault="006022DF" w:rsidP="0060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2287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85228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B1BDF3C" w14:textId="77777777" w:rsidR="006022DF" w:rsidRPr="00EC7D7C" w:rsidRDefault="006022DF" w:rsidP="006022D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74FB120" w14:textId="77777777" w:rsidR="006022DF" w:rsidRPr="000974AA" w:rsidRDefault="006022DF" w:rsidP="0060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74AF888" w14:textId="77777777" w:rsidR="006022DF" w:rsidRPr="00EC7D7C" w:rsidRDefault="006022DF" w:rsidP="006022D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D666D" w14:textId="77777777" w:rsidR="006022DF" w:rsidRPr="006022DF" w:rsidRDefault="00BB20CE" w:rsidP="00E0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7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B20CE">
              <w:rPr>
                <w:rFonts w:ascii="Angsana New" w:hAnsi="Angsana New"/>
                <w:sz w:val="30"/>
                <w:szCs w:val="30"/>
              </w:rPr>
              <w:t>61,</w:t>
            </w:r>
            <w:r w:rsidRPr="00E0492E">
              <w:rPr>
                <w:rFonts w:ascii="Angsana New" w:hAnsi="Angsana New"/>
                <w:bCs/>
                <w:sz w:val="30"/>
                <w:szCs w:val="30"/>
              </w:rPr>
              <w:t>538</w:t>
            </w:r>
          </w:p>
        </w:tc>
        <w:tc>
          <w:tcPr>
            <w:tcW w:w="284" w:type="dxa"/>
          </w:tcPr>
          <w:p w14:paraId="52BF4873" w14:textId="77777777" w:rsidR="006022DF" w:rsidRPr="00EC7D7C" w:rsidRDefault="006022DF" w:rsidP="0060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0F4B5080" w14:textId="77777777" w:rsidR="006022DF" w:rsidRPr="00DB16BA" w:rsidRDefault="006022DF" w:rsidP="00E0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36,338</w:t>
            </w:r>
          </w:p>
        </w:tc>
      </w:tr>
    </w:tbl>
    <w:p w14:paraId="0097D061" w14:textId="77777777"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B21D2C8" w14:textId="77777777" w:rsidR="001468CC" w:rsidRPr="00161CAE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AC2583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AC2583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E551F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945E9A" w:rsidRPr="00945E9A">
        <w:rPr>
          <w:rFonts w:ascii="Angsana New" w:hAnsi="Angsana New" w:hint="cs"/>
          <w:b/>
          <w:bCs/>
          <w:sz w:val="30"/>
          <w:szCs w:val="30"/>
        </w:rPr>
        <w:t>-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3BA02FAE" w14:textId="77777777"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5"/>
        <w:gridCol w:w="270"/>
        <w:gridCol w:w="1293"/>
        <w:gridCol w:w="288"/>
        <w:gridCol w:w="1271"/>
        <w:gridCol w:w="284"/>
        <w:gridCol w:w="1253"/>
      </w:tblGrid>
      <w:tr w:rsidR="004E551F" w:rsidRPr="004F07C8" w14:paraId="3BA37F43" w14:textId="77777777" w:rsidTr="00CF625E">
        <w:trPr>
          <w:cantSplit/>
        </w:trPr>
        <w:tc>
          <w:tcPr>
            <w:tcW w:w="3969" w:type="dxa"/>
          </w:tcPr>
          <w:p w14:paraId="0B51F02B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4" w:type="dxa"/>
            <w:gridSpan w:val="7"/>
            <w:tcBorders>
              <w:bottom w:val="single" w:sz="4" w:space="0" w:color="auto"/>
            </w:tcBorders>
          </w:tcPr>
          <w:p w14:paraId="61775FCF" w14:textId="77777777"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551F" w:rsidRPr="004F07C8" w14:paraId="0832FDDA" w14:textId="77777777" w:rsidTr="00CF625E">
        <w:trPr>
          <w:cantSplit/>
        </w:trPr>
        <w:tc>
          <w:tcPr>
            <w:tcW w:w="3969" w:type="dxa"/>
          </w:tcPr>
          <w:p w14:paraId="0A55F8DF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393A16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717624DF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7178C5" w14:textId="77777777"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B3308" w:rsidRPr="00D413D6" w14:paraId="55359357" w14:textId="77777777" w:rsidTr="00CF625E">
        <w:trPr>
          <w:cantSplit/>
        </w:trPr>
        <w:tc>
          <w:tcPr>
            <w:tcW w:w="3969" w:type="dxa"/>
          </w:tcPr>
          <w:p w14:paraId="27415755" w14:textId="77777777" w:rsidR="00BB3308" w:rsidRPr="00F51F88" w:rsidRDefault="00BB3308" w:rsidP="00BB33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C02821" w14:textId="77777777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47EA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6D04212" w14:textId="77777777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E837C56" w14:textId="77777777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4545DA3D" w14:textId="77777777" w:rsidR="00BB3308" w:rsidRPr="008F38E6" w:rsidRDefault="00BB3308" w:rsidP="00BB33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23D23EB0" w14:textId="77777777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47EA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53BBA853" w14:textId="77777777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1354F71" w14:textId="77777777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4E551F" w:rsidRPr="00666554" w14:paraId="2CC03675" w14:textId="77777777" w:rsidTr="00CF625E">
        <w:trPr>
          <w:cantSplit/>
        </w:trPr>
        <w:tc>
          <w:tcPr>
            <w:tcW w:w="3969" w:type="dxa"/>
          </w:tcPr>
          <w:p w14:paraId="03626306" w14:textId="77777777" w:rsidR="004E551F" w:rsidRPr="00666554" w:rsidRDefault="004E551F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07D9EAA" w14:textId="77777777"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E3CD686" w14:textId="77777777" w:rsidR="004E551F" w:rsidRPr="00666554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EFE8269" w14:textId="77777777"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24DDC4AC" w14:textId="77777777" w:rsidR="004E551F" w:rsidRPr="00666554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6ACEBBBF" w14:textId="77777777"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805703F" w14:textId="77777777" w:rsidR="004E551F" w:rsidRPr="00666554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23AFDD0E" w14:textId="77777777"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666554" w:rsidRPr="00666554" w14:paraId="4913AF6E" w14:textId="77777777" w:rsidTr="00CF625E">
        <w:trPr>
          <w:cantSplit/>
        </w:trPr>
        <w:tc>
          <w:tcPr>
            <w:tcW w:w="3969" w:type="dxa"/>
          </w:tcPr>
          <w:p w14:paraId="64F5EE35" w14:textId="77777777" w:rsidR="00666554" w:rsidRPr="00666554" w:rsidRDefault="00666554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</w:tcPr>
          <w:p w14:paraId="49C060F0" w14:textId="77777777" w:rsidR="00666554" w:rsidRPr="000020A7" w:rsidRDefault="00B4600A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7453B06D" w14:textId="77777777" w:rsidR="00666554" w:rsidRPr="00666554" w:rsidRDefault="00666554" w:rsidP="00666554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49A42C40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871</w:t>
            </w:r>
          </w:p>
        </w:tc>
        <w:tc>
          <w:tcPr>
            <w:tcW w:w="288" w:type="dxa"/>
          </w:tcPr>
          <w:p w14:paraId="3A426765" w14:textId="77777777" w:rsidR="00666554" w:rsidRPr="00666554" w:rsidRDefault="00666554" w:rsidP="00666554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208566DC" w14:textId="77777777" w:rsidR="00666554" w:rsidRPr="000020A7" w:rsidRDefault="000020A7" w:rsidP="000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="00C503AD" w:rsidRPr="000020A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020A7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C503AD" w:rsidRPr="000020A7">
              <w:rPr>
                <w:rFonts w:ascii="Angsana New" w:hAnsi="Angsana New"/>
                <w:bCs/>
                <w:sz w:val="30"/>
                <w:szCs w:val="30"/>
              </w:rPr>
              <w:t>84</w:t>
            </w:r>
          </w:p>
        </w:tc>
        <w:tc>
          <w:tcPr>
            <w:tcW w:w="284" w:type="dxa"/>
          </w:tcPr>
          <w:p w14:paraId="38C7BF3E" w14:textId="77777777" w:rsidR="00666554" w:rsidRPr="00666554" w:rsidRDefault="00666554" w:rsidP="00666554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620085A3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26,155</w:t>
            </w:r>
          </w:p>
        </w:tc>
      </w:tr>
      <w:tr w:rsidR="00666554" w:rsidRPr="00666554" w14:paraId="63F317D7" w14:textId="77777777" w:rsidTr="00CF625E">
        <w:trPr>
          <w:cantSplit/>
        </w:trPr>
        <w:tc>
          <w:tcPr>
            <w:tcW w:w="3969" w:type="dxa"/>
          </w:tcPr>
          <w:p w14:paraId="133DFA69" w14:textId="77777777" w:rsidR="00666554" w:rsidRPr="00666554" w:rsidRDefault="00C973F9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666554" w:rsidRPr="00666554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="00945E9A" w:rsidRPr="00945E9A">
              <w:rPr>
                <w:rFonts w:ascii="Angsana New" w:hAnsi="Angsana New"/>
                <w:sz w:val="30"/>
                <w:szCs w:val="30"/>
              </w:rPr>
              <w:t>-</w:t>
            </w:r>
            <w:r w:rsidR="00666554" w:rsidRPr="00666554">
              <w:rPr>
                <w:rFonts w:ascii="Angsana New" w:hAnsi="Angsana New"/>
                <w:sz w:val="30"/>
                <w:szCs w:val="30"/>
                <w:cs/>
              </w:rPr>
              <w:t xml:space="preserve"> สุทธิ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BC53C1" w14:textId="77777777" w:rsidR="00666554" w:rsidRPr="000020A7" w:rsidRDefault="000020A7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422</w:t>
            </w:r>
            <w:r w:rsidR="00CD4A12" w:rsidRPr="000020A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020A7">
              <w:rPr>
                <w:rFonts w:ascii="Angsana New" w:hAnsi="Angsana New"/>
                <w:bCs/>
                <w:sz w:val="30"/>
                <w:szCs w:val="30"/>
              </w:rPr>
              <w:t>712</w:t>
            </w:r>
          </w:p>
        </w:tc>
        <w:tc>
          <w:tcPr>
            <w:tcW w:w="270" w:type="dxa"/>
          </w:tcPr>
          <w:p w14:paraId="12E5E324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18478F42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521,798</w:t>
            </w:r>
          </w:p>
        </w:tc>
        <w:tc>
          <w:tcPr>
            <w:tcW w:w="288" w:type="dxa"/>
          </w:tcPr>
          <w:p w14:paraId="0C4F8CC7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62D871CD" w14:textId="77777777" w:rsidR="00666554" w:rsidRPr="000020A7" w:rsidRDefault="000020A7" w:rsidP="000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240,638</w:t>
            </w:r>
          </w:p>
        </w:tc>
        <w:tc>
          <w:tcPr>
            <w:tcW w:w="284" w:type="dxa"/>
          </w:tcPr>
          <w:p w14:paraId="2492B891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BBF4627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304,950</w:t>
            </w:r>
          </w:p>
        </w:tc>
      </w:tr>
      <w:tr w:rsidR="00666554" w:rsidRPr="00666554" w14:paraId="65D615FB" w14:textId="77777777" w:rsidTr="00CF625E">
        <w:trPr>
          <w:cantSplit/>
        </w:trPr>
        <w:tc>
          <w:tcPr>
            <w:tcW w:w="3969" w:type="dxa"/>
          </w:tcPr>
          <w:p w14:paraId="7FE66C7E" w14:textId="77777777" w:rsidR="00666554" w:rsidRPr="00666554" w:rsidRDefault="00666554" w:rsidP="00666554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5DD125D" w14:textId="77777777" w:rsidR="00666554" w:rsidRPr="000020A7" w:rsidRDefault="000020A7" w:rsidP="00B46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423</w:t>
            </w:r>
            <w:r w:rsidR="00CD4A12" w:rsidRPr="000020A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B4600A">
              <w:rPr>
                <w:rFonts w:ascii="Angsana New" w:hAnsi="Angsana New"/>
                <w:bCs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4D16458A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6A768B1C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522,669</w:t>
            </w:r>
          </w:p>
        </w:tc>
        <w:tc>
          <w:tcPr>
            <w:tcW w:w="288" w:type="dxa"/>
          </w:tcPr>
          <w:p w14:paraId="60C3920D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49C6F79B" w14:textId="77777777" w:rsidR="00666554" w:rsidRPr="000020A7" w:rsidRDefault="000020A7" w:rsidP="000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269,022</w:t>
            </w:r>
          </w:p>
        </w:tc>
        <w:tc>
          <w:tcPr>
            <w:tcW w:w="284" w:type="dxa"/>
          </w:tcPr>
          <w:p w14:paraId="7115CAF3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6C17BDB7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331,105</w:t>
            </w:r>
          </w:p>
        </w:tc>
      </w:tr>
      <w:tr w:rsidR="00666554" w:rsidRPr="00666554" w14:paraId="5869FAC4" w14:textId="77777777" w:rsidTr="00CF625E">
        <w:trPr>
          <w:cantSplit/>
        </w:trPr>
        <w:tc>
          <w:tcPr>
            <w:tcW w:w="3969" w:type="dxa"/>
          </w:tcPr>
          <w:p w14:paraId="61162BCD" w14:textId="77777777" w:rsidR="00666554" w:rsidRPr="00666554" w:rsidRDefault="00666554" w:rsidP="00666554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A9B4DB6" w14:textId="77777777" w:rsidR="00666554" w:rsidRPr="00047EA9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3010AB9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7A05193F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30A66F03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7BFD99EE" w14:textId="77777777" w:rsidR="00666554" w:rsidRPr="00047EA9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B07497A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719ABDA3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666554" w:rsidRPr="00666554" w14:paraId="4FC42086" w14:textId="77777777" w:rsidTr="00CF625E">
        <w:trPr>
          <w:cantSplit/>
        </w:trPr>
        <w:tc>
          <w:tcPr>
            <w:tcW w:w="3969" w:type="dxa"/>
          </w:tcPr>
          <w:p w14:paraId="74C62869" w14:textId="77777777" w:rsidR="00666554" w:rsidRPr="00666554" w:rsidRDefault="00666554" w:rsidP="0090637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="00945E9A" w:rsidRPr="00945E9A">
              <w:rPr>
                <w:rFonts w:ascii="Angsana New" w:hAnsi="Angsana New"/>
                <w:sz w:val="30"/>
                <w:szCs w:val="30"/>
              </w:rPr>
              <w:t>-</w:t>
            </w:r>
            <w:r w:rsidRPr="00666554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</w:tcPr>
          <w:p w14:paraId="710943F8" w14:textId="77777777" w:rsidR="00666554" w:rsidRPr="000020A7" w:rsidRDefault="000020A7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1,562</w:t>
            </w:r>
          </w:p>
        </w:tc>
        <w:tc>
          <w:tcPr>
            <w:tcW w:w="270" w:type="dxa"/>
          </w:tcPr>
          <w:p w14:paraId="0B817CCE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019D9A1F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263</w:t>
            </w:r>
          </w:p>
        </w:tc>
        <w:tc>
          <w:tcPr>
            <w:tcW w:w="288" w:type="dxa"/>
          </w:tcPr>
          <w:p w14:paraId="162E3BFB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06BFBFD0" w14:textId="77777777" w:rsidR="00666554" w:rsidRPr="000020A7" w:rsidRDefault="000020A7" w:rsidP="000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="00C503AD" w:rsidRPr="000020A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020A7">
              <w:rPr>
                <w:rFonts w:ascii="Angsana New" w:hAnsi="Angsana New"/>
                <w:bCs/>
                <w:sz w:val="30"/>
                <w:szCs w:val="30"/>
              </w:rPr>
              <w:t>532</w:t>
            </w:r>
          </w:p>
        </w:tc>
        <w:tc>
          <w:tcPr>
            <w:tcW w:w="284" w:type="dxa"/>
          </w:tcPr>
          <w:p w14:paraId="052E5350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5D3EDD7E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1,268</w:t>
            </w:r>
          </w:p>
        </w:tc>
      </w:tr>
      <w:tr w:rsidR="00666554" w:rsidRPr="00666554" w14:paraId="707BCB6A" w14:textId="77777777" w:rsidTr="00176515">
        <w:trPr>
          <w:cantSplit/>
        </w:trPr>
        <w:tc>
          <w:tcPr>
            <w:tcW w:w="3969" w:type="dxa"/>
          </w:tcPr>
          <w:p w14:paraId="32208C7F" w14:textId="77777777" w:rsidR="00666554" w:rsidRPr="009E0941" w:rsidRDefault="00666554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9E0941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5" w:type="dxa"/>
          </w:tcPr>
          <w:p w14:paraId="25BAB97B" w14:textId="77777777" w:rsidR="00666554" w:rsidRPr="00176515" w:rsidRDefault="00176515" w:rsidP="001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6515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770FDB" w:rsidRPr="0017651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76515">
              <w:rPr>
                <w:rFonts w:ascii="Angsana New" w:hAnsi="Angsana New"/>
                <w:bCs/>
                <w:sz w:val="30"/>
                <w:szCs w:val="30"/>
              </w:rPr>
              <w:t>981</w:t>
            </w:r>
          </w:p>
        </w:tc>
        <w:tc>
          <w:tcPr>
            <w:tcW w:w="270" w:type="dxa"/>
          </w:tcPr>
          <w:p w14:paraId="076A7941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1ABA76BA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22,766</w:t>
            </w:r>
          </w:p>
        </w:tc>
        <w:tc>
          <w:tcPr>
            <w:tcW w:w="288" w:type="dxa"/>
          </w:tcPr>
          <w:p w14:paraId="7E697550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2EC683A9" w14:textId="77777777" w:rsidR="00666554" w:rsidRPr="00176515" w:rsidRDefault="00176515" w:rsidP="001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6515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C503AD" w:rsidRPr="0017651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76515">
              <w:rPr>
                <w:rFonts w:ascii="Angsana New" w:hAnsi="Angsana New"/>
                <w:bCs/>
                <w:sz w:val="30"/>
                <w:szCs w:val="30"/>
              </w:rPr>
              <w:t>977</w:t>
            </w:r>
          </w:p>
        </w:tc>
        <w:tc>
          <w:tcPr>
            <w:tcW w:w="284" w:type="dxa"/>
          </w:tcPr>
          <w:p w14:paraId="10B5BF24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27728C44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21,253</w:t>
            </w:r>
          </w:p>
        </w:tc>
      </w:tr>
      <w:tr w:rsidR="003967A4" w:rsidRPr="00666554" w14:paraId="39EA4A73" w14:textId="77777777" w:rsidTr="00176515">
        <w:trPr>
          <w:cantSplit/>
        </w:trPr>
        <w:tc>
          <w:tcPr>
            <w:tcW w:w="3969" w:type="dxa"/>
          </w:tcPr>
          <w:p w14:paraId="5837A2FC" w14:textId="77777777" w:rsidR="003967A4" w:rsidRPr="00666554" w:rsidRDefault="003967A4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275" w:type="dxa"/>
          </w:tcPr>
          <w:p w14:paraId="69747297" w14:textId="77777777" w:rsidR="003967A4" w:rsidRPr="00176515" w:rsidRDefault="003967A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6515">
              <w:rPr>
                <w:rFonts w:ascii="Angsana New" w:hAnsi="Angsana New"/>
                <w:bCs/>
                <w:sz w:val="30"/>
                <w:szCs w:val="30"/>
              </w:rPr>
              <w:t>726</w:t>
            </w:r>
          </w:p>
        </w:tc>
        <w:tc>
          <w:tcPr>
            <w:tcW w:w="270" w:type="dxa"/>
          </w:tcPr>
          <w:p w14:paraId="335CEAEA" w14:textId="77777777" w:rsidR="003967A4" w:rsidRPr="00666554" w:rsidRDefault="003967A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0EACE79B" w14:textId="77777777" w:rsidR="003967A4" w:rsidRPr="00666554" w:rsidRDefault="003967A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5,793</w:t>
            </w:r>
          </w:p>
        </w:tc>
        <w:tc>
          <w:tcPr>
            <w:tcW w:w="288" w:type="dxa"/>
          </w:tcPr>
          <w:p w14:paraId="1A3DDB8F" w14:textId="77777777" w:rsidR="003967A4" w:rsidRPr="00666554" w:rsidRDefault="003967A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521CC3E8" w14:textId="77777777" w:rsidR="003967A4" w:rsidRPr="004B1EAF" w:rsidRDefault="003967A4" w:rsidP="00841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49475A5" w14:textId="77777777" w:rsidR="003967A4" w:rsidRPr="00666554" w:rsidRDefault="003967A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3E721707" w14:textId="77777777" w:rsidR="003967A4" w:rsidRPr="00666554" w:rsidRDefault="003967A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4,842</w:t>
            </w:r>
          </w:p>
        </w:tc>
      </w:tr>
      <w:tr w:rsidR="00666554" w:rsidRPr="00666554" w14:paraId="2018773C" w14:textId="77777777" w:rsidTr="00176515">
        <w:trPr>
          <w:cantSplit/>
        </w:trPr>
        <w:tc>
          <w:tcPr>
            <w:tcW w:w="3969" w:type="dxa"/>
          </w:tcPr>
          <w:p w14:paraId="6C36EE9F" w14:textId="77777777" w:rsidR="00666554" w:rsidRPr="00666554" w:rsidRDefault="00666554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26D4998" w14:textId="77777777" w:rsidR="00666554" w:rsidRPr="00176515" w:rsidRDefault="00770FDB" w:rsidP="001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6515">
              <w:rPr>
                <w:rFonts w:ascii="Angsana New" w:hAnsi="Angsana New"/>
                <w:bCs/>
                <w:sz w:val="30"/>
                <w:szCs w:val="30"/>
              </w:rPr>
              <w:t>15,</w:t>
            </w:r>
            <w:r w:rsidR="00176515" w:rsidRPr="00176515">
              <w:rPr>
                <w:rFonts w:ascii="Angsana New" w:hAnsi="Angsana New"/>
                <w:bCs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05ACFB34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582DA918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12,482</w:t>
            </w:r>
          </w:p>
        </w:tc>
        <w:tc>
          <w:tcPr>
            <w:tcW w:w="288" w:type="dxa"/>
          </w:tcPr>
          <w:p w14:paraId="6ABCE831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6C247DE9" w14:textId="77777777" w:rsidR="00666554" w:rsidRPr="00176515" w:rsidRDefault="00176515" w:rsidP="001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6515">
              <w:rPr>
                <w:rFonts w:ascii="Angsana New" w:hAnsi="Angsana New"/>
                <w:bCs/>
                <w:sz w:val="30"/>
                <w:szCs w:val="30"/>
              </w:rPr>
              <w:t>10,82</w:t>
            </w:r>
            <w:r w:rsidR="00C503AD" w:rsidRPr="00176515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4EFF32E1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F4FB67C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8,431</w:t>
            </w:r>
          </w:p>
        </w:tc>
      </w:tr>
      <w:tr w:rsidR="00666554" w:rsidRPr="00666554" w14:paraId="35A1121F" w14:textId="77777777" w:rsidTr="00CF625E">
        <w:trPr>
          <w:cantSplit/>
        </w:trPr>
        <w:tc>
          <w:tcPr>
            <w:tcW w:w="3969" w:type="dxa"/>
          </w:tcPr>
          <w:p w14:paraId="65A2F783" w14:textId="77777777" w:rsidR="00666554" w:rsidRPr="00666554" w:rsidRDefault="00666554" w:rsidP="00666554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7FE37B4" w14:textId="77777777" w:rsidR="00666554" w:rsidRPr="000020A7" w:rsidRDefault="00770FDB" w:rsidP="000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0020A7" w:rsidRPr="000020A7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020A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0020A7" w:rsidRPr="000020A7">
              <w:rPr>
                <w:rFonts w:ascii="Angsana New" w:hAnsi="Angsana New"/>
                <w:bCs/>
                <w:sz w:val="30"/>
                <w:szCs w:val="30"/>
              </w:rPr>
              <w:t>443</w:t>
            </w:r>
          </w:p>
        </w:tc>
        <w:tc>
          <w:tcPr>
            <w:tcW w:w="270" w:type="dxa"/>
          </w:tcPr>
          <w:p w14:paraId="2EABC970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0F5B8763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41,304</w:t>
            </w:r>
          </w:p>
        </w:tc>
        <w:tc>
          <w:tcPr>
            <w:tcW w:w="288" w:type="dxa"/>
          </w:tcPr>
          <w:p w14:paraId="45658F32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64334DC6" w14:textId="77777777" w:rsidR="00666554" w:rsidRPr="000020A7" w:rsidRDefault="000020A7" w:rsidP="000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34,337</w:t>
            </w:r>
          </w:p>
        </w:tc>
        <w:tc>
          <w:tcPr>
            <w:tcW w:w="284" w:type="dxa"/>
          </w:tcPr>
          <w:p w14:paraId="1F3B9241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4B667B9D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35,794</w:t>
            </w:r>
          </w:p>
        </w:tc>
      </w:tr>
      <w:tr w:rsidR="00666554" w:rsidRPr="00666554" w14:paraId="6D0D0E5F" w14:textId="77777777" w:rsidTr="00CF625E">
        <w:trPr>
          <w:cantSplit/>
        </w:trPr>
        <w:tc>
          <w:tcPr>
            <w:tcW w:w="3969" w:type="dxa"/>
          </w:tcPr>
          <w:p w14:paraId="7F41122A" w14:textId="77777777" w:rsidR="00666554" w:rsidRPr="00666554" w:rsidRDefault="00666554" w:rsidP="0066655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E62CC77" w14:textId="77777777" w:rsidR="00666554" w:rsidRPr="000020A7" w:rsidRDefault="000020A7" w:rsidP="000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444</w:t>
            </w:r>
            <w:r w:rsidR="00CD4A12" w:rsidRPr="000020A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774</w:t>
            </w:r>
          </w:p>
        </w:tc>
        <w:tc>
          <w:tcPr>
            <w:tcW w:w="270" w:type="dxa"/>
          </w:tcPr>
          <w:p w14:paraId="2F4AF122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69118196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563,973</w:t>
            </w:r>
          </w:p>
        </w:tc>
        <w:tc>
          <w:tcPr>
            <w:tcW w:w="288" w:type="dxa"/>
          </w:tcPr>
          <w:p w14:paraId="5FA54855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62D4D3D9" w14:textId="77777777" w:rsidR="00666554" w:rsidRPr="000020A7" w:rsidRDefault="000020A7" w:rsidP="000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303</w:t>
            </w:r>
            <w:r w:rsidR="00CD4A12" w:rsidRPr="000020A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020A7">
              <w:rPr>
                <w:rFonts w:ascii="Angsana New" w:hAnsi="Angsana New"/>
                <w:bCs/>
                <w:sz w:val="30"/>
                <w:szCs w:val="30"/>
              </w:rPr>
              <w:t>359</w:t>
            </w:r>
          </w:p>
        </w:tc>
        <w:tc>
          <w:tcPr>
            <w:tcW w:w="284" w:type="dxa"/>
          </w:tcPr>
          <w:p w14:paraId="19D0060C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C84C882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366,899</w:t>
            </w:r>
          </w:p>
        </w:tc>
      </w:tr>
    </w:tbl>
    <w:p w14:paraId="28ED48FA" w14:textId="77777777" w:rsidR="00157D58" w:rsidRPr="00666554" w:rsidRDefault="00157D58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215590A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05B3A4" w14:textId="77777777" w:rsidR="00351766" w:rsidRDefault="00A82CEF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 w:rsidR="00E0492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C973F9">
        <w:rPr>
          <w:rFonts w:ascii="Angsana New" w:hAnsi="Angsana New" w:hint="cs"/>
          <w:color w:val="000000"/>
          <w:sz w:val="30"/>
          <w:szCs w:val="30"/>
          <w:cs/>
        </w:rPr>
        <w:t xml:space="preserve"> 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อื่นแยกตามอายุหนี้ที่ค้างชำระได้ดังนี้</w:t>
      </w:r>
    </w:p>
    <w:p w14:paraId="0DC980B5" w14:textId="77777777"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275"/>
        <w:gridCol w:w="270"/>
        <w:gridCol w:w="1290"/>
        <w:gridCol w:w="288"/>
        <w:gridCol w:w="1271"/>
        <w:gridCol w:w="284"/>
        <w:gridCol w:w="1275"/>
      </w:tblGrid>
      <w:tr w:rsidR="005750F9" w:rsidRPr="004F07C8" w14:paraId="016AE4D7" w14:textId="77777777" w:rsidTr="00CF625E">
        <w:trPr>
          <w:cantSplit/>
        </w:trPr>
        <w:tc>
          <w:tcPr>
            <w:tcW w:w="3686" w:type="dxa"/>
          </w:tcPr>
          <w:p w14:paraId="065B696A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7BE7A9D2" w14:textId="77777777"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50F9" w:rsidRPr="004F07C8" w14:paraId="45B9B205" w14:textId="77777777" w:rsidTr="00CF625E">
        <w:trPr>
          <w:cantSplit/>
        </w:trPr>
        <w:tc>
          <w:tcPr>
            <w:tcW w:w="3686" w:type="dxa"/>
          </w:tcPr>
          <w:p w14:paraId="7CD9AFD8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3BE3F6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02A5285E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0A4304" w14:textId="77777777"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B3308" w:rsidRPr="00D413D6" w14:paraId="7BA46D32" w14:textId="77777777" w:rsidTr="00CF625E">
        <w:trPr>
          <w:cantSplit/>
        </w:trPr>
        <w:tc>
          <w:tcPr>
            <w:tcW w:w="3686" w:type="dxa"/>
          </w:tcPr>
          <w:p w14:paraId="7FEF31D2" w14:textId="77777777" w:rsidR="00BB3308" w:rsidRPr="00F51F88" w:rsidRDefault="00BB3308" w:rsidP="00BB33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657347C" w14:textId="77777777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47EA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A8541CE" w14:textId="77777777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53A3D9F" w14:textId="77777777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365AE909" w14:textId="77777777" w:rsidR="00BB3308" w:rsidRPr="008F38E6" w:rsidRDefault="00BB3308" w:rsidP="00BB33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8AAC3CD" w14:textId="77777777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47EA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2A267EE5" w14:textId="77777777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1DECE7E" w14:textId="77777777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666554" w:rsidRPr="00E24209" w14:paraId="2A837288" w14:textId="77777777" w:rsidTr="00CF625E">
        <w:trPr>
          <w:cantSplit/>
        </w:trPr>
        <w:tc>
          <w:tcPr>
            <w:tcW w:w="3686" w:type="dxa"/>
          </w:tcPr>
          <w:p w14:paraId="6DFE048F" w14:textId="77777777" w:rsidR="00666554" w:rsidRPr="00161CAE" w:rsidRDefault="00666554" w:rsidP="0066655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4501C348" w14:textId="2B52E7D8" w:rsidR="00666554" w:rsidRPr="00832A80" w:rsidRDefault="002208A1" w:rsidP="0083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32A80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832A80" w:rsidRPr="00832A80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832A80">
              <w:rPr>
                <w:rFonts w:ascii="Angsana New" w:hAnsi="Angsana New"/>
                <w:bCs/>
                <w:sz w:val="30"/>
                <w:szCs w:val="30"/>
              </w:rPr>
              <w:t>8,</w:t>
            </w:r>
            <w:r w:rsidR="00832A80" w:rsidRPr="00832A80">
              <w:rPr>
                <w:rFonts w:ascii="Angsana New" w:hAnsi="Angsana New"/>
                <w:bCs/>
                <w:sz w:val="30"/>
                <w:szCs w:val="30"/>
              </w:rPr>
              <w:t>45</w:t>
            </w:r>
            <w:r w:rsidR="006C275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FAD7932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6D0F5D69" w14:textId="77777777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349,076</w:t>
            </w:r>
          </w:p>
        </w:tc>
        <w:tc>
          <w:tcPr>
            <w:tcW w:w="288" w:type="dxa"/>
          </w:tcPr>
          <w:p w14:paraId="017F74DE" w14:textId="77777777" w:rsidR="00666554" w:rsidRPr="00832A80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11B31589" w14:textId="183D9580" w:rsidR="00666554" w:rsidRPr="00832A80" w:rsidRDefault="00832A80" w:rsidP="0083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32A80">
              <w:rPr>
                <w:rFonts w:ascii="Angsana New" w:hAnsi="Angsana New"/>
                <w:bCs/>
                <w:sz w:val="30"/>
                <w:szCs w:val="30"/>
              </w:rPr>
              <w:t>156</w:t>
            </w:r>
            <w:r w:rsidR="002208A1" w:rsidRPr="00832A8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32A80">
              <w:rPr>
                <w:rFonts w:ascii="Angsana New" w:hAnsi="Angsana New"/>
                <w:bCs/>
                <w:sz w:val="30"/>
                <w:szCs w:val="30"/>
              </w:rPr>
              <w:t>88</w:t>
            </w:r>
            <w:r w:rsidR="006C275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1E4DD4AE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2AE4E720" w14:textId="77777777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179,181</w:t>
            </w:r>
          </w:p>
        </w:tc>
      </w:tr>
      <w:tr w:rsidR="00666554" w:rsidRPr="00E24209" w14:paraId="0A311050" w14:textId="77777777" w:rsidTr="00CF625E">
        <w:trPr>
          <w:cantSplit/>
        </w:trPr>
        <w:tc>
          <w:tcPr>
            <w:tcW w:w="3686" w:type="dxa"/>
          </w:tcPr>
          <w:p w14:paraId="0FCD9A92" w14:textId="77777777" w:rsidR="00666554" w:rsidRPr="00A8640B" w:rsidRDefault="00666554" w:rsidP="0066655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A8640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</w:tcPr>
          <w:p w14:paraId="5DAF95FC" w14:textId="77777777" w:rsidR="00666554" w:rsidRPr="00832A80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9DCEC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5F3D08F9" w14:textId="77777777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438E1DFC" w14:textId="77777777" w:rsidR="00666554" w:rsidRPr="00832A80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3E212B1B" w14:textId="77777777" w:rsidR="00666554" w:rsidRPr="00832A80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97F8D7E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4D63D6B7" w14:textId="77777777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66554" w:rsidRPr="00E24209" w14:paraId="5B0403C6" w14:textId="77777777" w:rsidTr="00CF625E">
        <w:trPr>
          <w:cantSplit/>
        </w:trPr>
        <w:tc>
          <w:tcPr>
            <w:tcW w:w="3686" w:type="dxa"/>
          </w:tcPr>
          <w:p w14:paraId="174B7AC6" w14:textId="77777777" w:rsidR="00666554" w:rsidRPr="00A8640B" w:rsidRDefault="00666554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A8640B">
              <w:rPr>
                <w:rFonts w:ascii="Angsana New" w:hAnsi="Angsana New"/>
                <w:sz w:val="30"/>
                <w:szCs w:val="30"/>
              </w:rPr>
              <w:t>3</w:t>
            </w: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45B1A9C3" w14:textId="77777777" w:rsidR="00666554" w:rsidRPr="00832A80" w:rsidRDefault="002208A1" w:rsidP="0083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32A8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832A80" w:rsidRPr="00832A80">
              <w:rPr>
                <w:rFonts w:ascii="Angsana New" w:hAnsi="Angsana New"/>
                <w:bCs/>
                <w:sz w:val="30"/>
                <w:szCs w:val="30"/>
              </w:rPr>
              <w:t>01</w:t>
            </w:r>
            <w:r w:rsidRPr="00832A8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832A80" w:rsidRPr="00832A80">
              <w:rPr>
                <w:rFonts w:ascii="Angsana New" w:hAnsi="Angsana New"/>
                <w:bCs/>
                <w:sz w:val="30"/>
                <w:szCs w:val="30"/>
              </w:rPr>
              <w:t>389</w:t>
            </w:r>
          </w:p>
        </w:tc>
        <w:tc>
          <w:tcPr>
            <w:tcW w:w="270" w:type="dxa"/>
          </w:tcPr>
          <w:p w14:paraId="4BCA81A5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32DC6EAF" w14:textId="77777777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154,549</w:t>
            </w:r>
          </w:p>
        </w:tc>
        <w:tc>
          <w:tcPr>
            <w:tcW w:w="288" w:type="dxa"/>
          </w:tcPr>
          <w:p w14:paraId="4D8EFDF3" w14:textId="77777777" w:rsidR="00666554" w:rsidRPr="00832A80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01B12CF8" w14:textId="77777777" w:rsidR="00666554" w:rsidRPr="00832A80" w:rsidRDefault="00832A80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32A80">
              <w:rPr>
                <w:rFonts w:ascii="Angsana New" w:hAnsi="Angsana New"/>
                <w:bCs/>
                <w:sz w:val="30"/>
                <w:szCs w:val="30"/>
              </w:rPr>
              <w:t>72</w:t>
            </w:r>
            <w:r w:rsidR="002208A1" w:rsidRPr="00832A8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32A80">
              <w:rPr>
                <w:rFonts w:ascii="Angsana New" w:hAnsi="Angsana New"/>
                <w:bCs/>
                <w:sz w:val="30"/>
                <w:szCs w:val="30"/>
              </w:rPr>
              <w:t>854</w:t>
            </w:r>
          </w:p>
        </w:tc>
        <w:tc>
          <w:tcPr>
            <w:tcW w:w="284" w:type="dxa"/>
          </w:tcPr>
          <w:p w14:paraId="0516E9D5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5B154BA6" w14:textId="77777777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111,681</w:t>
            </w:r>
          </w:p>
        </w:tc>
      </w:tr>
      <w:tr w:rsidR="00A8640B" w:rsidRPr="00E24209" w14:paraId="5F6D9554" w14:textId="77777777" w:rsidTr="00CF625E">
        <w:trPr>
          <w:cantSplit/>
        </w:trPr>
        <w:tc>
          <w:tcPr>
            <w:tcW w:w="3686" w:type="dxa"/>
          </w:tcPr>
          <w:p w14:paraId="4411A3BD" w14:textId="77777777" w:rsidR="00A8640B" w:rsidRPr="00A8640B" w:rsidRDefault="00A8640B" w:rsidP="00A8640B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="00E0492E">
              <w:rPr>
                <w:rFonts w:ascii="Angsana New" w:hAnsi="Angsana New"/>
                <w:sz w:val="30"/>
                <w:szCs w:val="30"/>
              </w:rPr>
              <w:t>3 -</w:t>
            </w:r>
            <w:r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Pr="00A8640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5" w:type="dxa"/>
          </w:tcPr>
          <w:p w14:paraId="73C35735" w14:textId="77777777" w:rsidR="00A8640B" w:rsidRPr="00832A80" w:rsidRDefault="002208A1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32A80">
              <w:rPr>
                <w:rFonts w:ascii="Angsana New" w:hAnsi="Angsana New"/>
                <w:bCs/>
                <w:sz w:val="30"/>
                <w:szCs w:val="30"/>
              </w:rPr>
              <w:t>12,</w:t>
            </w:r>
            <w:r w:rsidR="00832A80" w:rsidRPr="00832A80">
              <w:rPr>
                <w:rFonts w:ascii="Angsana New" w:hAnsi="Angsana New"/>
                <w:bCs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27F58C62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12175675" w14:textId="77777777" w:rsidR="00A8640B" w:rsidRPr="007B46BE" w:rsidRDefault="00A8640B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13,557</w:t>
            </w:r>
          </w:p>
        </w:tc>
        <w:tc>
          <w:tcPr>
            <w:tcW w:w="288" w:type="dxa"/>
          </w:tcPr>
          <w:p w14:paraId="245C8B97" w14:textId="77777777" w:rsidR="00A8640B" w:rsidRPr="00832A80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0D63E578" w14:textId="77777777" w:rsidR="00A8640B" w:rsidRPr="00832A80" w:rsidRDefault="002208A1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32A80">
              <w:rPr>
                <w:rFonts w:ascii="Angsana New" w:hAnsi="Angsana New"/>
                <w:bCs/>
                <w:sz w:val="30"/>
                <w:szCs w:val="30"/>
              </w:rPr>
              <w:t>8,</w:t>
            </w:r>
            <w:r w:rsidR="00832A80" w:rsidRPr="00832A80">
              <w:rPr>
                <w:rFonts w:ascii="Angsana New" w:hAnsi="Angsana New"/>
                <w:bCs/>
                <w:sz w:val="30"/>
                <w:szCs w:val="30"/>
              </w:rPr>
              <w:t>409</w:t>
            </w:r>
          </w:p>
        </w:tc>
        <w:tc>
          <w:tcPr>
            <w:tcW w:w="284" w:type="dxa"/>
          </w:tcPr>
          <w:p w14:paraId="4C66D641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20365528" w14:textId="77777777" w:rsidR="00A8640B" w:rsidRPr="005A6F8C" w:rsidRDefault="00A8640B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8,958</w:t>
            </w:r>
          </w:p>
        </w:tc>
      </w:tr>
      <w:tr w:rsidR="00A8640B" w:rsidRPr="00E24209" w14:paraId="42AA0E55" w14:textId="77777777" w:rsidTr="00CF625E">
        <w:trPr>
          <w:cantSplit/>
        </w:trPr>
        <w:tc>
          <w:tcPr>
            <w:tcW w:w="3686" w:type="dxa"/>
          </w:tcPr>
          <w:p w14:paraId="0A06A165" w14:textId="77777777" w:rsidR="00A8640B" w:rsidRPr="00A8640B" w:rsidRDefault="00A8640B" w:rsidP="00A8640B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="00E0492E">
              <w:rPr>
                <w:rFonts w:ascii="Angsana New" w:hAnsi="Angsana New"/>
                <w:sz w:val="30"/>
                <w:szCs w:val="30"/>
              </w:rPr>
              <w:t>6 -</w:t>
            </w:r>
            <w:r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A8640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5" w:type="dxa"/>
          </w:tcPr>
          <w:p w14:paraId="3B6A460E" w14:textId="77777777" w:rsidR="00A8640B" w:rsidRPr="00832A80" w:rsidRDefault="00832A80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32A80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2208A1" w:rsidRPr="00832A8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32A80">
              <w:rPr>
                <w:rFonts w:ascii="Angsana New" w:hAnsi="Angsana New"/>
                <w:bCs/>
                <w:sz w:val="30"/>
                <w:szCs w:val="30"/>
              </w:rPr>
              <w:t>464</w:t>
            </w:r>
          </w:p>
        </w:tc>
        <w:tc>
          <w:tcPr>
            <w:tcW w:w="270" w:type="dxa"/>
          </w:tcPr>
          <w:p w14:paraId="770E60EC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7DA935C4" w14:textId="77777777" w:rsidR="00A8640B" w:rsidRPr="007B46BE" w:rsidRDefault="00A8640B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7,522</w:t>
            </w:r>
          </w:p>
        </w:tc>
        <w:tc>
          <w:tcPr>
            <w:tcW w:w="288" w:type="dxa"/>
          </w:tcPr>
          <w:p w14:paraId="5F80A01B" w14:textId="77777777" w:rsidR="00A8640B" w:rsidRPr="00832A80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648B080B" w14:textId="77777777" w:rsidR="00A8640B" w:rsidRPr="00832A80" w:rsidRDefault="00832A80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32A80">
              <w:rPr>
                <w:rFonts w:ascii="Angsana New" w:hAnsi="Angsana New"/>
                <w:bCs/>
                <w:sz w:val="30"/>
                <w:szCs w:val="30"/>
              </w:rPr>
              <w:t>3,094</w:t>
            </w:r>
          </w:p>
        </w:tc>
        <w:tc>
          <w:tcPr>
            <w:tcW w:w="284" w:type="dxa"/>
          </w:tcPr>
          <w:p w14:paraId="44C07ED7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27CEC6B6" w14:textId="77777777" w:rsidR="00A8640B" w:rsidRPr="005A6F8C" w:rsidRDefault="00A8640B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5,130</w:t>
            </w:r>
          </w:p>
        </w:tc>
      </w:tr>
      <w:tr w:rsidR="00A8640B" w:rsidRPr="00E24209" w14:paraId="05029BB0" w14:textId="77777777" w:rsidTr="00CF625E">
        <w:trPr>
          <w:cantSplit/>
        </w:trPr>
        <w:tc>
          <w:tcPr>
            <w:tcW w:w="3686" w:type="dxa"/>
          </w:tcPr>
          <w:p w14:paraId="10F4A108" w14:textId="77777777" w:rsidR="00A8640B" w:rsidRPr="00A8640B" w:rsidRDefault="00A8640B" w:rsidP="00A8640B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A8640B">
              <w:rPr>
                <w:rFonts w:ascii="Angsana New" w:hAnsi="Angsana New"/>
                <w:sz w:val="30"/>
                <w:szCs w:val="30"/>
              </w:rPr>
              <w:t>12</w:t>
            </w: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3D274B2" w14:textId="77777777" w:rsidR="00A8640B" w:rsidRPr="00832A80" w:rsidRDefault="00832A80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32A8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2208A1" w:rsidRPr="00832A8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32A80">
              <w:rPr>
                <w:rFonts w:ascii="Angsana New" w:hAnsi="Angsana New"/>
                <w:bCs/>
                <w:sz w:val="30"/>
                <w:szCs w:val="30"/>
              </w:rPr>
              <w:t>896</w:t>
            </w:r>
          </w:p>
        </w:tc>
        <w:tc>
          <w:tcPr>
            <w:tcW w:w="270" w:type="dxa"/>
          </w:tcPr>
          <w:p w14:paraId="0BD37A67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B0B7B90" w14:textId="77777777" w:rsidR="00A8640B" w:rsidRPr="007B46BE" w:rsidRDefault="00A8640B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28,404</w:t>
            </w:r>
          </w:p>
        </w:tc>
        <w:tc>
          <w:tcPr>
            <w:tcW w:w="288" w:type="dxa"/>
          </w:tcPr>
          <w:p w14:paraId="12901B5B" w14:textId="77777777" w:rsidR="00A8640B" w:rsidRPr="00832A80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D7635F2" w14:textId="77777777" w:rsidR="00A8640B" w:rsidRPr="00832A80" w:rsidRDefault="00832A80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32A80"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="002208A1" w:rsidRPr="00832A8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32A80">
              <w:rPr>
                <w:rFonts w:ascii="Angsana New" w:hAnsi="Angsana New"/>
                <w:bCs/>
                <w:sz w:val="30"/>
                <w:szCs w:val="30"/>
              </w:rPr>
              <w:t>929</w:t>
            </w:r>
          </w:p>
        </w:tc>
        <w:tc>
          <w:tcPr>
            <w:tcW w:w="284" w:type="dxa"/>
          </w:tcPr>
          <w:p w14:paraId="7B004E1E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5C1C07F" w14:textId="77777777" w:rsidR="00A8640B" w:rsidRPr="005A6F8C" w:rsidRDefault="00A8640B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21,465</w:t>
            </w:r>
          </w:p>
        </w:tc>
      </w:tr>
      <w:tr w:rsidR="00666554" w:rsidRPr="00E24209" w14:paraId="07B2C3E4" w14:textId="77777777" w:rsidTr="00CF625E">
        <w:trPr>
          <w:cantSplit/>
        </w:trPr>
        <w:tc>
          <w:tcPr>
            <w:tcW w:w="3686" w:type="dxa"/>
          </w:tcPr>
          <w:p w14:paraId="501B505B" w14:textId="77777777" w:rsidR="00666554" w:rsidRPr="00161CAE" w:rsidRDefault="00666554" w:rsidP="0066655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2E68D59" w14:textId="3E98ABFD" w:rsidR="00666554" w:rsidRPr="00832A80" w:rsidRDefault="00832A80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32A80">
              <w:rPr>
                <w:rFonts w:ascii="Angsana New" w:hAnsi="Angsana New"/>
                <w:bCs/>
                <w:sz w:val="30"/>
                <w:szCs w:val="30"/>
              </w:rPr>
              <w:t>453</w:t>
            </w:r>
            <w:r w:rsidR="00D11685" w:rsidRPr="00832A8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32A80">
              <w:rPr>
                <w:rFonts w:ascii="Angsana New" w:hAnsi="Angsana New"/>
                <w:bCs/>
                <w:sz w:val="30"/>
                <w:szCs w:val="30"/>
              </w:rPr>
              <w:t>36</w:t>
            </w:r>
            <w:r w:rsidR="006C275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1C96474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61F76CE" w14:textId="77777777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553,108</w:t>
            </w:r>
          </w:p>
        </w:tc>
        <w:tc>
          <w:tcPr>
            <w:tcW w:w="288" w:type="dxa"/>
          </w:tcPr>
          <w:p w14:paraId="401D8D4F" w14:textId="77777777" w:rsidR="00666554" w:rsidRPr="00832A80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48C2ECAF" w14:textId="5D28CFBD" w:rsidR="00666554" w:rsidRPr="00832A80" w:rsidRDefault="00832A80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32A80">
              <w:rPr>
                <w:rFonts w:ascii="Angsana New" w:hAnsi="Angsana New"/>
                <w:bCs/>
                <w:sz w:val="30"/>
                <w:szCs w:val="30"/>
              </w:rPr>
              <w:t>260</w:t>
            </w:r>
            <w:r w:rsidR="009B11E9" w:rsidRPr="00832A8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32A80"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="006C2754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78FEDF5F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4CC2BA2" w14:textId="77777777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326,415</w:t>
            </w:r>
          </w:p>
        </w:tc>
      </w:tr>
      <w:tr w:rsidR="00666554" w:rsidRPr="00E24209" w14:paraId="1821C3CA" w14:textId="77777777" w:rsidTr="00CF625E">
        <w:trPr>
          <w:cantSplit/>
        </w:trPr>
        <w:tc>
          <w:tcPr>
            <w:tcW w:w="3686" w:type="dxa"/>
          </w:tcPr>
          <w:p w14:paraId="7011B3BA" w14:textId="77777777" w:rsidR="00666554" w:rsidRPr="00161CA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75" w:type="dxa"/>
          </w:tcPr>
          <w:p w14:paraId="7228E5B9" w14:textId="77777777" w:rsidR="00666554" w:rsidRPr="00832A80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01CD7D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2E3501D0" w14:textId="77777777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42935464" w14:textId="77777777" w:rsidR="00666554" w:rsidRPr="00832A80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29195347" w14:textId="77777777" w:rsidR="00666554" w:rsidRPr="00832A80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B9C8131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4E1509B2" w14:textId="77777777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66554" w:rsidRPr="00E24209" w14:paraId="0EDEB96D" w14:textId="77777777" w:rsidTr="00CF625E">
        <w:trPr>
          <w:cantSplit/>
        </w:trPr>
        <w:tc>
          <w:tcPr>
            <w:tcW w:w="3686" w:type="dxa"/>
          </w:tcPr>
          <w:p w14:paraId="6260D2DB" w14:textId="77777777" w:rsidR="00666554" w:rsidRPr="00161CA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275" w:type="dxa"/>
          </w:tcPr>
          <w:p w14:paraId="3785F76C" w14:textId="76F18E30" w:rsidR="00666554" w:rsidRPr="00832A80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32A80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 w:rsidR="00832A80" w:rsidRPr="00832A80">
              <w:rPr>
                <w:rFonts w:ascii="Angsana New" w:hAnsi="Angsana New"/>
                <w:bCs/>
                <w:sz w:val="30"/>
                <w:szCs w:val="30"/>
              </w:rPr>
              <w:t>30,65</w:t>
            </w:r>
            <w:r w:rsidR="006C2754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832A8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71B83D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0AB5B303" w14:textId="77777777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(31,310)</w:t>
            </w:r>
          </w:p>
        </w:tc>
        <w:tc>
          <w:tcPr>
            <w:tcW w:w="288" w:type="dxa"/>
          </w:tcPr>
          <w:p w14:paraId="77A12C10" w14:textId="77777777" w:rsidR="00666554" w:rsidRPr="00832A80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7D2467EE" w14:textId="4ED907E2" w:rsidR="00666554" w:rsidRPr="00832A80" w:rsidRDefault="00666554" w:rsidP="0083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32A80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 w:rsidR="00832A80" w:rsidRPr="00832A80">
              <w:rPr>
                <w:rFonts w:ascii="Angsana New" w:hAnsi="Angsana New"/>
                <w:bCs/>
                <w:sz w:val="30"/>
                <w:szCs w:val="30"/>
              </w:rPr>
              <w:t>19,53</w:t>
            </w:r>
            <w:r w:rsidR="006C2754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832A8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8B41B0E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307EE332" w14:textId="77777777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(21,465)</w:t>
            </w:r>
          </w:p>
        </w:tc>
      </w:tr>
      <w:tr w:rsidR="000020A7" w:rsidRPr="00E24209" w14:paraId="49EF97A7" w14:textId="77777777" w:rsidTr="00CF625E">
        <w:trPr>
          <w:cantSplit/>
        </w:trPr>
        <w:tc>
          <w:tcPr>
            <w:tcW w:w="3686" w:type="dxa"/>
          </w:tcPr>
          <w:p w14:paraId="117C5049" w14:textId="77777777" w:rsidR="000020A7" w:rsidRPr="00161CAE" w:rsidRDefault="000020A7" w:rsidP="002E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920B125" w14:textId="77777777" w:rsidR="000020A7" w:rsidRPr="000020A7" w:rsidRDefault="000020A7" w:rsidP="000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422,712</w:t>
            </w:r>
          </w:p>
        </w:tc>
        <w:tc>
          <w:tcPr>
            <w:tcW w:w="270" w:type="dxa"/>
          </w:tcPr>
          <w:p w14:paraId="2638D43A" w14:textId="77777777" w:rsidR="000020A7" w:rsidRPr="00B9369C" w:rsidRDefault="000020A7" w:rsidP="002E6E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6D326B3E" w14:textId="77777777" w:rsidR="000020A7" w:rsidRPr="007B46BE" w:rsidRDefault="000020A7" w:rsidP="002E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521,798</w:t>
            </w:r>
          </w:p>
        </w:tc>
        <w:tc>
          <w:tcPr>
            <w:tcW w:w="288" w:type="dxa"/>
          </w:tcPr>
          <w:p w14:paraId="42490FE0" w14:textId="77777777" w:rsidR="000020A7" w:rsidRPr="00B9369C" w:rsidRDefault="000020A7" w:rsidP="002E6E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07F2E303" w14:textId="77777777" w:rsidR="000020A7" w:rsidRPr="000020A7" w:rsidRDefault="000020A7" w:rsidP="0000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20A7">
              <w:rPr>
                <w:rFonts w:ascii="Angsana New" w:hAnsi="Angsana New"/>
                <w:bCs/>
                <w:sz w:val="30"/>
                <w:szCs w:val="30"/>
              </w:rPr>
              <w:t>240,638</w:t>
            </w:r>
          </w:p>
        </w:tc>
        <w:tc>
          <w:tcPr>
            <w:tcW w:w="284" w:type="dxa"/>
          </w:tcPr>
          <w:p w14:paraId="0BFBAD61" w14:textId="77777777" w:rsidR="000020A7" w:rsidRPr="00B9369C" w:rsidRDefault="000020A7" w:rsidP="002E6E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1371A0F" w14:textId="77777777" w:rsidR="000020A7" w:rsidRPr="005A6F8C" w:rsidRDefault="000020A7" w:rsidP="002E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304,950</w:t>
            </w:r>
          </w:p>
        </w:tc>
      </w:tr>
    </w:tbl>
    <w:p w14:paraId="0799B238" w14:textId="77777777" w:rsidR="005750F9" w:rsidRDefault="005750F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E56CBF0" w14:textId="77777777" w:rsidR="000D465B" w:rsidRPr="00F56C55" w:rsidRDefault="009A4845" w:rsidP="000D4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9A4845">
        <w:rPr>
          <w:rFonts w:ascii="Angsana New" w:hAnsi="Angsana New"/>
          <w:sz w:val="30"/>
          <w:szCs w:val="30"/>
          <w:cs/>
        </w:rPr>
        <w:t>ระยะเวลาการให้สินเชื่อ (เครดิตเทอม) แก่ลูกค้าตามนโยบาย</w:t>
      </w:r>
      <w:r w:rsidRPr="00832A80">
        <w:rPr>
          <w:rFonts w:ascii="Angsana New" w:hAnsi="Angsana New"/>
          <w:sz w:val="30"/>
          <w:szCs w:val="30"/>
          <w:cs/>
        </w:rPr>
        <w:t xml:space="preserve">ของกลุ่มบริษัทคือ </w:t>
      </w:r>
      <w:r w:rsidR="00832A80" w:rsidRPr="00DB59B1">
        <w:rPr>
          <w:rFonts w:ascii="Angsana New" w:hAnsi="Angsana New"/>
          <w:sz w:val="30"/>
          <w:szCs w:val="30"/>
        </w:rPr>
        <w:t>7</w:t>
      </w:r>
      <w:r w:rsidRPr="00DB59B1">
        <w:rPr>
          <w:rFonts w:ascii="Angsana New" w:hAnsi="Angsana New"/>
          <w:sz w:val="30"/>
          <w:szCs w:val="30"/>
        </w:rPr>
        <w:t xml:space="preserve"> - </w:t>
      </w:r>
      <w:r w:rsidR="00832A80" w:rsidRPr="00DB59B1">
        <w:rPr>
          <w:rFonts w:ascii="Angsana New" w:hAnsi="Angsana New"/>
          <w:sz w:val="30"/>
          <w:szCs w:val="30"/>
        </w:rPr>
        <w:t>9</w:t>
      </w:r>
      <w:r w:rsidR="00000C58" w:rsidRPr="00DB59B1">
        <w:rPr>
          <w:rFonts w:ascii="Angsana New" w:hAnsi="Angsana New"/>
          <w:sz w:val="30"/>
          <w:szCs w:val="30"/>
        </w:rPr>
        <w:t>0</w:t>
      </w:r>
      <w:r w:rsidRPr="00832A80">
        <w:rPr>
          <w:rFonts w:ascii="Angsana New" w:hAnsi="Angsana New"/>
          <w:sz w:val="30"/>
          <w:szCs w:val="30"/>
          <w:cs/>
        </w:rPr>
        <w:t xml:space="preserve"> วัน</w:t>
      </w:r>
      <w:r w:rsidR="003323A2" w:rsidRPr="00000C58">
        <w:rPr>
          <w:rFonts w:ascii="Angsana New" w:hAnsi="Angsana New" w:hint="cs"/>
          <w:sz w:val="30"/>
          <w:szCs w:val="30"/>
          <w:cs/>
        </w:rPr>
        <w:t>ในปี</w:t>
      </w:r>
      <w:r w:rsidR="003323A2">
        <w:rPr>
          <w:rFonts w:ascii="Angsana New" w:hAnsi="Angsana New" w:hint="cs"/>
          <w:sz w:val="30"/>
          <w:szCs w:val="30"/>
          <w:cs/>
        </w:rPr>
        <w:t xml:space="preserve"> </w:t>
      </w:r>
      <w:r w:rsidR="003323A2">
        <w:rPr>
          <w:rFonts w:ascii="Angsana New" w:hAnsi="Angsana New"/>
          <w:sz w:val="30"/>
          <w:szCs w:val="30"/>
        </w:rPr>
        <w:t xml:space="preserve">2566 </w:t>
      </w:r>
      <w:r w:rsidR="003323A2">
        <w:rPr>
          <w:rFonts w:ascii="Angsana New" w:hAnsi="Angsana New" w:hint="cs"/>
          <w:sz w:val="30"/>
          <w:szCs w:val="30"/>
          <w:cs/>
        </w:rPr>
        <w:t xml:space="preserve">และ </w:t>
      </w:r>
      <w:r w:rsidR="003323A2">
        <w:rPr>
          <w:rFonts w:ascii="Angsana New" w:hAnsi="Angsana New"/>
          <w:sz w:val="30"/>
          <w:szCs w:val="30"/>
        </w:rPr>
        <w:t>2567</w:t>
      </w:r>
    </w:p>
    <w:p w14:paraId="52DA7580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DA9C00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A9F6013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F359BF5" w14:textId="77777777" w:rsidR="00670399" w:rsidRPr="009A4845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6ACE4CA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D1EA9B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D221241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F230833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DFE7C66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6F70FE0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28CE68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8330F0" w14:textId="77777777" w:rsidR="004B0212" w:rsidRPr="00BD1CD2" w:rsidRDefault="00670399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4B0212">
        <w:rPr>
          <w:rFonts w:ascii="Angsana New" w:hAnsi="Angsana New"/>
          <w:b/>
          <w:bCs/>
          <w:sz w:val="30"/>
          <w:szCs w:val="30"/>
        </w:rPr>
        <w:t>.</w:t>
      </w:r>
      <w:r w:rsidR="004B0212" w:rsidRPr="007D1E49">
        <w:rPr>
          <w:rFonts w:ascii="Angsana New" w:hAnsi="Angsana New"/>
          <w:b/>
          <w:bCs/>
          <w:sz w:val="30"/>
          <w:szCs w:val="30"/>
        </w:rPr>
        <w:tab/>
      </w:r>
      <w:r w:rsidR="004B0212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72F95A20" w14:textId="77777777" w:rsidR="00666554" w:rsidRDefault="00666554" w:rsidP="00666554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100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1139"/>
        <w:gridCol w:w="283"/>
        <w:gridCol w:w="1135"/>
        <w:gridCol w:w="283"/>
        <w:gridCol w:w="1134"/>
        <w:gridCol w:w="270"/>
        <w:gridCol w:w="1147"/>
        <w:gridCol w:w="284"/>
        <w:gridCol w:w="1134"/>
        <w:gridCol w:w="284"/>
        <w:gridCol w:w="1134"/>
      </w:tblGrid>
      <w:tr w:rsidR="00666554" w:rsidRPr="00A336FA" w14:paraId="21FFD916" w14:textId="77777777" w:rsidTr="00A336FA">
        <w:trPr>
          <w:cantSplit/>
        </w:trPr>
        <w:tc>
          <w:tcPr>
            <w:tcW w:w="1843" w:type="dxa"/>
          </w:tcPr>
          <w:p w14:paraId="6303700A" w14:textId="77777777" w:rsidR="00666554" w:rsidRPr="00A336FA" w:rsidRDefault="00666554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</w:tcPr>
          <w:p w14:paraId="15EE1790" w14:textId="77777777" w:rsidR="00666554" w:rsidRPr="00A336FA" w:rsidRDefault="00666554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</w:t>
            </w:r>
          </w:p>
        </w:tc>
        <w:tc>
          <w:tcPr>
            <w:tcW w:w="283" w:type="dxa"/>
          </w:tcPr>
          <w:p w14:paraId="6A0AA050" w14:textId="77777777" w:rsidR="00666554" w:rsidRPr="00A336FA" w:rsidRDefault="00666554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4B51553" w14:textId="77777777" w:rsidR="00666554" w:rsidRPr="00A336FA" w:rsidRDefault="00666554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66554" w:rsidRPr="00A336FA" w14:paraId="209EE824" w14:textId="77777777" w:rsidTr="00A336FA">
        <w:trPr>
          <w:cantSplit/>
        </w:trPr>
        <w:tc>
          <w:tcPr>
            <w:tcW w:w="1843" w:type="dxa"/>
          </w:tcPr>
          <w:p w14:paraId="6F37E2DA" w14:textId="77777777" w:rsidR="00666554" w:rsidRPr="00A336FA" w:rsidRDefault="00666554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14:paraId="4E06B86F" w14:textId="77777777" w:rsidR="00666554" w:rsidRPr="00A336FA" w:rsidRDefault="00666554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</w:tcPr>
          <w:p w14:paraId="72DE623F" w14:textId="77777777" w:rsidR="00666554" w:rsidRPr="00A336FA" w:rsidRDefault="00666554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6C089E" w14:textId="77777777" w:rsidR="00666554" w:rsidRPr="00A336FA" w:rsidRDefault="00666554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3936772" w14:textId="77777777" w:rsidR="00666554" w:rsidRPr="00A336FA" w:rsidRDefault="00666554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F45649" w14:textId="77777777" w:rsidR="00666554" w:rsidRPr="00A336FA" w:rsidRDefault="00666554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A336F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B3308" w:rsidRPr="00A336FA" w14:paraId="2AB25C1F" w14:textId="77777777" w:rsidTr="00A336FA">
        <w:trPr>
          <w:cantSplit/>
        </w:trPr>
        <w:tc>
          <w:tcPr>
            <w:tcW w:w="1843" w:type="dxa"/>
          </w:tcPr>
          <w:p w14:paraId="0B3C7AB5" w14:textId="77777777" w:rsidR="00BB3308" w:rsidRPr="00A336FA" w:rsidRDefault="00BB3308" w:rsidP="00BB33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2A3C2C20" w14:textId="77777777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47EA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1758E35" w14:textId="77777777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75DD6523" w14:textId="77777777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497DE068" w14:textId="77777777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16D6CF" w14:textId="77777777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47EA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03BCC04" w14:textId="77777777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10EA95E" w14:textId="77777777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6A8454FC" w14:textId="77777777" w:rsidR="00BB3308" w:rsidRPr="00A336FA" w:rsidRDefault="00BB3308" w:rsidP="00BB33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BD3F94" w14:textId="77777777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47EA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043D1086" w14:textId="77777777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AF8C9E" w14:textId="77777777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A17C7" w:rsidRPr="00A336FA" w14:paraId="5081081F" w14:textId="77777777" w:rsidTr="00633E34">
        <w:trPr>
          <w:cantSplit/>
        </w:trPr>
        <w:tc>
          <w:tcPr>
            <w:tcW w:w="1843" w:type="dxa"/>
          </w:tcPr>
          <w:p w14:paraId="1784D91F" w14:textId="77777777" w:rsidR="00EA17C7" w:rsidRPr="00A50246" w:rsidRDefault="00EA17C7" w:rsidP="00A336F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502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E8A3527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7261087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A54F273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7E5CC5D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5DDFA87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0F8DD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4B81EBD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67FF43A" w14:textId="77777777" w:rsidR="00EA17C7" w:rsidRPr="00A336FA" w:rsidRDefault="00EA17C7" w:rsidP="00EA17C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5C93E6C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46C778D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33062F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7C7" w:rsidRPr="00A336FA" w14:paraId="17107AD1" w14:textId="77777777" w:rsidTr="00A336FA">
        <w:trPr>
          <w:cantSplit/>
        </w:trPr>
        <w:tc>
          <w:tcPr>
            <w:tcW w:w="1843" w:type="dxa"/>
          </w:tcPr>
          <w:p w14:paraId="01217F4F" w14:textId="77777777" w:rsidR="00EA17C7" w:rsidRPr="00A336FA" w:rsidRDefault="00945E9A" w:rsidP="00A336F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sz w:val="30"/>
                <w:szCs w:val="30"/>
                <w:cs/>
              </w:rPr>
            </w:pPr>
            <w:r w:rsidRPr="00945E9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EA17C7" w:rsidRPr="00A336FA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ส่วนที่ครบกำหนด </w:t>
            </w:r>
          </w:p>
        </w:tc>
        <w:tc>
          <w:tcPr>
            <w:tcW w:w="1139" w:type="dxa"/>
          </w:tcPr>
          <w:p w14:paraId="7D1D9857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6A4CF8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017CC24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BFF5945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107DE3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A54CA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C53B5BB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26F9370" w14:textId="77777777" w:rsidR="00EA17C7" w:rsidRPr="00A336FA" w:rsidRDefault="00EA17C7" w:rsidP="00EA17C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D77F49F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DF055CB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184B60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7C7" w:rsidRPr="00A336FA" w14:paraId="07C5701F" w14:textId="77777777" w:rsidTr="00A336FA">
        <w:trPr>
          <w:cantSplit/>
        </w:trPr>
        <w:tc>
          <w:tcPr>
            <w:tcW w:w="1843" w:type="dxa"/>
          </w:tcPr>
          <w:p w14:paraId="6E446EB4" w14:textId="77777777" w:rsidR="00EA17C7" w:rsidRPr="00A336FA" w:rsidRDefault="00EA17C7" w:rsidP="00A336F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>ไถ่ถอนในหนึ่งปี</w:t>
            </w:r>
          </w:p>
        </w:tc>
        <w:tc>
          <w:tcPr>
            <w:tcW w:w="1139" w:type="dxa"/>
          </w:tcPr>
          <w:p w14:paraId="5257D3DE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224B"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283" w:type="dxa"/>
          </w:tcPr>
          <w:p w14:paraId="0E67DBD2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168B78B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956286F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5A1B78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14:paraId="00DC88B7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77577D9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0838F7B" w14:textId="77777777" w:rsidR="00EA17C7" w:rsidRPr="00EE224B" w:rsidRDefault="00EA17C7" w:rsidP="00EA17C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2244A3F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5412BE7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03E0EAB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7C7" w:rsidRPr="00A336FA" w14:paraId="3E3F5F05" w14:textId="77777777" w:rsidTr="00B177D8">
        <w:trPr>
          <w:cantSplit/>
        </w:trPr>
        <w:tc>
          <w:tcPr>
            <w:tcW w:w="2982" w:type="dxa"/>
            <w:gridSpan w:val="2"/>
            <w:vAlign w:val="center"/>
          </w:tcPr>
          <w:p w14:paraId="3C6AF901" w14:textId="77777777" w:rsidR="00EA17C7" w:rsidRPr="00EE224B" w:rsidRDefault="00EA17C7" w:rsidP="00A3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94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E22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283" w:type="dxa"/>
          </w:tcPr>
          <w:p w14:paraId="6EDF677D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0B92153C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E4544C8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6CB061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B75FAA" w14:textId="77777777" w:rsidR="00EA17C7" w:rsidRPr="00EE224B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3BDDE236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A3C0935" w14:textId="77777777" w:rsidR="00EA17C7" w:rsidRPr="00EE224B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C3A1D0D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C798404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CCA76E1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33E34" w:rsidRPr="00A336FA" w14:paraId="1CA01918" w14:textId="77777777" w:rsidTr="00945E9A">
        <w:trPr>
          <w:cantSplit/>
        </w:trPr>
        <w:tc>
          <w:tcPr>
            <w:tcW w:w="1843" w:type="dxa"/>
          </w:tcPr>
          <w:p w14:paraId="202D0F05" w14:textId="77777777" w:rsidR="00633E34" w:rsidRPr="00A336FA" w:rsidRDefault="00945E9A" w:rsidP="00633E3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5E9A">
              <w:rPr>
                <w:rFonts w:ascii="Angsana New" w:hAnsi="Angsana New"/>
                <w:sz w:val="30"/>
                <w:szCs w:val="30"/>
              </w:rPr>
              <w:t>-</w:t>
            </w:r>
            <w:r w:rsidR="00633E34" w:rsidRPr="00A336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33E34" w:rsidRPr="00A336FA">
              <w:rPr>
                <w:rFonts w:ascii="Angsana New" w:hAnsi="Angsana New"/>
                <w:sz w:val="30"/>
                <w:szCs w:val="30"/>
              </w:rPr>
              <w:t>5</w:t>
            </w:r>
            <w:r w:rsidR="00633E34" w:rsidRPr="00A336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9" w:type="dxa"/>
          </w:tcPr>
          <w:p w14:paraId="7BA6023D" w14:textId="77777777" w:rsidR="00633E34" w:rsidRPr="00EE224B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AB0CCAE" w14:textId="77777777" w:rsidR="00633E34" w:rsidRPr="00EE224B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5BA9060D" w14:textId="77777777" w:rsidR="00633E34" w:rsidRPr="00EE224B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1.85</w:t>
            </w:r>
          </w:p>
        </w:tc>
        <w:tc>
          <w:tcPr>
            <w:tcW w:w="283" w:type="dxa"/>
          </w:tcPr>
          <w:p w14:paraId="7E5A0E90" w14:textId="77777777" w:rsidR="00633E34" w:rsidRPr="00EE224B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FEDB574" w14:textId="77777777" w:rsidR="00633E34" w:rsidRPr="00EE224B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5708D2" w14:textId="77777777" w:rsidR="00633E34" w:rsidRPr="00EE224B" w:rsidRDefault="00633E34" w:rsidP="00633E3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4EFA266C" w14:textId="77777777" w:rsidR="00633E34" w:rsidRPr="00EE224B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26,000</w:t>
            </w:r>
          </w:p>
        </w:tc>
        <w:tc>
          <w:tcPr>
            <w:tcW w:w="284" w:type="dxa"/>
          </w:tcPr>
          <w:p w14:paraId="6DA0D7AC" w14:textId="77777777" w:rsidR="00633E34" w:rsidRPr="00EE224B" w:rsidRDefault="00633E34" w:rsidP="00633E3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E7EC48A" w14:textId="77777777" w:rsidR="00633E34" w:rsidRPr="00EE224B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046C110" w14:textId="77777777" w:rsidR="00633E34" w:rsidRPr="00A336FA" w:rsidRDefault="00633E34" w:rsidP="00633E3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65698855" w14:textId="77777777" w:rsidR="00633E34" w:rsidRPr="00A336FA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7C7" w:rsidRPr="00A336FA" w14:paraId="4687AF94" w14:textId="77777777" w:rsidTr="00A336FA">
        <w:trPr>
          <w:cantSplit/>
        </w:trPr>
        <w:tc>
          <w:tcPr>
            <w:tcW w:w="1843" w:type="dxa"/>
          </w:tcPr>
          <w:p w14:paraId="44EF7CFE" w14:textId="77777777" w:rsidR="00EA17C7" w:rsidRPr="00A336FA" w:rsidRDefault="00945E9A" w:rsidP="00A336F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5E9A">
              <w:rPr>
                <w:rFonts w:ascii="Angsana New" w:hAnsi="Angsana New"/>
                <w:sz w:val="30"/>
                <w:szCs w:val="30"/>
              </w:rPr>
              <w:t>-</w:t>
            </w:r>
            <w:r w:rsidR="00EA17C7" w:rsidRPr="00A336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A17C7" w:rsidRPr="00A336FA">
              <w:rPr>
                <w:rFonts w:ascii="Angsana New" w:hAnsi="Angsana New"/>
                <w:sz w:val="30"/>
                <w:szCs w:val="30"/>
              </w:rPr>
              <w:t>6</w:t>
            </w:r>
            <w:r w:rsidR="00EA17C7" w:rsidRPr="00A336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9" w:type="dxa"/>
          </w:tcPr>
          <w:p w14:paraId="329AFCDB" w14:textId="77777777" w:rsidR="00EA17C7" w:rsidRPr="00EE224B" w:rsidRDefault="00EA17C7" w:rsidP="00EE2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1.00</w:t>
            </w:r>
          </w:p>
        </w:tc>
        <w:tc>
          <w:tcPr>
            <w:tcW w:w="283" w:type="dxa"/>
          </w:tcPr>
          <w:p w14:paraId="7EE33C90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976CCD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 xml:space="preserve">1.00 </w:t>
            </w:r>
            <w:r w:rsidRPr="00EE224B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EE224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EE224B">
              <w:rPr>
                <w:rFonts w:ascii="Angsana New" w:hAnsi="Angsana New"/>
                <w:bCs/>
                <w:sz w:val="30"/>
                <w:szCs w:val="30"/>
              </w:rPr>
              <w:t>1.05</w:t>
            </w:r>
          </w:p>
        </w:tc>
        <w:tc>
          <w:tcPr>
            <w:tcW w:w="283" w:type="dxa"/>
          </w:tcPr>
          <w:p w14:paraId="4235E47E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8B7E88" w14:textId="77777777" w:rsidR="00EA17C7" w:rsidRPr="00EE224B" w:rsidRDefault="00EE224B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A81E932" w14:textId="77777777" w:rsidR="00EA17C7" w:rsidRPr="00EE224B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4DBE913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50,304</w:t>
            </w:r>
          </w:p>
        </w:tc>
        <w:tc>
          <w:tcPr>
            <w:tcW w:w="284" w:type="dxa"/>
          </w:tcPr>
          <w:p w14:paraId="7389436F" w14:textId="77777777" w:rsidR="00EA17C7" w:rsidRPr="00EE224B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3ECE8BD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2A99EC2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203C5B4F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7C7" w:rsidRPr="00A336FA" w14:paraId="3B6DA27C" w14:textId="77777777" w:rsidTr="00A336FA">
        <w:trPr>
          <w:cantSplit/>
        </w:trPr>
        <w:tc>
          <w:tcPr>
            <w:tcW w:w="1843" w:type="dxa"/>
          </w:tcPr>
          <w:p w14:paraId="5E679E59" w14:textId="77777777" w:rsidR="00EA17C7" w:rsidRPr="00A336FA" w:rsidRDefault="00945E9A" w:rsidP="00A336F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5E9A">
              <w:rPr>
                <w:rFonts w:ascii="Angsana New" w:hAnsi="Angsana New"/>
                <w:sz w:val="30"/>
                <w:szCs w:val="30"/>
              </w:rPr>
              <w:t>-</w:t>
            </w:r>
            <w:r w:rsidR="00EA17C7" w:rsidRPr="00A336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A17C7" w:rsidRPr="00A336FA">
              <w:rPr>
                <w:rFonts w:ascii="Angsana New" w:hAnsi="Angsana New"/>
                <w:sz w:val="30"/>
                <w:szCs w:val="30"/>
              </w:rPr>
              <w:t>12</w:t>
            </w:r>
            <w:r w:rsidR="00EA17C7" w:rsidRPr="00A336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9" w:type="dxa"/>
          </w:tcPr>
          <w:p w14:paraId="4832B784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1.15</w:t>
            </w:r>
          </w:p>
        </w:tc>
        <w:tc>
          <w:tcPr>
            <w:tcW w:w="283" w:type="dxa"/>
          </w:tcPr>
          <w:p w14:paraId="5CB70E1B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75A502C3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 xml:space="preserve">0.75 </w:t>
            </w:r>
            <w:r w:rsidRPr="00EE224B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EE224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EE224B">
              <w:rPr>
                <w:rFonts w:ascii="Angsana New" w:hAnsi="Angsana New"/>
                <w:bCs/>
                <w:sz w:val="30"/>
                <w:szCs w:val="30"/>
              </w:rPr>
              <w:t>1.15</w:t>
            </w:r>
          </w:p>
        </w:tc>
        <w:tc>
          <w:tcPr>
            <w:tcW w:w="283" w:type="dxa"/>
          </w:tcPr>
          <w:p w14:paraId="5667F4B1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22FBE5" w14:textId="77777777" w:rsidR="00EA17C7" w:rsidRPr="00EE224B" w:rsidRDefault="00EE224B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501</w:t>
            </w:r>
          </w:p>
        </w:tc>
        <w:tc>
          <w:tcPr>
            <w:tcW w:w="270" w:type="dxa"/>
          </w:tcPr>
          <w:p w14:paraId="722678F9" w14:textId="77777777" w:rsidR="00EA17C7" w:rsidRPr="00EE224B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8FBE12B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496</w:t>
            </w:r>
          </w:p>
        </w:tc>
        <w:tc>
          <w:tcPr>
            <w:tcW w:w="284" w:type="dxa"/>
          </w:tcPr>
          <w:p w14:paraId="01F9FA14" w14:textId="77777777" w:rsidR="00EA17C7" w:rsidRPr="00EE224B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DFB815E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49EE484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B185FA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7C7" w:rsidRPr="00A336FA" w14:paraId="755F3395" w14:textId="77777777" w:rsidTr="00A336FA">
        <w:trPr>
          <w:cantSplit/>
        </w:trPr>
        <w:tc>
          <w:tcPr>
            <w:tcW w:w="1843" w:type="dxa"/>
          </w:tcPr>
          <w:p w14:paraId="77FF40A4" w14:textId="77777777" w:rsidR="00EA17C7" w:rsidRPr="00A336FA" w:rsidRDefault="00EA17C7" w:rsidP="00A336F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9" w:type="dxa"/>
          </w:tcPr>
          <w:p w14:paraId="165FCC5E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42FDE21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6B6989BA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AD59A95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982343" w14:textId="77777777" w:rsidR="00EA17C7" w:rsidRPr="00EE224B" w:rsidRDefault="00B177D8" w:rsidP="00EE2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5,</w:t>
            </w:r>
            <w:r w:rsidR="00EE224B" w:rsidRPr="00EE224B">
              <w:rPr>
                <w:rFonts w:ascii="Angsana New" w:hAnsi="Angsana New"/>
                <w:bCs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0A8DB914" w14:textId="77777777" w:rsidR="00EA17C7" w:rsidRPr="00EE224B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A01F1EE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76,800</w:t>
            </w:r>
          </w:p>
        </w:tc>
        <w:tc>
          <w:tcPr>
            <w:tcW w:w="284" w:type="dxa"/>
          </w:tcPr>
          <w:p w14:paraId="37AB241C" w14:textId="77777777" w:rsidR="00EA17C7" w:rsidRPr="00EE224B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950856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F6D8DA1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8DF30C9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F351E9" w:rsidRPr="00A336FA" w14:paraId="7A05EF00" w14:textId="77777777" w:rsidTr="00945E9A">
        <w:trPr>
          <w:cantSplit/>
        </w:trPr>
        <w:tc>
          <w:tcPr>
            <w:tcW w:w="4683" w:type="dxa"/>
            <w:gridSpan w:val="5"/>
          </w:tcPr>
          <w:p w14:paraId="604ACD8B" w14:textId="77777777" w:rsidR="00F351E9" w:rsidRPr="00EE224B" w:rsidRDefault="00F351E9" w:rsidP="00A0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94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เงินลงทุนในตราสารทุน </w:t>
            </w:r>
            <w:r w:rsidR="00945E9A" w:rsidRPr="00EE224B">
              <w:rPr>
                <w:rFonts w:ascii="Angsana New" w:hAnsi="Angsana New"/>
                <w:sz w:val="30"/>
                <w:szCs w:val="30"/>
              </w:rPr>
              <w:t>-</w:t>
            </w:r>
            <w:r w:rsidRPr="00EE22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224B">
              <w:rPr>
                <w:rFonts w:ascii="Angsana New" w:hAnsi="Angsana New"/>
                <w:sz w:val="30"/>
                <w:szCs w:val="30"/>
                <w:cs/>
              </w:rPr>
              <w:t>วัดมูลค่ายุติธรรม</w:t>
            </w:r>
            <w:r w:rsidR="00A0299A" w:rsidRPr="00EE224B">
              <w:rPr>
                <w:rFonts w:ascii="Angsana New" w:hAnsi="Angsana New"/>
                <w:sz w:val="30"/>
                <w:szCs w:val="30"/>
                <w:cs/>
              </w:rPr>
              <w:t>ผ่านกำไร</w:t>
            </w:r>
            <w:r w:rsidRPr="00EE22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14:paraId="30BC356C" w14:textId="77777777" w:rsidR="00F351E9" w:rsidRPr="00EE224B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5A479A" w14:textId="77777777" w:rsidR="00F351E9" w:rsidRPr="00EE224B" w:rsidRDefault="00F351E9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579B0D9" w14:textId="77777777" w:rsidR="00F351E9" w:rsidRPr="00EE224B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8821667" w14:textId="77777777" w:rsidR="00F351E9" w:rsidRPr="00EE224B" w:rsidRDefault="00F351E9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1A22F48" w14:textId="77777777" w:rsidR="00F351E9" w:rsidRPr="00EE224B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5FCAA08" w14:textId="77777777" w:rsidR="00F351E9" w:rsidRPr="00A336FA" w:rsidRDefault="00F351E9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913DCAF" w14:textId="77777777" w:rsidR="00F351E9" w:rsidRPr="00A336FA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351E9" w:rsidRPr="00A336FA" w14:paraId="13C8BC52" w14:textId="77777777" w:rsidTr="00945E9A">
        <w:trPr>
          <w:cantSplit/>
        </w:trPr>
        <w:tc>
          <w:tcPr>
            <w:tcW w:w="4683" w:type="dxa"/>
            <w:gridSpan w:val="5"/>
          </w:tcPr>
          <w:p w14:paraId="50AED380" w14:textId="77777777" w:rsidR="00F351E9" w:rsidRPr="00EE224B" w:rsidRDefault="00A0299A" w:rsidP="00A0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-101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E224B">
              <w:rPr>
                <w:rFonts w:ascii="Angsana New" w:hAnsi="Angsana New"/>
                <w:sz w:val="30"/>
                <w:szCs w:val="30"/>
                <w:cs/>
              </w:rPr>
              <w:t xml:space="preserve">หรือขาดทุน </w:t>
            </w:r>
            <w:r w:rsidR="00F351E9" w:rsidRPr="00EE224B">
              <w:rPr>
                <w:rFonts w:ascii="Angsana New" w:hAnsi="Angsana New"/>
                <w:sz w:val="30"/>
                <w:szCs w:val="30"/>
                <w:cs/>
              </w:rPr>
              <w:t xml:space="preserve">(ข้อมูลระดับ </w:t>
            </w:r>
            <w:r w:rsidR="004E6F1D" w:rsidRPr="00EE224B">
              <w:rPr>
                <w:rFonts w:ascii="Angsana New" w:hAnsi="Angsana New"/>
                <w:sz w:val="30"/>
                <w:szCs w:val="30"/>
              </w:rPr>
              <w:t>1</w:t>
            </w:r>
            <w:r w:rsidR="00F351E9" w:rsidRPr="00EE224B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ของลำดับชั้นมูลค่ายุติธรรม</w:t>
            </w:r>
            <w:r w:rsidR="00F351E9" w:rsidRPr="00EE224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5DF4C31E" w14:textId="77777777" w:rsidR="00F351E9" w:rsidRPr="00EE224B" w:rsidRDefault="00EE224B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824</w:t>
            </w:r>
          </w:p>
        </w:tc>
        <w:tc>
          <w:tcPr>
            <w:tcW w:w="270" w:type="dxa"/>
          </w:tcPr>
          <w:p w14:paraId="11EE4C23" w14:textId="77777777" w:rsidR="00F351E9" w:rsidRPr="00EE224B" w:rsidRDefault="00F351E9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7DEBA650" w14:textId="77777777" w:rsidR="00F351E9" w:rsidRPr="00EE224B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865</w:t>
            </w:r>
          </w:p>
        </w:tc>
        <w:tc>
          <w:tcPr>
            <w:tcW w:w="284" w:type="dxa"/>
          </w:tcPr>
          <w:p w14:paraId="545855D4" w14:textId="77777777" w:rsidR="00F351E9" w:rsidRPr="00EE224B" w:rsidRDefault="00F351E9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5BE18F23" w14:textId="77777777" w:rsidR="00F351E9" w:rsidRPr="00EE224B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73D2BD8" w14:textId="77777777" w:rsidR="00F351E9" w:rsidRPr="00A336FA" w:rsidRDefault="00F351E9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00C80086" w14:textId="77777777" w:rsidR="00F351E9" w:rsidRPr="00A336FA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7C7" w:rsidRPr="00A336FA" w14:paraId="71FF8933" w14:textId="77777777" w:rsidTr="00A336FA">
        <w:trPr>
          <w:cantSplit/>
        </w:trPr>
        <w:tc>
          <w:tcPr>
            <w:tcW w:w="1843" w:type="dxa"/>
          </w:tcPr>
          <w:p w14:paraId="16ED4CA4" w14:textId="77777777" w:rsidR="00EA17C7" w:rsidRPr="00A336FA" w:rsidRDefault="00EA17C7" w:rsidP="00A336F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9" w:type="dxa"/>
          </w:tcPr>
          <w:p w14:paraId="28A1ED0F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710207E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70BB6144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8F6DFB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7B0ED4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37F489EC" w14:textId="77777777" w:rsidR="00EA17C7" w:rsidRPr="00EE224B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B5BF156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51463879" w14:textId="77777777" w:rsidR="00EA17C7" w:rsidRPr="00EE224B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F157B2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7EBE040E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AE765C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EA17C7" w:rsidRPr="00A336FA" w14:paraId="5AAD5D0B" w14:textId="77777777" w:rsidTr="00A336FA">
        <w:trPr>
          <w:cantSplit/>
        </w:trPr>
        <w:tc>
          <w:tcPr>
            <w:tcW w:w="1843" w:type="dxa"/>
          </w:tcPr>
          <w:p w14:paraId="733F6B4D" w14:textId="77777777" w:rsidR="00EA17C7" w:rsidRPr="00A336FA" w:rsidRDefault="00EA17C7" w:rsidP="00A336F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9" w:type="dxa"/>
          </w:tcPr>
          <w:p w14:paraId="630459E3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8F94F7A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4F6AD861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0FBF201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C7FF85D" w14:textId="77777777" w:rsidR="00EA17C7" w:rsidRPr="00EE224B" w:rsidRDefault="00EE224B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6,345</w:t>
            </w:r>
          </w:p>
        </w:tc>
        <w:tc>
          <w:tcPr>
            <w:tcW w:w="270" w:type="dxa"/>
          </w:tcPr>
          <w:p w14:paraId="0467E620" w14:textId="77777777" w:rsidR="00EA17C7" w:rsidRPr="00EE224B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20F4011D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77,680</w:t>
            </w:r>
          </w:p>
        </w:tc>
        <w:tc>
          <w:tcPr>
            <w:tcW w:w="284" w:type="dxa"/>
          </w:tcPr>
          <w:p w14:paraId="4BDB84CF" w14:textId="77777777" w:rsidR="00EA17C7" w:rsidRPr="00EE224B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F82D9C8" w14:textId="77777777" w:rsidR="00EA17C7" w:rsidRPr="00EE224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E224B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19E9ACAB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491DBE3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</w:tbl>
    <w:p w14:paraId="47D75712" w14:textId="77777777" w:rsidR="00666554" w:rsidRPr="00EA17C7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16"/>
          <w:szCs w:val="16"/>
        </w:rPr>
      </w:pPr>
    </w:p>
    <w:p w14:paraId="2B3432D8" w14:textId="77777777" w:rsidR="00EA17C7" w:rsidRPr="00846852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846852">
        <w:rPr>
          <w:rFonts w:ascii="Angsana New" w:hAnsi="Angsana New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>ของเงินลงทุนในหุ้นกู้มีจำนวน</w:t>
      </w:r>
      <w:r w:rsidRPr="0056400E">
        <w:rPr>
          <w:rFonts w:ascii="Angsana New" w:hAnsi="Angsana New" w:hint="cs"/>
          <w:sz w:val="30"/>
          <w:szCs w:val="30"/>
          <w:cs/>
        </w:rPr>
        <w:t xml:space="preserve">เงินประมาณ </w:t>
      </w:r>
      <w:r w:rsidR="0056400E" w:rsidRPr="0056400E">
        <w:rPr>
          <w:rFonts w:ascii="Angsana New" w:hAnsi="Angsana New"/>
          <w:sz w:val="30"/>
          <w:szCs w:val="30"/>
        </w:rPr>
        <w:t>4,994</w:t>
      </w:r>
      <w:r w:rsidR="00946EFB" w:rsidRPr="0056400E">
        <w:rPr>
          <w:rFonts w:ascii="Angsana New" w:hAnsi="Angsana New" w:hint="cs"/>
          <w:sz w:val="30"/>
          <w:szCs w:val="30"/>
          <w:cs/>
        </w:rPr>
        <w:t xml:space="preserve"> </w:t>
      </w:r>
      <w:r w:rsidRPr="0056400E"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846852">
        <w:rPr>
          <w:rFonts w:ascii="Angsana New" w:hAnsi="Angsana New"/>
          <w:sz w:val="30"/>
          <w:szCs w:val="30"/>
          <w:cs/>
        </w:rPr>
        <w:t xml:space="preserve">(ข้อมูลระดับ </w:t>
      </w:r>
      <w:r w:rsidRPr="00846852">
        <w:rPr>
          <w:rFonts w:ascii="Angsana New" w:hAnsi="Angsana New"/>
          <w:sz w:val="30"/>
          <w:szCs w:val="30"/>
        </w:rPr>
        <w:t>2</w:t>
      </w:r>
      <w:r w:rsidRPr="00846852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  <w:r w:rsidRPr="00846852">
        <w:rPr>
          <w:rFonts w:ascii="Angsana New" w:hAnsi="Angsana New"/>
          <w:sz w:val="30"/>
          <w:szCs w:val="30"/>
        </w:rPr>
        <w:t>)</w:t>
      </w:r>
    </w:p>
    <w:p w14:paraId="0C8F5220" w14:textId="77777777" w:rsidR="00EA17C7" w:rsidRDefault="00EA17C7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714E5E4E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</w:p>
    <w:p w14:paraId="6684B784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0C81336D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539E825C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02FBF23F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168900CE" w14:textId="77777777" w:rsidR="00B177D8" w:rsidRDefault="00B177D8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0F08EDF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7A5B5B0" w14:textId="77777777" w:rsidR="003F66AC" w:rsidRDefault="003F66AC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B37EF03" w14:textId="77777777" w:rsidR="00EA17C7" w:rsidRPr="009C4823" w:rsidRDefault="00670399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4D5821"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="004D5821"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EA17C7">
        <w:rPr>
          <w:rFonts w:ascii="Angsana New" w:hAnsi="Angsana New" w:hint="cs"/>
          <w:b/>
          <w:bCs/>
          <w:sz w:val="30"/>
          <w:szCs w:val="30"/>
          <w:cs/>
        </w:rPr>
        <w:t xml:space="preserve">สินทรัพย์ทางการเงินไม่หมุนเวียนอื่น </w:t>
      </w:r>
      <w:r w:rsidR="00945E9A" w:rsidRPr="00945E9A">
        <w:rPr>
          <w:rFonts w:ascii="Angsana New" w:hAnsi="Angsana New" w:hint="cs"/>
          <w:b/>
          <w:bCs/>
          <w:sz w:val="30"/>
          <w:szCs w:val="30"/>
        </w:rPr>
        <w:t>-</w:t>
      </w:r>
      <w:r w:rsidR="00EA17C7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6BD92A44" w14:textId="77777777" w:rsidR="00EA17C7" w:rsidRPr="009C4823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05376D4A" w14:textId="77777777" w:rsidR="00EA17C7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</w:rPr>
        <w:t>3</w:t>
      </w:r>
      <w:r w:rsidR="00761E09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 w:hint="cs"/>
          <w:sz w:val="30"/>
          <w:szCs w:val="30"/>
        </w:rPr>
        <w:t xml:space="preserve"> </w:t>
      </w:r>
      <w:r w:rsidR="00047EA9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 w:hint="cs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50018">
        <w:rPr>
          <w:rFonts w:ascii="Angsana New" w:hAnsi="Angsana New" w:hint="cs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250018">
        <w:rPr>
          <w:rFonts w:ascii="Angsana New" w:hAnsi="Angsana New" w:hint="cs"/>
          <w:sz w:val="30"/>
          <w:szCs w:val="30"/>
          <w:cs/>
        </w:rPr>
        <w:t>หุ้นกู้</w:t>
      </w:r>
      <w:r>
        <w:rPr>
          <w:rFonts w:ascii="Angsana New" w:hAnsi="Angsana New" w:hint="cs"/>
          <w:sz w:val="30"/>
          <w:szCs w:val="30"/>
          <w:cs/>
        </w:rPr>
        <w:t>ที่จะ</w:t>
      </w:r>
      <w:r w:rsidRPr="00250018">
        <w:rPr>
          <w:rFonts w:ascii="Angsana New" w:hAnsi="Angsana New" w:hint="cs"/>
          <w:sz w:val="30"/>
          <w:szCs w:val="30"/>
          <w:cs/>
        </w:rPr>
        <w:t>ถือจนครบกำหนด</w:t>
      </w:r>
      <w:r>
        <w:rPr>
          <w:rFonts w:ascii="Angsana New" w:hAnsi="Angsana New" w:hint="cs"/>
          <w:sz w:val="30"/>
          <w:szCs w:val="30"/>
          <w:cs/>
        </w:rPr>
        <w:t>ไถ่ถอน</w:t>
      </w:r>
      <w:r>
        <w:rPr>
          <w:rFonts w:ascii="Angsana New" w:hAnsi="Angsana New" w:hint="cs"/>
          <w:szCs w:val="30"/>
          <w:cs/>
        </w:rPr>
        <w:t>ประกอบด้วย</w:t>
      </w:r>
    </w:p>
    <w:p w14:paraId="3A6869A7" w14:textId="77777777" w:rsidR="00EA17C7" w:rsidRPr="0047476F" w:rsidRDefault="00EA17C7" w:rsidP="00EA17C7">
      <w:pPr>
        <w:rPr>
          <w:rFonts w:ascii="Angsana New" w:hAnsi="Angsana New"/>
        </w:rPr>
      </w:pPr>
    </w:p>
    <w:tbl>
      <w:tblPr>
        <w:tblW w:w="9927" w:type="dxa"/>
        <w:tblInd w:w="108" w:type="dxa"/>
        <w:tblLook w:val="01E0" w:firstRow="1" w:lastRow="1" w:firstColumn="1" w:lastColumn="1" w:noHBand="0" w:noVBand="0"/>
      </w:tblPr>
      <w:tblGrid>
        <w:gridCol w:w="2017"/>
        <w:gridCol w:w="236"/>
        <w:gridCol w:w="1575"/>
        <w:gridCol w:w="237"/>
        <w:gridCol w:w="1464"/>
        <w:gridCol w:w="236"/>
        <w:gridCol w:w="1156"/>
        <w:gridCol w:w="235"/>
        <w:gridCol w:w="1268"/>
        <w:gridCol w:w="236"/>
        <w:gridCol w:w="1267"/>
      </w:tblGrid>
      <w:tr w:rsidR="00EA17C7" w:rsidRPr="00B00ADB" w14:paraId="0AB00C76" w14:textId="77777777" w:rsidTr="00EA17C7">
        <w:tc>
          <w:tcPr>
            <w:tcW w:w="2017" w:type="dxa"/>
          </w:tcPr>
          <w:p w14:paraId="52AA073B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FE43AEC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51B55D6E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35CE1BCE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3F0D7551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36" w:type="dxa"/>
          </w:tcPr>
          <w:p w14:paraId="025A8935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664E757E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14:paraId="6AFE484D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14:paraId="3828A789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EA17C7" w:rsidRPr="00B00ADB" w14:paraId="26538BEB" w14:textId="77777777" w:rsidTr="00EA17C7">
        <w:tc>
          <w:tcPr>
            <w:tcW w:w="2017" w:type="dxa"/>
            <w:tcBorders>
              <w:bottom w:val="single" w:sz="4" w:space="0" w:color="auto"/>
            </w:tcBorders>
          </w:tcPr>
          <w:p w14:paraId="1EDACE9B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ผู้ออก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6" w:type="dxa"/>
          </w:tcPr>
          <w:p w14:paraId="4B34CB94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4372BA3E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8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14:paraId="235FAF52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28D5AB9E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6" w:type="dxa"/>
          </w:tcPr>
          <w:p w14:paraId="2825832C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226005B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ต่อปี (ร้อยละ)</w:t>
            </w:r>
          </w:p>
        </w:tc>
        <w:tc>
          <w:tcPr>
            <w:tcW w:w="235" w:type="dxa"/>
          </w:tcPr>
          <w:p w14:paraId="46E886F0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18D83E5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 w:hint="cs"/>
                <w:sz w:val="26"/>
                <w:szCs w:val="26"/>
              </w:rPr>
              <w:t>3</w:t>
            </w:r>
            <w:r w:rsidR="00761E09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047EA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09D8D0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DCF5743" w14:textId="77777777" w:rsidR="00EA17C7" w:rsidRPr="00B00ADB" w:rsidRDefault="00EA17C7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737460" w:rsidRPr="00B00ADB" w14:paraId="69FE6239" w14:textId="77777777" w:rsidTr="00EA17C7">
        <w:tc>
          <w:tcPr>
            <w:tcW w:w="2017" w:type="dxa"/>
          </w:tcPr>
          <w:p w14:paraId="6E2B8365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เอก</w:t>
            </w:r>
            <w:r w:rsidR="00945E9A" w:rsidRPr="00945E9A">
              <w:rPr>
                <w:rFonts w:ascii="Angsana New" w:hAnsi="Angsana New"/>
                <w:sz w:val="26"/>
                <w:szCs w:val="26"/>
              </w:rPr>
              <w:t>-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ชัย ดีสทริบิวชั่น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14:paraId="165CAF68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7CC1EA0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20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363C89D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4B8152B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20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3B4F7DF1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739F4E41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14:paraId="418A0D4C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682CF5D9" w14:textId="77777777" w:rsidR="00737460" w:rsidRPr="00E13843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3843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1FE06C7C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7FAEA50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737460" w:rsidRPr="00B00ADB" w14:paraId="551BF94E" w14:textId="77777777" w:rsidTr="00EA17C7">
        <w:tc>
          <w:tcPr>
            <w:tcW w:w="2017" w:type="dxa"/>
          </w:tcPr>
          <w:p w14:paraId="5F0B0CA2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ซิสเทม จำกัด</w:t>
            </w:r>
          </w:p>
        </w:tc>
        <w:tc>
          <w:tcPr>
            <w:tcW w:w="236" w:type="dxa"/>
          </w:tcPr>
          <w:p w14:paraId="45F07A38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358D883E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1B07A75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3A569C5E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B98F07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4B0C0F5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BE7406F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519FBC76" w14:textId="77777777" w:rsidR="00737460" w:rsidRPr="00E13843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0DE869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4899F36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7460" w:rsidRPr="00B00ADB" w14:paraId="2B4EE840" w14:textId="77777777" w:rsidTr="00EA17C7">
        <w:tc>
          <w:tcPr>
            <w:tcW w:w="2017" w:type="dxa"/>
          </w:tcPr>
          <w:p w14:paraId="2D381056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สตาร์ค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คอร์เปอเรชั่น</w:t>
            </w:r>
          </w:p>
        </w:tc>
        <w:tc>
          <w:tcPr>
            <w:tcW w:w="236" w:type="dxa"/>
          </w:tcPr>
          <w:p w14:paraId="5AD77567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6BFD92C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17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58FB1DE9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34B764F0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17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236" w:type="dxa"/>
          </w:tcPr>
          <w:p w14:paraId="7AA8173D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D906703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14:paraId="47CCAEA3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1254872C" w14:textId="77777777" w:rsidR="00737460" w:rsidRPr="00E13843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3843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4FD2624C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5511EA1B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737460" w:rsidRPr="00B00ADB" w14:paraId="777204C3" w14:textId="77777777" w:rsidTr="00EA17C7">
        <w:tc>
          <w:tcPr>
            <w:tcW w:w="2017" w:type="dxa"/>
          </w:tcPr>
          <w:p w14:paraId="0D309BF2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14:paraId="1CDB4B56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23E5F377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7B9F22C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438C68F0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A288B0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262CF69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3BBB235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72B06489" w14:textId="77777777" w:rsidR="00737460" w:rsidRPr="00E13843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0DBEF9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4E64432D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7460" w:rsidRPr="00B00ADB" w14:paraId="57C93FFA" w14:textId="77777777" w:rsidTr="00EA17C7">
        <w:tc>
          <w:tcPr>
            <w:tcW w:w="2017" w:type="dxa"/>
          </w:tcPr>
          <w:p w14:paraId="6C2DB0DC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คอร์ปอเรชั่น</w:t>
            </w:r>
          </w:p>
        </w:tc>
        <w:tc>
          <w:tcPr>
            <w:tcW w:w="236" w:type="dxa"/>
          </w:tcPr>
          <w:p w14:paraId="2FE6EA39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48B461C0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16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4B16E2CF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4807F3CB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16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74208F5B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20288362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14:paraId="4D44FAAD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6A51A1E7" w14:textId="77777777" w:rsidR="00737460" w:rsidRPr="00E13843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384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58BCF9B3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64C43F9C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737460" w:rsidRPr="00B00ADB" w14:paraId="63607C2B" w14:textId="77777777" w:rsidTr="00EA17C7">
        <w:tc>
          <w:tcPr>
            <w:tcW w:w="2017" w:type="dxa"/>
          </w:tcPr>
          <w:p w14:paraId="5EA840C5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</w:p>
        </w:tc>
        <w:tc>
          <w:tcPr>
            <w:tcW w:w="236" w:type="dxa"/>
          </w:tcPr>
          <w:p w14:paraId="77C9B56E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042446F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481962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3E02B43F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C9A118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A35BEC8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3AE4C6D0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5ABF054" w14:textId="77777777" w:rsidR="00737460" w:rsidRPr="00E13843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2FAD64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201BBE4E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7460" w:rsidRPr="00B00ADB" w14:paraId="335F9C1B" w14:textId="77777777" w:rsidTr="00EA17C7">
        <w:tc>
          <w:tcPr>
            <w:tcW w:w="2017" w:type="dxa"/>
          </w:tcPr>
          <w:p w14:paraId="0788628E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6398867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38328E57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68B7EEB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3090B2A5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224367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F8089A1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112CBCB5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7C502FB6" w14:textId="77777777" w:rsidR="00737460" w:rsidRPr="00E13843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3843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236" w:type="dxa"/>
          </w:tcPr>
          <w:p w14:paraId="2B434FA8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5053A14B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737460" w:rsidRPr="00B00ADB" w14:paraId="089C3FEC" w14:textId="77777777" w:rsidTr="00EA17C7">
        <w:tc>
          <w:tcPr>
            <w:tcW w:w="2017" w:type="dxa"/>
          </w:tcPr>
          <w:p w14:paraId="75F473D3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ส่วนที่ครบกำหนด</w:t>
            </w:r>
          </w:p>
        </w:tc>
        <w:tc>
          <w:tcPr>
            <w:tcW w:w="236" w:type="dxa"/>
          </w:tcPr>
          <w:p w14:paraId="3E0C5273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9C3D5B9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8EB1324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1D4A2C83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9A6EA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C9437C3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3D2C2309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6148D906" w14:textId="77777777" w:rsidR="00737460" w:rsidRPr="00E13843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2BAA355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0D18B9C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37460" w:rsidRPr="00B00ADB" w14:paraId="107C0A69" w14:textId="77777777" w:rsidTr="00EA17C7">
        <w:tc>
          <w:tcPr>
            <w:tcW w:w="2017" w:type="dxa"/>
          </w:tcPr>
          <w:p w14:paraId="6D4CE36C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ไถ่ถอน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36" w:type="dxa"/>
          </w:tcPr>
          <w:p w14:paraId="39BDAA42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3C3981E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539C2FB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13F9C9E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C3C85B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21EA4DA9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34B216F3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2F2737DA" w14:textId="77777777" w:rsidR="00737460" w:rsidRPr="00E13843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384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3843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E13843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  <w:tc>
          <w:tcPr>
            <w:tcW w:w="236" w:type="dxa"/>
          </w:tcPr>
          <w:p w14:paraId="0E967C4B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3E2AF168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B00A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7460" w:rsidRPr="00B00ADB" w14:paraId="51A07EAA" w14:textId="77777777" w:rsidTr="00EA17C7">
        <w:tc>
          <w:tcPr>
            <w:tcW w:w="2017" w:type="dxa"/>
          </w:tcPr>
          <w:p w14:paraId="01A819A4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14:paraId="28EC6499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0FDC0805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72C5CE8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4BF4EB23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ED7E6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B175876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9A98A4B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82B60F2" w14:textId="77777777" w:rsidR="00737460" w:rsidRPr="00E13843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384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3843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14:paraId="33330DF0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8AA8AED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00ADB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</w:tr>
      <w:tr w:rsidR="00737460" w:rsidRPr="00B00ADB" w14:paraId="72448702" w14:textId="77777777" w:rsidTr="00EA17C7">
        <w:tc>
          <w:tcPr>
            <w:tcW w:w="2017" w:type="dxa"/>
          </w:tcPr>
          <w:p w14:paraId="15280E10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3CB0282C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4D01E7D7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D28045C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633C34C8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C1C40F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7F8B4066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1C3277CD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2AB8EE" w14:textId="77777777" w:rsidR="00737460" w:rsidRPr="00E13843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3843">
              <w:rPr>
                <w:rFonts w:ascii="Angsana New" w:hAnsi="Angsana New"/>
                <w:sz w:val="26"/>
                <w:szCs w:val="26"/>
              </w:rPr>
              <w:t>1</w:t>
            </w:r>
            <w:r w:rsidRPr="00E13843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E13843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1D056AE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34E6C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737460" w:rsidRPr="00B00ADB" w14:paraId="7820FAD4" w14:textId="77777777" w:rsidTr="00EA17C7">
        <w:tc>
          <w:tcPr>
            <w:tcW w:w="2017" w:type="dxa"/>
          </w:tcPr>
          <w:p w14:paraId="49FC48A5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1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E7BB196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5" w:type="dxa"/>
          </w:tcPr>
          <w:p w14:paraId="1A58CAEB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5B6D63EC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4" w:type="dxa"/>
            <w:vAlign w:val="center"/>
          </w:tcPr>
          <w:p w14:paraId="0E9F4AAD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007E95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vAlign w:val="center"/>
          </w:tcPr>
          <w:p w14:paraId="7E04C249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</w:tcPr>
          <w:p w14:paraId="179E7883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center"/>
          </w:tcPr>
          <w:p w14:paraId="3581F529" w14:textId="77777777" w:rsidR="00737460" w:rsidRPr="00E13843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5A6E8E1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center"/>
          </w:tcPr>
          <w:p w14:paraId="7F40E869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6EFB" w:rsidRPr="00B00ADB" w14:paraId="056C381A" w14:textId="77777777" w:rsidTr="00EA17C7">
        <w:tc>
          <w:tcPr>
            <w:tcW w:w="5529" w:type="dxa"/>
            <w:gridSpan w:val="5"/>
          </w:tcPr>
          <w:p w14:paraId="24438C6E" w14:textId="77777777" w:rsidR="00946EFB" w:rsidRPr="008363F0" w:rsidRDefault="00946EFB" w:rsidP="0094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363F0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8363F0">
              <w:rPr>
                <w:rFonts w:ascii="Angsana New" w:hAnsi="Angsana New"/>
                <w:sz w:val="26"/>
                <w:szCs w:val="26"/>
              </w:rPr>
              <w:t>2</w:t>
            </w:r>
            <w:r w:rsidRPr="008363F0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ของลำดับชั้นมูลค่ายุติธรรม</w:t>
            </w:r>
            <w:r w:rsidRPr="008363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E6F23B6" w14:textId="77777777" w:rsidR="00946EFB" w:rsidRPr="00B00ADB" w:rsidRDefault="00946EFB" w:rsidP="0094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8B9EF76" w14:textId="77777777" w:rsidR="00946EFB" w:rsidRPr="00B00ADB" w:rsidRDefault="00946EFB" w:rsidP="0094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30243C63" w14:textId="77777777" w:rsidR="00946EFB" w:rsidRPr="00B00ADB" w:rsidRDefault="00946EFB" w:rsidP="0094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center"/>
          </w:tcPr>
          <w:p w14:paraId="792D767B" w14:textId="77777777" w:rsidR="00946EFB" w:rsidRPr="00E13843" w:rsidRDefault="00946EFB" w:rsidP="0094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3843">
              <w:rPr>
                <w:rFonts w:ascii="Angsana New" w:hAnsi="Angsana New"/>
                <w:sz w:val="26"/>
                <w:szCs w:val="26"/>
              </w:rPr>
              <w:t>10,0</w:t>
            </w:r>
            <w:r w:rsidR="00E13843" w:rsidRPr="00E13843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236" w:type="dxa"/>
          </w:tcPr>
          <w:p w14:paraId="602748B0" w14:textId="77777777" w:rsidR="00946EFB" w:rsidRPr="00B00ADB" w:rsidRDefault="00946EFB" w:rsidP="0094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center"/>
          </w:tcPr>
          <w:p w14:paraId="5E1C7974" w14:textId="77777777" w:rsidR="00946EFB" w:rsidRPr="00B00ADB" w:rsidRDefault="00946EFB" w:rsidP="0094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14,974</w:t>
            </w:r>
          </w:p>
        </w:tc>
      </w:tr>
    </w:tbl>
    <w:p w14:paraId="23B0F292" w14:textId="77777777" w:rsidR="00EA17C7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6569C8F" w14:textId="77777777" w:rsidR="001E74D2" w:rsidRPr="00040998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3C10BC4" w14:textId="77777777" w:rsidR="001E74D2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  <w:r w:rsidRPr="00573B3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FED34AC" w14:textId="77777777" w:rsidR="001E74D2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14:paraId="3A0A757D" w14:textId="77777777" w:rsidR="001E74D2" w:rsidRPr="00F27901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  <w:sectPr w:rsidR="001E74D2" w:rsidRPr="00F27901" w:rsidSect="002F4A90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84" w:right="1151" w:bottom="1135" w:left="1440" w:header="476" w:footer="590" w:gutter="0"/>
          <w:pgNumType w:start="15"/>
          <w:cols w:space="720"/>
          <w:titlePg/>
          <w:docGrid w:linePitch="245"/>
        </w:sectPr>
      </w:pPr>
    </w:p>
    <w:p w14:paraId="3E4A0F6E" w14:textId="77777777" w:rsidR="004E0F56" w:rsidRDefault="001E74D2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4E0F56">
        <w:rPr>
          <w:rFonts w:ascii="Angsana New" w:hAnsi="Angsana New"/>
          <w:b/>
          <w:bCs/>
          <w:sz w:val="30"/>
          <w:szCs w:val="30"/>
        </w:rPr>
        <w:t>.</w:t>
      </w:r>
      <w:r w:rsidR="006A1A02" w:rsidRPr="006A1A02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เงินลงทุนในบริษัทย่อยและการร่วมค้า</w:t>
      </w:r>
    </w:p>
    <w:p w14:paraId="3A3ED2B1" w14:textId="77777777"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14:paraId="1725A114" w14:textId="77777777" w:rsidR="004E0F56" w:rsidRPr="00CA64A5" w:rsidRDefault="004E0F56" w:rsidP="00C57A1A">
      <w:pPr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 w:rsidR="00831540">
        <w:rPr>
          <w:rFonts w:ascii="Angsana New" w:hAnsi="Angsana New" w:hint="cs"/>
          <w:sz w:val="30"/>
          <w:szCs w:val="30"/>
          <w:cs/>
        </w:rPr>
        <w:t>ในบริษัทย่อย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B16BA">
        <w:rPr>
          <w:rFonts w:ascii="Angsana New" w:hAnsi="Angsana New"/>
          <w:sz w:val="30"/>
          <w:szCs w:val="30"/>
        </w:rPr>
        <w:t>3</w:t>
      </w:r>
      <w:r w:rsidR="002A2556">
        <w:rPr>
          <w:rFonts w:ascii="Angsana New" w:hAnsi="Angsana New"/>
          <w:sz w:val="30"/>
          <w:szCs w:val="30"/>
        </w:rPr>
        <w:t>0</w:t>
      </w:r>
      <w:r w:rsidR="00DB16BA">
        <w:rPr>
          <w:rFonts w:ascii="Angsana New" w:hAnsi="Angsana New"/>
          <w:sz w:val="30"/>
          <w:szCs w:val="30"/>
        </w:rPr>
        <w:t xml:space="preserve"> </w:t>
      </w:r>
      <w:r w:rsidR="00047EA9">
        <w:rPr>
          <w:rFonts w:ascii="Angsana New" w:hAnsi="Angsana New" w:hint="cs"/>
          <w:sz w:val="30"/>
          <w:szCs w:val="30"/>
          <w:cs/>
        </w:rPr>
        <w:t>กันยายน</w:t>
      </w:r>
      <w:r w:rsidR="00DB16BA">
        <w:rPr>
          <w:rFonts w:ascii="Angsana New" w:hAnsi="Angsana New"/>
          <w:sz w:val="30"/>
          <w:szCs w:val="30"/>
          <w:cs/>
        </w:rPr>
        <w:t xml:space="preserve"> </w:t>
      </w:r>
      <w:r w:rsidR="00DB16BA">
        <w:rPr>
          <w:rFonts w:ascii="Angsana New" w:hAnsi="Angsana New"/>
          <w:sz w:val="30"/>
          <w:szCs w:val="30"/>
        </w:rPr>
        <w:t xml:space="preserve">2567 </w:t>
      </w:r>
      <w:r w:rsidR="00DB16BA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DB16BA">
        <w:rPr>
          <w:rFonts w:ascii="Angsana New" w:hAnsi="Angsana New"/>
          <w:sz w:val="30"/>
          <w:szCs w:val="30"/>
        </w:rPr>
        <w:t xml:space="preserve">31 </w:t>
      </w:r>
      <w:r w:rsidR="00DB16BA">
        <w:rPr>
          <w:rFonts w:ascii="Angsana New" w:hAnsi="Angsana New"/>
          <w:sz w:val="30"/>
          <w:szCs w:val="30"/>
          <w:cs/>
        </w:rPr>
        <w:t xml:space="preserve">ธันวาคม </w:t>
      </w:r>
      <w:r w:rsidR="00DB16BA">
        <w:rPr>
          <w:rFonts w:ascii="Angsana New" w:hAnsi="Angsana New"/>
          <w:sz w:val="30"/>
          <w:szCs w:val="30"/>
        </w:rPr>
        <w:t>2566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19A12867" w14:textId="77777777"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1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067"/>
        <w:gridCol w:w="236"/>
        <w:gridCol w:w="1059"/>
        <w:gridCol w:w="236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14:paraId="42E4879A" w14:textId="77777777" w:rsidTr="00D20C17">
        <w:trPr>
          <w:cantSplit/>
        </w:trPr>
        <w:tc>
          <w:tcPr>
            <w:tcW w:w="3686" w:type="dxa"/>
          </w:tcPr>
          <w:p w14:paraId="5697AA5E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14:paraId="136FC5C6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4202E671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14:paraId="044F48A8" w14:textId="77777777"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14:paraId="70A31312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14:paraId="3B1F82AA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14:paraId="370BCA7F" w14:textId="77777777" w:rsidTr="00D20C17">
        <w:trPr>
          <w:cantSplit/>
        </w:trPr>
        <w:tc>
          <w:tcPr>
            <w:tcW w:w="3686" w:type="dxa"/>
          </w:tcPr>
          <w:p w14:paraId="54330299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14:paraId="43F797C0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36" w:type="dxa"/>
          </w:tcPr>
          <w:p w14:paraId="0C85775F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14:paraId="77412A16" w14:textId="77777777" w:rsidR="004E0F56" w:rsidRPr="00D02D1D" w:rsidRDefault="00250620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620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238" w:type="dxa"/>
          </w:tcPr>
          <w:p w14:paraId="19F87F23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14:paraId="6D321FFA" w14:textId="77777777" w:rsidR="004E0F56" w:rsidRPr="00D02D1D" w:rsidRDefault="00C044C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4E0F5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3701B7DA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57F6EDC0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047EA9" w:rsidRPr="00D02D1D" w14:paraId="06666413" w14:textId="77777777" w:rsidTr="00D20C17">
        <w:trPr>
          <w:cantSplit/>
        </w:trPr>
        <w:tc>
          <w:tcPr>
            <w:tcW w:w="3686" w:type="dxa"/>
          </w:tcPr>
          <w:p w14:paraId="5A644B9E" w14:textId="77777777" w:rsidR="00047EA9" w:rsidRPr="00D02D1D" w:rsidRDefault="00047EA9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54B5D24D" w14:textId="77777777" w:rsidR="00047EA9" w:rsidRPr="008F38E6" w:rsidRDefault="00047EA9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51AF02" w14:textId="77777777" w:rsidR="00047EA9" w:rsidRPr="008F38E6" w:rsidRDefault="00047EA9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7EB3D429" w14:textId="77777777" w:rsidR="00047EA9" w:rsidRPr="008F38E6" w:rsidRDefault="00047EA9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3DF3370" w14:textId="77777777" w:rsidR="00047EA9" w:rsidRPr="00D02D1D" w:rsidRDefault="00047EA9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34C523FC" w14:textId="77777777" w:rsidR="00047EA9" w:rsidRPr="008F38E6" w:rsidRDefault="00047EA9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A023B4A" w14:textId="77777777" w:rsidR="00047EA9" w:rsidRPr="008F38E6" w:rsidRDefault="00047EA9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A936F7" w14:textId="77777777" w:rsidR="00047EA9" w:rsidRPr="008F38E6" w:rsidRDefault="00047EA9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00AE543D" w14:textId="77777777" w:rsidR="00047EA9" w:rsidRPr="00D02D1D" w:rsidRDefault="00047EA9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AE2459C" w14:textId="77777777" w:rsidR="00047EA9" w:rsidRPr="00047EA9" w:rsidRDefault="00047EA9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59533EA" w14:textId="77777777" w:rsidR="00047EA9" w:rsidRPr="008F38E6" w:rsidRDefault="00047EA9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7F54677" w14:textId="77777777" w:rsidR="00047EA9" w:rsidRPr="008F38E6" w:rsidRDefault="00047EA9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79D0E62" w14:textId="77777777" w:rsidR="00047EA9" w:rsidRPr="00D02D1D" w:rsidRDefault="00047EA9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F3DA690" w14:textId="77777777" w:rsidR="00047EA9" w:rsidRDefault="00047EA9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B2B9770" w14:textId="77777777" w:rsidR="00047EA9" w:rsidRPr="00D02D1D" w:rsidRDefault="00047EA9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25D7535" w14:textId="77777777" w:rsidR="00047EA9" w:rsidRDefault="00047EA9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473E8B" w:rsidRPr="00D02D1D" w14:paraId="38DEAA61" w14:textId="77777777" w:rsidTr="00D20C17">
        <w:trPr>
          <w:cantSplit/>
        </w:trPr>
        <w:tc>
          <w:tcPr>
            <w:tcW w:w="3686" w:type="dxa"/>
          </w:tcPr>
          <w:p w14:paraId="2119DD15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8434099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1222D8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1DCF9CA6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B96086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2B8D4D1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7C90B20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BCA31D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DCA7D3A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0C331747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F10C65A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1963014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9BF50BF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1B89954B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3112ED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5DAFB5CF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6554" w:rsidRPr="00E25899" w14:paraId="6C72D275" w14:textId="77777777" w:rsidTr="00D20C17">
        <w:trPr>
          <w:cantSplit/>
        </w:trPr>
        <w:tc>
          <w:tcPr>
            <w:tcW w:w="3686" w:type="dxa"/>
            <w:vAlign w:val="center"/>
          </w:tcPr>
          <w:p w14:paraId="513B1F75" w14:textId="77777777" w:rsidR="00666554" w:rsidRPr="00E25899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14:paraId="6432ABA3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DB16BA">
              <w:rPr>
                <w:rFonts w:ascii="Angsana New" w:hAnsi="Angsana New"/>
                <w:sz w:val="30"/>
                <w:szCs w:val="30"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06EF67C8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96D15C9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DB16BA">
              <w:rPr>
                <w:rFonts w:ascii="Angsana New" w:hAnsi="Angsana New"/>
                <w:sz w:val="30"/>
                <w:szCs w:val="30"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58E9875A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1FA5E8A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14:paraId="4D099B9D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A3BAD1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14:paraId="1842A32B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4F7A67C9" w14:textId="77777777" w:rsidR="00666554" w:rsidRPr="0015765D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765D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25EC6895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74D871" w14:textId="77777777" w:rsidR="00666554" w:rsidRPr="0028754D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12A06FB9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FEACBAC" w14:textId="77777777" w:rsidR="00666554" w:rsidRPr="008B26F6" w:rsidRDefault="008B26F6" w:rsidP="008B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26F6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84698" w:rsidRPr="008B26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26F6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36" w:type="dxa"/>
          </w:tcPr>
          <w:p w14:paraId="5D94598D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F3C6EC9" w14:textId="77777777" w:rsidR="00666554" w:rsidRPr="008B78B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Theme="majorBidi" w:hAnsiTheme="majorBidi" w:cstheme="majorBidi"/>
                <w:sz w:val="30"/>
                <w:szCs w:val="30"/>
              </w:rPr>
              <w:t>14,230</w:t>
            </w:r>
          </w:p>
        </w:tc>
      </w:tr>
      <w:tr w:rsidR="008B26F6" w:rsidRPr="00E25899" w14:paraId="31034AB9" w14:textId="77777777" w:rsidTr="00D20C17">
        <w:trPr>
          <w:cantSplit/>
        </w:trPr>
        <w:tc>
          <w:tcPr>
            <w:tcW w:w="3686" w:type="dxa"/>
            <w:vAlign w:val="center"/>
          </w:tcPr>
          <w:p w14:paraId="0C00D09D" w14:textId="77777777" w:rsidR="008B26F6" w:rsidRPr="00E25899" w:rsidRDefault="008B26F6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14:paraId="164FBF20" w14:textId="77777777" w:rsidR="008B26F6" w:rsidRPr="008D73D5" w:rsidRDefault="008B26F6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14:paraId="0C63E8EC" w14:textId="77777777" w:rsidR="008B26F6" w:rsidRPr="00B9369C" w:rsidRDefault="008B26F6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FEB6559" w14:textId="77777777" w:rsidR="008B26F6" w:rsidRPr="008D73D5" w:rsidRDefault="008B26F6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14:paraId="349BE957" w14:textId="77777777" w:rsidR="008B26F6" w:rsidRPr="00B9369C" w:rsidRDefault="008B26F6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5C53788F" w14:textId="77777777" w:rsidR="008B26F6" w:rsidRPr="008D73D5" w:rsidRDefault="008B26F6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14:paraId="0944EA82" w14:textId="77777777" w:rsidR="008B26F6" w:rsidRPr="00B9369C" w:rsidRDefault="008B26F6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3E52790" w14:textId="77777777" w:rsidR="008B26F6" w:rsidRPr="008D73D5" w:rsidRDefault="008B26F6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14:paraId="792B8AD6" w14:textId="77777777" w:rsidR="008B26F6" w:rsidRPr="00B9369C" w:rsidRDefault="008B26F6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167A378B" w14:textId="77777777" w:rsidR="008B26F6" w:rsidRPr="0015765D" w:rsidRDefault="008B26F6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765D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69B19673" w14:textId="77777777" w:rsidR="008B26F6" w:rsidRPr="00D96202" w:rsidRDefault="008B26F6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CE5BA81" w14:textId="77777777" w:rsidR="008B26F6" w:rsidRPr="0028754D" w:rsidRDefault="008B26F6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7430C2F3" w14:textId="77777777" w:rsidR="008B26F6" w:rsidRPr="00D96202" w:rsidRDefault="008B26F6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DB3C730" w14:textId="77777777" w:rsidR="008B26F6" w:rsidRPr="008B26F6" w:rsidRDefault="008B26F6" w:rsidP="008B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26F6">
              <w:rPr>
                <w:rFonts w:asciiTheme="majorBidi" w:hAnsiTheme="majorBidi" w:cstheme="majorBidi"/>
                <w:sz w:val="30"/>
                <w:szCs w:val="30"/>
              </w:rPr>
              <w:t>20,100</w:t>
            </w:r>
          </w:p>
        </w:tc>
        <w:tc>
          <w:tcPr>
            <w:tcW w:w="236" w:type="dxa"/>
          </w:tcPr>
          <w:p w14:paraId="44ED26EC" w14:textId="77777777" w:rsidR="008B26F6" w:rsidRPr="00B9369C" w:rsidRDefault="008B26F6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FB0533" w14:textId="77777777" w:rsidR="008B26F6" w:rsidRPr="00047EA9" w:rsidRDefault="008B26F6" w:rsidP="0004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7E77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700</w:t>
            </w:r>
          </w:p>
        </w:tc>
      </w:tr>
      <w:tr w:rsidR="00666554" w:rsidRPr="00E25899" w14:paraId="799FF0A9" w14:textId="77777777" w:rsidTr="00D20C17">
        <w:trPr>
          <w:cantSplit/>
        </w:trPr>
        <w:tc>
          <w:tcPr>
            <w:tcW w:w="3686" w:type="dxa"/>
            <w:vAlign w:val="center"/>
          </w:tcPr>
          <w:p w14:paraId="665662D6" w14:textId="77777777" w:rsidR="00666554" w:rsidRPr="00E25899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14:paraId="1B1A9E76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14:paraId="673DCBDD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48C2C390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14:paraId="72D542D3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A719ED8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14:paraId="73E7D0F5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483706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14:paraId="3073A9F0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604B1DF9" w14:textId="77777777" w:rsidR="00666554" w:rsidRPr="0015765D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765D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3CC9C5BB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B35C78" w14:textId="77777777" w:rsidR="00666554" w:rsidRPr="0028754D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32EF30A6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D2A2DF8" w14:textId="77777777" w:rsidR="00666554" w:rsidRPr="008B26F6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26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76323884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AF0D58" w14:textId="77777777" w:rsidR="00666554" w:rsidRPr="008B78B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15765D" w:rsidRPr="00E25899" w14:paraId="2E620103" w14:textId="77777777" w:rsidTr="00D20C17">
        <w:trPr>
          <w:cantSplit/>
        </w:trPr>
        <w:tc>
          <w:tcPr>
            <w:tcW w:w="3686" w:type="dxa"/>
            <w:vAlign w:val="center"/>
          </w:tcPr>
          <w:p w14:paraId="07E081CD" w14:textId="77777777" w:rsidR="0015765D" w:rsidRPr="00E25899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14:paraId="4AE0596F" w14:textId="77777777" w:rsidR="0015765D" w:rsidRPr="0083174B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6" w:type="dxa"/>
          </w:tcPr>
          <w:p w14:paraId="1BD3C780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6993A9D" w14:textId="77777777" w:rsidR="0015765D" w:rsidRPr="0083174B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6" w:type="dxa"/>
          </w:tcPr>
          <w:p w14:paraId="5F6A6CF4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10E2B744" w14:textId="77777777" w:rsidR="0015765D" w:rsidRPr="008D73D5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6" w:type="dxa"/>
          </w:tcPr>
          <w:p w14:paraId="649D7162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713B9F6" w14:textId="77777777" w:rsidR="0015765D" w:rsidRPr="008D73D5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8" w:type="dxa"/>
          </w:tcPr>
          <w:p w14:paraId="1AD1C16D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BF628C4" w14:textId="77777777" w:rsidR="0015765D" w:rsidRPr="0015765D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765D">
              <w:rPr>
                <w:rFonts w:ascii="Angsana New" w:hAnsi="Angsana New"/>
                <w:sz w:val="30"/>
                <w:szCs w:val="30"/>
              </w:rPr>
              <w:t>1</w:t>
            </w:r>
            <w:r w:rsidRPr="0015765D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15765D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14:paraId="2D86F3EB" w14:textId="77777777" w:rsidR="0015765D" w:rsidRPr="00D96202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2D485D02" w14:textId="77777777" w:rsidR="0015765D" w:rsidRPr="0028754D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1</w:t>
            </w:r>
            <w:r w:rsidRPr="00C700B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C700BB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14:paraId="4C24D903" w14:textId="77777777" w:rsidR="0015765D" w:rsidRPr="00D96202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CA62646" w14:textId="77777777" w:rsidR="0015765D" w:rsidRPr="008B26F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26F6">
              <w:rPr>
                <w:rFonts w:asciiTheme="majorBidi" w:hAnsiTheme="majorBidi" w:cstheme="majorBidi"/>
                <w:sz w:val="30"/>
                <w:szCs w:val="30"/>
              </w:rPr>
              <w:t>24,132</w:t>
            </w:r>
          </w:p>
        </w:tc>
        <w:tc>
          <w:tcPr>
            <w:tcW w:w="236" w:type="dxa"/>
          </w:tcPr>
          <w:p w14:paraId="4D1731A2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DD7E467" w14:textId="77777777" w:rsidR="0015765D" w:rsidRPr="002A255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7E77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658</w:t>
            </w:r>
          </w:p>
        </w:tc>
      </w:tr>
      <w:tr w:rsidR="0015765D" w:rsidRPr="00E25899" w14:paraId="64EB016F" w14:textId="77777777" w:rsidTr="00D20C17">
        <w:trPr>
          <w:cantSplit/>
        </w:trPr>
        <w:tc>
          <w:tcPr>
            <w:tcW w:w="3686" w:type="dxa"/>
            <w:vAlign w:val="center"/>
          </w:tcPr>
          <w:p w14:paraId="00CD8F69" w14:textId="77777777" w:rsidR="0015765D" w:rsidRPr="000D465B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>บริษัท ชาลี ท็อป โลจิสติกส์ โซลูชั่น จำกัด</w:t>
            </w:r>
          </w:p>
        </w:tc>
        <w:tc>
          <w:tcPr>
            <w:tcW w:w="1067" w:type="dxa"/>
          </w:tcPr>
          <w:p w14:paraId="69034EE9" w14:textId="77777777" w:rsidR="0015765D" w:rsidRPr="006A1A02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***</w:t>
            </w:r>
          </w:p>
        </w:tc>
        <w:tc>
          <w:tcPr>
            <w:tcW w:w="236" w:type="dxa"/>
          </w:tcPr>
          <w:p w14:paraId="3EF74173" w14:textId="77777777" w:rsidR="0015765D" w:rsidRPr="002A255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9" w:type="dxa"/>
          </w:tcPr>
          <w:p w14:paraId="2E96A0EF" w14:textId="77777777" w:rsidR="0015765D" w:rsidRPr="000D465B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65B">
              <w:rPr>
                <w:rFonts w:ascii="Angsana New" w:hAnsi="Angsana New"/>
                <w:sz w:val="30"/>
                <w:szCs w:val="30"/>
              </w:rPr>
              <w:t xml:space="preserve">  10,000</w:t>
            </w:r>
          </w:p>
        </w:tc>
        <w:tc>
          <w:tcPr>
            <w:tcW w:w="236" w:type="dxa"/>
          </w:tcPr>
          <w:p w14:paraId="63A8C797" w14:textId="77777777" w:rsidR="0015765D" w:rsidRPr="002A255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</w:tcPr>
          <w:p w14:paraId="5CFDD2BB" w14:textId="77777777" w:rsidR="0015765D" w:rsidRPr="002A255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5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***</w:t>
            </w:r>
          </w:p>
        </w:tc>
        <w:tc>
          <w:tcPr>
            <w:tcW w:w="236" w:type="dxa"/>
          </w:tcPr>
          <w:p w14:paraId="108A38D6" w14:textId="77777777" w:rsidR="0015765D" w:rsidRPr="002A255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21B3289C" w14:textId="77777777" w:rsidR="0015765D" w:rsidRPr="000D465B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65B"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  <w:tc>
          <w:tcPr>
            <w:tcW w:w="238" w:type="dxa"/>
          </w:tcPr>
          <w:p w14:paraId="7129AB5B" w14:textId="77777777" w:rsidR="0015765D" w:rsidRPr="002A255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669FB539" w14:textId="77777777" w:rsidR="0015765D" w:rsidRPr="0015765D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65D">
              <w:rPr>
                <w:rFonts w:ascii="Angsana New" w:hAnsi="Angsana New" w:hint="cs"/>
                <w:sz w:val="30"/>
                <w:szCs w:val="30"/>
                <w:cs/>
              </w:rPr>
              <w:t>***</w:t>
            </w:r>
          </w:p>
        </w:tc>
        <w:tc>
          <w:tcPr>
            <w:tcW w:w="236" w:type="dxa"/>
          </w:tcPr>
          <w:p w14:paraId="17F82C98" w14:textId="77777777" w:rsidR="0015765D" w:rsidRPr="002A255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6D37160" w14:textId="77777777" w:rsidR="0015765D" w:rsidRPr="000D465B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65B"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  <w:tc>
          <w:tcPr>
            <w:tcW w:w="236" w:type="dxa"/>
          </w:tcPr>
          <w:p w14:paraId="18B14585" w14:textId="77777777" w:rsidR="0015765D" w:rsidRPr="002A255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63C4CA65" w14:textId="77777777" w:rsidR="0015765D" w:rsidRPr="008B26F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26F6">
              <w:rPr>
                <w:rFonts w:ascii="Angsana New" w:hAnsi="Angsana New" w:hint="cs"/>
                <w:sz w:val="30"/>
                <w:szCs w:val="30"/>
                <w:cs/>
              </w:rPr>
              <w:t>***</w:t>
            </w:r>
          </w:p>
        </w:tc>
        <w:tc>
          <w:tcPr>
            <w:tcW w:w="236" w:type="dxa"/>
          </w:tcPr>
          <w:p w14:paraId="0F955EAF" w14:textId="77777777" w:rsidR="0015765D" w:rsidRPr="002A255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05E18D1" w14:textId="77777777" w:rsidR="0015765D" w:rsidRPr="000D465B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65B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15765D" w:rsidRPr="00E25899" w14:paraId="74F8D254" w14:textId="77777777" w:rsidTr="00D20C17">
        <w:trPr>
          <w:cantSplit/>
        </w:trPr>
        <w:tc>
          <w:tcPr>
            <w:tcW w:w="3686" w:type="dxa"/>
          </w:tcPr>
          <w:p w14:paraId="26A2F4BD" w14:textId="77777777" w:rsidR="0015765D" w:rsidRPr="00E25899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14:paraId="5493C256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93489D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455940B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1D17C7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11260676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D2962F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D8878D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CD51D71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73D35" w14:textId="77777777" w:rsidR="0015765D" w:rsidRPr="0015765D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765D">
              <w:rPr>
                <w:rFonts w:ascii="Angsana New" w:hAnsi="Angsana New"/>
                <w:sz w:val="30"/>
                <w:szCs w:val="30"/>
              </w:rPr>
              <w:t>6</w:t>
            </w:r>
            <w:r w:rsidRPr="0015765D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15765D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14:paraId="1A540D32" w14:textId="77777777" w:rsidR="0015765D" w:rsidRPr="00D96202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58B0312" w14:textId="77777777" w:rsidR="0015765D" w:rsidRPr="0028754D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6</w:t>
            </w:r>
            <w:r w:rsidRPr="00C700BB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C700BB">
              <w:rPr>
                <w:rFonts w:ascii="Angsana New" w:hAnsi="Angsana New"/>
                <w:sz w:val="30"/>
                <w:szCs w:val="30"/>
              </w:rPr>
              <w:t>8,597</w:t>
            </w:r>
          </w:p>
        </w:tc>
        <w:tc>
          <w:tcPr>
            <w:tcW w:w="236" w:type="dxa"/>
          </w:tcPr>
          <w:p w14:paraId="61017D17" w14:textId="77777777" w:rsidR="0015765D" w:rsidRPr="00D96202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8B400" w14:textId="77777777" w:rsidR="0015765D" w:rsidRPr="008B26F6" w:rsidRDefault="008B26F6" w:rsidP="008B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26F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5765D" w:rsidRPr="008B26F6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8B26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5765D" w:rsidRPr="008B26F6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36" w:type="dxa"/>
          </w:tcPr>
          <w:p w14:paraId="618E12E7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2781CE2" w14:textId="77777777" w:rsidR="0015765D" w:rsidRPr="008B78BA" w:rsidRDefault="00047EA9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  <w:r w:rsidR="0015765D" w:rsidRPr="007E77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15765D">
              <w:rPr>
                <w:rFonts w:asciiTheme="majorBidi" w:hAnsiTheme="majorBidi" w:cstheme="majorBidi" w:hint="cs"/>
                <w:sz w:val="30"/>
                <w:szCs w:val="30"/>
                <w:cs/>
              </w:rPr>
              <w:t>88</w:t>
            </w:r>
          </w:p>
        </w:tc>
      </w:tr>
    </w:tbl>
    <w:p w14:paraId="08A9E49E" w14:textId="77777777"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14:paraId="78B43DDD" w14:textId="77777777" w:rsidR="001F70F9" w:rsidRDefault="001F70F9" w:rsidP="00454AF3">
      <w:pPr>
        <w:rPr>
          <w:rFonts w:ascii="Angsana New" w:hAnsi="Angsana New"/>
          <w:sz w:val="30"/>
          <w:szCs w:val="30"/>
        </w:rPr>
      </w:pPr>
    </w:p>
    <w:p w14:paraId="35B63787" w14:textId="77777777"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E92D5A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14:paraId="2A7D13C8" w14:textId="77777777" w:rsidR="006A1A02" w:rsidRPr="006A1A02" w:rsidRDefault="006A1A02" w:rsidP="00EA2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*** </w:t>
      </w:r>
      <w:r w:rsidR="003323A2">
        <w:rPr>
          <w:rFonts w:ascii="Angsana New" w:hAnsi="Angsana New" w:hint="cs"/>
          <w:sz w:val="30"/>
          <w:szCs w:val="30"/>
          <w:cs/>
        </w:rPr>
        <w:t xml:space="preserve">ในช่วงไตรมาสที่ </w:t>
      </w:r>
      <w:r w:rsidR="003323A2">
        <w:rPr>
          <w:rFonts w:ascii="Angsana New" w:hAnsi="Angsana New"/>
          <w:sz w:val="30"/>
          <w:szCs w:val="30"/>
        </w:rPr>
        <w:t xml:space="preserve">2 </w:t>
      </w:r>
      <w:r w:rsidR="003323A2">
        <w:rPr>
          <w:rFonts w:ascii="Angsana New" w:hAnsi="Angsana New" w:hint="cs"/>
          <w:sz w:val="30"/>
          <w:szCs w:val="30"/>
          <w:cs/>
        </w:rPr>
        <w:t>ของปี</w:t>
      </w:r>
      <w:r w:rsidR="003323A2">
        <w:rPr>
          <w:rFonts w:ascii="Angsana New" w:hAnsi="Angsana New"/>
          <w:sz w:val="30"/>
          <w:szCs w:val="30"/>
        </w:rPr>
        <w:t xml:space="preserve"> 2567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A1A02">
        <w:rPr>
          <w:rFonts w:ascii="Angsana New" w:hAnsi="Angsana New"/>
          <w:sz w:val="30"/>
          <w:szCs w:val="30"/>
          <w:cs/>
        </w:rPr>
        <w:t>บริษัท ชาลี ท็อป โลจิสติกส์ โซลูชั่น จำกัด</w:t>
      </w:r>
      <w:r>
        <w:rPr>
          <w:rFonts w:ascii="Angsana New" w:hAnsi="Angsana New" w:hint="cs"/>
          <w:sz w:val="30"/>
          <w:szCs w:val="30"/>
          <w:cs/>
        </w:rPr>
        <w:t xml:space="preserve"> (“</w:t>
      </w:r>
      <w:r>
        <w:rPr>
          <w:rFonts w:ascii="Angsana New" w:hAnsi="Angsana New"/>
          <w:sz w:val="30"/>
          <w:szCs w:val="30"/>
        </w:rPr>
        <w:t>CTLS</w:t>
      </w:r>
      <w:r>
        <w:rPr>
          <w:rFonts w:ascii="Angsana New" w:hAnsi="Angsana New" w:hint="cs"/>
          <w:sz w:val="30"/>
          <w:szCs w:val="30"/>
          <w:cs/>
        </w:rPr>
        <w:t xml:space="preserve">”) </w:t>
      </w:r>
      <w:r w:rsidR="00095C33">
        <w:rPr>
          <w:rFonts w:ascii="Angsana New" w:hAnsi="Angsana New" w:hint="cs"/>
          <w:sz w:val="30"/>
          <w:szCs w:val="30"/>
          <w:cs/>
        </w:rPr>
        <w:t>ได้</w:t>
      </w:r>
      <w:r w:rsidR="003323A2">
        <w:rPr>
          <w:rFonts w:ascii="Angsana New" w:hAnsi="Angsana New" w:hint="cs"/>
          <w:sz w:val="30"/>
          <w:szCs w:val="30"/>
          <w:cs/>
        </w:rPr>
        <w:t>เริ่มดำเนินการ</w:t>
      </w:r>
      <w:r w:rsidR="00095C33">
        <w:rPr>
          <w:rFonts w:ascii="Angsana New" w:hAnsi="Angsana New" w:hint="cs"/>
          <w:sz w:val="30"/>
          <w:szCs w:val="30"/>
          <w:cs/>
        </w:rPr>
        <w:t>จดทะเบียนเปลี่ยนแปลงข้อบังคับบริษัทในส่วนที่เกี่ยวข้องกับการมีสิทธิออกเสียงใน</w:t>
      </w:r>
      <w:r w:rsidR="003323A2">
        <w:rPr>
          <w:rFonts w:ascii="Angsana New" w:hAnsi="Angsana New" w:hint="cs"/>
          <w:sz w:val="30"/>
          <w:szCs w:val="30"/>
          <w:cs/>
        </w:rPr>
        <w:t>การ</w:t>
      </w:r>
      <w:r w:rsidR="00095C33">
        <w:rPr>
          <w:rFonts w:ascii="Angsana New" w:hAnsi="Angsana New" w:hint="cs"/>
          <w:sz w:val="30"/>
          <w:szCs w:val="30"/>
          <w:cs/>
        </w:rPr>
        <w:t>ประชุม</w:t>
      </w:r>
      <w:r w:rsidR="003323A2">
        <w:rPr>
          <w:rFonts w:ascii="Angsana New" w:hAnsi="Angsana New" w:hint="cs"/>
          <w:sz w:val="30"/>
          <w:szCs w:val="30"/>
          <w:cs/>
        </w:rPr>
        <w:t>คณะ</w:t>
      </w:r>
      <w:r w:rsidR="00095C33">
        <w:rPr>
          <w:rFonts w:ascii="Angsana New" w:hAnsi="Angsana New" w:hint="cs"/>
          <w:sz w:val="30"/>
          <w:szCs w:val="30"/>
          <w:cs/>
        </w:rPr>
        <w:t xml:space="preserve">กรรมการบริษัทและการประชุมผู้ถือหุ้นจากเดิมที่ใช้เสียงข้างมากในการลงมติ (ซึ่งบริษัทมีการควบคุมแบบเบ็ดเสร็จเด็ดขาดใน </w:t>
      </w:r>
      <w:r w:rsidR="00095C33">
        <w:rPr>
          <w:rFonts w:ascii="Angsana New" w:hAnsi="Angsana New"/>
          <w:sz w:val="30"/>
          <w:szCs w:val="30"/>
        </w:rPr>
        <w:t>CTLS</w:t>
      </w:r>
      <w:r w:rsidR="00095C33">
        <w:rPr>
          <w:rFonts w:ascii="Angsana New" w:hAnsi="Angsana New" w:hint="cs"/>
          <w:sz w:val="30"/>
          <w:szCs w:val="30"/>
          <w:cs/>
        </w:rPr>
        <w:t xml:space="preserve">) เป็นการลงคะแนนเสียงแบบเป็นเอกฉันท์ในการลงมติ (ซึ่งก่อให้เกิดการควบคุมร่วมของผู้ถือหุ้นทุกฝ่าย ดังนั้น การควบคุมใน </w:t>
      </w:r>
      <w:r w:rsidR="00095C33" w:rsidRPr="003967A4">
        <w:rPr>
          <w:rFonts w:ascii="Angsana New" w:hAnsi="Angsana New"/>
          <w:spacing w:val="4"/>
          <w:sz w:val="30"/>
          <w:szCs w:val="30"/>
        </w:rPr>
        <w:t xml:space="preserve">CTLS </w:t>
      </w:r>
      <w:r w:rsidR="00095C33" w:rsidRPr="003967A4">
        <w:rPr>
          <w:rFonts w:ascii="Angsana New" w:hAnsi="Angsana New" w:hint="cs"/>
          <w:spacing w:val="4"/>
          <w:sz w:val="30"/>
          <w:szCs w:val="30"/>
          <w:cs/>
        </w:rPr>
        <w:t>จึงสิ้นสุดลงในช่วงเวลาดังกล่าวและก่อเกิดการร่วมค้าขึ้นนับแต่นั้น) ทั้งนี้ การเปลี่ยนแปลงข้อบังคับดังกล่าว</w:t>
      </w:r>
      <w:r w:rsidR="00095C33">
        <w:rPr>
          <w:rFonts w:ascii="Angsana New" w:hAnsi="Angsana New" w:hint="cs"/>
          <w:sz w:val="30"/>
          <w:szCs w:val="30"/>
          <w:cs/>
        </w:rPr>
        <w:t xml:space="preserve">เป็นไปตามมติที่ประชุมวิสามัญผู้ถือหุ้นของ </w:t>
      </w:r>
      <w:r w:rsidR="00095C33">
        <w:rPr>
          <w:rFonts w:ascii="Angsana New" w:hAnsi="Angsana New"/>
          <w:sz w:val="30"/>
          <w:szCs w:val="30"/>
        </w:rPr>
        <w:t xml:space="preserve">CTLS </w:t>
      </w:r>
      <w:r w:rsidR="00095C33">
        <w:rPr>
          <w:rFonts w:ascii="Angsana New" w:hAnsi="Angsana New" w:hint="cs"/>
          <w:sz w:val="30"/>
          <w:szCs w:val="30"/>
          <w:cs/>
        </w:rPr>
        <w:t xml:space="preserve">ในเดือนมิถุนายน </w:t>
      </w:r>
      <w:r w:rsidR="009C1A0F">
        <w:rPr>
          <w:rFonts w:ascii="Angsana New" w:hAnsi="Angsana New"/>
          <w:sz w:val="30"/>
          <w:szCs w:val="30"/>
        </w:rPr>
        <w:t>2567</w:t>
      </w:r>
      <w:r w:rsidR="00095C33">
        <w:rPr>
          <w:rFonts w:ascii="Angsana New" w:hAnsi="Angsana New" w:hint="cs"/>
          <w:sz w:val="30"/>
          <w:szCs w:val="30"/>
          <w:cs/>
        </w:rPr>
        <w:t xml:space="preserve"> ในงบการเงินเฉพาะกิจการบริษัทได้โอนยอด</w:t>
      </w:r>
      <w:r w:rsidR="00095C33" w:rsidRPr="003967A4">
        <w:rPr>
          <w:rFonts w:ascii="Angsana New" w:hAnsi="Angsana New" w:hint="cs"/>
          <w:spacing w:val="6"/>
          <w:sz w:val="30"/>
          <w:szCs w:val="30"/>
          <w:cs/>
        </w:rPr>
        <w:t xml:space="preserve">มูลค่าตามบัญชีของเงินลงทุนใน </w:t>
      </w:r>
      <w:r w:rsidR="00095C33" w:rsidRPr="003967A4">
        <w:rPr>
          <w:rFonts w:ascii="Angsana New" w:hAnsi="Angsana New"/>
          <w:spacing w:val="6"/>
          <w:sz w:val="30"/>
          <w:szCs w:val="30"/>
        </w:rPr>
        <w:t xml:space="preserve">CTLS </w:t>
      </w:r>
      <w:r w:rsidR="003323A2" w:rsidRPr="003967A4">
        <w:rPr>
          <w:rFonts w:ascii="Angsana New" w:hAnsi="Angsana New" w:hint="cs"/>
          <w:spacing w:val="6"/>
          <w:sz w:val="30"/>
          <w:szCs w:val="30"/>
          <w:cs/>
        </w:rPr>
        <w:t>ในช่วงดังกล่าว</w:t>
      </w:r>
      <w:r w:rsidR="00095C33" w:rsidRPr="003967A4">
        <w:rPr>
          <w:rFonts w:ascii="Angsana New" w:hAnsi="Angsana New" w:hint="cs"/>
          <w:spacing w:val="6"/>
          <w:sz w:val="30"/>
          <w:szCs w:val="30"/>
          <w:cs/>
        </w:rPr>
        <w:t>จากเงินลงทุนในบริษัทย่อยมาเป็นการร่วมค้า ส่ว</w:t>
      </w:r>
      <w:r w:rsidR="003323A2" w:rsidRPr="003967A4">
        <w:rPr>
          <w:rFonts w:ascii="Angsana New" w:hAnsi="Angsana New" w:hint="cs"/>
          <w:spacing w:val="6"/>
          <w:sz w:val="30"/>
          <w:szCs w:val="30"/>
          <w:cs/>
        </w:rPr>
        <w:t>น</w:t>
      </w:r>
      <w:r w:rsidR="00095C33" w:rsidRPr="003967A4">
        <w:rPr>
          <w:rFonts w:ascii="Angsana New" w:hAnsi="Angsana New" w:hint="cs"/>
          <w:spacing w:val="6"/>
          <w:sz w:val="30"/>
          <w:szCs w:val="30"/>
          <w:cs/>
        </w:rPr>
        <w:t>งบฐานะ</w:t>
      </w:r>
      <w:r w:rsidR="00095C33">
        <w:rPr>
          <w:rFonts w:ascii="Angsana New" w:hAnsi="Angsana New" w:hint="cs"/>
          <w:sz w:val="30"/>
          <w:szCs w:val="30"/>
          <w:cs/>
        </w:rPr>
        <w:t>การเงินรวม</w:t>
      </w:r>
      <w:r w:rsidR="003323A2" w:rsidRPr="003323A2">
        <w:rPr>
          <w:rFonts w:ascii="Angsana New" w:hAnsi="Angsana New"/>
          <w:sz w:val="30"/>
          <w:szCs w:val="30"/>
          <w:cs/>
        </w:rPr>
        <w:t xml:space="preserve">ในปี </w:t>
      </w:r>
      <w:r w:rsidR="003323A2">
        <w:rPr>
          <w:rFonts w:ascii="Angsana New" w:hAnsi="Angsana New"/>
          <w:sz w:val="30"/>
          <w:szCs w:val="30"/>
        </w:rPr>
        <w:t>2567</w:t>
      </w:r>
      <w:r w:rsidR="003323A2" w:rsidRPr="003323A2">
        <w:rPr>
          <w:rFonts w:ascii="Angsana New" w:hAnsi="Angsana New"/>
          <w:sz w:val="30"/>
          <w:szCs w:val="30"/>
          <w:cs/>
        </w:rPr>
        <w:t xml:space="preserve"> </w:t>
      </w:r>
      <w:r w:rsidR="00095C33">
        <w:rPr>
          <w:rFonts w:ascii="Angsana New" w:hAnsi="Angsana New" w:hint="cs"/>
          <w:sz w:val="30"/>
          <w:szCs w:val="30"/>
          <w:cs/>
        </w:rPr>
        <w:t xml:space="preserve">ไม่ได้มีการนำสินทรัพย์และหนี้สินของ </w:t>
      </w:r>
      <w:r w:rsidR="00095C33">
        <w:rPr>
          <w:rFonts w:ascii="Angsana New" w:hAnsi="Angsana New"/>
          <w:sz w:val="30"/>
          <w:szCs w:val="30"/>
        </w:rPr>
        <w:t xml:space="preserve">CTLS </w:t>
      </w:r>
      <w:r w:rsidR="00095C33">
        <w:rPr>
          <w:rFonts w:ascii="Angsana New" w:hAnsi="Angsana New" w:hint="cs"/>
          <w:sz w:val="30"/>
          <w:szCs w:val="30"/>
          <w:cs/>
        </w:rPr>
        <w:t xml:space="preserve">มารวมในการจัดทำ ส่วนงบกำไรขาดทุนเบ็ดเสร็จรวมได้รวมผลการดำเนินงานเฉพาะในช่วงที่บริษัทยังมีการควบคุมใน </w:t>
      </w:r>
      <w:r w:rsidR="00095C33">
        <w:rPr>
          <w:rFonts w:ascii="Angsana New" w:hAnsi="Angsana New"/>
          <w:sz w:val="30"/>
          <w:szCs w:val="30"/>
        </w:rPr>
        <w:t xml:space="preserve">CTLS </w:t>
      </w:r>
      <w:r w:rsidR="00095C33">
        <w:rPr>
          <w:rFonts w:ascii="Angsana New" w:hAnsi="Angsana New" w:hint="cs"/>
          <w:sz w:val="30"/>
          <w:szCs w:val="30"/>
          <w:cs/>
        </w:rPr>
        <w:t xml:space="preserve">โดยหลังจากที่การควบคุมได้สิ้นสุดลงและเกิดเป็นการควบคุมร่วมบริษัทบันทึกเพียงส่วนแบ่งขาดทุนในการร่วมค้าจาก </w:t>
      </w:r>
      <w:r w:rsidR="00095C33">
        <w:rPr>
          <w:rFonts w:ascii="Angsana New" w:hAnsi="Angsana New"/>
          <w:sz w:val="30"/>
          <w:szCs w:val="30"/>
        </w:rPr>
        <w:t>CTLS</w:t>
      </w:r>
    </w:p>
    <w:p w14:paraId="1B6C9C0D" w14:textId="77777777" w:rsidR="006A1A02" w:rsidRPr="00B43B64" w:rsidRDefault="006A1A02" w:rsidP="0004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30AB61A3" w14:textId="77777777" w:rsidR="00DE3950" w:rsidRPr="00DE3950" w:rsidRDefault="00BE33B8" w:rsidP="00DE3950">
      <w:pPr>
        <w:rPr>
          <w:rFonts w:ascii="Angsana New" w:hAnsi="Angsana New"/>
          <w:sz w:val="30"/>
          <w:szCs w:val="30"/>
        </w:rPr>
      </w:pPr>
      <w:r w:rsidRPr="00DE3950">
        <w:rPr>
          <w:rFonts w:ascii="Angsana New" w:hAnsi="Angsana New"/>
          <w:sz w:val="30"/>
          <w:szCs w:val="30"/>
          <w:cs/>
        </w:rPr>
        <w:t>เงินลงทุนในการร่วมค้า</w:t>
      </w:r>
      <w:r w:rsidR="00DE3950" w:rsidRPr="00DE3950">
        <w:rPr>
          <w:rFonts w:ascii="Angsana New" w:hAnsi="Angsana New" w:hint="cs"/>
          <w:sz w:val="30"/>
          <w:szCs w:val="30"/>
          <w:cs/>
        </w:rPr>
        <w:t xml:space="preserve"> </w:t>
      </w:r>
      <w:r w:rsidR="00DE3950" w:rsidRPr="00DE395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E3950" w:rsidRPr="00DE3950">
        <w:rPr>
          <w:rFonts w:ascii="Angsana New" w:hAnsi="Angsana New"/>
          <w:sz w:val="30"/>
          <w:szCs w:val="30"/>
        </w:rPr>
        <w:t xml:space="preserve">30 </w:t>
      </w:r>
      <w:r w:rsidR="00D679C8">
        <w:rPr>
          <w:rFonts w:ascii="Angsana New" w:hAnsi="Angsana New" w:hint="cs"/>
          <w:sz w:val="30"/>
          <w:szCs w:val="30"/>
          <w:cs/>
        </w:rPr>
        <w:t>กันยายน</w:t>
      </w:r>
      <w:r w:rsidR="00DE3950" w:rsidRPr="00DE3950">
        <w:rPr>
          <w:rFonts w:ascii="Angsana New" w:hAnsi="Angsana New"/>
          <w:sz w:val="30"/>
          <w:szCs w:val="30"/>
          <w:cs/>
        </w:rPr>
        <w:t xml:space="preserve"> </w:t>
      </w:r>
      <w:r w:rsidR="00DE3950" w:rsidRPr="00DE3950">
        <w:rPr>
          <w:rFonts w:ascii="Angsana New" w:hAnsi="Angsana New"/>
          <w:sz w:val="30"/>
          <w:szCs w:val="30"/>
        </w:rPr>
        <w:t xml:space="preserve">2567 </w:t>
      </w:r>
      <w:r w:rsidR="00DE3950" w:rsidRPr="00DE3950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DE3950" w:rsidRPr="00DE3950">
        <w:rPr>
          <w:rFonts w:ascii="Angsana New" w:hAnsi="Angsana New"/>
          <w:sz w:val="30"/>
          <w:szCs w:val="30"/>
        </w:rPr>
        <w:t xml:space="preserve">31 </w:t>
      </w:r>
      <w:r w:rsidR="00DE3950" w:rsidRPr="00DE3950">
        <w:rPr>
          <w:rFonts w:ascii="Angsana New" w:hAnsi="Angsana New"/>
          <w:sz w:val="30"/>
          <w:szCs w:val="30"/>
          <w:cs/>
        </w:rPr>
        <w:t xml:space="preserve">ธันวาคม </w:t>
      </w:r>
      <w:r w:rsidR="00DE3950" w:rsidRPr="00DE3950">
        <w:rPr>
          <w:rFonts w:ascii="Angsana New" w:hAnsi="Angsana New"/>
          <w:sz w:val="30"/>
          <w:szCs w:val="30"/>
        </w:rPr>
        <w:t>2566</w:t>
      </w:r>
      <w:r w:rsidR="00DE3950" w:rsidRPr="00DE3950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39CD658F" w14:textId="77777777" w:rsidR="001349BB" w:rsidRDefault="001349BB" w:rsidP="0004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048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985"/>
        <w:gridCol w:w="851"/>
        <w:gridCol w:w="267"/>
        <w:gridCol w:w="867"/>
        <w:gridCol w:w="280"/>
        <w:gridCol w:w="708"/>
        <w:gridCol w:w="284"/>
        <w:gridCol w:w="708"/>
        <w:gridCol w:w="284"/>
        <w:gridCol w:w="850"/>
        <w:gridCol w:w="287"/>
        <w:gridCol w:w="847"/>
        <w:gridCol w:w="283"/>
        <w:gridCol w:w="851"/>
        <w:gridCol w:w="283"/>
        <w:gridCol w:w="851"/>
      </w:tblGrid>
      <w:tr w:rsidR="001349BB" w:rsidRPr="00770FDB" w14:paraId="75ECB90E" w14:textId="77777777" w:rsidTr="00B03BA6">
        <w:trPr>
          <w:cantSplit/>
        </w:trPr>
        <w:tc>
          <w:tcPr>
            <w:tcW w:w="1985" w:type="dxa"/>
          </w:tcPr>
          <w:p w14:paraId="17BDF365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14:paraId="6D2F385D" w14:textId="77777777" w:rsidR="001349BB" w:rsidRPr="00770FDB" w:rsidRDefault="001349BB" w:rsidP="00945E9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80" w:type="dxa"/>
          </w:tcPr>
          <w:p w14:paraId="47923D59" w14:textId="77777777" w:rsidR="001349BB" w:rsidRPr="00770FDB" w:rsidRDefault="001349BB" w:rsidP="00945E9A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00" w:type="dxa"/>
            <w:gridSpan w:val="3"/>
            <w:tcBorders>
              <w:bottom w:val="single" w:sz="4" w:space="0" w:color="auto"/>
            </w:tcBorders>
          </w:tcPr>
          <w:p w14:paraId="50485905" w14:textId="77777777" w:rsidR="001349BB" w:rsidRPr="00770FDB" w:rsidRDefault="001349BB" w:rsidP="00945E9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284" w:type="dxa"/>
          </w:tcPr>
          <w:p w14:paraId="028BFEEB" w14:textId="77777777" w:rsidR="001349BB" w:rsidRPr="00770FDB" w:rsidRDefault="001349BB" w:rsidP="002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2" w:type="dxa"/>
            <w:gridSpan w:val="7"/>
          </w:tcPr>
          <w:p w14:paraId="4FBF38A4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349BB" w:rsidRPr="00770FDB" w14:paraId="5828E2C8" w14:textId="77777777" w:rsidTr="00B03BA6">
        <w:trPr>
          <w:cantSplit/>
        </w:trPr>
        <w:tc>
          <w:tcPr>
            <w:tcW w:w="1985" w:type="dxa"/>
          </w:tcPr>
          <w:p w14:paraId="158437E3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14:paraId="0C60C53A" w14:textId="77777777" w:rsidR="001349BB" w:rsidRPr="00770FDB" w:rsidRDefault="001349BB" w:rsidP="001349BB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280" w:type="dxa"/>
          </w:tcPr>
          <w:p w14:paraId="777AF9AA" w14:textId="77777777" w:rsidR="001349BB" w:rsidRPr="00770FDB" w:rsidRDefault="001349BB" w:rsidP="001349BB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00" w:type="dxa"/>
            <w:gridSpan w:val="3"/>
            <w:tcBorders>
              <w:bottom w:val="single" w:sz="4" w:space="0" w:color="auto"/>
            </w:tcBorders>
          </w:tcPr>
          <w:p w14:paraId="43C8E66B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84" w:type="dxa"/>
          </w:tcPr>
          <w:p w14:paraId="0D3C73DC" w14:textId="77777777" w:rsidR="001349BB" w:rsidRPr="00770FDB" w:rsidRDefault="001349BB" w:rsidP="002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35825B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6D6C92F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</w:tcBorders>
          </w:tcPr>
          <w:p w14:paraId="48F0C7AC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1349BB" w:rsidRPr="00770FDB" w14:paraId="6C988AC4" w14:textId="77777777" w:rsidTr="00B03BA6">
        <w:trPr>
          <w:cantSplit/>
        </w:trPr>
        <w:tc>
          <w:tcPr>
            <w:tcW w:w="1985" w:type="dxa"/>
          </w:tcPr>
          <w:p w14:paraId="3390EF92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A437081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683FF51B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78AAEA64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  <w:tc>
          <w:tcPr>
            <w:tcW w:w="280" w:type="dxa"/>
          </w:tcPr>
          <w:p w14:paraId="4FEEF982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DE6E1BF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D6F16FB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9D176AB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  <w:tc>
          <w:tcPr>
            <w:tcW w:w="284" w:type="dxa"/>
          </w:tcPr>
          <w:p w14:paraId="23C27602" w14:textId="77777777" w:rsidR="001349BB" w:rsidRPr="00770FDB" w:rsidRDefault="001349BB" w:rsidP="002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635F62D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0F32192E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0FFCC4DE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  <w:tc>
          <w:tcPr>
            <w:tcW w:w="283" w:type="dxa"/>
          </w:tcPr>
          <w:p w14:paraId="6F19333D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4CFAD03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E2D1DB0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D8BB5C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</w:tr>
      <w:tr w:rsidR="001349BB" w:rsidRPr="00770FDB" w14:paraId="446AC6DD" w14:textId="77777777" w:rsidTr="002D62A9">
        <w:trPr>
          <w:cantSplit/>
        </w:trPr>
        <w:tc>
          <w:tcPr>
            <w:tcW w:w="1985" w:type="dxa"/>
          </w:tcPr>
          <w:p w14:paraId="331072F2" w14:textId="77777777" w:rsidR="001349BB" w:rsidRPr="00770FDB" w:rsidRDefault="001349BB" w:rsidP="00D20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 xml:space="preserve">บริษัท ชาลี ท็อป โลจิสติกส์ </w:t>
            </w:r>
          </w:p>
        </w:tc>
        <w:tc>
          <w:tcPr>
            <w:tcW w:w="851" w:type="dxa"/>
            <w:shd w:val="clear" w:color="auto" w:fill="auto"/>
          </w:tcPr>
          <w:p w14:paraId="19167D91" w14:textId="77777777" w:rsidR="001349BB" w:rsidRPr="00770FDB" w:rsidRDefault="00DE64EA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67" w:type="dxa"/>
          </w:tcPr>
          <w:p w14:paraId="0EDBDA60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23555F48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80" w:type="dxa"/>
          </w:tcPr>
          <w:p w14:paraId="1D350ECC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17856015" w14:textId="77777777" w:rsidR="001349BB" w:rsidRPr="00770FDB" w:rsidRDefault="00DE64EA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284" w:type="dxa"/>
          </w:tcPr>
          <w:p w14:paraId="72C3D367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D920516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84" w:type="dxa"/>
          </w:tcPr>
          <w:p w14:paraId="45DA01C5" w14:textId="77777777" w:rsidR="001349BB" w:rsidRPr="00770FDB" w:rsidRDefault="001349BB" w:rsidP="002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</w:tcPr>
          <w:p w14:paraId="5782C82B" w14:textId="77777777" w:rsidR="001349BB" w:rsidRPr="00770FDB" w:rsidRDefault="00DE64EA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70FDB">
              <w:rPr>
                <w:rFonts w:ascii="Angsana New" w:hAnsi="Angsana New"/>
                <w:bCs/>
                <w:sz w:val="24"/>
                <w:szCs w:val="24"/>
              </w:rPr>
              <w:t>5,100</w:t>
            </w:r>
          </w:p>
        </w:tc>
        <w:tc>
          <w:tcPr>
            <w:tcW w:w="287" w:type="dxa"/>
          </w:tcPr>
          <w:p w14:paraId="4F45FF26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</w:tcPr>
          <w:p w14:paraId="4B5A335D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83" w:type="dxa"/>
          </w:tcPr>
          <w:p w14:paraId="5E715977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3D820C89" w14:textId="77777777" w:rsidR="001349BB" w:rsidRPr="00804DD1" w:rsidRDefault="00FA4F0B" w:rsidP="0080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804DD1">
              <w:rPr>
                <w:rFonts w:ascii="Angsana New" w:hAnsi="Angsana New"/>
                <w:bCs/>
                <w:sz w:val="24"/>
                <w:szCs w:val="24"/>
              </w:rPr>
              <w:t>3</w:t>
            </w:r>
            <w:r w:rsidR="00DE64EA" w:rsidRPr="00804DD1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="00804DD1" w:rsidRPr="00804DD1">
              <w:rPr>
                <w:rFonts w:ascii="Angsana New" w:hAnsi="Angsana New"/>
                <w:bCs/>
                <w:sz w:val="24"/>
                <w:szCs w:val="24"/>
              </w:rPr>
              <w:t>401</w:t>
            </w:r>
          </w:p>
        </w:tc>
        <w:tc>
          <w:tcPr>
            <w:tcW w:w="283" w:type="dxa"/>
          </w:tcPr>
          <w:p w14:paraId="4127C999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2E6DC6A7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</w:tr>
      <w:tr w:rsidR="001349BB" w:rsidRPr="00770FDB" w14:paraId="7300A3C8" w14:textId="77777777" w:rsidTr="002D62A9">
        <w:trPr>
          <w:cantSplit/>
        </w:trPr>
        <w:tc>
          <w:tcPr>
            <w:tcW w:w="1985" w:type="dxa"/>
          </w:tcPr>
          <w:p w14:paraId="4F5BF017" w14:textId="77777777" w:rsidR="001349BB" w:rsidRPr="00770FDB" w:rsidRDefault="001349BB" w:rsidP="00D20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โซลูชั่น จำกัด</w:t>
            </w:r>
          </w:p>
        </w:tc>
        <w:tc>
          <w:tcPr>
            <w:tcW w:w="851" w:type="dxa"/>
            <w:shd w:val="clear" w:color="auto" w:fill="auto"/>
          </w:tcPr>
          <w:p w14:paraId="15167A19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67" w:type="dxa"/>
          </w:tcPr>
          <w:p w14:paraId="1A56DF76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67" w:type="dxa"/>
          </w:tcPr>
          <w:p w14:paraId="11C76532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0" w:type="dxa"/>
          </w:tcPr>
          <w:p w14:paraId="2981F2E7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shd w:val="clear" w:color="auto" w:fill="auto"/>
          </w:tcPr>
          <w:p w14:paraId="7950432F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172E55EB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14:paraId="67A2C4F4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6A6AA166" w14:textId="77777777" w:rsidR="001349BB" w:rsidRPr="00770FDB" w:rsidRDefault="001349BB" w:rsidP="002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7BEC151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7" w:type="dxa"/>
          </w:tcPr>
          <w:p w14:paraId="0C0AEC30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7" w:type="dxa"/>
          </w:tcPr>
          <w:p w14:paraId="1A13A3EA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7E83FD81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28A1323B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4B10B85B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5B7D5A5E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1349BB" w:rsidRPr="00770FDB" w14:paraId="64313445" w14:textId="77777777" w:rsidTr="002D62A9">
        <w:trPr>
          <w:cantSplit/>
        </w:trPr>
        <w:tc>
          <w:tcPr>
            <w:tcW w:w="1985" w:type="dxa"/>
          </w:tcPr>
          <w:p w14:paraId="7A98357A" w14:textId="77777777" w:rsidR="001349BB" w:rsidRPr="00770FDB" w:rsidRDefault="001349BB" w:rsidP="00D20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(ประกอบธุรกิจให้เช่าและ</w:t>
            </w:r>
          </w:p>
        </w:tc>
        <w:tc>
          <w:tcPr>
            <w:tcW w:w="851" w:type="dxa"/>
            <w:shd w:val="clear" w:color="auto" w:fill="auto"/>
          </w:tcPr>
          <w:p w14:paraId="3C48730B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67" w:type="dxa"/>
          </w:tcPr>
          <w:p w14:paraId="42725239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67" w:type="dxa"/>
          </w:tcPr>
          <w:p w14:paraId="36C93DC2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0" w:type="dxa"/>
          </w:tcPr>
          <w:p w14:paraId="61530847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shd w:val="clear" w:color="auto" w:fill="auto"/>
          </w:tcPr>
          <w:p w14:paraId="49716C9A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1F601D80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14:paraId="45586AE7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6C09EA9E" w14:textId="77777777" w:rsidR="001349BB" w:rsidRPr="00770FDB" w:rsidRDefault="001349BB" w:rsidP="002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37AB345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7" w:type="dxa"/>
          </w:tcPr>
          <w:p w14:paraId="253C5248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7" w:type="dxa"/>
          </w:tcPr>
          <w:p w14:paraId="162D636F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664C538B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192DDA82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0F246CFE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037615DB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1349BB" w:rsidRPr="00770FDB" w14:paraId="49DDB5AC" w14:textId="77777777" w:rsidTr="002D62A9">
        <w:trPr>
          <w:cantSplit/>
        </w:trPr>
        <w:tc>
          <w:tcPr>
            <w:tcW w:w="1985" w:type="dxa"/>
          </w:tcPr>
          <w:p w14:paraId="4EAF205E" w14:textId="77777777" w:rsidR="001349BB" w:rsidRPr="00770FDB" w:rsidRDefault="001349BB" w:rsidP="00D20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บริการคลังสินค้า)</w:t>
            </w:r>
          </w:p>
        </w:tc>
        <w:tc>
          <w:tcPr>
            <w:tcW w:w="851" w:type="dxa"/>
            <w:shd w:val="clear" w:color="auto" w:fill="auto"/>
          </w:tcPr>
          <w:p w14:paraId="2F79A62B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68E8884D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14:paraId="3BC1D328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15CE6F90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B9AAC79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7D76A88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4E1ED5AC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FF80167" w14:textId="77777777" w:rsidR="001349BB" w:rsidRPr="00770FDB" w:rsidRDefault="001349BB" w:rsidP="002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85A7EB2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7" w:type="dxa"/>
          </w:tcPr>
          <w:p w14:paraId="02BB47F0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65C36A6C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4D69FD5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BE7CC2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EC4D1CE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B18F93" w14:textId="77777777" w:rsidR="001349BB" w:rsidRPr="00770FDB" w:rsidRDefault="001349BB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98F54F6" w14:textId="77777777" w:rsidR="001A0CA4" w:rsidRPr="001C7824" w:rsidRDefault="001A0CA4" w:rsidP="00DB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ABB3429" w14:textId="77777777" w:rsidR="001C7824" w:rsidRDefault="001C7824" w:rsidP="00DB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bookmarkStart w:id="0" w:name="_Hlk173753387"/>
      <w:r w:rsidRPr="0012785B">
        <w:rPr>
          <w:rFonts w:ascii="Angsana New" w:hAnsi="Angsana New"/>
          <w:spacing w:val="6"/>
          <w:sz w:val="30"/>
          <w:szCs w:val="30"/>
          <w:cs/>
        </w:rPr>
        <w:t>ส่วนแบ่ง</w:t>
      </w:r>
      <w:r w:rsidR="00804DD1" w:rsidRPr="0012785B">
        <w:rPr>
          <w:rFonts w:ascii="Angsana New" w:hAnsi="Angsana New" w:hint="cs"/>
          <w:spacing w:val="6"/>
          <w:sz w:val="30"/>
          <w:szCs w:val="30"/>
          <w:cs/>
        </w:rPr>
        <w:t>กำไร (</w:t>
      </w:r>
      <w:r w:rsidR="0047521B" w:rsidRPr="0012785B">
        <w:rPr>
          <w:rFonts w:ascii="Angsana New" w:hAnsi="Angsana New" w:hint="cs"/>
          <w:spacing w:val="6"/>
          <w:sz w:val="30"/>
          <w:szCs w:val="30"/>
          <w:cs/>
        </w:rPr>
        <w:t>ขาดทุน</w:t>
      </w:r>
      <w:r w:rsidR="00804DD1" w:rsidRPr="0012785B">
        <w:rPr>
          <w:rFonts w:ascii="Angsana New" w:hAnsi="Angsana New" w:hint="cs"/>
          <w:spacing w:val="6"/>
          <w:sz w:val="30"/>
          <w:szCs w:val="30"/>
          <w:cs/>
        </w:rPr>
        <w:t xml:space="preserve">) </w:t>
      </w:r>
      <w:r w:rsidRPr="0012785B">
        <w:rPr>
          <w:rFonts w:ascii="Angsana New" w:hAnsi="Angsana New"/>
          <w:spacing w:val="6"/>
          <w:sz w:val="30"/>
          <w:szCs w:val="30"/>
          <w:cs/>
        </w:rPr>
        <w:t xml:space="preserve">จาก </w:t>
      </w:r>
      <w:r w:rsidRPr="0012785B">
        <w:rPr>
          <w:rFonts w:ascii="Angsana New" w:hAnsi="Angsana New"/>
          <w:spacing w:val="6"/>
          <w:sz w:val="30"/>
          <w:szCs w:val="30"/>
        </w:rPr>
        <w:t xml:space="preserve">CTLS </w:t>
      </w:r>
      <w:r w:rsidRPr="0012785B">
        <w:rPr>
          <w:rFonts w:ascii="Angsana New" w:hAnsi="Angsana New"/>
          <w:spacing w:val="6"/>
          <w:sz w:val="30"/>
          <w:szCs w:val="30"/>
          <w:cs/>
        </w:rPr>
        <w:t>สำหรับงวดสามเดือน</w:t>
      </w:r>
      <w:r w:rsidRPr="0012785B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="00D679C8" w:rsidRPr="0012785B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Pr="0012785B">
        <w:rPr>
          <w:rFonts w:ascii="Angsana New" w:hAnsi="Angsana New" w:hint="cs"/>
          <w:spacing w:val="6"/>
          <w:sz w:val="30"/>
          <w:szCs w:val="30"/>
          <w:cs/>
        </w:rPr>
        <w:t>เดือน</w:t>
      </w:r>
      <w:r w:rsidRPr="0012785B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Pr="0012785B">
        <w:rPr>
          <w:rFonts w:ascii="Angsana New" w:hAnsi="Angsana New"/>
          <w:spacing w:val="6"/>
          <w:sz w:val="30"/>
          <w:szCs w:val="30"/>
        </w:rPr>
        <w:t>30</w:t>
      </w:r>
      <w:r w:rsidRPr="0012785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679C8" w:rsidRPr="0012785B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="003323A2" w:rsidRPr="0012785B">
        <w:rPr>
          <w:rFonts w:ascii="Angsana New" w:hAnsi="Angsana New"/>
          <w:spacing w:val="6"/>
          <w:sz w:val="30"/>
          <w:szCs w:val="30"/>
        </w:rPr>
        <w:t xml:space="preserve"> </w:t>
      </w:r>
      <w:r w:rsidRPr="0012785B">
        <w:rPr>
          <w:rFonts w:ascii="Angsana New" w:hAnsi="Angsana New"/>
          <w:spacing w:val="6"/>
          <w:sz w:val="30"/>
          <w:szCs w:val="30"/>
        </w:rPr>
        <w:t>2567</w:t>
      </w:r>
      <w:r w:rsidRPr="0012785B">
        <w:rPr>
          <w:rFonts w:ascii="Angsana New" w:hAnsi="Angsana New"/>
          <w:spacing w:val="6"/>
          <w:sz w:val="30"/>
          <w:szCs w:val="30"/>
          <w:cs/>
        </w:rPr>
        <w:t xml:space="preserve"> มีจำนวนเงิน</w:t>
      </w:r>
      <w:r w:rsidRPr="001C7824">
        <w:rPr>
          <w:rFonts w:ascii="Angsana New" w:hAnsi="Angsana New"/>
          <w:sz w:val="30"/>
          <w:szCs w:val="30"/>
          <w:cs/>
        </w:rPr>
        <w:t xml:space="preserve">ประมาณ </w:t>
      </w:r>
      <w:r w:rsidR="003967A4" w:rsidRPr="00804DD1">
        <w:rPr>
          <w:rFonts w:ascii="Angsana New" w:hAnsi="Angsana New"/>
          <w:sz w:val="30"/>
          <w:szCs w:val="30"/>
        </w:rPr>
        <w:t>0.</w:t>
      </w:r>
      <w:r w:rsidR="003967A4" w:rsidRPr="00804DD1">
        <w:rPr>
          <w:rFonts w:ascii="Angsana New" w:hAnsi="Angsana New" w:hint="cs"/>
          <w:sz w:val="30"/>
          <w:szCs w:val="30"/>
          <w:cs/>
        </w:rPr>
        <w:t>06</w:t>
      </w:r>
      <w:r w:rsidR="003967A4" w:rsidRPr="00804DD1">
        <w:rPr>
          <w:rFonts w:ascii="Angsana New" w:hAnsi="Angsana New"/>
          <w:sz w:val="30"/>
          <w:szCs w:val="30"/>
          <w:cs/>
        </w:rPr>
        <w:t xml:space="preserve"> </w:t>
      </w:r>
      <w:r w:rsidR="00804DD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804DD1" w:rsidRPr="00804DD1">
        <w:rPr>
          <w:rFonts w:ascii="Angsana New" w:hAnsi="Angsana New" w:hint="cs"/>
          <w:sz w:val="30"/>
          <w:szCs w:val="30"/>
          <w:cs/>
        </w:rPr>
        <w:t>และ</w:t>
      </w:r>
      <w:r w:rsidR="003967A4">
        <w:rPr>
          <w:rFonts w:ascii="Angsana New" w:hAnsi="Angsana New" w:hint="cs"/>
          <w:sz w:val="30"/>
          <w:szCs w:val="30"/>
          <w:cs/>
        </w:rPr>
        <w:t xml:space="preserve"> (0.15)</w:t>
      </w:r>
      <w:r w:rsidR="00804DD1" w:rsidRPr="00804DD1">
        <w:rPr>
          <w:rFonts w:ascii="Angsana New" w:hAnsi="Angsana New" w:hint="cs"/>
          <w:sz w:val="30"/>
          <w:szCs w:val="30"/>
          <w:cs/>
        </w:rPr>
        <w:t xml:space="preserve"> </w:t>
      </w:r>
      <w:r w:rsidRPr="00804DD1">
        <w:rPr>
          <w:rFonts w:ascii="Angsana New" w:hAnsi="Angsana New"/>
          <w:sz w:val="30"/>
          <w:szCs w:val="30"/>
          <w:cs/>
        </w:rPr>
        <w:t>ล้านบาท</w:t>
      </w:r>
      <w:bookmarkEnd w:id="0"/>
      <w:r w:rsidR="003967A4">
        <w:rPr>
          <w:rFonts w:ascii="Angsana New" w:hAnsi="Angsana New" w:hint="cs"/>
          <w:sz w:val="30"/>
          <w:szCs w:val="30"/>
          <w:cs/>
        </w:rPr>
        <w:t xml:space="preserve"> </w:t>
      </w:r>
      <w:r w:rsidR="00804DD1" w:rsidRPr="00804DD1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2ACCFE16" w14:textId="77777777" w:rsidR="001C7824" w:rsidRPr="001C7824" w:rsidRDefault="001C7824" w:rsidP="00DB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53C48C5" w14:textId="4F7EA285" w:rsidR="006A1A02" w:rsidRDefault="00B30C03" w:rsidP="00DB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ในเดือนพฤษภาคม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และเดือนมิถุนายน </w:t>
      </w:r>
      <w:r>
        <w:rPr>
          <w:rFonts w:ascii="Angsana New" w:hAnsi="Angsana New"/>
          <w:sz w:val="30"/>
          <w:szCs w:val="30"/>
        </w:rPr>
        <w:t xml:space="preserve">2567 </w:t>
      </w:r>
      <w:r w:rsidR="00005DB8" w:rsidRPr="00005DB8">
        <w:rPr>
          <w:rFonts w:ascii="Angsana New" w:hAnsi="Angsana New"/>
          <w:sz w:val="30"/>
          <w:szCs w:val="30"/>
          <w:cs/>
        </w:rPr>
        <w:t>บริษัท ชาลี ท็อป โลจิสติกส์ โซลูชั่น จำกัด</w:t>
      </w:r>
      <w:r w:rsidR="00005DB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ได้ลงทุนในการร่วมค้า ซึ่งได้แก่ </w:t>
      </w:r>
      <w:r w:rsidR="00005DB8" w:rsidRPr="00B30C03">
        <w:rPr>
          <w:rFonts w:ascii="Angsana New" w:hAnsi="Angsana New"/>
          <w:sz w:val="30"/>
          <w:szCs w:val="30"/>
          <w:cs/>
        </w:rPr>
        <w:t xml:space="preserve">บริษัท </w:t>
      </w:r>
      <w:r w:rsidR="00005DB8" w:rsidRPr="00B30C03">
        <w:rPr>
          <w:rFonts w:ascii="Angsana New" w:hAnsi="Angsana New"/>
          <w:sz w:val="30"/>
          <w:szCs w:val="30"/>
        </w:rPr>
        <w:t xml:space="preserve">9 </w:t>
      </w:r>
      <w:r w:rsidR="00005DB8" w:rsidRPr="00B30C03">
        <w:rPr>
          <w:rFonts w:ascii="Angsana New" w:hAnsi="Angsana New" w:hint="cs"/>
          <w:sz w:val="30"/>
          <w:szCs w:val="30"/>
          <w:cs/>
        </w:rPr>
        <w:t>อินเตอร์ โลจิสติกส์</w:t>
      </w:r>
      <w:r w:rsidR="00005DB8" w:rsidRPr="00B30C03">
        <w:rPr>
          <w:rFonts w:ascii="Angsana New" w:hAnsi="Angsana New"/>
          <w:sz w:val="30"/>
          <w:szCs w:val="30"/>
          <w:cs/>
        </w:rPr>
        <w:t xml:space="preserve"> จำกัด </w:t>
      </w:r>
      <w:r>
        <w:rPr>
          <w:rFonts w:ascii="Angsana New" w:hAnsi="Angsana New" w:hint="cs"/>
          <w:sz w:val="30"/>
          <w:szCs w:val="30"/>
          <w:cs/>
        </w:rPr>
        <w:t>(“</w:t>
      </w:r>
      <w:r>
        <w:rPr>
          <w:rFonts w:ascii="Angsana New" w:hAnsi="Angsana New"/>
          <w:sz w:val="30"/>
          <w:szCs w:val="30"/>
        </w:rPr>
        <w:t>NT</w:t>
      </w:r>
      <w:r>
        <w:rPr>
          <w:rFonts w:ascii="Angsana New" w:hAnsi="Angsana New" w:hint="cs"/>
          <w:sz w:val="30"/>
          <w:szCs w:val="30"/>
          <w:cs/>
        </w:rPr>
        <w:t>”) ด้วยสัดส่วนการถือหุ้น</w:t>
      </w:r>
      <w:r w:rsidR="00005DB8" w:rsidRPr="00B30C03">
        <w:rPr>
          <w:rFonts w:ascii="Angsana New" w:hAnsi="Angsana New"/>
          <w:sz w:val="30"/>
          <w:szCs w:val="30"/>
          <w:cs/>
        </w:rPr>
        <w:t xml:space="preserve">ร้อยละ </w:t>
      </w:r>
      <w:r w:rsidR="00005DB8" w:rsidRPr="00B30C03">
        <w:rPr>
          <w:rFonts w:ascii="Angsana New" w:hAnsi="Angsana New"/>
          <w:sz w:val="30"/>
          <w:szCs w:val="30"/>
        </w:rPr>
        <w:t>51</w:t>
      </w:r>
      <w:r w:rsidR="00005DB8" w:rsidRPr="00B30C03">
        <w:rPr>
          <w:rFonts w:ascii="Angsana New" w:hAnsi="Angsana New"/>
          <w:sz w:val="30"/>
          <w:szCs w:val="30"/>
          <w:cs/>
        </w:rPr>
        <w:t xml:space="preserve"> </w:t>
      </w:r>
      <w:r w:rsidR="003323A2">
        <w:rPr>
          <w:rFonts w:ascii="Angsana New" w:hAnsi="Angsana New" w:hint="cs"/>
          <w:sz w:val="30"/>
          <w:szCs w:val="30"/>
          <w:cs/>
        </w:rPr>
        <w:t>ซึ่ง</w:t>
      </w:r>
      <w:r w:rsidR="00DB22B7" w:rsidRPr="00DB22B7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เป็นนิติบุคคลที่จัดตั้งขึ้นในประเทศไทยเมื่อวันที่ </w:t>
      </w:r>
      <w:r w:rsidR="00DB22B7">
        <w:rPr>
          <w:rFonts w:ascii="Angsana New" w:hAnsi="Angsana New"/>
          <w:sz w:val="30"/>
          <w:szCs w:val="30"/>
        </w:rPr>
        <w:t xml:space="preserve">13 </w:t>
      </w:r>
      <w:r w:rsidR="00DB22B7">
        <w:rPr>
          <w:rFonts w:ascii="Angsana New" w:hAnsi="Angsana New" w:hint="cs"/>
          <w:sz w:val="30"/>
          <w:szCs w:val="30"/>
          <w:cs/>
        </w:rPr>
        <w:t>พฤษภาคม</w:t>
      </w:r>
      <w:r w:rsidR="00DB22B7">
        <w:rPr>
          <w:rFonts w:ascii="Angsana New" w:hAnsi="Angsana New"/>
          <w:sz w:val="30"/>
          <w:szCs w:val="30"/>
        </w:rPr>
        <w:t xml:space="preserve"> 2567</w:t>
      </w:r>
      <w:r w:rsidR="00DB22B7" w:rsidRPr="00DB22B7">
        <w:rPr>
          <w:rFonts w:ascii="Angsana New" w:hAnsi="Angsana New"/>
          <w:sz w:val="30"/>
          <w:szCs w:val="30"/>
          <w:cs/>
        </w:rPr>
        <w:t xml:space="preserve"> </w:t>
      </w:r>
      <w:r w:rsidR="00005DB8" w:rsidRPr="00B30C03">
        <w:rPr>
          <w:rFonts w:ascii="Angsana New" w:hAnsi="Angsana New"/>
          <w:sz w:val="30"/>
          <w:szCs w:val="30"/>
          <w:cs/>
        </w:rPr>
        <w:t>เพื่อประกอบธุรกิจ</w:t>
      </w:r>
      <w:r w:rsidRPr="00B30C03">
        <w:rPr>
          <w:rFonts w:ascii="Angsana New" w:hAnsi="Angsana New" w:hint="cs"/>
          <w:sz w:val="30"/>
          <w:szCs w:val="30"/>
          <w:cs/>
        </w:rPr>
        <w:t>บริหารจัดการด้าน</w:t>
      </w:r>
      <w:r w:rsidR="001352CC">
        <w:rPr>
          <w:rFonts w:ascii="Angsana New" w:hAnsi="Angsana New" w:hint="cs"/>
          <w:sz w:val="30"/>
          <w:szCs w:val="30"/>
          <w:cs/>
        </w:rPr>
        <w:t>โลจิสติกส์ครบวงจร</w:t>
      </w:r>
      <w:r w:rsidR="00DB22B7">
        <w:rPr>
          <w:rFonts w:ascii="Angsana New" w:hAnsi="Angsana New" w:hint="cs"/>
          <w:sz w:val="30"/>
          <w:szCs w:val="30"/>
          <w:cs/>
        </w:rPr>
        <w:t xml:space="preserve"> และบริษัท เอทีซี คอนกรีตชลบุรี จำกัด (“</w:t>
      </w:r>
      <w:r w:rsidR="00DB22B7">
        <w:rPr>
          <w:rFonts w:ascii="Angsana New" w:hAnsi="Angsana New"/>
          <w:sz w:val="30"/>
          <w:szCs w:val="30"/>
        </w:rPr>
        <w:t>ATC</w:t>
      </w:r>
      <w:r w:rsidR="00DB22B7">
        <w:rPr>
          <w:rFonts w:ascii="Angsana New" w:hAnsi="Angsana New" w:hint="cs"/>
          <w:sz w:val="30"/>
          <w:szCs w:val="30"/>
          <w:cs/>
        </w:rPr>
        <w:t>”)</w:t>
      </w:r>
      <w:r w:rsidR="00005DB8" w:rsidRPr="00B30C03">
        <w:rPr>
          <w:rFonts w:ascii="Angsana New" w:hAnsi="Angsana New"/>
          <w:sz w:val="30"/>
          <w:szCs w:val="30"/>
          <w:cs/>
        </w:rPr>
        <w:t xml:space="preserve"> </w:t>
      </w:r>
      <w:r w:rsidR="00DB22B7">
        <w:rPr>
          <w:rFonts w:ascii="Angsana New" w:hAnsi="Angsana New" w:hint="cs"/>
          <w:sz w:val="30"/>
          <w:szCs w:val="30"/>
          <w:cs/>
        </w:rPr>
        <w:t>ด้วยสัดส่วนการถือหุ้น</w:t>
      </w:r>
      <w:r w:rsidR="00DB22B7" w:rsidRPr="00B30C03">
        <w:rPr>
          <w:rFonts w:ascii="Angsana New" w:hAnsi="Angsana New"/>
          <w:sz w:val="30"/>
          <w:szCs w:val="30"/>
          <w:cs/>
        </w:rPr>
        <w:t xml:space="preserve">ร้อยละ </w:t>
      </w:r>
      <w:r w:rsidR="00DB22B7">
        <w:rPr>
          <w:rFonts w:ascii="Angsana New" w:hAnsi="Angsana New"/>
          <w:sz w:val="30"/>
          <w:szCs w:val="30"/>
        </w:rPr>
        <w:t>80</w:t>
      </w:r>
      <w:r w:rsidR="00DB22B7" w:rsidRPr="00B30C03">
        <w:rPr>
          <w:rFonts w:ascii="Angsana New" w:hAnsi="Angsana New"/>
          <w:sz w:val="30"/>
          <w:szCs w:val="30"/>
          <w:cs/>
        </w:rPr>
        <w:t xml:space="preserve"> </w:t>
      </w:r>
      <w:r w:rsidR="003323A2">
        <w:rPr>
          <w:rFonts w:ascii="Angsana New" w:hAnsi="Angsana New" w:hint="cs"/>
          <w:sz w:val="30"/>
          <w:szCs w:val="30"/>
          <w:cs/>
        </w:rPr>
        <w:t>ซึ่ง</w:t>
      </w:r>
      <w:r w:rsidR="00DB22B7" w:rsidRPr="00DB22B7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เป็นนิติบุคคลที่จัดตั้งขึ้นในประเทศไทยเมื่อวันที่ </w:t>
      </w:r>
      <w:r w:rsidR="00DB22B7">
        <w:rPr>
          <w:rFonts w:ascii="Angsana New" w:hAnsi="Angsana New"/>
          <w:sz w:val="30"/>
          <w:szCs w:val="30"/>
        </w:rPr>
        <w:t xml:space="preserve">11 </w:t>
      </w:r>
      <w:r w:rsidR="00DB22B7" w:rsidRPr="0012785B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DB22B7" w:rsidRPr="0012785B">
        <w:rPr>
          <w:rFonts w:ascii="Angsana New" w:hAnsi="Angsana New"/>
          <w:spacing w:val="4"/>
          <w:sz w:val="30"/>
          <w:szCs w:val="30"/>
        </w:rPr>
        <w:t xml:space="preserve"> 2567</w:t>
      </w:r>
      <w:r w:rsidR="00DB22B7" w:rsidRPr="0012785B">
        <w:rPr>
          <w:rFonts w:ascii="Angsana New" w:hAnsi="Angsana New"/>
          <w:spacing w:val="4"/>
          <w:sz w:val="30"/>
          <w:szCs w:val="30"/>
          <w:cs/>
        </w:rPr>
        <w:t xml:space="preserve"> เพื่อประกอบธุรกิจ</w:t>
      </w:r>
      <w:r w:rsidR="00DB22B7" w:rsidRPr="0012785B">
        <w:rPr>
          <w:rFonts w:ascii="Angsana New" w:hAnsi="Angsana New" w:hint="cs"/>
          <w:spacing w:val="4"/>
          <w:sz w:val="30"/>
          <w:szCs w:val="30"/>
          <w:cs/>
        </w:rPr>
        <w:t>ผลิตและจำหน่ายผลิตภัณฑ์คอนกรีต</w:t>
      </w:r>
      <w:r w:rsidR="00776045" w:rsidRPr="0012785B">
        <w:rPr>
          <w:rFonts w:ascii="Angsana New" w:hAnsi="Angsana New" w:hint="cs"/>
          <w:spacing w:val="4"/>
          <w:sz w:val="30"/>
          <w:szCs w:val="30"/>
          <w:cs/>
        </w:rPr>
        <w:t>ทุกชนิด</w:t>
      </w:r>
      <w:r w:rsidR="00DB22B7" w:rsidRPr="0012785B">
        <w:rPr>
          <w:rFonts w:ascii="Angsana New" w:hAnsi="Angsana New" w:hint="cs"/>
          <w:spacing w:val="4"/>
          <w:sz w:val="30"/>
          <w:szCs w:val="30"/>
          <w:cs/>
        </w:rPr>
        <w:t xml:space="preserve"> ตามลำดับ </w:t>
      </w:r>
      <w:r w:rsidR="00005DB8" w:rsidRPr="0012785B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792D52" w:rsidRPr="0012785B">
        <w:rPr>
          <w:rFonts w:ascii="Angsana New" w:hAnsi="Angsana New"/>
          <w:spacing w:val="4"/>
          <w:sz w:val="30"/>
          <w:szCs w:val="30"/>
        </w:rPr>
        <w:t>30</w:t>
      </w:r>
      <w:r w:rsidR="00005DB8" w:rsidRPr="0012785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D679C8" w:rsidRPr="0012785B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005DB8" w:rsidRPr="0012785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92D52" w:rsidRPr="0012785B">
        <w:rPr>
          <w:rFonts w:ascii="Angsana New" w:hAnsi="Angsana New"/>
          <w:spacing w:val="4"/>
          <w:sz w:val="30"/>
          <w:szCs w:val="30"/>
        </w:rPr>
        <w:t>2567</w:t>
      </w:r>
      <w:r w:rsidR="00792D52" w:rsidRPr="00C1213D">
        <w:rPr>
          <w:rFonts w:ascii="Angsana New" w:hAnsi="Angsana New"/>
          <w:sz w:val="30"/>
          <w:szCs w:val="30"/>
        </w:rPr>
        <w:t xml:space="preserve"> </w:t>
      </w:r>
      <w:r w:rsidR="008025F5" w:rsidRPr="00C1213D">
        <w:rPr>
          <w:rFonts w:ascii="Angsana New" w:hAnsi="Angsana New"/>
          <w:sz w:val="30"/>
          <w:szCs w:val="30"/>
        </w:rPr>
        <w:t xml:space="preserve">CTLS </w:t>
      </w:r>
      <w:r w:rsidR="008025F5" w:rsidRPr="00C1213D">
        <w:rPr>
          <w:rFonts w:ascii="Angsana New" w:hAnsi="Angsana New" w:hint="cs"/>
          <w:sz w:val="30"/>
          <w:szCs w:val="30"/>
          <w:cs/>
        </w:rPr>
        <w:t>รับรู้</w:t>
      </w:r>
      <w:r w:rsidR="00B760B1" w:rsidRPr="00C1213D">
        <w:rPr>
          <w:rFonts w:ascii="Angsana New" w:hAnsi="Angsana New"/>
          <w:sz w:val="30"/>
          <w:szCs w:val="30"/>
          <w:cs/>
        </w:rPr>
        <w:t xml:space="preserve">ส่วนแบ่งขาดทุนจาก </w:t>
      </w:r>
      <w:r w:rsidR="00B760B1" w:rsidRPr="00C1213D">
        <w:rPr>
          <w:rFonts w:ascii="Angsana New" w:hAnsi="Angsana New"/>
          <w:sz w:val="30"/>
          <w:szCs w:val="30"/>
        </w:rPr>
        <w:t xml:space="preserve">NT </w:t>
      </w:r>
      <w:r w:rsidR="00B760B1" w:rsidRPr="00C1213D">
        <w:rPr>
          <w:rFonts w:ascii="Angsana New" w:hAnsi="Angsana New" w:hint="cs"/>
          <w:sz w:val="30"/>
          <w:szCs w:val="30"/>
          <w:cs/>
        </w:rPr>
        <w:t>และ</w:t>
      </w:r>
      <w:r w:rsidR="00B760B1" w:rsidRPr="00C1213D">
        <w:rPr>
          <w:rFonts w:ascii="Angsana New" w:hAnsi="Angsana New"/>
          <w:sz w:val="30"/>
          <w:szCs w:val="30"/>
        </w:rPr>
        <w:t xml:space="preserve"> ATC </w:t>
      </w:r>
      <w:r w:rsidR="00B760B1" w:rsidRPr="00C1213D">
        <w:rPr>
          <w:rFonts w:ascii="Angsana New" w:hAnsi="Angsana New"/>
          <w:sz w:val="30"/>
          <w:szCs w:val="30"/>
          <w:cs/>
        </w:rPr>
        <w:t>สำหรับงวดสามเดือนแล</w:t>
      </w:r>
      <w:r w:rsidR="00D679C8" w:rsidRPr="00C1213D">
        <w:rPr>
          <w:rFonts w:ascii="Angsana New" w:hAnsi="Angsana New" w:hint="cs"/>
          <w:sz w:val="30"/>
          <w:szCs w:val="30"/>
          <w:cs/>
        </w:rPr>
        <w:t>ะเก้า</w:t>
      </w:r>
      <w:r w:rsidR="00B760B1" w:rsidRPr="00C1213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760B1" w:rsidRPr="00C1213D">
        <w:rPr>
          <w:rFonts w:ascii="Angsana New" w:hAnsi="Angsana New"/>
          <w:sz w:val="30"/>
          <w:szCs w:val="30"/>
        </w:rPr>
        <w:t>30</w:t>
      </w:r>
      <w:r w:rsidR="00B760B1" w:rsidRPr="00C1213D">
        <w:rPr>
          <w:rFonts w:ascii="Angsana New" w:hAnsi="Angsana New"/>
          <w:sz w:val="30"/>
          <w:szCs w:val="30"/>
          <w:cs/>
        </w:rPr>
        <w:t xml:space="preserve"> </w:t>
      </w:r>
      <w:r w:rsidR="00D679C8" w:rsidRPr="00C1213D">
        <w:rPr>
          <w:rFonts w:ascii="Angsana New" w:hAnsi="Angsana New" w:hint="cs"/>
          <w:sz w:val="30"/>
          <w:szCs w:val="30"/>
          <w:cs/>
        </w:rPr>
        <w:t>กันยายน</w:t>
      </w:r>
      <w:r w:rsidR="00B760B1" w:rsidRPr="00C1213D">
        <w:rPr>
          <w:rFonts w:ascii="Angsana New" w:hAnsi="Angsana New"/>
          <w:sz w:val="30"/>
          <w:szCs w:val="30"/>
          <w:cs/>
        </w:rPr>
        <w:t xml:space="preserve"> </w:t>
      </w:r>
      <w:r w:rsidR="00B760B1" w:rsidRPr="00C1213D">
        <w:rPr>
          <w:rFonts w:ascii="Angsana New" w:hAnsi="Angsana New"/>
          <w:sz w:val="30"/>
          <w:szCs w:val="30"/>
        </w:rPr>
        <w:t>2567</w:t>
      </w:r>
      <w:r w:rsidR="00B760B1" w:rsidRPr="00C1213D">
        <w:rPr>
          <w:rFonts w:ascii="Angsana New" w:hAnsi="Angsana New"/>
          <w:sz w:val="30"/>
          <w:szCs w:val="30"/>
          <w:cs/>
        </w:rPr>
        <w:t xml:space="preserve"> </w:t>
      </w:r>
      <w:r w:rsidR="001D2A52" w:rsidRPr="00C1213D">
        <w:rPr>
          <w:rFonts w:ascii="Angsana New" w:hAnsi="Angsana New" w:hint="cs"/>
          <w:sz w:val="30"/>
          <w:szCs w:val="30"/>
          <w:cs/>
        </w:rPr>
        <w:t>เป็น</w:t>
      </w:r>
      <w:r w:rsidR="00B760B1" w:rsidRPr="00C1213D">
        <w:rPr>
          <w:rFonts w:ascii="Angsana New" w:hAnsi="Angsana New"/>
          <w:sz w:val="30"/>
          <w:szCs w:val="30"/>
          <w:cs/>
        </w:rPr>
        <w:t>จำนวนเงิน</w:t>
      </w:r>
      <w:r w:rsidR="001D2A52" w:rsidRPr="00C1213D">
        <w:rPr>
          <w:rFonts w:ascii="Angsana New" w:hAnsi="Angsana New" w:hint="cs"/>
          <w:sz w:val="30"/>
          <w:szCs w:val="30"/>
          <w:cs/>
        </w:rPr>
        <w:t>รวม</w:t>
      </w:r>
      <w:r w:rsidR="00B760B1" w:rsidRPr="00C1213D">
        <w:rPr>
          <w:rFonts w:ascii="Angsana New" w:hAnsi="Angsana New"/>
          <w:sz w:val="30"/>
          <w:szCs w:val="30"/>
          <w:cs/>
        </w:rPr>
        <w:t xml:space="preserve">ประมาณ </w:t>
      </w:r>
      <w:r w:rsidR="00B760B1" w:rsidRPr="00C1213D">
        <w:rPr>
          <w:rFonts w:ascii="Angsana New" w:hAnsi="Angsana New"/>
          <w:sz w:val="30"/>
          <w:szCs w:val="30"/>
        </w:rPr>
        <w:t>0.</w:t>
      </w:r>
      <w:r w:rsidR="00C1213D" w:rsidRPr="00C1213D">
        <w:rPr>
          <w:rFonts w:ascii="Angsana New" w:hAnsi="Angsana New"/>
          <w:sz w:val="30"/>
          <w:szCs w:val="30"/>
        </w:rPr>
        <w:t>14</w:t>
      </w:r>
      <w:r w:rsidR="00B760B1" w:rsidRPr="00C1213D">
        <w:rPr>
          <w:rFonts w:ascii="Angsana New" w:hAnsi="Angsana New"/>
          <w:sz w:val="30"/>
          <w:szCs w:val="30"/>
        </w:rPr>
        <w:t xml:space="preserve"> </w:t>
      </w:r>
      <w:r w:rsidR="00C1213D" w:rsidRPr="00C1213D">
        <w:rPr>
          <w:rFonts w:ascii="Angsana New" w:hAnsi="Angsana New" w:hint="cs"/>
          <w:sz w:val="30"/>
          <w:szCs w:val="30"/>
          <w:cs/>
        </w:rPr>
        <w:t>ล้าน</w:t>
      </w:r>
      <w:r w:rsidR="00B760B1" w:rsidRPr="00C1213D">
        <w:rPr>
          <w:rFonts w:ascii="Angsana New" w:hAnsi="Angsana New"/>
          <w:sz w:val="30"/>
          <w:szCs w:val="30"/>
          <w:cs/>
        </w:rPr>
        <w:t>บาท</w:t>
      </w:r>
      <w:r w:rsidR="00733D6B" w:rsidRPr="00C1213D">
        <w:rPr>
          <w:rFonts w:ascii="Angsana New" w:hAnsi="Angsana New" w:hint="cs"/>
          <w:sz w:val="30"/>
          <w:szCs w:val="30"/>
          <w:cs/>
        </w:rPr>
        <w:t xml:space="preserve">และ </w:t>
      </w:r>
      <w:r w:rsidR="005E267F">
        <w:rPr>
          <w:rFonts w:ascii="Angsana New" w:hAnsi="Angsana New"/>
          <w:sz w:val="30"/>
          <w:szCs w:val="30"/>
        </w:rPr>
        <w:t>0.16</w:t>
      </w:r>
      <w:r w:rsidR="00733D6B">
        <w:rPr>
          <w:rFonts w:ascii="Angsana New" w:hAnsi="Angsana New" w:hint="cs"/>
          <w:sz w:val="30"/>
          <w:szCs w:val="30"/>
          <w:cs/>
        </w:rPr>
        <w:t xml:space="preserve"> </w:t>
      </w:r>
      <w:r w:rsidR="00C1213D">
        <w:rPr>
          <w:rFonts w:ascii="Angsana New" w:hAnsi="Angsana New" w:hint="cs"/>
          <w:sz w:val="30"/>
          <w:szCs w:val="30"/>
          <w:cs/>
        </w:rPr>
        <w:t>ล้าน</w:t>
      </w:r>
      <w:r w:rsidR="00733D6B">
        <w:rPr>
          <w:rFonts w:ascii="Angsana New" w:hAnsi="Angsana New" w:hint="cs"/>
          <w:sz w:val="30"/>
          <w:szCs w:val="30"/>
          <w:cs/>
        </w:rPr>
        <w:t>บาท</w:t>
      </w:r>
      <w:r w:rsidR="003967A4">
        <w:rPr>
          <w:rFonts w:ascii="Angsana New" w:hAnsi="Angsana New" w:hint="cs"/>
          <w:sz w:val="30"/>
          <w:szCs w:val="30"/>
          <w:cs/>
        </w:rPr>
        <w:t xml:space="preserve"> </w:t>
      </w:r>
      <w:r w:rsidR="00733D6B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4C05893" w14:textId="77777777" w:rsidR="00B03BA6" w:rsidRPr="00005DB8" w:rsidRDefault="00B03BA6" w:rsidP="00DB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212E349" w14:textId="77777777" w:rsidR="001E74D2" w:rsidRPr="000D465B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7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0D465B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เงินลงทุนในบริษัทร่วม</w:t>
      </w:r>
    </w:p>
    <w:p w14:paraId="49A61FDE" w14:textId="77777777" w:rsidR="001E74D2" w:rsidRPr="000D465B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52151E8" w14:textId="4DB170B5" w:rsidR="001E74D2" w:rsidRPr="007A64C8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0D465B">
        <w:rPr>
          <w:rFonts w:ascii="Angsana New" w:hAnsi="Angsana New"/>
          <w:sz w:val="30"/>
          <w:szCs w:val="30"/>
          <w:cs/>
        </w:rPr>
        <w:t>บริษัท ดี.เอส.วี.ที. คลังสินค้า จำกัด</w:t>
      </w:r>
      <w:r w:rsidRPr="000D465B">
        <w:rPr>
          <w:rFonts w:ascii="Angsana New" w:hAnsi="Angsana New" w:hint="cs"/>
          <w:sz w:val="30"/>
          <w:szCs w:val="30"/>
          <w:cs/>
        </w:rPr>
        <w:t xml:space="preserve"> (“บริษัทร่วม”</w:t>
      </w:r>
      <w:r>
        <w:rPr>
          <w:rFonts w:ascii="Angsana New" w:hAnsi="Angsana New" w:hint="cs"/>
          <w:sz w:val="30"/>
          <w:szCs w:val="30"/>
          <w:cs/>
        </w:rPr>
        <w:t xml:space="preserve"> ที่ถูกถือหุ้นร้อยละ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โดยบริษัท ชาลี ท็อป โลจิสติกส์ โซลูชั่น จำกัด) </w:t>
      </w:r>
      <w:r w:rsidRPr="00833E05">
        <w:rPr>
          <w:rFonts w:ascii="Angsana New" w:hAnsi="Angsana New" w:hint="cs"/>
          <w:sz w:val="30"/>
          <w:szCs w:val="30"/>
          <w:cs/>
        </w:rPr>
        <w:t xml:space="preserve">เป็นนิติบุคคลที่จัดตั้งขึ้นในประเทศไทยเมื่อวันที่ </w:t>
      </w:r>
      <w:r>
        <w:rPr>
          <w:rFonts w:ascii="Angsana New" w:hAnsi="Angsana New"/>
          <w:sz w:val="30"/>
          <w:szCs w:val="30"/>
        </w:rPr>
        <w:t>9</w:t>
      </w:r>
      <w:r w:rsidRPr="00833E05">
        <w:rPr>
          <w:rFonts w:ascii="Angsana New" w:hAnsi="Angsana New" w:hint="cs"/>
          <w:sz w:val="30"/>
          <w:szCs w:val="30"/>
          <w:cs/>
        </w:rPr>
        <w:t xml:space="preserve"> ตุลาคม </w:t>
      </w:r>
      <w:r>
        <w:rPr>
          <w:rFonts w:ascii="Angsana New" w:hAnsi="Angsana New"/>
          <w:sz w:val="30"/>
          <w:szCs w:val="30"/>
        </w:rPr>
        <w:t>2566</w:t>
      </w:r>
      <w:r w:rsidRPr="00833E0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เพื่อ</w:t>
      </w:r>
      <w:r w:rsidRPr="007A64C8">
        <w:rPr>
          <w:rFonts w:ascii="Angsana New" w:hAnsi="Angsana New"/>
          <w:sz w:val="30"/>
          <w:szCs w:val="30"/>
          <w:cs/>
        </w:rPr>
        <w:t>ประกอบธุรกิจใ</w:t>
      </w:r>
      <w:r w:rsidRPr="002E39E4">
        <w:rPr>
          <w:rFonts w:ascii="Angsana New" w:hAnsi="Angsana New"/>
          <w:sz w:val="30"/>
          <w:szCs w:val="30"/>
          <w:cs/>
        </w:rPr>
        <w:t>ห้เช่าคลังสินค้าและพื้นที่</w:t>
      </w:r>
      <w:r w:rsidRPr="002E39E4">
        <w:rPr>
          <w:rFonts w:ascii="Angsana New" w:hAnsi="Angsana New"/>
          <w:sz w:val="30"/>
          <w:szCs w:val="30"/>
        </w:rPr>
        <w:t xml:space="preserve"> </w:t>
      </w:r>
      <w:r w:rsidRPr="002E39E4">
        <w:rPr>
          <w:rFonts w:ascii="Angsana New" w:hAnsi="Angsana New"/>
          <w:sz w:val="30"/>
          <w:szCs w:val="30"/>
          <w:cs/>
        </w:rPr>
        <w:t>และให้บริการด้านวัตถุอันตรายทุกประเภท</w:t>
      </w:r>
      <w:r w:rsidRPr="002E39E4">
        <w:rPr>
          <w:rFonts w:ascii="Angsana New" w:hAnsi="Angsana New" w:hint="cs"/>
          <w:sz w:val="30"/>
          <w:szCs w:val="30"/>
          <w:cs/>
        </w:rPr>
        <w:t xml:space="preserve"> ซึ่ง ณ วันที่ </w:t>
      </w:r>
      <w:r w:rsidRPr="002E39E4">
        <w:rPr>
          <w:rFonts w:ascii="Angsana New" w:hAnsi="Angsana New"/>
          <w:sz w:val="30"/>
          <w:szCs w:val="30"/>
        </w:rPr>
        <w:t>30</w:t>
      </w:r>
      <w:r w:rsidRPr="002E39E4">
        <w:rPr>
          <w:rFonts w:ascii="Angsana New" w:hAnsi="Angsana New" w:hint="cs"/>
          <w:sz w:val="30"/>
          <w:szCs w:val="30"/>
          <w:cs/>
        </w:rPr>
        <w:t xml:space="preserve"> </w:t>
      </w:r>
      <w:r w:rsidR="009C06BF" w:rsidRPr="002E39E4">
        <w:rPr>
          <w:rFonts w:ascii="Angsana New" w:hAnsi="Angsana New" w:hint="cs"/>
          <w:sz w:val="30"/>
          <w:szCs w:val="30"/>
          <w:cs/>
        </w:rPr>
        <w:t>กันยายน</w:t>
      </w:r>
      <w:r w:rsidRPr="002E39E4">
        <w:rPr>
          <w:rFonts w:ascii="Angsana New" w:hAnsi="Angsana New" w:hint="cs"/>
          <w:sz w:val="30"/>
          <w:szCs w:val="30"/>
          <w:cs/>
        </w:rPr>
        <w:t xml:space="preserve"> </w:t>
      </w:r>
      <w:r w:rsidRPr="002E39E4">
        <w:rPr>
          <w:rFonts w:ascii="Angsana New" w:hAnsi="Angsana New"/>
          <w:sz w:val="30"/>
          <w:szCs w:val="30"/>
        </w:rPr>
        <w:t>2567</w:t>
      </w:r>
      <w:r w:rsidRPr="002E39E4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2E39E4">
        <w:rPr>
          <w:rFonts w:ascii="Angsana New" w:hAnsi="Angsana New"/>
          <w:sz w:val="30"/>
          <w:szCs w:val="30"/>
        </w:rPr>
        <w:t>31</w:t>
      </w:r>
      <w:r w:rsidRPr="002E39E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2785B">
        <w:rPr>
          <w:rFonts w:ascii="Angsana New" w:hAnsi="Angsana New"/>
          <w:sz w:val="30"/>
          <w:szCs w:val="30"/>
        </w:rPr>
        <w:t>2566</w:t>
      </w:r>
      <w:r w:rsidRPr="002E39E4">
        <w:rPr>
          <w:rFonts w:ascii="Angsana New" w:hAnsi="Angsana New" w:hint="cs"/>
          <w:sz w:val="30"/>
          <w:szCs w:val="30"/>
          <w:cs/>
        </w:rPr>
        <w:t xml:space="preserve"> ยังไม่ได้เริ่มดำเนิน</w:t>
      </w:r>
      <w:r w:rsidRPr="002E39E4">
        <w:rPr>
          <w:rFonts w:ascii="Angsana New" w:hAnsi="Angsana New"/>
          <w:sz w:val="30"/>
          <w:szCs w:val="30"/>
          <w:cs/>
        </w:rPr>
        <w:t>พาณิชยกิจ</w:t>
      </w:r>
      <w:r w:rsidRPr="00C1213D">
        <w:rPr>
          <w:rFonts w:ascii="Angsana New" w:hAnsi="Angsana New" w:hint="cs"/>
          <w:sz w:val="30"/>
          <w:szCs w:val="30"/>
          <w:cs/>
        </w:rPr>
        <w:t xml:space="preserve">ใดๆ </w:t>
      </w:r>
      <w:r w:rsidR="00B760B1" w:rsidRPr="00C1213D">
        <w:rPr>
          <w:rFonts w:ascii="Angsana New" w:hAnsi="Angsana New"/>
          <w:sz w:val="30"/>
          <w:szCs w:val="30"/>
          <w:cs/>
        </w:rPr>
        <w:t>โดยส่วนแบ่ง</w:t>
      </w:r>
      <w:r w:rsidR="00B760B1" w:rsidRPr="00C1213D">
        <w:rPr>
          <w:rFonts w:ascii="Angsana New" w:hAnsi="Angsana New" w:hint="cs"/>
          <w:sz w:val="30"/>
          <w:szCs w:val="30"/>
          <w:cs/>
        </w:rPr>
        <w:t>กำไร</w:t>
      </w:r>
      <w:r w:rsidR="00B760B1" w:rsidRPr="00C1213D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9C06BF" w:rsidRPr="00C1213D">
        <w:rPr>
          <w:rFonts w:ascii="Angsana New" w:hAnsi="Angsana New" w:hint="cs"/>
          <w:sz w:val="30"/>
          <w:szCs w:val="30"/>
          <w:cs/>
        </w:rPr>
        <w:t>เก้า</w:t>
      </w:r>
      <w:r w:rsidR="00B760B1" w:rsidRPr="00C1213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760B1" w:rsidRPr="00C1213D">
        <w:rPr>
          <w:rFonts w:ascii="Angsana New" w:hAnsi="Angsana New"/>
          <w:sz w:val="30"/>
          <w:szCs w:val="30"/>
        </w:rPr>
        <w:t>30</w:t>
      </w:r>
      <w:r w:rsidR="00B760B1" w:rsidRPr="00C1213D">
        <w:rPr>
          <w:rFonts w:ascii="Angsana New" w:hAnsi="Angsana New"/>
          <w:sz w:val="30"/>
          <w:szCs w:val="30"/>
          <w:cs/>
        </w:rPr>
        <w:t xml:space="preserve"> </w:t>
      </w:r>
      <w:r w:rsidR="009C06BF" w:rsidRPr="00C1213D">
        <w:rPr>
          <w:rFonts w:ascii="Angsana New" w:hAnsi="Angsana New" w:hint="cs"/>
          <w:sz w:val="30"/>
          <w:szCs w:val="30"/>
          <w:cs/>
        </w:rPr>
        <w:t>กันยายน</w:t>
      </w:r>
      <w:r w:rsidR="00B760B1" w:rsidRPr="00C1213D">
        <w:rPr>
          <w:rFonts w:ascii="Angsana New" w:hAnsi="Angsana New"/>
          <w:sz w:val="30"/>
          <w:szCs w:val="30"/>
          <w:cs/>
        </w:rPr>
        <w:t xml:space="preserve"> </w:t>
      </w:r>
      <w:r w:rsidR="00B760B1" w:rsidRPr="00C1213D">
        <w:rPr>
          <w:rFonts w:ascii="Angsana New" w:hAnsi="Angsana New"/>
          <w:sz w:val="30"/>
          <w:szCs w:val="30"/>
        </w:rPr>
        <w:t>2567</w:t>
      </w:r>
      <w:r w:rsidR="00B760B1" w:rsidRPr="00C1213D">
        <w:rPr>
          <w:rFonts w:ascii="Angsana New" w:hAnsi="Angsana New"/>
          <w:sz w:val="30"/>
          <w:szCs w:val="30"/>
          <w:cs/>
        </w:rPr>
        <w:t xml:space="preserve"> มีจำนวนเงินประมาณ </w:t>
      </w:r>
      <w:r w:rsidR="00DF3439">
        <w:rPr>
          <w:rFonts w:ascii="Angsana New" w:hAnsi="Angsana New"/>
          <w:sz w:val="30"/>
          <w:szCs w:val="30"/>
        </w:rPr>
        <w:t>2.3</w:t>
      </w:r>
      <w:r w:rsidR="001428C4" w:rsidRPr="00C1213D">
        <w:rPr>
          <w:rFonts w:ascii="Angsana New" w:hAnsi="Angsana New" w:hint="cs"/>
          <w:sz w:val="30"/>
          <w:szCs w:val="30"/>
          <w:cs/>
        </w:rPr>
        <w:t xml:space="preserve"> พันบาทและ </w:t>
      </w:r>
      <w:r w:rsidR="001428C4" w:rsidRPr="00C1213D">
        <w:rPr>
          <w:rFonts w:ascii="Angsana New" w:hAnsi="Angsana New"/>
          <w:sz w:val="30"/>
          <w:szCs w:val="30"/>
        </w:rPr>
        <w:t>11.6</w:t>
      </w:r>
      <w:r w:rsidR="00B760B1" w:rsidRPr="00C1213D">
        <w:rPr>
          <w:rFonts w:ascii="Angsana New" w:hAnsi="Angsana New"/>
          <w:sz w:val="30"/>
          <w:szCs w:val="30"/>
        </w:rPr>
        <w:t xml:space="preserve"> </w:t>
      </w:r>
      <w:r w:rsidR="001428C4" w:rsidRPr="00C1213D">
        <w:rPr>
          <w:rFonts w:ascii="Angsana New" w:hAnsi="Angsana New" w:hint="cs"/>
          <w:sz w:val="30"/>
          <w:szCs w:val="30"/>
          <w:cs/>
        </w:rPr>
        <w:t>พัน</w:t>
      </w:r>
      <w:r w:rsidR="00B760B1" w:rsidRPr="00C1213D">
        <w:rPr>
          <w:rFonts w:ascii="Angsana New" w:hAnsi="Angsana New"/>
          <w:sz w:val="30"/>
          <w:szCs w:val="30"/>
          <w:cs/>
        </w:rPr>
        <w:t>บาท</w:t>
      </w:r>
      <w:r w:rsidR="0012785B">
        <w:rPr>
          <w:rFonts w:ascii="Angsana New" w:hAnsi="Angsana New" w:hint="cs"/>
          <w:sz w:val="30"/>
          <w:szCs w:val="30"/>
          <w:cs/>
        </w:rPr>
        <w:t xml:space="preserve"> </w:t>
      </w:r>
      <w:r w:rsidR="001428C4" w:rsidRPr="00C1213D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6A4FE4FB" w14:textId="77777777" w:rsidR="001E74D2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14:paraId="161057C3" w14:textId="77777777" w:rsidR="001E74D2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8.</w:t>
      </w:r>
      <w:r w:rsidRPr="007D1E49">
        <w:rPr>
          <w:rFonts w:ascii="Angsana New" w:hAnsi="Angsana New"/>
          <w:b/>
          <w:bCs/>
          <w:sz w:val="30"/>
          <w:szCs w:val="30"/>
        </w:rPr>
        <w:tab/>
      </w:r>
      <w:r w:rsidRPr="00040998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เงินให้กู้ยืมระยะยาว</w:t>
      </w:r>
      <w:r w:rsidRPr="00587A5A">
        <w:rPr>
          <w:rFonts w:ascii="Angsana New" w:hAnsi="Angsana New"/>
          <w:b/>
          <w:bCs/>
          <w:sz w:val="30"/>
          <w:szCs w:val="30"/>
          <w:cs/>
        </w:rPr>
        <w:t>แก่บุคคลอื่น</w:t>
      </w:r>
    </w:p>
    <w:p w14:paraId="0C03A0DF" w14:textId="77777777" w:rsidR="00F760C6" w:rsidRPr="00F760C6" w:rsidRDefault="00F760C6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454" w:type="dxa"/>
        <w:tblInd w:w="10" w:type="dxa"/>
        <w:tblLayout w:type="fixed"/>
        <w:tblLook w:val="0100" w:firstRow="0" w:lastRow="0" w:firstColumn="0" w:lastColumn="1" w:noHBand="0" w:noVBand="0"/>
      </w:tblPr>
      <w:tblGrid>
        <w:gridCol w:w="4918"/>
        <w:gridCol w:w="2126"/>
        <w:gridCol w:w="284"/>
        <w:gridCol w:w="2126"/>
      </w:tblGrid>
      <w:tr w:rsidR="00F760C6" w:rsidRPr="00F51F88" w14:paraId="0C5FFD55" w14:textId="77777777" w:rsidTr="0012785B">
        <w:trPr>
          <w:cantSplit/>
        </w:trPr>
        <w:tc>
          <w:tcPr>
            <w:tcW w:w="4918" w:type="dxa"/>
          </w:tcPr>
          <w:p w14:paraId="023F3400" w14:textId="77777777" w:rsidR="00F760C6" w:rsidRPr="002C3FE5" w:rsidRDefault="00F760C6" w:rsidP="00B63CB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4DBAA530" w14:textId="77777777" w:rsidR="00F760C6" w:rsidRPr="002C3FE5" w:rsidRDefault="00F760C6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760C6" w:rsidRPr="00F51F88" w14:paraId="373895B5" w14:textId="77777777" w:rsidTr="0012785B">
        <w:trPr>
          <w:cantSplit/>
          <w:trHeight w:val="370"/>
        </w:trPr>
        <w:tc>
          <w:tcPr>
            <w:tcW w:w="4918" w:type="dxa"/>
          </w:tcPr>
          <w:p w14:paraId="598656A8" w14:textId="77777777" w:rsidR="00F760C6" w:rsidRPr="00F51F88" w:rsidRDefault="00F760C6" w:rsidP="00B63CB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1B74E64" w14:textId="77777777" w:rsidR="00F760C6" w:rsidRPr="00E24209" w:rsidRDefault="00F760C6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0470042" w14:textId="77777777" w:rsidR="00F760C6" w:rsidRPr="00E24209" w:rsidRDefault="00F760C6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EE1CB13" w14:textId="77777777" w:rsidR="00F760C6" w:rsidRPr="00E24209" w:rsidRDefault="00F760C6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760C6" w:rsidRPr="00E24209" w14:paraId="43A7145D" w14:textId="77777777" w:rsidTr="0012785B">
        <w:trPr>
          <w:cantSplit/>
        </w:trPr>
        <w:tc>
          <w:tcPr>
            <w:tcW w:w="4918" w:type="dxa"/>
          </w:tcPr>
          <w:p w14:paraId="10D419B2" w14:textId="77777777" w:rsidR="00F760C6" w:rsidRPr="00840E3A" w:rsidRDefault="00F760C6" w:rsidP="0012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9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2567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33EA8C72" w14:textId="77777777" w:rsidR="00F760C6" w:rsidRPr="00F760C6" w:rsidRDefault="00F760C6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483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760C6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81AAF88" w14:textId="77777777" w:rsidR="00F760C6" w:rsidRPr="00F760C6" w:rsidRDefault="00F760C6" w:rsidP="00B63CB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2CCBE23" w14:textId="77777777" w:rsidR="00F760C6" w:rsidRPr="00F760C6" w:rsidRDefault="00F760C6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483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760C6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</w:tr>
      <w:tr w:rsidR="00F760C6" w:rsidRPr="00E24209" w14:paraId="03FA6516" w14:textId="77777777" w:rsidTr="0012785B">
        <w:trPr>
          <w:cantSplit/>
        </w:trPr>
        <w:tc>
          <w:tcPr>
            <w:tcW w:w="4918" w:type="dxa"/>
          </w:tcPr>
          <w:p w14:paraId="7BC510D8" w14:textId="77777777" w:rsidR="00F760C6" w:rsidRPr="00B97542" w:rsidRDefault="00F760C6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41F3C" w14:textId="77777777" w:rsidR="00F760C6" w:rsidRPr="00F760C6" w:rsidRDefault="00F760C6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760C6">
              <w:rPr>
                <w:rFonts w:ascii="Angsana New" w:hAnsi="Angsana New" w:hint="cs"/>
                <w:b/>
                <w:sz w:val="30"/>
                <w:szCs w:val="30"/>
                <w:cs/>
              </w:rPr>
              <w:t>29,000</w:t>
            </w:r>
          </w:p>
        </w:tc>
        <w:tc>
          <w:tcPr>
            <w:tcW w:w="284" w:type="dxa"/>
          </w:tcPr>
          <w:p w14:paraId="4ECF28DF" w14:textId="77777777" w:rsidR="00F760C6" w:rsidRPr="00F760C6" w:rsidRDefault="00F760C6" w:rsidP="00B63CBB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C5FD850" w14:textId="77777777" w:rsidR="00F760C6" w:rsidRPr="00F760C6" w:rsidRDefault="00F760C6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760C6">
              <w:rPr>
                <w:rFonts w:ascii="Angsana New" w:hAnsi="Angsana New" w:hint="cs"/>
                <w:b/>
                <w:sz w:val="30"/>
                <w:szCs w:val="30"/>
                <w:cs/>
              </w:rPr>
              <w:t>4,000</w:t>
            </w:r>
          </w:p>
        </w:tc>
      </w:tr>
      <w:tr w:rsidR="00F760C6" w:rsidRPr="00E24209" w14:paraId="62E8D889" w14:textId="77777777" w:rsidTr="0012785B">
        <w:trPr>
          <w:cantSplit/>
        </w:trPr>
        <w:tc>
          <w:tcPr>
            <w:tcW w:w="4918" w:type="dxa"/>
          </w:tcPr>
          <w:p w14:paraId="38049F63" w14:textId="77777777" w:rsidR="00F760C6" w:rsidRPr="00F760C6" w:rsidRDefault="00F760C6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 2567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635AC1" w14:textId="77777777" w:rsidR="00F760C6" w:rsidRPr="00F760C6" w:rsidRDefault="00F760C6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760C6">
              <w:rPr>
                <w:rFonts w:ascii="Angsana New" w:hAnsi="Angsana New" w:hint="cs"/>
                <w:b/>
                <w:sz w:val="30"/>
                <w:szCs w:val="30"/>
                <w:cs/>
              </w:rPr>
              <w:t>29,000</w:t>
            </w:r>
          </w:p>
        </w:tc>
        <w:tc>
          <w:tcPr>
            <w:tcW w:w="284" w:type="dxa"/>
          </w:tcPr>
          <w:p w14:paraId="129D6406" w14:textId="77777777" w:rsidR="00F760C6" w:rsidRPr="00F760C6" w:rsidRDefault="00F760C6" w:rsidP="00B63CBB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12FFB7" w14:textId="77777777" w:rsidR="00F760C6" w:rsidRPr="00F760C6" w:rsidRDefault="00F760C6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760C6">
              <w:rPr>
                <w:rFonts w:ascii="Angsana New" w:hAnsi="Angsana New" w:hint="cs"/>
                <w:b/>
                <w:sz w:val="30"/>
                <w:szCs w:val="30"/>
                <w:cs/>
              </w:rPr>
              <w:t>4,000</w:t>
            </w:r>
          </w:p>
        </w:tc>
      </w:tr>
    </w:tbl>
    <w:p w14:paraId="19C7DD6F" w14:textId="77777777" w:rsidR="00F760C6" w:rsidRPr="00F760C6" w:rsidRDefault="00F760C6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386A0C0" w14:textId="77777777" w:rsidR="001E74D2" w:rsidRPr="00040998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7ED1ACC7" w14:textId="5B7F1519" w:rsidR="001E74D2" w:rsidRDefault="001E74D2" w:rsidP="007E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30"/>
          <w:szCs w:val="30"/>
        </w:rPr>
      </w:pPr>
      <w:r w:rsidRPr="00573B3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73B3B">
        <w:rPr>
          <w:rFonts w:ascii="Angsana New" w:hAnsi="Angsana New"/>
          <w:sz w:val="30"/>
          <w:szCs w:val="30"/>
        </w:rPr>
        <w:t>3</w:t>
      </w:r>
      <w:r w:rsidRPr="00573B3B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573B3B">
        <w:rPr>
          <w:rFonts w:ascii="Angsana New" w:hAnsi="Angsana New"/>
          <w:sz w:val="30"/>
          <w:szCs w:val="30"/>
        </w:rPr>
        <w:t>2567</w:t>
      </w:r>
      <w:r w:rsidRPr="00573B3B">
        <w:rPr>
          <w:rFonts w:ascii="Angsana New" w:hAnsi="Angsana New" w:hint="cs"/>
          <w:sz w:val="30"/>
          <w:szCs w:val="30"/>
          <w:cs/>
        </w:rPr>
        <w:t xml:space="preserve"> บริษัทมีการให้กู้ยืมเงินจำนวน </w:t>
      </w:r>
      <w:r w:rsidRPr="00573B3B">
        <w:rPr>
          <w:rFonts w:ascii="Angsana New" w:hAnsi="Angsana New"/>
          <w:sz w:val="30"/>
          <w:szCs w:val="30"/>
        </w:rPr>
        <w:t>4</w:t>
      </w:r>
      <w:r w:rsidRPr="00573B3B">
        <w:rPr>
          <w:rFonts w:ascii="Angsana New" w:hAnsi="Angsana New" w:hint="cs"/>
          <w:sz w:val="30"/>
          <w:szCs w:val="30"/>
          <w:cs/>
        </w:rPr>
        <w:t xml:space="preserve"> ล้านบาทแก่บุคคลที่ไม่เกี่ยวข้องกันท่านหนึ่งซึ่งเป็นผู้บริหารของบริษัทคู่ค้ากับบริษัท การให้กู้ยืมดังกล่าวมีอัตราดอกเบี้ยร้อยละ </w:t>
      </w:r>
      <w:r w:rsidRPr="00573B3B">
        <w:rPr>
          <w:rFonts w:ascii="Angsana New" w:hAnsi="Angsana New"/>
          <w:sz w:val="30"/>
          <w:szCs w:val="30"/>
        </w:rPr>
        <w:t>12</w:t>
      </w:r>
      <w:r w:rsidRPr="00573B3B">
        <w:rPr>
          <w:rFonts w:ascii="Angsana New" w:hAnsi="Angsana New" w:hint="cs"/>
          <w:sz w:val="30"/>
          <w:szCs w:val="30"/>
          <w:cs/>
        </w:rPr>
        <w:t xml:space="preserve"> ต่อปี โดยจ่ายชำระคืนเป็นรายเดือนจำนวน </w:t>
      </w:r>
      <w:r w:rsidRPr="00573B3B">
        <w:rPr>
          <w:rFonts w:ascii="Angsana New" w:hAnsi="Angsana New"/>
          <w:sz w:val="30"/>
          <w:szCs w:val="30"/>
        </w:rPr>
        <w:t>27</w:t>
      </w:r>
      <w:r w:rsidRPr="00573B3B">
        <w:rPr>
          <w:rFonts w:ascii="Angsana New" w:hAnsi="Angsana New" w:hint="cs"/>
          <w:sz w:val="30"/>
          <w:szCs w:val="30"/>
          <w:cs/>
        </w:rPr>
        <w:t xml:space="preserve"> เดือนเริ่มตั้งแต่เดือนกรกฎาคม </w:t>
      </w:r>
      <w:r w:rsidRPr="00573B3B">
        <w:rPr>
          <w:rFonts w:ascii="Angsana New" w:hAnsi="Angsana New"/>
          <w:sz w:val="30"/>
          <w:szCs w:val="30"/>
        </w:rPr>
        <w:t>2567</w:t>
      </w:r>
      <w:r w:rsidRPr="00573B3B">
        <w:rPr>
          <w:rFonts w:ascii="Angsana New" w:hAnsi="Angsana New" w:hint="cs"/>
          <w:sz w:val="30"/>
          <w:szCs w:val="30"/>
          <w:cs/>
        </w:rPr>
        <w:t xml:space="preserve"> ทั้งนี้ ผู้กู้ยืมได้นำโฉนดที่ดินมาวางเป็นหลักประกันแก่บริษัทในวงเงินจำนอง </w:t>
      </w:r>
      <w:r w:rsidRPr="00573B3B">
        <w:rPr>
          <w:rFonts w:ascii="Angsana New" w:hAnsi="Angsana New"/>
          <w:sz w:val="30"/>
          <w:szCs w:val="30"/>
        </w:rPr>
        <w:t>4</w:t>
      </w:r>
      <w:r w:rsidRPr="00573B3B">
        <w:rPr>
          <w:rFonts w:ascii="Angsana New" w:hAnsi="Angsana New" w:hint="cs"/>
          <w:sz w:val="30"/>
          <w:szCs w:val="30"/>
          <w:cs/>
        </w:rPr>
        <w:t xml:space="preserve"> ล้านบาท เงินให้กู้ยืมนี้ได้รับการอนุมัติโดยที่ประชุมคณะกรรมการบริหารเมื่อวันที่ </w:t>
      </w:r>
      <w:r w:rsidRPr="00573B3B">
        <w:rPr>
          <w:rFonts w:ascii="Angsana New" w:hAnsi="Angsana New"/>
          <w:sz w:val="30"/>
          <w:szCs w:val="30"/>
        </w:rPr>
        <w:t>3</w:t>
      </w:r>
      <w:r w:rsidRPr="00573B3B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573B3B">
        <w:rPr>
          <w:rFonts w:ascii="Angsana New" w:hAnsi="Angsana New"/>
          <w:sz w:val="30"/>
          <w:szCs w:val="30"/>
        </w:rPr>
        <w:t>2567</w:t>
      </w:r>
      <w:r w:rsidRPr="00573B3B">
        <w:rPr>
          <w:rFonts w:ascii="Angsana New" w:hAnsi="Angsana New" w:hint="cs"/>
          <w:sz w:val="30"/>
          <w:szCs w:val="30"/>
          <w:cs/>
        </w:rPr>
        <w:t xml:space="preserve"> และให้สัตยาบันโดยที่ประชุมคณะกรรมการบริษัทเมื่อวันที่ </w:t>
      </w:r>
      <w:r w:rsidRPr="00573B3B">
        <w:rPr>
          <w:rFonts w:ascii="Angsana New" w:hAnsi="Angsana New"/>
          <w:sz w:val="30"/>
          <w:szCs w:val="30"/>
        </w:rPr>
        <w:t>15</w:t>
      </w:r>
      <w:r w:rsidRPr="00573B3B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573B3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p w14:paraId="4CDE55FD" w14:textId="77777777" w:rsidR="00F760C6" w:rsidRDefault="00F760C6" w:rsidP="007E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30"/>
          <w:szCs w:val="30"/>
        </w:rPr>
      </w:pPr>
    </w:p>
    <w:p w14:paraId="0895A2F4" w14:textId="6F0430B3" w:rsidR="00F760C6" w:rsidRDefault="00F760C6" w:rsidP="00F76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30"/>
          <w:szCs w:val="30"/>
        </w:rPr>
      </w:pPr>
      <w:r w:rsidRPr="00573B3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8</w:t>
      </w:r>
      <w:r w:rsidRPr="00573B3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Pr="00573B3B">
        <w:rPr>
          <w:rFonts w:ascii="Angsana New" w:hAnsi="Angsana New" w:hint="cs"/>
          <w:sz w:val="30"/>
          <w:szCs w:val="30"/>
          <w:cs/>
        </w:rPr>
        <w:t xml:space="preserve"> </w:t>
      </w:r>
      <w:r w:rsidRPr="00573B3B">
        <w:rPr>
          <w:rFonts w:ascii="Angsana New" w:hAnsi="Angsana New"/>
          <w:sz w:val="30"/>
          <w:szCs w:val="30"/>
        </w:rPr>
        <w:t>2567</w:t>
      </w:r>
      <w:r w:rsidRPr="00573B3B">
        <w:rPr>
          <w:rFonts w:ascii="Angsana New" w:hAnsi="Angsana New" w:hint="cs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="0016479E">
        <w:rPr>
          <w:rFonts w:ascii="Angsana New" w:hAnsi="Angsana New" w:hint="cs"/>
          <w:sz w:val="30"/>
          <w:szCs w:val="30"/>
          <w:cs/>
        </w:rPr>
        <w:t>ทางอ้อม</w:t>
      </w:r>
      <w:r w:rsidRPr="00573B3B">
        <w:rPr>
          <w:rFonts w:ascii="Angsana New" w:hAnsi="Angsana New" w:hint="cs"/>
          <w:sz w:val="30"/>
          <w:szCs w:val="30"/>
          <w:cs/>
        </w:rPr>
        <w:t xml:space="preserve">มีการให้กู้ยืมเงินจำนวน </w:t>
      </w:r>
      <w:r>
        <w:rPr>
          <w:rFonts w:ascii="Angsana New" w:hAnsi="Angsana New"/>
          <w:sz w:val="30"/>
          <w:szCs w:val="30"/>
        </w:rPr>
        <w:t>25</w:t>
      </w:r>
      <w:r w:rsidRPr="00573B3B">
        <w:rPr>
          <w:rFonts w:ascii="Angsana New" w:hAnsi="Angsana New" w:hint="cs"/>
          <w:sz w:val="30"/>
          <w:szCs w:val="30"/>
          <w:cs/>
        </w:rPr>
        <w:t xml:space="preserve"> ล้านบาทแก่บุคคลที่ไม่เกี่ยวข้องกัน</w:t>
      </w:r>
      <w:r w:rsidR="00B63CBB">
        <w:rPr>
          <w:rFonts w:ascii="Angsana New" w:hAnsi="Angsana New" w:hint="cs"/>
          <w:sz w:val="30"/>
          <w:szCs w:val="30"/>
          <w:cs/>
        </w:rPr>
        <w:t>สอง</w:t>
      </w:r>
      <w:r w:rsidRPr="00573B3B">
        <w:rPr>
          <w:rFonts w:ascii="Angsana New" w:hAnsi="Angsana New" w:hint="cs"/>
          <w:sz w:val="30"/>
          <w:szCs w:val="30"/>
          <w:cs/>
        </w:rPr>
        <w:t xml:space="preserve">ท่าน การให้กู้ยืมดังกล่าวมีอัตราดอกเบี้ยร้อยละ </w:t>
      </w:r>
      <w:r w:rsidRPr="00573B3B">
        <w:rPr>
          <w:rFonts w:ascii="Angsana New" w:hAnsi="Angsana New"/>
          <w:sz w:val="30"/>
          <w:szCs w:val="30"/>
        </w:rPr>
        <w:t>12</w:t>
      </w:r>
      <w:r w:rsidRPr="00573B3B">
        <w:rPr>
          <w:rFonts w:ascii="Angsana New" w:hAnsi="Angsana New" w:hint="cs"/>
          <w:sz w:val="30"/>
          <w:szCs w:val="30"/>
          <w:cs/>
        </w:rPr>
        <w:t xml:space="preserve"> ต่อปี โดยจ่ายชำระคืน</w:t>
      </w:r>
      <w:r w:rsidR="00B63CBB">
        <w:rPr>
          <w:rFonts w:ascii="Angsana New" w:hAnsi="Angsana New" w:hint="cs"/>
          <w:sz w:val="30"/>
          <w:szCs w:val="30"/>
          <w:cs/>
        </w:rPr>
        <w:t xml:space="preserve">เมื่อครบกำหนด </w:t>
      </w:r>
      <w:r w:rsidR="00CA21FC">
        <w:rPr>
          <w:rFonts w:ascii="Angsana New" w:hAnsi="Angsana New"/>
          <w:sz w:val="30"/>
          <w:szCs w:val="30"/>
        </w:rPr>
        <w:t>2</w:t>
      </w:r>
      <w:r w:rsidR="00B63CBB">
        <w:rPr>
          <w:rFonts w:ascii="Angsana New" w:hAnsi="Angsana New" w:hint="cs"/>
          <w:sz w:val="30"/>
          <w:szCs w:val="30"/>
          <w:cs/>
        </w:rPr>
        <w:t xml:space="preserve"> ปีและจ่ายชำระดอกเบี้ย</w:t>
      </w:r>
      <w:r w:rsidRPr="00573B3B">
        <w:rPr>
          <w:rFonts w:ascii="Angsana New" w:hAnsi="Angsana New" w:hint="cs"/>
          <w:sz w:val="30"/>
          <w:szCs w:val="30"/>
          <w:cs/>
        </w:rPr>
        <w:t>เป็นรายเดือนเริ่มตั้งแต่เดือน</w:t>
      </w:r>
      <w:r w:rsidR="00B63CBB">
        <w:rPr>
          <w:rFonts w:ascii="Angsana New" w:hAnsi="Angsana New" w:hint="cs"/>
          <w:sz w:val="30"/>
          <w:szCs w:val="30"/>
          <w:cs/>
        </w:rPr>
        <w:t>สิงหาคม</w:t>
      </w:r>
      <w:r w:rsidRPr="00573B3B">
        <w:rPr>
          <w:rFonts w:ascii="Angsana New" w:hAnsi="Angsana New" w:hint="cs"/>
          <w:sz w:val="30"/>
          <w:szCs w:val="30"/>
          <w:cs/>
        </w:rPr>
        <w:t xml:space="preserve"> </w:t>
      </w:r>
      <w:r w:rsidRPr="00573B3B">
        <w:rPr>
          <w:rFonts w:ascii="Angsana New" w:hAnsi="Angsana New"/>
          <w:sz w:val="30"/>
          <w:szCs w:val="30"/>
        </w:rPr>
        <w:t>2567</w:t>
      </w:r>
      <w:r w:rsidRPr="00573B3B">
        <w:rPr>
          <w:rFonts w:ascii="Angsana New" w:hAnsi="Angsana New" w:hint="cs"/>
          <w:sz w:val="30"/>
          <w:szCs w:val="30"/>
          <w:cs/>
        </w:rPr>
        <w:t xml:space="preserve"> ทั้งนี้ ผู้กู้ยืมได้นำโฉนดที่ดินมาวางเป็นหลักประกันแก่บริษัท</w:t>
      </w:r>
      <w:r w:rsidR="00B63CB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A21FC">
        <w:rPr>
          <w:rFonts w:ascii="Angsana New" w:hAnsi="Angsana New"/>
          <w:sz w:val="30"/>
          <w:szCs w:val="30"/>
        </w:rPr>
        <w:t>3</w:t>
      </w:r>
      <w:r w:rsidR="00B63CBB">
        <w:rPr>
          <w:rFonts w:ascii="Angsana New" w:hAnsi="Angsana New" w:hint="cs"/>
          <w:sz w:val="30"/>
          <w:szCs w:val="30"/>
          <w:cs/>
        </w:rPr>
        <w:t xml:space="preserve"> โฉนด</w:t>
      </w:r>
      <w:r w:rsidRPr="00573B3B">
        <w:rPr>
          <w:rFonts w:ascii="Angsana New" w:hAnsi="Angsana New" w:hint="cs"/>
          <w:sz w:val="30"/>
          <w:szCs w:val="30"/>
          <w:cs/>
        </w:rPr>
        <w:t xml:space="preserve"> เงินให้กู้ยืมนี้ได้รับการอนุมัติโดยที่ประชุมคณะกรรมการบริ</w:t>
      </w:r>
      <w:r w:rsidR="00B63CBB">
        <w:rPr>
          <w:rFonts w:ascii="Angsana New" w:hAnsi="Angsana New" w:hint="cs"/>
          <w:sz w:val="30"/>
          <w:szCs w:val="30"/>
          <w:cs/>
        </w:rPr>
        <w:t>ษัท</w:t>
      </w:r>
      <w:r w:rsidRPr="00573B3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A21FC">
        <w:rPr>
          <w:rFonts w:ascii="Angsana New" w:hAnsi="Angsana New"/>
          <w:sz w:val="30"/>
          <w:szCs w:val="30"/>
        </w:rPr>
        <w:t>1</w:t>
      </w:r>
      <w:r w:rsidRPr="00573B3B">
        <w:rPr>
          <w:rFonts w:ascii="Angsana New" w:hAnsi="Angsana New" w:hint="cs"/>
          <w:sz w:val="30"/>
          <w:szCs w:val="30"/>
          <w:cs/>
        </w:rPr>
        <w:t xml:space="preserve"> </w:t>
      </w:r>
      <w:r w:rsidR="00B63CB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CA21FC">
        <w:rPr>
          <w:rFonts w:ascii="Angsana New" w:hAnsi="Angsana New"/>
          <w:sz w:val="30"/>
          <w:szCs w:val="30"/>
        </w:rPr>
        <w:t>2567</w:t>
      </w:r>
    </w:p>
    <w:p w14:paraId="6F992E86" w14:textId="77777777" w:rsidR="00F760C6" w:rsidRDefault="00F760C6" w:rsidP="007E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30"/>
          <w:szCs w:val="30"/>
        </w:rPr>
      </w:pPr>
    </w:p>
    <w:p w14:paraId="629ABA3F" w14:textId="77777777" w:rsidR="001E74D2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E7EE8F" w14:textId="77777777" w:rsidR="00B63CBB" w:rsidRDefault="00B63CBB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B7BE77" w14:textId="77777777" w:rsidR="004B092B" w:rsidRDefault="00040998" w:rsidP="004B0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4B092B">
        <w:rPr>
          <w:rFonts w:ascii="Angsana New" w:hAnsi="Angsana New"/>
          <w:b/>
          <w:bCs/>
          <w:sz w:val="30"/>
          <w:szCs w:val="30"/>
        </w:rPr>
        <w:t>.</w:t>
      </w:r>
      <w:r w:rsidR="004B092B" w:rsidRPr="007D1E49">
        <w:rPr>
          <w:rFonts w:ascii="Angsana New" w:hAnsi="Angsana New"/>
          <w:b/>
          <w:bCs/>
          <w:sz w:val="30"/>
          <w:szCs w:val="30"/>
        </w:rPr>
        <w:tab/>
      </w:r>
      <w:r w:rsidR="00CE47CE"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="00CE47C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945E9A" w:rsidRPr="00945E9A">
        <w:rPr>
          <w:rFonts w:ascii="Angsana New" w:hAnsi="Angsana New" w:hint="cs"/>
          <w:b/>
          <w:bCs/>
          <w:sz w:val="30"/>
          <w:szCs w:val="30"/>
        </w:rPr>
        <w:t>-</w:t>
      </w:r>
      <w:r w:rsidR="004B092B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14129EE5" w14:textId="77777777" w:rsidR="004B092B" w:rsidRDefault="004B092B" w:rsidP="004B092B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</w:p>
    <w:tbl>
      <w:tblPr>
        <w:tblW w:w="9482" w:type="dxa"/>
        <w:tblInd w:w="-18" w:type="dxa"/>
        <w:tblLayout w:type="fixed"/>
        <w:tblLook w:val="0100" w:firstRow="0" w:lastRow="0" w:firstColumn="0" w:lastColumn="1" w:noHBand="0" w:noVBand="0"/>
      </w:tblPr>
      <w:tblGrid>
        <w:gridCol w:w="4946"/>
        <w:gridCol w:w="2126"/>
        <w:gridCol w:w="284"/>
        <w:gridCol w:w="2126"/>
      </w:tblGrid>
      <w:tr w:rsidR="004B092B" w:rsidRPr="00F51F88" w14:paraId="1D9A18EF" w14:textId="77777777" w:rsidTr="0012785B">
        <w:trPr>
          <w:cantSplit/>
        </w:trPr>
        <w:tc>
          <w:tcPr>
            <w:tcW w:w="4946" w:type="dxa"/>
          </w:tcPr>
          <w:p w14:paraId="29666B7E" w14:textId="77777777" w:rsidR="004B092B" w:rsidRPr="002C3FE5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5936925E" w14:textId="77777777" w:rsidR="004B092B" w:rsidRPr="002C3FE5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B092B" w:rsidRPr="00F51F88" w14:paraId="4C6E2096" w14:textId="77777777" w:rsidTr="0012785B">
        <w:trPr>
          <w:cantSplit/>
          <w:trHeight w:val="370"/>
        </w:trPr>
        <w:tc>
          <w:tcPr>
            <w:tcW w:w="4946" w:type="dxa"/>
          </w:tcPr>
          <w:p w14:paraId="3BBB5B2C" w14:textId="77777777" w:rsidR="004B092B" w:rsidRPr="00F51F88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DA5725D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F212948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639A4A4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D11C1" w:rsidRPr="00E24209" w14:paraId="30249225" w14:textId="77777777" w:rsidTr="0012785B">
        <w:trPr>
          <w:cantSplit/>
        </w:trPr>
        <w:tc>
          <w:tcPr>
            <w:tcW w:w="4946" w:type="dxa"/>
          </w:tcPr>
          <w:p w14:paraId="37E501BF" w14:textId="77777777" w:rsidR="00ED11C1" w:rsidRPr="00161CAE" w:rsidRDefault="00ED11C1" w:rsidP="00ED11C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6780BB66" w14:textId="77777777" w:rsidR="00ED11C1" w:rsidRPr="00666554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1D2956">
              <w:rPr>
                <w:rFonts w:ascii="Angsana New" w:hAnsi="Angsana New"/>
                <w:bCs/>
                <w:sz w:val="30"/>
                <w:szCs w:val="30"/>
              </w:rPr>
              <w:t>281,706</w:t>
            </w:r>
          </w:p>
        </w:tc>
        <w:tc>
          <w:tcPr>
            <w:tcW w:w="284" w:type="dxa"/>
          </w:tcPr>
          <w:p w14:paraId="50A22F0A" w14:textId="77777777" w:rsidR="00ED11C1" w:rsidRPr="0066655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8F37D8D" w14:textId="77777777" w:rsidR="00ED11C1" w:rsidRPr="009B11E9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B11E9">
              <w:rPr>
                <w:rFonts w:ascii="Angsana New" w:hAnsi="Angsana New"/>
                <w:bCs/>
                <w:sz w:val="30"/>
                <w:szCs w:val="30"/>
              </w:rPr>
              <w:t>185,027</w:t>
            </w:r>
          </w:p>
        </w:tc>
      </w:tr>
      <w:tr w:rsidR="00ED11C1" w:rsidRPr="00E24209" w14:paraId="3654C204" w14:textId="77777777" w:rsidTr="0012785B">
        <w:trPr>
          <w:cantSplit/>
        </w:trPr>
        <w:tc>
          <w:tcPr>
            <w:tcW w:w="4946" w:type="dxa"/>
          </w:tcPr>
          <w:p w14:paraId="06075C1A" w14:textId="77777777" w:rsidR="00ED11C1" w:rsidRDefault="00ED11C1" w:rsidP="00ED11C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50FEF" w14:textId="77777777" w:rsidR="00ED11C1" w:rsidRPr="008E126A" w:rsidRDefault="00ED11C1" w:rsidP="00AE3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126A">
              <w:rPr>
                <w:rFonts w:ascii="Angsana New" w:hAnsi="Angsana New"/>
                <w:sz w:val="30"/>
                <w:szCs w:val="30"/>
              </w:rPr>
              <w:t>(</w:t>
            </w:r>
            <w:r w:rsidR="008E126A" w:rsidRPr="008E126A">
              <w:rPr>
                <w:rFonts w:ascii="Angsana New" w:hAnsi="Angsana New"/>
                <w:sz w:val="30"/>
                <w:szCs w:val="30"/>
              </w:rPr>
              <w:t>20</w:t>
            </w:r>
            <w:r w:rsidRPr="008E126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7213065" w14:textId="77777777" w:rsidR="00ED11C1" w:rsidRPr="008E126A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F4A741A" w14:textId="77777777" w:rsidR="00ED11C1" w:rsidRPr="008E126A" w:rsidRDefault="00ED11C1" w:rsidP="00AE3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126A">
              <w:rPr>
                <w:rFonts w:ascii="Angsana New" w:hAnsi="Angsana New"/>
                <w:sz w:val="30"/>
                <w:szCs w:val="30"/>
              </w:rPr>
              <w:t>(</w:t>
            </w:r>
            <w:r w:rsidR="009B11E9" w:rsidRPr="008E126A">
              <w:rPr>
                <w:rFonts w:ascii="Angsana New" w:hAnsi="Angsana New"/>
                <w:sz w:val="30"/>
                <w:szCs w:val="30"/>
              </w:rPr>
              <w:t>1,</w:t>
            </w:r>
            <w:r w:rsidR="008E126A" w:rsidRPr="008E126A">
              <w:rPr>
                <w:rFonts w:ascii="Angsana New" w:hAnsi="Angsana New"/>
                <w:sz w:val="30"/>
                <w:szCs w:val="30"/>
              </w:rPr>
              <w:t>830</w:t>
            </w:r>
            <w:r w:rsidRPr="008E12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D11C1" w:rsidRPr="00E24209" w14:paraId="62645B04" w14:textId="77777777" w:rsidTr="0012785B">
        <w:trPr>
          <w:cantSplit/>
        </w:trPr>
        <w:tc>
          <w:tcPr>
            <w:tcW w:w="4946" w:type="dxa"/>
          </w:tcPr>
          <w:p w14:paraId="6CA3F29C" w14:textId="77777777" w:rsidR="00ED11C1" w:rsidRPr="00161CAE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 w:rsidR="002A255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C06B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9F3EBC" w14:textId="77777777" w:rsidR="00ED11C1" w:rsidRPr="008E126A" w:rsidRDefault="00545627" w:rsidP="008E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E126A">
              <w:rPr>
                <w:rFonts w:ascii="Angsana New" w:hAnsi="Angsana New"/>
                <w:bCs/>
                <w:sz w:val="30"/>
                <w:szCs w:val="30"/>
              </w:rPr>
              <w:t>281,</w:t>
            </w:r>
            <w:r w:rsidR="008E126A" w:rsidRPr="008E126A">
              <w:rPr>
                <w:rFonts w:ascii="Angsana New" w:hAnsi="Angsana New"/>
                <w:bCs/>
                <w:sz w:val="30"/>
                <w:szCs w:val="30"/>
              </w:rPr>
              <w:t>686</w:t>
            </w:r>
          </w:p>
        </w:tc>
        <w:tc>
          <w:tcPr>
            <w:tcW w:w="284" w:type="dxa"/>
          </w:tcPr>
          <w:p w14:paraId="40369A13" w14:textId="77777777" w:rsidR="00ED11C1" w:rsidRPr="008E126A" w:rsidRDefault="00ED11C1" w:rsidP="00ED11C1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09C19456" w14:textId="77777777" w:rsidR="00ED11C1" w:rsidRPr="008E126A" w:rsidRDefault="009B11E9" w:rsidP="008E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E126A">
              <w:rPr>
                <w:rFonts w:ascii="Angsana New" w:hAnsi="Angsana New"/>
                <w:bCs/>
                <w:sz w:val="30"/>
                <w:szCs w:val="30"/>
              </w:rPr>
              <w:t>183,</w:t>
            </w:r>
            <w:r w:rsidR="008E126A" w:rsidRPr="008E126A">
              <w:rPr>
                <w:rFonts w:ascii="Angsana New" w:hAnsi="Angsana New"/>
                <w:bCs/>
                <w:sz w:val="30"/>
                <w:szCs w:val="30"/>
              </w:rPr>
              <w:t>197</w:t>
            </w:r>
          </w:p>
        </w:tc>
      </w:tr>
    </w:tbl>
    <w:p w14:paraId="3F049600" w14:textId="77777777" w:rsidR="004B092B" w:rsidRPr="00FC744A" w:rsidRDefault="004B092B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DFB46E8" w14:textId="77777777" w:rsidR="00C57A1A" w:rsidRDefault="00C57A1A" w:rsidP="00C57A1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5F061A">
        <w:rPr>
          <w:rFonts w:ascii="Angsana New" w:hAnsi="Angsana New" w:hint="cs"/>
          <w:sz w:val="30"/>
          <w:szCs w:val="30"/>
          <w:cs/>
        </w:rPr>
        <w:t>ซึ่งถือครองไว้เพื่อหาประโยชน์จากรายได้ค่าเช่า</w:t>
      </w:r>
      <w:r>
        <w:rPr>
          <w:rFonts w:ascii="Angsana New" w:hAnsi="Angsana New" w:hint="cs"/>
          <w:sz w:val="30"/>
          <w:szCs w:val="30"/>
          <w:cs/>
        </w:rPr>
        <w:t>ตามอายุสัญญา</w:t>
      </w:r>
      <w:r w:rsidRPr="00DE3906">
        <w:rPr>
          <w:rFonts w:ascii="Angsana New" w:hAnsi="Angsana New" w:hint="cs"/>
          <w:sz w:val="30"/>
          <w:szCs w:val="30"/>
          <w:cs/>
        </w:rPr>
        <w:t>เช่าซึ่งมีอายุ</w:t>
      </w:r>
      <w:r w:rsidRPr="00DE3906">
        <w:rPr>
          <w:rFonts w:ascii="Angsana New" w:hAnsi="Angsana New"/>
          <w:sz w:val="30"/>
          <w:szCs w:val="30"/>
        </w:rPr>
        <w:t xml:space="preserve"> 1</w:t>
      </w:r>
      <w:r w:rsidRPr="00DE3906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DE3906">
        <w:rPr>
          <w:rFonts w:ascii="Angsana New" w:hAnsi="Angsana New"/>
          <w:sz w:val="30"/>
          <w:szCs w:val="30"/>
        </w:rPr>
        <w:t>30</w:t>
      </w:r>
      <w:r w:rsidRPr="00DE3906">
        <w:rPr>
          <w:rFonts w:ascii="Angsana New" w:hAnsi="Angsana New" w:hint="cs"/>
          <w:sz w:val="30"/>
          <w:szCs w:val="30"/>
          <w:cs/>
        </w:rPr>
        <w:t xml:space="preserve"> ปี</w:t>
      </w:r>
      <w:r w:rsidRPr="005F061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BDC0202" w14:textId="77777777" w:rsidR="001E74D2" w:rsidRPr="00B63CBB" w:rsidRDefault="001E74D2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245C464" w14:textId="77777777" w:rsidR="00C57A1A" w:rsidRDefault="00C57A1A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4B6F3E">
        <w:rPr>
          <w:rFonts w:ascii="Angsana New" w:hAnsi="Angsana New"/>
          <w:sz w:val="30"/>
          <w:szCs w:val="30"/>
          <w:cs/>
        </w:rPr>
        <w:t>มูลค่ายุติธรรม</w:t>
      </w:r>
      <w:r w:rsidR="00E55915">
        <w:rPr>
          <w:rFonts w:ascii="Angsana New" w:hAnsi="Angsana New" w:hint="cs"/>
          <w:sz w:val="30"/>
          <w:szCs w:val="30"/>
          <w:cs/>
        </w:rPr>
        <w:t>ล่าสุด</w:t>
      </w:r>
      <w:r w:rsidRPr="004B6F3E">
        <w:rPr>
          <w:rFonts w:ascii="Angsana New" w:hAnsi="Angsana New"/>
          <w:sz w:val="30"/>
          <w:szCs w:val="30"/>
          <w:cs/>
        </w:rPr>
        <w:t>ของอสังหาริมทรัพย์เพื่อการลงทุน</w:t>
      </w:r>
      <w:r w:rsidR="00987AE1">
        <w:rPr>
          <w:rFonts w:ascii="Angsana New" w:hAnsi="Angsana New" w:hint="cs"/>
          <w:sz w:val="30"/>
          <w:szCs w:val="30"/>
          <w:cs/>
        </w:rPr>
        <w:t>ซึ่ง</w:t>
      </w:r>
      <w:r w:rsidRPr="004B6F3E">
        <w:rPr>
          <w:rFonts w:ascii="Angsana New" w:hAnsi="Angsana New"/>
          <w:sz w:val="30"/>
          <w:szCs w:val="30"/>
          <w:cs/>
        </w:rPr>
        <w:t>ประเมินราคาโดย</w:t>
      </w:r>
      <w:r w:rsidR="00987AE1">
        <w:rPr>
          <w:rFonts w:ascii="Angsana New" w:hAnsi="Angsana New" w:hint="cs"/>
          <w:sz w:val="30"/>
          <w:szCs w:val="30"/>
          <w:cs/>
        </w:rPr>
        <w:t>บริษัท</w:t>
      </w:r>
      <w:r w:rsidRPr="004B6F3E">
        <w:rPr>
          <w:rFonts w:ascii="Angsana New" w:hAnsi="Angsana New"/>
          <w:sz w:val="30"/>
          <w:szCs w:val="30"/>
          <w:cs/>
        </w:rPr>
        <w:t>ผู้ประเมินราคาอิสระโดย</w:t>
      </w:r>
      <w:r w:rsidRPr="004B6F3E">
        <w:rPr>
          <w:rFonts w:ascii="Angsana New" w:hAnsi="Angsana New" w:hint="cs"/>
          <w:sz w:val="30"/>
          <w:szCs w:val="30"/>
          <w:cs/>
        </w:rPr>
        <w:t>ใช้วิธีต้นทุนทดแทนและ</w:t>
      </w:r>
      <w:r w:rsidRPr="004B6F3E">
        <w:rPr>
          <w:rFonts w:ascii="Angsana New" w:hAnsi="Angsana New"/>
          <w:sz w:val="30"/>
          <w:szCs w:val="30"/>
          <w:cs/>
        </w:rPr>
        <w:t>วิธีเปรียบเทียบราคา</w:t>
      </w:r>
      <w:r w:rsidRPr="004B6F3E">
        <w:rPr>
          <w:rFonts w:ascii="Angsana New" w:hAnsi="Angsana New" w:hint="cs"/>
          <w:sz w:val="30"/>
          <w:szCs w:val="30"/>
          <w:cs/>
        </w:rPr>
        <w:t>ตลาด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98C1CFA" w14:textId="77777777" w:rsidR="00C57A1A" w:rsidRPr="00C57A1A" w:rsidRDefault="00C57A1A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8" w:type="dxa"/>
        <w:tblInd w:w="-32" w:type="dxa"/>
        <w:tblLook w:val="04A0" w:firstRow="1" w:lastRow="0" w:firstColumn="1" w:lastColumn="0" w:noHBand="0" w:noVBand="1"/>
      </w:tblPr>
      <w:tblGrid>
        <w:gridCol w:w="3826"/>
        <w:gridCol w:w="291"/>
        <w:gridCol w:w="1509"/>
        <w:gridCol w:w="327"/>
        <w:gridCol w:w="3685"/>
      </w:tblGrid>
      <w:tr w:rsidR="00C57A1A" w:rsidRPr="00EA0007" w14:paraId="3C725D37" w14:textId="77777777" w:rsidTr="0012785B">
        <w:tc>
          <w:tcPr>
            <w:tcW w:w="3826" w:type="dxa"/>
          </w:tcPr>
          <w:p w14:paraId="7F4064D4" w14:textId="77777777" w:rsidR="00C57A1A" w:rsidRPr="00EA0007" w:rsidRDefault="00C57A1A" w:rsidP="00945E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64691A31" w14:textId="77777777" w:rsidR="00C57A1A" w:rsidRDefault="00C57A1A" w:rsidP="00945E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F1EA956" w14:textId="77777777" w:rsidR="00C57A1A" w:rsidRDefault="00C57A1A" w:rsidP="00945E9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327" w:type="dxa"/>
          </w:tcPr>
          <w:p w14:paraId="4653126C" w14:textId="77777777" w:rsidR="00C57A1A" w:rsidRPr="00EA0007" w:rsidRDefault="00C57A1A" w:rsidP="00945E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</w:tcPr>
          <w:p w14:paraId="7BF68C54" w14:textId="77777777" w:rsidR="00C57A1A" w:rsidRDefault="00C57A1A" w:rsidP="00945E9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7A1A" w:rsidRPr="00EA0007" w14:paraId="4D8A4FE2" w14:textId="77777777" w:rsidTr="0012785B">
        <w:tc>
          <w:tcPr>
            <w:tcW w:w="3826" w:type="dxa"/>
          </w:tcPr>
          <w:p w14:paraId="0A6ED3A3" w14:textId="77777777" w:rsidR="00C57A1A" w:rsidRPr="00EA0007" w:rsidRDefault="00C57A1A" w:rsidP="00945E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58B9C0B9" w14:textId="77777777" w:rsidR="00C57A1A" w:rsidRDefault="00C57A1A" w:rsidP="00945E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69234EFF" w14:textId="77777777" w:rsidR="00C57A1A" w:rsidRPr="006765E7" w:rsidRDefault="00C57A1A" w:rsidP="00945E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27" w:type="dxa"/>
          </w:tcPr>
          <w:p w14:paraId="0A9A8C05" w14:textId="77777777" w:rsidR="00C57A1A" w:rsidRPr="00EA0007" w:rsidRDefault="00C57A1A" w:rsidP="00945E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65FA4733" w14:textId="77777777" w:rsidR="00C57A1A" w:rsidRPr="00EA0007" w:rsidRDefault="00C57A1A" w:rsidP="00945E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วันที่ประเมินราคา</w:t>
            </w:r>
          </w:p>
        </w:tc>
      </w:tr>
      <w:tr w:rsidR="00C57A1A" w:rsidRPr="00EA0007" w14:paraId="73D3DFEF" w14:textId="77777777" w:rsidTr="0012785B">
        <w:tc>
          <w:tcPr>
            <w:tcW w:w="3826" w:type="dxa"/>
          </w:tcPr>
          <w:p w14:paraId="4E278192" w14:textId="77777777" w:rsidR="00C57A1A" w:rsidRPr="00BB0D13" w:rsidRDefault="00C57A1A" w:rsidP="00945E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5CA28A2A" w14:textId="77777777" w:rsidR="00C57A1A" w:rsidRDefault="00C57A1A" w:rsidP="00945E9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629B5C13" w14:textId="77777777" w:rsidR="00C57A1A" w:rsidRPr="00781571" w:rsidRDefault="00C57A1A" w:rsidP="00945E9A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57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Pr="0078157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27" w:type="dxa"/>
          </w:tcPr>
          <w:p w14:paraId="7D28378A" w14:textId="77777777" w:rsidR="00C57A1A" w:rsidRPr="00EA0007" w:rsidRDefault="00C57A1A" w:rsidP="00945E9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vAlign w:val="center"/>
          </w:tcPr>
          <w:p w14:paraId="0AE7A5E4" w14:textId="77777777" w:rsidR="00C57A1A" w:rsidRPr="00923FCB" w:rsidRDefault="00C57A1A" w:rsidP="00E5591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พฤศจิกายนถึง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57A1A" w:rsidRPr="00EA0007" w14:paraId="0805FCCF" w14:textId="77777777" w:rsidTr="0012785B">
        <w:tc>
          <w:tcPr>
            <w:tcW w:w="3826" w:type="dxa"/>
          </w:tcPr>
          <w:p w14:paraId="2242D84D" w14:textId="77777777" w:rsidR="00C57A1A" w:rsidRPr="00BB0D13" w:rsidRDefault="00C57A1A" w:rsidP="00945E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14:paraId="7970BAD7" w14:textId="77777777" w:rsidR="00C57A1A" w:rsidRDefault="00C57A1A" w:rsidP="00945E9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74BCC523" w14:textId="77777777" w:rsidR="00C57A1A" w:rsidRPr="00781571" w:rsidRDefault="00C57A1A" w:rsidP="00945E9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1571">
              <w:rPr>
                <w:rFonts w:ascii="Angsana New" w:hAnsi="Angsana New" w:hint="cs"/>
                <w:sz w:val="30"/>
                <w:szCs w:val="30"/>
                <w:cs/>
              </w:rPr>
              <w:t>342.7</w:t>
            </w:r>
          </w:p>
        </w:tc>
        <w:tc>
          <w:tcPr>
            <w:tcW w:w="327" w:type="dxa"/>
          </w:tcPr>
          <w:p w14:paraId="08E3B373" w14:textId="77777777" w:rsidR="00C57A1A" w:rsidRPr="00EA0007" w:rsidRDefault="00C57A1A" w:rsidP="00945E9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vAlign w:val="center"/>
          </w:tcPr>
          <w:p w14:paraId="2267ED44" w14:textId="77777777" w:rsidR="00C57A1A" w:rsidRDefault="00C57A1A" w:rsidP="00E5591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</w:tbl>
    <w:p w14:paraId="68C04007" w14:textId="77777777" w:rsidR="00D63E8E" w:rsidRPr="00781571" w:rsidRDefault="00D63E8E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653A8A" w14:textId="77777777" w:rsidR="00994B2D" w:rsidRDefault="00040998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994B2D">
        <w:rPr>
          <w:rFonts w:ascii="Angsana New" w:hAnsi="Angsana New"/>
          <w:b/>
          <w:bCs/>
          <w:sz w:val="30"/>
          <w:szCs w:val="30"/>
        </w:rPr>
        <w:t>.</w:t>
      </w:r>
      <w:r w:rsidR="00994B2D" w:rsidRPr="007D1E49">
        <w:rPr>
          <w:rFonts w:ascii="Angsana New" w:hAnsi="Angsana New"/>
          <w:b/>
          <w:bCs/>
          <w:sz w:val="30"/>
          <w:szCs w:val="30"/>
        </w:rPr>
        <w:tab/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 w:rsidR="00994B2D">
        <w:rPr>
          <w:rFonts w:ascii="Angsana New" w:hAnsi="Angsana New"/>
          <w:b/>
          <w:bCs/>
          <w:sz w:val="30"/>
          <w:szCs w:val="30"/>
        </w:rPr>
        <w:t xml:space="preserve"> </w:t>
      </w:r>
      <w:r w:rsidR="00945E9A" w:rsidRPr="00945E9A">
        <w:rPr>
          <w:rFonts w:ascii="Angsana New" w:hAnsi="Angsana New" w:hint="cs"/>
          <w:b/>
          <w:bCs/>
          <w:sz w:val="30"/>
          <w:szCs w:val="30"/>
        </w:rPr>
        <w:t>-</w:t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70838C7B" w14:textId="77777777" w:rsidR="00994B2D" w:rsidRDefault="00994B2D" w:rsidP="00994B2D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</w:p>
    <w:tbl>
      <w:tblPr>
        <w:tblW w:w="9482" w:type="dxa"/>
        <w:tblInd w:w="-18" w:type="dxa"/>
        <w:tblLayout w:type="fixed"/>
        <w:tblLook w:val="0100" w:firstRow="0" w:lastRow="0" w:firstColumn="0" w:lastColumn="1" w:noHBand="0" w:noVBand="0"/>
      </w:tblPr>
      <w:tblGrid>
        <w:gridCol w:w="4946"/>
        <w:gridCol w:w="2126"/>
        <w:gridCol w:w="284"/>
        <w:gridCol w:w="2126"/>
      </w:tblGrid>
      <w:tr w:rsidR="00994B2D" w:rsidRPr="00F51F88" w14:paraId="1BA220B6" w14:textId="77777777" w:rsidTr="0012785B">
        <w:trPr>
          <w:cantSplit/>
        </w:trPr>
        <w:tc>
          <w:tcPr>
            <w:tcW w:w="4946" w:type="dxa"/>
          </w:tcPr>
          <w:p w14:paraId="01B14E69" w14:textId="77777777" w:rsidR="00994B2D" w:rsidRPr="002C3FE5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0A19D236" w14:textId="77777777" w:rsidR="00994B2D" w:rsidRPr="002C3FE5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4B2D" w:rsidRPr="00F51F88" w14:paraId="69761F29" w14:textId="77777777" w:rsidTr="0012785B">
        <w:trPr>
          <w:cantSplit/>
          <w:trHeight w:val="370"/>
        </w:trPr>
        <w:tc>
          <w:tcPr>
            <w:tcW w:w="4946" w:type="dxa"/>
          </w:tcPr>
          <w:p w14:paraId="35CDAE57" w14:textId="77777777" w:rsidR="00994B2D" w:rsidRPr="00F51F88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EA60E18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3777FA4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A689704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D11C1" w:rsidRPr="00E24209" w14:paraId="4019204A" w14:textId="77777777" w:rsidTr="0012785B">
        <w:trPr>
          <w:cantSplit/>
        </w:trPr>
        <w:tc>
          <w:tcPr>
            <w:tcW w:w="4946" w:type="dxa"/>
          </w:tcPr>
          <w:p w14:paraId="73965643" w14:textId="77777777" w:rsidR="00ED11C1" w:rsidRPr="00161CAE" w:rsidRDefault="00ED11C1" w:rsidP="00ED11C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69783788" w14:textId="77777777" w:rsidR="00ED11C1" w:rsidRPr="00ED11C1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ED11C1">
              <w:rPr>
                <w:rFonts w:ascii="Angsana New" w:hAnsi="Angsana New"/>
                <w:sz w:val="30"/>
                <w:szCs w:val="30"/>
              </w:rPr>
              <w:t>1,412,190</w:t>
            </w:r>
          </w:p>
        </w:tc>
        <w:tc>
          <w:tcPr>
            <w:tcW w:w="284" w:type="dxa"/>
          </w:tcPr>
          <w:p w14:paraId="43F74B86" w14:textId="77777777" w:rsidR="00ED11C1" w:rsidRPr="0066655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1193BD6" w14:textId="77777777" w:rsidR="00ED11C1" w:rsidRPr="00ED11C1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ED11C1">
              <w:rPr>
                <w:rFonts w:asciiTheme="majorBidi" w:hAnsiTheme="majorBidi" w:cstheme="majorBidi"/>
                <w:sz w:val="30"/>
                <w:szCs w:val="30"/>
              </w:rPr>
              <w:t>673,580</w:t>
            </w:r>
          </w:p>
        </w:tc>
      </w:tr>
      <w:tr w:rsidR="00751BB3" w:rsidRPr="00E24209" w14:paraId="2B74D6C3" w14:textId="77777777" w:rsidTr="0012785B">
        <w:trPr>
          <w:cantSplit/>
        </w:trPr>
        <w:tc>
          <w:tcPr>
            <w:tcW w:w="4946" w:type="dxa"/>
          </w:tcPr>
          <w:p w14:paraId="1EF87C6B" w14:textId="77777777" w:rsidR="00751BB3" w:rsidRDefault="00751BB3" w:rsidP="00751B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26" w:type="dxa"/>
            <w:shd w:val="clear" w:color="auto" w:fill="auto"/>
          </w:tcPr>
          <w:p w14:paraId="3DC9E964" w14:textId="77777777" w:rsidR="00751BB3" w:rsidRPr="004124A7" w:rsidRDefault="0044690E" w:rsidP="0089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124A7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892C6D" w:rsidRPr="004124A7"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Pr="004124A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892C6D" w:rsidRPr="004124A7">
              <w:rPr>
                <w:rFonts w:ascii="Angsana New" w:hAnsi="Angsana New"/>
                <w:bCs/>
                <w:sz w:val="30"/>
                <w:szCs w:val="30"/>
              </w:rPr>
              <w:t>053</w:t>
            </w:r>
          </w:p>
        </w:tc>
        <w:tc>
          <w:tcPr>
            <w:tcW w:w="284" w:type="dxa"/>
          </w:tcPr>
          <w:p w14:paraId="060B76FA" w14:textId="77777777" w:rsidR="00751BB3" w:rsidRPr="0044690E" w:rsidRDefault="00751BB3" w:rsidP="00751BB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0DFF98A" w14:textId="77777777" w:rsidR="00751BB3" w:rsidRPr="0044690E" w:rsidRDefault="0044690E" w:rsidP="0044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690E">
              <w:rPr>
                <w:rFonts w:ascii="Angsana New" w:hAnsi="Angsana New"/>
                <w:bCs/>
                <w:sz w:val="30"/>
                <w:szCs w:val="30"/>
              </w:rPr>
              <w:t>98</w:t>
            </w:r>
            <w:r w:rsidR="00751BB3" w:rsidRPr="0044690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4690E">
              <w:rPr>
                <w:rFonts w:ascii="Angsana New" w:hAnsi="Angsana New"/>
                <w:bCs/>
                <w:sz w:val="30"/>
                <w:szCs w:val="30"/>
              </w:rPr>
              <w:t>622</w:t>
            </w:r>
          </w:p>
        </w:tc>
      </w:tr>
      <w:tr w:rsidR="00751BB3" w:rsidRPr="00E24209" w14:paraId="625B054F" w14:textId="77777777" w:rsidTr="0012785B">
        <w:trPr>
          <w:cantSplit/>
        </w:trPr>
        <w:tc>
          <w:tcPr>
            <w:tcW w:w="4946" w:type="dxa"/>
          </w:tcPr>
          <w:p w14:paraId="3C5FB016" w14:textId="77777777" w:rsidR="00751BB3" w:rsidRPr="00161CAE" w:rsidRDefault="00751BB3" w:rsidP="0044690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จำหน่ายและตัดจำหน่ายระหว่างงวด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F318A4" w14:textId="77777777" w:rsidR="00751BB3" w:rsidRPr="004124A7" w:rsidRDefault="00751BB3" w:rsidP="00AE3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4A7">
              <w:rPr>
                <w:rFonts w:ascii="Angsana New" w:hAnsi="Angsana New"/>
                <w:sz w:val="30"/>
                <w:szCs w:val="30"/>
              </w:rPr>
              <w:t>(</w:t>
            </w:r>
            <w:r w:rsidR="00892C6D" w:rsidRPr="004124A7">
              <w:rPr>
                <w:rFonts w:ascii="Angsana New" w:hAnsi="Angsana New"/>
                <w:sz w:val="30"/>
                <w:szCs w:val="30"/>
              </w:rPr>
              <w:t>7</w:t>
            </w:r>
            <w:r w:rsidR="0044690E" w:rsidRPr="004124A7">
              <w:rPr>
                <w:rFonts w:ascii="Angsana New" w:hAnsi="Angsana New"/>
                <w:sz w:val="30"/>
                <w:szCs w:val="30"/>
              </w:rPr>
              <w:t>,</w:t>
            </w:r>
            <w:r w:rsidR="00892C6D" w:rsidRPr="004124A7">
              <w:rPr>
                <w:rFonts w:ascii="Angsana New" w:hAnsi="Angsana New"/>
                <w:sz w:val="30"/>
                <w:szCs w:val="30"/>
              </w:rPr>
              <w:t>7</w:t>
            </w:r>
            <w:r w:rsidR="002E39E4" w:rsidRPr="004124A7">
              <w:rPr>
                <w:rFonts w:ascii="Angsana New" w:hAnsi="Angsana New"/>
                <w:sz w:val="30"/>
                <w:szCs w:val="30"/>
              </w:rPr>
              <w:t>31</w:t>
            </w:r>
            <w:r w:rsidRPr="004124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205293D" w14:textId="77777777" w:rsidR="00751BB3" w:rsidRPr="009C06BF" w:rsidRDefault="00751BB3" w:rsidP="00751BB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vAlign w:val="center"/>
          </w:tcPr>
          <w:p w14:paraId="0B0BE4F3" w14:textId="77777777" w:rsidR="00751BB3" w:rsidRPr="0044690E" w:rsidRDefault="00751BB3" w:rsidP="00AE3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690E">
              <w:rPr>
                <w:rFonts w:ascii="Angsana New" w:hAnsi="Angsana New"/>
                <w:sz w:val="30"/>
                <w:szCs w:val="30"/>
              </w:rPr>
              <w:t>(</w:t>
            </w:r>
            <w:r w:rsidR="0044690E" w:rsidRPr="0044690E">
              <w:rPr>
                <w:rFonts w:ascii="Angsana New" w:hAnsi="Angsana New"/>
                <w:sz w:val="30"/>
                <w:szCs w:val="30"/>
              </w:rPr>
              <w:t>20,</w:t>
            </w:r>
            <w:r w:rsidR="00EE224B">
              <w:rPr>
                <w:rFonts w:ascii="Angsana New" w:hAnsi="Angsana New"/>
                <w:sz w:val="30"/>
                <w:szCs w:val="30"/>
              </w:rPr>
              <w:t>511</w:t>
            </w:r>
            <w:r w:rsidRPr="0044690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51BB3" w:rsidRPr="00E24209" w14:paraId="5787B743" w14:textId="77777777" w:rsidTr="0012785B">
        <w:trPr>
          <w:cantSplit/>
        </w:trPr>
        <w:tc>
          <w:tcPr>
            <w:tcW w:w="4946" w:type="dxa"/>
          </w:tcPr>
          <w:p w14:paraId="58E78908" w14:textId="77777777" w:rsidR="00751BB3" w:rsidRDefault="00751BB3" w:rsidP="00751B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รับโอนจากสินทรัพย์สิทธิการใช้ 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</w:tcPr>
          <w:p w14:paraId="4580CFDF" w14:textId="77777777" w:rsidR="00751BB3" w:rsidRPr="004124A7" w:rsidRDefault="00751BB3" w:rsidP="007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124A7">
              <w:rPr>
                <w:rFonts w:ascii="Angsana New" w:hAnsi="Angsana New"/>
                <w:bCs/>
                <w:sz w:val="30"/>
                <w:szCs w:val="30"/>
              </w:rPr>
              <w:t>2,908</w:t>
            </w:r>
          </w:p>
        </w:tc>
        <w:tc>
          <w:tcPr>
            <w:tcW w:w="284" w:type="dxa"/>
          </w:tcPr>
          <w:p w14:paraId="79B3814A" w14:textId="77777777" w:rsidR="00751BB3" w:rsidRPr="009C06BF" w:rsidRDefault="00751BB3" w:rsidP="00751BB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7673E792" w14:textId="77777777" w:rsidR="00751BB3" w:rsidRPr="009C06BF" w:rsidRDefault="00751BB3" w:rsidP="0012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527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4690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12785B" w:rsidRPr="00E24209" w14:paraId="06FD3BF9" w14:textId="77777777" w:rsidTr="0012785B">
        <w:trPr>
          <w:cantSplit/>
        </w:trPr>
        <w:tc>
          <w:tcPr>
            <w:tcW w:w="4946" w:type="dxa"/>
          </w:tcPr>
          <w:p w14:paraId="0C8E5C7C" w14:textId="77777777" w:rsidR="0012785B" w:rsidRDefault="0012785B" w:rsidP="00751B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ลดลงจากการสูญเสียอำนาจการควบคุมในบริษัทย่อย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7EBE0A" w14:textId="77777777" w:rsidR="0012785B" w:rsidRPr="004124A7" w:rsidRDefault="0012785B" w:rsidP="00AE3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4A7">
              <w:rPr>
                <w:rFonts w:ascii="Angsana New" w:hAnsi="Angsana New"/>
                <w:sz w:val="30"/>
                <w:szCs w:val="30"/>
              </w:rPr>
              <w:t>(4,447)</w:t>
            </w:r>
          </w:p>
        </w:tc>
        <w:tc>
          <w:tcPr>
            <w:tcW w:w="284" w:type="dxa"/>
          </w:tcPr>
          <w:p w14:paraId="354D59EE" w14:textId="77777777" w:rsidR="0012785B" w:rsidRPr="0044690E" w:rsidRDefault="0012785B" w:rsidP="00751BB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737FC032" w14:textId="77777777" w:rsidR="0012785B" w:rsidRPr="009C06BF" w:rsidRDefault="0012785B" w:rsidP="00841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527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4690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751BB3" w:rsidRPr="00E24209" w14:paraId="0B583465" w14:textId="77777777" w:rsidTr="0012785B">
        <w:trPr>
          <w:cantSplit/>
        </w:trPr>
        <w:tc>
          <w:tcPr>
            <w:tcW w:w="4946" w:type="dxa"/>
          </w:tcPr>
          <w:p w14:paraId="3BF27209" w14:textId="77777777" w:rsidR="00751BB3" w:rsidRDefault="00751BB3" w:rsidP="00751B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D8E0C" w14:textId="77777777" w:rsidR="00751BB3" w:rsidRPr="004124A7" w:rsidRDefault="0044690E" w:rsidP="00AE3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4A7">
              <w:rPr>
                <w:rFonts w:ascii="Angsana New" w:hAnsi="Angsana New"/>
                <w:sz w:val="30"/>
                <w:szCs w:val="30"/>
              </w:rPr>
              <w:t>(117</w:t>
            </w:r>
            <w:r w:rsidR="00751BB3" w:rsidRPr="004124A7">
              <w:rPr>
                <w:rFonts w:ascii="Angsana New" w:hAnsi="Angsana New"/>
                <w:sz w:val="30"/>
                <w:szCs w:val="30"/>
              </w:rPr>
              <w:t>,</w:t>
            </w:r>
            <w:r w:rsidRPr="004124A7">
              <w:rPr>
                <w:rFonts w:ascii="Angsana New" w:hAnsi="Angsana New"/>
                <w:sz w:val="30"/>
                <w:szCs w:val="30"/>
              </w:rPr>
              <w:t>290</w:t>
            </w:r>
            <w:r w:rsidR="00751BB3" w:rsidRPr="004124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60F46D7" w14:textId="77777777" w:rsidR="00751BB3" w:rsidRPr="009C06BF" w:rsidRDefault="00751BB3" w:rsidP="00751BB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31D6FD6" w14:textId="77777777" w:rsidR="00751BB3" w:rsidRPr="0044690E" w:rsidRDefault="00751BB3" w:rsidP="00AE3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690E">
              <w:rPr>
                <w:rFonts w:ascii="Angsana New" w:hAnsi="Angsana New"/>
                <w:sz w:val="30"/>
                <w:szCs w:val="30"/>
              </w:rPr>
              <w:t>(</w:t>
            </w:r>
            <w:r w:rsidR="0044690E" w:rsidRPr="0044690E">
              <w:rPr>
                <w:rFonts w:ascii="Angsana New" w:hAnsi="Angsana New"/>
                <w:sz w:val="30"/>
                <w:szCs w:val="30"/>
              </w:rPr>
              <w:t>57</w:t>
            </w:r>
            <w:r w:rsidRPr="0044690E">
              <w:rPr>
                <w:rFonts w:ascii="Angsana New" w:hAnsi="Angsana New"/>
                <w:sz w:val="30"/>
                <w:szCs w:val="30"/>
              </w:rPr>
              <w:t>,</w:t>
            </w:r>
            <w:r w:rsidR="0044690E" w:rsidRPr="0044690E">
              <w:rPr>
                <w:rFonts w:ascii="Angsana New" w:hAnsi="Angsana New"/>
                <w:sz w:val="30"/>
                <w:szCs w:val="30"/>
              </w:rPr>
              <w:t>509</w:t>
            </w:r>
            <w:r w:rsidRPr="0044690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51BB3" w:rsidRPr="00E24209" w14:paraId="13F5C5AC" w14:textId="77777777" w:rsidTr="0012785B">
        <w:trPr>
          <w:cantSplit/>
        </w:trPr>
        <w:tc>
          <w:tcPr>
            <w:tcW w:w="4946" w:type="dxa"/>
          </w:tcPr>
          <w:p w14:paraId="51DEBD63" w14:textId="77777777" w:rsidR="00751BB3" w:rsidRPr="00161CAE" w:rsidRDefault="00751BB3" w:rsidP="007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C06B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46FBB" w14:textId="77777777" w:rsidR="00751BB3" w:rsidRPr="004124A7" w:rsidRDefault="00751BB3" w:rsidP="00AE3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5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124A7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4124A7">
              <w:rPr>
                <w:rFonts w:ascii="Angsana New" w:hAnsi="Angsana New"/>
                <w:bCs/>
                <w:sz w:val="30"/>
                <w:szCs w:val="30"/>
              </w:rPr>
              <w:t>404</w:t>
            </w:r>
            <w:r w:rsidRPr="004124A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124A7">
              <w:rPr>
                <w:rFonts w:ascii="Angsana New" w:hAnsi="Angsana New"/>
                <w:bCs/>
                <w:sz w:val="30"/>
                <w:szCs w:val="30"/>
              </w:rPr>
              <w:t>683</w:t>
            </w:r>
          </w:p>
        </w:tc>
        <w:tc>
          <w:tcPr>
            <w:tcW w:w="284" w:type="dxa"/>
          </w:tcPr>
          <w:p w14:paraId="500F40EF" w14:textId="77777777" w:rsidR="00751BB3" w:rsidRPr="0044690E" w:rsidRDefault="00751BB3" w:rsidP="00751BB3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743AEF28" w14:textId="77777777" w:rsidR="00751BB3" w:rsidRPr="0044690E" w:rsidRDefault="0044690E" w:rsidP="0044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4690E">
              <w:rPr>
                <w:rFonts w:ascii="Angsana New" w:hAnsi="Angsana New"/>
                <w:bCs/>
                <w:sz w:val="30"/>
                <w:szCs w:val="30"/>
              </w:rPr>
              <w:t>694,182</w:t>
            </w:r>
          </w:p>
        </w:tc>
      </w:tr>
    </w:tbl>
    <w:p w14:paraId="56AD1FF0" w14:textId="77777777" w:rsidR="002674CF" w:rsidRDefault="002674C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AF2CD4" w14:textId="77777777" w:rsidR="00CF12B5" w:rsidRDefault="004B092B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40998">
        <w:rPr>
          <w:rFonts w:ascii="Angsana New" w:hAnsi="Angsana New"/>
          <w:b/>
          <w:bCs/>
          <w:sz w:val="30"/>
          <w:szCs w:val="30"/>
        </w:rPr>
        <w:t>1</w:t>
      </w:r>
      <w:r w:rsidR="00CF12B5" w:rsidRPr="006675A1">
        <w:rPr>
          <w:rFonts w:ascii="Angsana New" w:hAnsi="Angsana New"/>
          <w:b/>
          <w:bCs/>
          <w:sz w:val="30"/>
          <w:szCs w:val="30"/>
        </w:rPr>
        <w:t>.</w:t>
      </w:r>
      <w:r w:rsidR="00CF12B5" w:rsidRPr="006675A1">
        <w:rPr>
          <w:rFonts w:ascii="Angsana New" w:hAnsi="Angsana New"/>
          <w:b/>
          <w:bCs/>
          <w:sz w:val="30"/>
          <w:szCs w:val="30"/>
        </w:rPr>
        <w:tab/>
      </w:r>
      <w:r w:rsidR="00CF12B5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3D579769" w14:textId="77777777" w:rsidR="00CF12B5" w:rsidRPr="00F94500" w:rsidRDefault="00CF12B5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793" w:type="dxa"/>
        <w:tblInd w:w="-46" w:type="dxa"/>
        <w:tblLayout w:type="fixed"/>
        <w:tblLook w:val="0000" w:firstRow="0" w:lastRow="0" w:firstColumn="0" w:lastColumn="0" w:noHBand="0" w:noVBand="0"/>
      </w:tblPr>
      <w:tblGrid>
        <w:gridCol w:w="3840"/>
        <w:gridCol w:w="1275"/>
        <w:gridCol w:w="284"/>
        <w:gridCol w:w="1276"/>
        <w:gridCol w:w="283"/>
        <w:gridCol w:w="1276"/>
        <w:gridCol w:w="284"/>
        <w:gridCol w:w="1275"/>
      </w:tblGrid>
      <w:tr w:rsidR="00CF12B5" w:rsidRPr="004F07C8" w14:paraId="48A8F08D" w14:textId="77777777" w:rsidTr="008415B7">
        <w:trPr>
          <w:cantSplit/>
        </w:trPr>
        <w:tc>
          <w:tcPr>
            <w:tcW w:w="3840" w:type="dxa"/>
          </w:tcPr>
          <w:p w14:paraId="64585B2D" w14:textId="77777777" w:rsidR="00CF12B5" w:rsidRPr="0098458A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2CAECADB" w14:textId="77777777"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F12B5" w:rsidRPr="004F07C8" w14:paraId="673DA574" w14:textId="77777777" w:rsidTr="008415B7">
        <w:trPr>
          <w:cantSplit/>
        </w:trPr>
        <w:tc>
          <w:tcPr>
            <w:tcW w:w="3840" w:type="dxa"/>
          </w:tcPr>
          <w:p w14:paraId="14212585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A9200E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13F9087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9863E8" w14:textId="77777777"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2A2556" w:rsidRPr="00F51F88" w14:paraId="7324E273" w14:textId="77777777" w:rsidTr="008415B7">
        <w:trPr>
          <w:cantSplit/>
        </w:trPr>
        <w:tc>
          <w:tcPr>
            <w:tcW w:w="3840" w:type="dxa"/>
          </w:tcPr>
          <w:p w14:paraId="43013BD1" w14:textId="77777777" w:rsidR="002A2556" w:rsidRPr="00F51F88" w:rsidRDefault="002A2556" w:rsidP="002A255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1609140" w14:textId="77777777" w:rsidR="002A2556" w:rsidRPr="00E2420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C06B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10B1134D" w14:textId="77777777" w:rsidR="002A2556" w:rsidRPr="00D413D6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3E3CA6" w14:textId="77777777" w:rsidR="002A2556" w:rsidRPr="00E2420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12A997AE" w14:textId="77777777" w:rsidR="002A2556" w:rsidRPr="00D413D6" w:rsidRDefault="002A2556" w:rsidP="002A255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2CACEE" w14:textId="77777777" w:rsidR="002A2556" w:rsidRPr="00E2420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C06B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3FF2DB36" w14:textId="77777777" w:rsidR="002A2556" w:rsidRPr="00D413D6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D07BA9" w14:textId="77777777" w:rsidR="002A2556" w:rsidRPr="00E2420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CF12B5" w:rsidRPr="00E24209" w14:paraId="230EE03F" w14:textId="77777777" w:rsidTr="008415B7">
        <w:trPr>
          <w:cantSplit/>
        </w:trPr>
        <w:tc>
          <w:tcPr>
            <w:tcW w:w="3840" w:type="dxa"/>
          </w:tcPr>
          <w:p w14:paraId="691050BC" w14:textId="77777777" w:rsidR="00CF12B5" w:rsidRPr="00736CC1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1F618FC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9294979" w14:textId="77777777"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F47D33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173E9FC" w14:textId="77777777"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6E46E4C" w14:textId="77777777" w:rsidR="00CF12B5" w:rsidRPr="00581F23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46815EE" w14:textId="77777777"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81E0768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D11C1" w:rsidRPr="00E24209" w14:paraId="74623EBA" w14:textId="77777777" w:rsidTr="008415B7">
        <w:trPr>
          <w:cantSplit/>
        </w:trPr>
        <w:tc>
          <w:tcPr>
            <w:tcW w:w="3840" w:type="dxa"/>
          </w:tcPr>
          <w:p w14:paraId="0CBDA4F6" w14:textId="77777777" w:rsidR="00ED11C1" w:rsidRPr="00947518" w:rsidRDefault="00945E9A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  <w:r w:rsidR="00ED11C1">
              <w:rPr>
                <w:rFonts w:ascii="Angsana New" w:hAnsi="Angsana New" w:hint="cs"/>
                <w:sz w:val="30"/>
                <w:szCs w:val="30"/>
                <w:cs/>
              </w:rPr>
              <w:t xml:space="preserve">  กิจการที่เกี่ยวข้องกัน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626E1D33" w14:textId="77777777" w:rsidR="00ED11C1" w:rsidRPr="002E39E4" w:rsidRDefault="002E39E4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E39E4">
              <w:rPr>
                <w:rFonts w:ascii="Angsana New" w:hAnsi="Angsana New"/>
                <w:bCs/>
                <w:sz w:val="30"/>
                <w:szCs w:val="30"/>
              </w:rPr>
              <w:t>4,010</w:t>
            </w:r>
          </w:p>
        </w:tc>
        <w:tc>
          <w:tcPr>
            <w:tcW w:w="284" w:type="dxa"/>
          </w:tcPr>
          <w:p w14:paraId="35631155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349CC19F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  <w:tc>
          <w:tcPr>
            <w:tcW w:w="283" w:type="dxa"/>
          </w:tcPr>
          <w:p w14:paraId="7CBCBF22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6FFD7B67" w14:textId="77777777" w:rsidR="00ED11C1" w:rsidRPr="00945E9A" w:rsidRDefault="00A80F2C" w:rsidP="00A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5E9A">
              <w:rPr>
                <w:rFonts w:ascii="Angsana New" w:hAnsi="Angsana New"/>
                <w:bCs/>
                <w:sz w:val="30"/>
                <w:szCs w:val="30"/>
              </w:rPr>
              <w:t>40</w:t>
            </w:r>
            <w:r w:rsidR="00581F23" w:rsidRPr="00945E9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45E9A">
              <w:rPr>
                <w:rFonts w:ascii="Angsana New" w:hAnsi="Angsana New"/>
                <w:bCs/>
                <w:sz w:val="30"/>
                <w:szCs w:val="30"/>
              </w:rPr>
              <w:t>107</w:t>
            </w:r>
          </w:p>
        </w:tc>
        <w:tc>
          <w:tcPr>
            <w:tcW w:w="284" w:type="dxa"/>
          </w:tcPr>
          <w:p w14:paraId="6A740897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007A7189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20,133</w:t>
            </w:r>
          </w:p>
        </w:tc>
      </w:tr>
      <w:tr w:rsidR="00ED11C1" w:rsidRPr="00E24209" w14:paraId="517E064C" w14:textId="77777777" w:rsidTr="008415B7">
        <w:trPr>
          <w:cantSplit/>
        </w:trPr>
        <w:tc>
          <w:tcPr>
            <w:tcW w:w="3840" w:type="dxa"/>
          </w:tcPr>
          <w:p w14:paraId="780D5AFB" w14:textId="77777777" w:rsidR="00ED11C1" w:rsidRPr="00947518" w:rsidRDefault="00945E9A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  <w:r w:rsidR="00ED11C1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487C8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ED11C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  <w:shd w:val="clear" w:color="auto" w:fill="auto"/>
          </w:tcPr>
          <w:p w14:paraId="33684CD7" w14:textId="77777777" w:rsidR="00ED11C1" w:rsidRPr="002E39E4" w:rsidRDefault="00945E9A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E39E4">
              <w:rPr>
                <w:rFonts w:ascii="Angsana New" w:hAnsi="Angsana New"/>
                <w:bCs/>
                <w:sz w:val="30"/>
                <w:szCs w:val="30"/>
              </w:rPr>
              <w:t>400</w:t>
            </w:r>
            <w:r w:rsidR="00B342CF" w:rsidRPr="002E39E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E39E4">
              <w:rPr>
                <w:rFonts w:ascii="Angsana New" w:hAnsi="Angsana New"/>
                <w:bCs/>
                <w:sz w:val="30"/>
                <w:szCs w:val="30"/>
              </w:rPr>
              <w:t>119</w:t>
            </w:r>
          </w:p>
        </w:tc>
        <w:tc>
          <w:tcPr>
            <w:tcW w:w="284" w:type="dxa"/>
          </w:tcPr>
          <w:p w14:paraId="43589F1C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39DCC831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419,792</w:t>
            </w:r>
          </w:p>
        </w:tc>
        <w:tc>
          <w:tcPr>
            <w:tcW w:w="283" w:type="dxa"/>
          </w:tcPr>
          <w:p w14:paraId="65F8E387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183DA92F" w14:textId="77777777" w:rsidR="00ED11C1" w:rsidRPr="00945E9A" w:rsidRDefault="00A80F2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5E9A">
              <w:rPr>
                <w:rFonts w:ascii="Angsana New" w:hAnsi="Angsana New"/>
                <w:bCs/>
                <w:sz w:val="30"/>
                <w:szCs w:val="30"/>
              </w:rPr>
              <w:t>277</w:t>
            </w:r>
            <w:r w:rsidR="00581F23" w:rsidRPr="00945E9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45E9A">
              <w:rPr>
                <w:rFonts w:ascii="Angsana New" w:hAnsi="Angsana New"/>
                <w:bCs/>
                <w:sz w:val="30"/>
                <w:szCs w:val="30"/>
              </w:rPr>
              <w:t>078</w:t>
            </w:r>
          </w:p>
        </w:tc>
        <w:tc>
          <w:tcPr>
            <w:tcW w:w="284" w:type="dxa"/>
          </w:tcPr>
          <w:p w14:paraId="10901C36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0396F693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283,044</w:t>
            </w:r>
          </w:p>
        </w:tc>
      </w:tr>
      <w:tr w:rsidR="00ED11C1" w:rsidRPr="00E24209" w14:paraId="6907BCCA" w14:textId="77777777" w:rsidTr="008415B7">
        <w:trPr>
          <w:cantSplit/>
        </w:trPr>
        <w:tc>
          <w:tcPr>
            <w:tcW w:w="3840" w:type="dxa"/>
          </w:tcPr>
          <w:p w14:paraId="6AC4617B" w14:textId="77777777" w:rsidR="00ED11C1" w:rsidRPr="00947518" w:rsidRDefault="00ED11C1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ADC9DA7" w14:textId="77777777" w:rsidR="00ED11C1" w:rsidRPr="002E39E4" w:rsidRDefault="002E39E4" w:rsidP="002E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E39E4">
              <w:rPr>
                <w:rFonts w:ascii="Angsana New" w:hAnsi="Angsana New"/>
                <w:bCs/>
                <w:sz w:val="30"/>
                <w:szCs w:val="30"/>
              </w:rPr>
              <w:t>404</w:t>
            </w:r>
            <w:r w:rsidR="00B342CF" w:rsidRPr="002E39E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E39E4">
              <w:rPr>
                <w:rFonts w:ascii="Angsana New" w:hAnsi="Angsana New"/>
                <w:bCs/>
                <w:sz w:val="30"/>
                <w:szCs w:val="30"/>
              </w:rPr>
              <w:t>129</w:t>
            </w:r>
          </w:p>
        </w:tc>
        <w:tc>
          <w:tcPr>
            <w:tcW w:w="284" w:type="dxa"/>
          </w:tcPr>
          <w:p w14:paraId="4C98CDC8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1B61C0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421,697</w:t>
            </w:r>
          </w:p>
        </w:tc>
        <w:tc>
          <w:tcPr>
            <w:tcW w:w="283" w:type="dxa"/>
          </w:tcPr>
          <w:p w14:paraId="3E81D266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571701E" w14:textId="77777777" w:rsidR="00ED11C1" w:rsidRPr="00945E9A" w:rsidRDefault="00581F23" w:rsidP="00A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5E9A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80F2C" w:rsidRPr="00945E9A"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945E9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80F2C" w:rsidRPr="00945E9A">
              <w:rPr>
                <w:rFonts w:ascii="Angsana New" w:hAnsi="Angsana New"/>
                <w:bCs/>
                <w:sz w:val="30"/>
                <w:szCs w:val="30"/>
              </w:rPr>
              <w:t>185</w:t>
            </w:r>
          </w:p>
        </w:tc>
        <w:tc>
          <w:tcPr>
            <w:tcW w:w="284" w:type="dxa"/>
          </w:tcPr>
          <w:p w14:paraId="3BE6F94E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6F6E6FA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303,177</w:t>
            </w:r>
          </w:p>
        </w:tc>
      </w:tr>
      <w:tr w:rsidR="00ED11C1" w:rsidRPr="00E24209" w14:paraId="04185E50" w14:textId="77777777" w:rsidTr="008415B7">
        <w:trPr>
          <w:cantSplit/>
        </w:trPr>
        <w:tc>
          <w:tcPr>
            <w:tcW w:w="3840" w:type="dxa"/>
          </w:tcPr>
          <w:p w14:paraId="68E28585" w14:textId="77777777" w:rsidR="00ED11C1" w:rsidRPr="00202D2D" w:rsidRDefault="00ED11C1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5292DFC" w14:textId="77777777" w:rsidR="00ED11C1" w:rsidRPr="009C06BF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7D60141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FAD2E2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C7911C0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AAD0EF" w14:textId="77777777" w:rsidR="00ED11C1" w:rsidRPr="00945E9A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31E4707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97A816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D11C1" w:rsidRPr="00E24209" w14:paraId="67AC03C5" w14:textId="77777777" w:rsidTr="008415B7">
        <w:trPr>
          <w:cantSplit/>
        </w:trPr>
        <w:tc>
          <w:tcPr>
            <w:tcW w:w="3840" w:type="dxa"/>
          </w:tcPr>
          <w:p w14:paraId="35E6E287" w14:textId="77777777" w:rsidR="00ED11C1" w:rsidRPr="00202D2D" w:rsidRDefault="00945E9A" w:rsidP="00A80F2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5E9A">
              <w:rPr>
                <w:rFonts w:ascii="Angsana New" w:hAnsi="Angsana New"/>
                <w:sz w:val="30"/>
                <w:szCs w:val="30"/>
              </w:rPr>
              <w:t>-</w:t>
            </w:r>
            <w:r w:rsidR="00202D2D" w:rsidRPr="00202D2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="00202D2D" w:rsidRPr="00202D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0F2C">
              <w:rPr>
                <w:rFonts w:ascii="Angsana New" w:hAnsi="Angsana New"/>
                <w:sz w:val="30"/>
                <w:szCs w:val="30"/>
              </w:rPr>
              <w:t>-</w:t>
            </w:r>
            <w:r w:rsidR="00202D2D" w:rsidRPr="00202D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758D291C" w14:textId="77777777" w:rsidR="00ED11C1" w:rsidRPr="00BF79DA" w:rsidRDefault="002E39E4" w:rsidP="002E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F79DA">
              <w:rPr>
                <w:rFonts w:ascii="Angsana New" w:hAnsi="Angsana New"/>
                <w:bCs/>
                <w:sz w:val="30"/>
                <w:szCs w:val="30"/>
              </w:rPr>
              <w:t>6,364</w:t>
            </w:r>
          </w:p>
        </w:tc>
        <w:tc>
          <w:tcPr>
            <w:tcW w:w="284" w:type="dxa"/>
          </w:tcPr>
          <w:p w14:paraId="436F0FBB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16BB5CD1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5D376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5D376F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3" w:type="dxa"/>
          </w:tcPr>
          <w:p w14:paraId="2CE47646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39A25AF" w14:textId="77777777" w:rsidR="00ED11C1" w:rsidRPr="00945E9A" w:rsidRDefault="00945E9A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5E9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581F23" w:rsidRPr="00945E9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45E9A">
              <w:rPr>
                <w:rFonts w:ascii="Angsana New" w:hAnsi="Angsana New"/>
                <w:bCs/>
                <w:sz w:val="30"/>
                <w:szCs w:val="30"/>
              </w:rPr>
              <w:t>880</w:t>
            </w:r>
          </w:p>
        </w:tc>
        <w:tc>
          <w:tcPr>
            <w:tcW w:w="284" w:type="dxa"/>
          </w:tcPr>
          <w:p w14:paraId="5BA484A3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18147CA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1,125</w:t>
            </w:r>
          </w:p>
        </w:tc>
      </w:tr>
      <w:tr w:rsidR="00ED11C1" w:rsidRPr="00E24209" w14:paraId="136838D4" w14:textId="77777777" w:rsidTr="008415B7">
        <w:trPr>
          <w:cantSplit/>
        </w:trPr>
        <w:tc>
          <w:tcPr>
            <w:tcW w:w="3840" w:type="dxa"/>
          </w:tcPr>
          <w:p w14:paraId="4D199247" w14:textId="77777777" w:rsidR="00ED11C1" w:rsidRPr="00202D2D" w:rsidRDefault="00945E9A" w:rsidP="00A80F2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5E9A">
              <w:rPr>
                <w:rFonts w:ascii="Angsana New" w:hAnsi="Angsana New"/>
                <w:sz w:val="30"/>
                <w:szCs w:val="30"/>
              </w:rPr>
              <w:t>-</w:t>
            </w:r>
            <w:r w:rsidR="00202D2D" w:rsidRPr="00202D2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="00202D2D" w:rsidRPr="00202D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0F2C">
              <w:rPr>
                <w:rFonts w:ascii="Angsana New" w:hAnsi="Angsana New"/>
                <w:sz w:val="30"/>
                <w:szCs w:val="30"/>
              </w:rPr>
              <w:t>-</w:t>
            </w:r>
            <w:r w:rsidR="00202D2D" w:rsidRPr="00202D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87C8F" w:rsidRPr="00202D2D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  <w:shd w:val="clear" w:color="auto" w:fill="auto"/>
          </w:tcPr>
          <w:p w14:paraId="690D9557" w14:textId="77777777" w:rsidR="00ED11C1" w:rsidRPr="00BF79DA" w:rsidRDefault="00945E9A" w:rsidP="00BF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F79DA">
              <w:rPr>
                <w:rFonts w:ascii="Angsana New" w:hAnsi="Angsana New"/>
                <w:bCs/>
                <w:sz w:val="30"/>
                <w:szCs w:val="30"/>
              </w:rPr>
              <w:t>40</w:t>
            </w:r>
            <w:r w:rsidR="00B342CF" w:rsidRPr="00BF79D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BF79DA" w:rsidRPr="00BF79DA">
              <w:rPr>
                <w:rFonts w:ascii="Angsana New" w:hAnsi="Angsana New"/>
                <w:bCs/>
                <w:sz w:val="30"/>
                <w:szCs w:val="30"/>
              </w:rPr>
              <w:t>424</w:t>
            </w:r>
          </w:p>
        </w:tc>
        <w:tc>
          <w:tcPr>
            <w:tcW w:w="284" w:type="dxa"/>
          </w:tcPr>
          <w:p w14:paraId="49272BDB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7ECA570F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5D376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5D376F">
              <w:rPr>
                <w:rFonts w:ascii="Angsana New" w:hAnsi="Angsana New"/>
                <w:bCs/>
                <w:sz w:val="30"/>
                <w:szCs w:val="30"/>
              </w:rPr>
              <w:t>66</w:t>
            </w:r>
          </w:p>
        </w:tc>
        <w:tc>
          <w:tcPr>
            <w:tcW w:w="283" w:type="dxa"/>
          </w:tcPr>
          <w:p w14:paraId="337AC6DF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82C2C8F" w14:textId="77777777" w:rsidR="00ED11C1" w:rsidRPr="00945E9A" w:rsidRDefault="00945E9A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5E9A"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="00581F23" w:rsidRPr="00945E9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45E9A">
              <w:rPr>
                <w:rFonts w:ascii="Angsana New" w:hAnsi="Angsana New"/>
                <w:bCs/>
                <w:sz w:val="30"/>
                <w:szCs w:val="30"/>
              </w:rPr>
              <w:t>611</w:t>
            </w:r>
          </w:p>
        </w:tc>
        <w:tc>
          <w:tcPr>
            <w:tcW w:w="284" w:type="dxa"/>
          </w:tcPr>
          <w:p w14:paraId="21B631BC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59EAD38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25,330</w:t>
            </w:r>
          </w:p>
        </w:tc>
      </w:tr>
      <w:tr w:rsidR="00ED11C1" w:rsidRPr="00E24209" w14:paraId="10091ADF" w14:textId="77777777" w:rsidTr="008415B7">
        <w:trPr>
          <w:cantSplit/>
        </w:trPr>
        <w:tc>
          <w:tcPr>
            <w:tcW w:w="3840" w:type="dxa"/>
          </w:tcPr>
          <w:p w14:paraId="2058DDAE" w14:textId="77777777" w:rsidR="00ED11C1" w:rsidRPr="00202D2D" w:rsidRDefault="00945E9A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5E9A">
              <w:rPr>
                <w:rFonts w:ascii="Angsana New" w:hAnsi="Angsana New"/>
                <w:sz w:val="30"/>
                <w:szCs w:val="30"/>
              </w:rPr>
              <w:t>-</w:t>
            </w:r>
            <w:r w:rsidR="00202D2D" w:rsidRPr="00202D2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275" w:type="dxa"/>
            <w:shd w:val="clear" w:color="auto" w:fill="auto"/>
          </w:tcPr>
          <w:p w14:paraId="0C3D2CB0" w14:textId="77777777" w:rsidR="00ED11C1" w:rsidRPr="00BF79DA" w:rsidRDefault="00945E9A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F79DA">
              <w:rPr>
                <w:rFonts w:ascii="Angsana New" w:hAnsi="Angsana New"/>
                <w:bCs/>
                <w:sz w:val="30"/>
                <w:szCs w:val="30"/>
              </w:rPr>
              <w:t>40</w:t>
            </w:r>
            <w:r w:rsidR="00B342CF" w:rsidRPr="00BF79D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F79DA">
              <w:rPr>
                <w:rFonts w:ascii="Angsana New" w:hAnsi="Angsana New"/>
                <w:bCs/>
                <w:sz w:val="30"/>
                <w:szCs w:val="30"/>
              </w:rPr>
              <w:t>813</w:t>
            </w:r>
          </w:p>
        </w:tc>
        <w:tc>
          <w:tcPr>
            <w:tcW w:w="284" w:type="dxa"/>
          </w:tcPr>
          <w:p w14:paraId="21E81290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5F1CE1BF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30,021</w:t>
            </w:r>
          </w:p>
        </w:tc>
        <w:tc>
          <w:tcPr>
            <w:tcW w:w="283" w:type="dxa"/>
          </w:tcPr>
          <w:p w14:paraId="720D4881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2A38131" w14:textId="77777777" w:rsidR="00ED11C1" w:rsidRPr="00945E9A" w:rsidRDefault="00945E9A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5E9A"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581F23" w:rsidRPr="00945E9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45E9A">
              <w:rPr>
                <w:rFonts w:ascii="Angsana New" w:hAnsi="Angsana New"/>
                <w:bCs/>
                <w:sz w:val="30"/>
                <w:szCs w:val="30"/>
              </w:rPr>
              <w:t>755</w:t>
            </w:r>
          </w:p>
        </w:tc>
        <w:tc>
          <w:tcPr>
            <w:tcW w:w="284" w:type="dxa"/>
          </w:tcPr>
          <w:p w14:paraId="559FDFE2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15CCBF3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25,303</w:t>
            </w:r>
          </w:p>
        </w:tc>
      </w:tr>
      <w:tr w:rsidR="00ED11C1" w:rsidRPr="00E24209" w14:paraId="6A57BCE6" w14:textId="77777777" w:rsidTr="008415B7">
        <w:trPr>
          <w:cantSplit/>
        </w:trPr>
        <w:tc>
          <w:tcPr>
            <w:tcW w:w="3840" w:type="dxa"/>
          </w:tcPr>
          <w:p w14:paraId="48589E93" w14:textId="77777777" w:rsidR="00ED11C1" w:rsidRPr="00202D2D" w:rsidRDefault="00945E9A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5E9A">
              <w:rPr>
                <w:rFonts w:ascii="Angsana New" w:hAnsi="Angsana New"/>
                <w:sz w:val="30"/>
                <w:szCs w:val="30"/>
              </w:rPr>
              <w:t>-</w:t>
            </w:r>
            <w:r w:rsidR="00202D2D" w:rsidRPr="00202D2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5" w:type="dxa"/>
            <w:shd w:val="clear" w:color="auto" w:fill="auto"/>
          </w:tcPr>
          <w:p w14:paraId="0AC844C6" w14:textId="77777777" w:rsidR="00ED11C1" w:rsidRPr="00BF79DA" w:rsidRDefault="00945E9A" w:rsidP="00BF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F79DA"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B342CF" w:rsidRPr="00BF79D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BF79DA" w:rsidRPr="00BF79DA">
              <w:rPr>
                <w:rFonts w:ascii="Angsana New" w:hAnsi="Angsana New"/>
                <w:bCs/>
                <w:sz w:val="30"/>
                <w:szCs w:val="30"/>
              </w:rPr>
              <w:t>355</w:t>
            </w:r>
          </w:p>
        </w:tc>
        <w:tc>
          <w:tcPr>
            <w:tcW w:w="284" w:type="dxa"/>
          </w:tcPr>
          <w:p w14:paraId="40030B77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4FDB9C29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42,889</w:t>
            </w:r>
          </w:p>
        </w:tc>
        <w:tc>
          <w:tcPr>
            <w:tcW w:w="283" w:type="dxa"/>
          </w:tcPr>
          <w:p w14:paraId="3702B91F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E84A722" w14:textId="77777777" w:rsidR="00ED11C1" w:rsidRPr="00945E9A" w:rsidRDefault="00945E9A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5E9A">
              <w:rPr>
                <w:rFonts w:ascii="Angsana New" w:hAnsi="Angsana New"/>
                <w:bCs/>
                <w:sz w:val="30"/>
                <w:szCs w:val="30"/>
              </w:rPr>
              <w:t>13</w:t>
            </w:r>
            <w:r w:rsidR="00581F23" w:rsidRPr="00945E9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45E9A">
              <w:rPr>
                <w:rFonts w:ascii="Angsana New" w:hAnsi="Angsana New"/>
                <w:bCs/>
                <w:sz w:val="30"/>
                <w:szCs w:val="30"/>
              </w:rPr>
              <w:t>057</w:t>
            </w:r>
          </w:p>
        </w:tc>
        <w:tc>
          <w:tcPr>
            <w:tcW w:w="284" w:type="dxa"/>
          </w:tcPr>
          <w:p w14:paraId="420CD17E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0CD9848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13,707</w:t>
            </w:r>
          </w:p>
        </w:tc>
      </w:tr>
      <w:tr w:rsidR="00ED11C1" w:rsidRPr="00E24209" w14:paraId="4187DF7F" w14:textId="77777777" w:rsidTr="008415B7">
        <w:trPr>
          <w:cantSplit/>
        </w:trPr>
        <w:tc>
          <w:tcPr>
            <w:tcW w:w="3840" w:type="dxa"/>
          </w:tcPr>
          <w:p w14:paraId="42F6ACFB" w14:textId="77777777" w:rsidR="00ED11C1" w:rsidRPr="00202D2D" w:rsidRDefault="00945E9A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945E9A">
              <w:rPr>
                <w:rFonts w:ascii="Angsana New" w:hAnsi="Angsana New"/>
                <w:sz w:val="30"/>
                <w:szCs w:val="30"/>
              </w:rPr>
              <w:t>-</w:t>
            </w:r>
            <w:r w:rsidR="00202D2D" w:rsidRPr="00202D2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C56EDEE" w14:textId="77777777" w:rsidR="00ED11C1" w:rsidRPr="00BF79DA" w:rsidRDefault="00945E9A" w:rsidP="00BF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F79DA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B342CF" w:rsidRPr="00BF79D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F79DA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BF79DA" w:rsidRPr="00BF79DA">
              <w:rPr>
                <w:rFonts w:ascii="Angsana New" w:hAnsi="Angsana New"/>
                <w:bCs/>
                <w:sz w:val="30"/>
                <w:szCs w:val="30"/>
              </w:rPr>
              <w:t>58</w:t>
            </w:r>
          </w:p>
        </w:tc>
        <w:tc>
          <w:tcPr>
            <w:tcW w:w="284" w:type="dxa"/>
          </w:tcPr>
          <w:p w14:paraId="7DF287A4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4AAA05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408</w:t>
            </w:r>
          </w:p>
        </w:tc>
        <w:tc>
          <w:tcPr>
            <w:tcW w:w="283" w:type="dxa"/>
          </w:tcPr>
          <w:p w14:paraId="37695D01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21CB60" w14:textId="77777777" w:rsidR="00ED11C1" w:rsidRPr="00945E9A" w:rsidRDefault="00945E9A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5E9A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81F23" w:rsidRPr="00945E9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45E9A">
              <w:rPr>
                <w:rFonts w:ascii="Angsana New" w:hAnsi="Angsana New"/>
                <w:bCs/>
                <w:sz w:val="30"/>
                <w:szCs w:val="30"/>
              </w:rPr>
              <w:t>119</w:t>
            </w:r>
          </w:p>
        </w:tc>
        <w:tc>
          <w:tcPr>
            <w:tcW w:w="284" w:type="dxa"/>
          </w:tcPr>
          <w:p w14:paraId="0B83FDD1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1ACE988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7,420</w:t>
            </w:r>
          </w:p>
        </w:tc>
      </w:tr>
      <w:tr w:rsidR="00ED11C1" w:rsidRPr="00E24209" w14:paraId="539C160D" w14:textId="77777777" w:rsidTr="008415B7">
        <w:trPr>
          <w:cantSplit/>
        </w:trPr>
        <w:tc>
          <w:tcPr>
            <w:tcW w:w="3840" w:type="dxa"/>
          </w:tcPr>
          <w:p w14:paraId="1495E3DB" w14:textId="77777777" w:rsidR="00ED11C1" w:rsidRPr="0094751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2FE6E" w14:textId="77777777" w:rsidR="00ED11C1" w:rsidRPr="002E39E4" w:rsidRDefault="00945E9A" w:rsidP="002E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E39E4">
              <w:rPr>
                <w:rFonts w:ascii="Angsana New" w:hAnsi="Angsana New"/>
                <w:bCs/>
                <w:sz w:val="30"/>
                <w:szCs w:val="30"/>
              </w:rPr>
              <w:t>130</w:t>
            </w:r>
            <w:r w:rsidR="00B342CF" w:rsidRPr="002E39E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E39E4" w:rsidRPr="002E39E4">
              <w:rPr>
                <w:rFonts w:ascii="Angsana New" w:hAnsi="Angsana New"/>
                <w:bCs/>
                <w:sz w:val="30"/>
                <w:szCs w:val="30"/>
              </w:rPr>
              <w:t>814</w:t>
            </w:r>
          </w:p>
        </w:tc>
        <w:tc>
          <w:tcPr>
            <w:tcW w:w="284" w:type="dxa"/>
          </w:tcPr>
          <w:p w14:paraId="6BF7B2CD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8935172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128,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414</w:t>
            </w:r>
          </w:p>
        </w:tc>
        <w:tc>
          <w:tcPr>
            <w:tcW w:w="283" w:type="dxa"/>
          </w:tcPr>
          <w:p w14:paraId="66A83656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E397CB9" w14:textId="77777777" w:rsidR="00ED11C1" w:rsidRPr="00945E9A" w:rsidRDefault="00945E9A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5E9A">
              <w:rPr>
                <w:rFonts w:ascii="Angsana New" w:hAnsi="Angsana New"/>
                <w:bCs/>
                <w:sz w:val="30"/>
                <w:szCs w:val="30"/>
              </w:rPr>
              <w:t>84</w:t>
            </w:r>
            <w:r w:rsidR="00581F23" w:rsidRPr="00945E9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45E9A">
              <w:rPr>
                <w:rFonts w:ascii="Angsana New" w:hAnsi="Angsana New"/>
                <w:bCs/>
                <w:sz w:val="30"/>
                <w:szCs w:val="30"/>
              </w:rPr>
              <w:t>422</w:t>
            </w:r>
          </w:p>
        </w:tc>
        <w:tc>
          <w:tcPr>
            <w:tcW w:w="284" w:type="dxa"/>
          </w:tcPr>
          <w:p w14:paraId="5E72AC3B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0464A44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72,885</w:t>
            </w:r>
          </w:p>
        </w:tc>
      </w:tr>
      <w:tr w:rsidR="00ED11C1" w:rsidRPr="00E24209" w14:paraId="155804A2" w14:textId="77777777" w:rsidTr="008415B7">
        <w:trPr>
          <w:cantSplit/>
        </w:trPr>
        <w:tc>
          <w:tcPr>
            <w:tcW w:w="3840" w:type="dxa"/>
          </w:tcPr>
          <w:p w14:paraId="2606DA99" w14:textId="77777777" w:rsidR="00ED11C1" w:rsidRPr="0094751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CEC4E" w14:textId="77777777" w:rsidR="00ED11C1" w:rsidRPr="002E39E4" w:rsidRDefault="002E39E4" w:rsidP="002E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E39E4">
              <w:rPr>
                <w:rFonts w:ascii="Angsana New" w:hAnsi="Angsana New"/>
                <w:bCs/>
                <w:sz w:val="30"/>
                <w:szCs w:val="30"/>
              </w:rPr>
              <w:t>534</w:t>
            </w:r>
            <w:r w:rsidR="00B342CF" w:rsidRPr="002E39E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E39E4">
              <w:rPr>
                <w:rFonts w:ascii="Angsana New" w:hAnsi="Angsana New"/>
                <w:bCs/>
                <w:sz w:val="30"/>
                <w:szCs w:val="30"/>
              </w:rPr>
              <w:t>943</w:t>
            </w:r>
          </w:p>
        </w:tc>
        <w:tc>
          <w:tcPr>
            <w:tcW w:w="284" w:type="dxa"/>
          </w:tcPr>
          <w:p w14:paraId="55026C8A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90ABBE1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550,</w:t>
            </w:r>
            <w:r>
              <w:rPr>
                <w:rFonts w:ascii="Angsana New" w:hAnsi="Angsana New"/>
                <w:bCs/>
                <w:sz w:val="30"/>
                <w:szCs w:val="30"/>
              </w:rPr>
              <w:t>111</w:t>
            </w:r>
          </w:p>
        </w:tc>
        <w:tc>
          <w:tcPr>
            <w:tcW w:w="283" w:type="dxa"/>
          </w:tcPr>
          <w:p w14:paraId="0BD68719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0099430" w14:textId="77777777" w:rsidR="00ED11C1" w:rsidRPr="00945E9A" w:rsidRDefault="00945E9A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45E9A">
              <w:rPr>
                <w:rFonts w:ascii="Angsana New" w:hAnsi="Angsana New"/>
                <w:bCs/>
                <w:sz w:val="30"/>
                <w:szCs w:val="30"/>
              </w:rPr>
              <w:t>401</w:t>
            </w:r>
            <w:r w:rsidR="00581F23" w:rsidRPr="00945E9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45E9A">
              <w:rPr>
                <w:rFonts w:ascii="Angsana New" w:hAnsi="Angsana New"/>
                <w:bCs/>
                <w:sz w:val="30"/>
                <w:szCs w:val="30"/>
              </w:rPr>
              <w:t>607</w:t>
            </w:r>
          </w:p>
        </w:tc>
        <w:tc>
          <w:tcPr>
            <w:tcW w:w="284" w:type="dxa"/>
          </w:tcPr>
          <w:p w14:paraId="4A86C190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EBCA022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376,062</w:t>
            </w:r>
          </w:p>
        </w:tc>
      </w:tr>
    </w:tbl>
    <w:p w14:paraId="6CB66AE1" w14:textId="77777777" w:rsidR="002674CF" w:rsidRDefault="002674CF" w:rsidP="002A2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D2F2423" w14:textId="77777777" w:rsidR="002A2556" w:rsidRDefault="002A2556" w:rsidP="002A2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40998">
        <w:rPr>
          <w:rFonts w:ascii="Angsana New" w:hAnsi="Angsana New"/>
          <w:b/>
          <w:bCs/>
          <w:sz w:val="30"/>
          <w:szCs w:val="30"/>
        </w:rPr>
        <w:t>2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14:paraId="048A29DC" w14:textId="77777777" w:rsidR="002A2556" w:rsidRPr="002A2556" w:rsidRDefault="002A2556" w:rsidP="002A2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437499EA" w14:textId="77777777" w:rsidR="002A2556" w:rsidRPr="002A2556" w:rsidRDefault="002A2556" w:rsidP="002A2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2556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ในที่ประชุมสามัญผู้ถือหุ้นประจำปี </w:t>
      </w:r>
      <w:r w:rsidRPr="002A2556">
        <w:rPr>
          <w:rFonts w:ascii="Angsana New" w:hAnsi="Angsana New"/>
          <w:sz w:val="30"/>
          <w:szCs w:val="30"/>
        </w:rPr>
        <w:t>2567</w:t>
      </w:r>
      <w:r w:rsidRPr="002A2556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2A2556">
        <w:rPr>
          <w:rFonts w:ascii="Angsana New" w:hAnsi="Angsana New"/>
          <w:sz w:val="30"/>
          <w:szCs w:val="30"/>
        </w:rPr>
        <w:t>29</w:t>
      </w:r>
      <w:r w:rsidRPr="002A2556">
        <w:rPr>
          <w:rFonts w:ascii="Angsana New" w:hAnsi="Angsana New"/>
          <w:sz w:val="30"/>
          <w:szCs w:val="30"/>
          <w:cs/>
        </w:rPr>
        <w:t xml:space="preserve"> เมษายน </w:t>
      </w:r>
      <w:r w:rsidRPr="002A2556">
        <w:rPr>
          <w:rFonts w:ascii="Angsana New" w:hAnsi="Angsana New"/>
          <w:sz w:val="30"/>
          <w:szCs w:val="30"/>
        </w:rPr>
        <w:t>2567</w:t>
      </w:r>
      <w:r w:rsidRPr="002A2556">
        <w:rPr>
          <w:rFonts w:ascii="Angsana New" w:hAnsi="Angsana New"/>
          <w:sz w:val="30"/>
          <w:szCs w:val="30"/>
          <w:cs/>
        </w:rPr>
        <w:t xml:space="preserve"> ผู้ถือหุ้นได้มีมติอนุมัติจ่ายเงินปันผลประจำปี </w:t>
      </w:r>
      <w:r w:rsidRPr="002A2556">
        <w:rPr>
          <w:rFonts w:ascii="Angsana New" w:hAnsi="Angsana New"/>
          <w:sz w:val="30"/>
          <w:szCs w:val="30"/>
        </w:rPr>
        <w:t xml:space="preserve">2566 </w:t>
      </w:r>
      <w:r w:rsidRPr="002A2556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2A2556">
        <w:rPr>
          <w:rFonts w:ascii="Angsana New" w:hAnsi="Angsana New"/>
          <w:sz w:val="30"/>
          <w:szCs w:val="30"/>
        </w:rPr>
        <w:t>0.01</w:t>
      </w:r>
      <w:r w:rsidRPr="002A2556">
        <w:rPr>
          <w:rFonts w:ascii="Angsana New" w:hAnsi="Angsana New"/>
          <w:sz w:val="30"/>
          <w:szCs w:val="30"/>
          <w:cs/>
        </w:rPr>
        <w:t xml:space="preserve"> บาท เป็นจำนวนเงินรวมไม่เกิน </w:t>
      </w:r>
      <w:r w:rsidRPr="002A2556">
        <w:rPr>
          <w:rFonts w:ascii="Angsana New" w:hAnsi="Angsana New"/>
          <w:sz w:val="30"/>
          <w:szCs w:val="30"/>
        </w:rPr>
        <w:t>27,6</w:t>
      </w:r>
      <w:r w:rsidR="00201358">
        <w:rPr>
          <w:rFonts w:ascii="Angsana New" w:hAnsi="Angsana New"/>
          <w:sz w:val="30"/>
          <w:szCs w:val="30"/>
        </w:rPr>
        <w:t>79</w:t>
      </w:r>
      <w:r w:rsidRPr="002A2556">
        <w:rPr>
          <w:rFonts w:ascii="Angsana New" w:hAnsi="Angsana New"/>
          <w:sz w:val="30"/>
          <w:szCs w:val="30"/>
        </w:rPr>
        <w:t>,3</w:t>
      </w:r>
      <w:r w:rsidR="00201358">
        <w:rPr>
          <w:rFonts w:ascii="Angsana New" w:hAnsi="Angsana New"/>
          <w:sz w:val="30"/>
          <w:szCs w:val="30"/>
        </w:rPr>
        <w:t>98</w:t>
      </w:r>
      <w:r w:rsidRPr="002A2556">
        <w:rPr>
          <w:rFonts w:ascii="Angsana New" w:hAnsi="Angsana New"/>
          <w:sz w:val="30"/>
          <w:szCs w:val="30"/>
        </w:rPr>
        <w:t xml:space="preserve">.81 </w:t>
      </w:r>
      <w:r w:rsidRPr="002A2556">
        <w:rPr>
          <w:rFonts w:ascii="Angsana New" w:hAnsi="Angsana New"/>
          <w:sz w:val="30"/>
          <w:szCs w:val="30"/>
          <w:cs/>
        </w:rPr>
        <w:t xml:space="preserve">บาท </w:t>
      </w:r>
      <w:r w:rsidRPr="002A2556">
        <w:rPr>
          <w:rFonts w:ascii="Angsana New" w:hAnsi="Angsana New" w:hint="cs"/>
          <w:sz w:val="30"/>
          <w:szCs w:val="30"/>
          <w:cs/>
        </w:rPr>
        <w:t>โดยจ่าย</w:t>
      </w:r>
      <w:r w:rsidRPr="002A2556">
        <w:rPr>
          <w:rFonts w:ascii="Angsana New" w:hAnsi="Angsana New"/>
          <w:sz w:val="30"/>
          <w:szCs w:val="30"/>
          <w:cs/>
        </w:rPr>
        <w:t>เงินปันผลให้</w:t>
      </w:r>
      <w:r w:rsidRPr="002A2556">
        <w:rPr>
          <w:rFonts w:ascii="Angsana New" w:hAnsi="Angsana New" w:hint="cs"/>
          <w:sz w:val="30"/>
          <w:szCs w:val="30"/>
          <w:cs/>
        </w:rPr>
        <w:t>แก่</w:t>
      </w:r>
      <w:r w:rsidRPr="002A2556">
        <w:rPr>
          <w:rFonts w:ascii="Angsana New" w:hAnsi="Angsana New"/>
          <w:sz w:val="30"/>
          <w:szCs w:val="30"/>
          <w:cs/>
        </w:rPr>
        <w:t>ผู้ถือหุ้นในวันที่</w:t>
      </w:r>
      <w:r w:rsidRPr="002A2556">
        <w:rPr>
          <w:rFonts w:ascii="Angsana New" w:hAnsi="Angsana New"/>
          <w:sz w:val="30"/>
          <w:szCs w:val="30"/>
        </w:rPr>
        <w:t xml:space="preserve"> 29</w:t>
      </w:r>
      <w:r w:rsidRPr="002A2556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2A2556">
        <w:rPr>
          <w:rFonts w:ascii="Angsana New" w:hAnsi="Angsana New"/>
          <w:sz w:val="30"/>
          <w:szCs w:val="30"/>
        </w:rPr>
        <w:t>2567</w:t>
      </w:r>
    </w:p>
    <w:p w14:paraId="6B417A4D" w14:textId="77777777"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FDC313" w14:textId="77777777" w:rsidR="00BD2C57" w:rsidRDefault="00BD2C57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318758" w14:textId="77777777" w:rsidR="0051257C" w:rsidRDefault="0051257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2213D6" w14:textId="77777777" w:rsidR="00BD2C57" w:rsidRDefault="00BD2C57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5FBC8D" w14:textId="77777777" w:rsidR="00BD2C57" w:rsidRDefault="00BD2C57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D155D2" w14:textId="77777777" w:rsidR="006F6E5C" w:rsidRDefault="004B092B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40998">
        <w:rPr>
          <w:rFonts w:ascii="Angsana New" w:hAnsi="Angsana New"/>
          <w:b/>
          <w:bCs/>
          <w:sz w:val="30"/>
          <w:szCs w:val="30"/>
        </w:rPr>
        <w:t>3</w:t>
      </w:r>
      <w:r w:rsidR="006F6E5C" w:rsidRPr="003B4B67">
        <w:rPr>
          <w:rFonts w:ascii="Angsana New" w:hAnsi="Angsana New"/>
          <w:b/>
          <w:bCs/>
          <w:sz w:val="30"/>
          <w:szCs w:val="30"/>
        </w:rPr>
        <w:t>.</w:t>
      </w:r>
      <w:r w:rsidR="006F6E5C" w:rsidRPr="003B4B67">
        <w:rPr>
          <w:rFonts w:ascii="Angsana New" w:hAnsi="Angsana New"/>
          <w:b/>
          <w:bCs/>
          <w:sz w:val="30"/>
          <w:szCs w:val="30"/>
        </w:rPr>
        <w:tab/>
      </w:r>
      <w:r w:rsidR="00487C8F">
        <w:rPr>
          <w:rFonts w:ascii="Angsana New" w:hAnsi="Angsana New" w:hint="cs"/>
          <w:b/>
          <w:bCs/>
          <w:sz w:val="30"/>
          <w:szCs w:val="30"/>
          <w:cs/>
        </w:rPr>
        <w:t>สินทรัพย์/หนี้สินภาษีเงินได้รอการตัดบัญชีและ</w:t>
      </w:r>
      <w:r w:rsidR="006F6E5C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20D64902" w14:textId="77777777" w:rsidR="00673549" w:rsidRPr="008415B7" w:rsidRDefault="00673549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57BBA4E5" w14:textId="77777777" w:rsidR="00487C8F" w:rsidRDefault="00487C8F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64ADE">
        <w:rPr>
          <w:rFonts w:ascii="Angsana New" w:hAnsi="Angsana New"/>
          <w:sz w:val="30"/>
          <w:szCs w:val="30"/>
          <w:cs/>
        </w:rPr>
        <w:t>สินทรัพย์</w:t>
      </w:r>
      <w:r w:rsidRPr="00E64ADE">
        <w:rPr>
          <w:rFonts w:ascii="Angsana New" w:hAnsi="Angsana New" w:hint="cs"/>
          <w:sz w:val="30"/>
          <w:szCs w:val="30"/>
          <w:cs/>
        </w:rPr>
        <w:t>และหนี้สิน</w:t>
      </w:r>
      <w:r w:rsidRPr="00E64ADE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E64AD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E64ADE">
        <w:rPr>
          <w:rFonts w:ascii="Angsana New" w:hAnsi="Angsana New"/>
          <w:sz w:val="30"/>
          <w:szCs w:val="30"/>
        </w:rPr>
        <w:t>3</w:t>
      </w:r>
      <w:r w:rsidR="002A2556">
        <w:rPr>
          <w:rFonts w:ascii="Angsana New" w:hAnsi="Angsana New"/>
          <w:sz w:val="30"/>
          <w:szCs w:val="30"/>
        </w:rPr>
        <w:t>0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="009C06BF">
        <w:rPr>
          <w:rFonts w:ascii="Angsana New" w:hAnsi="Angsana New" w:hint="cs"/>
          <w:sz w:val="30"/>
          <w:szCs w:val="30"/>
          <w:cs/>
        </w:rPr>
        <w:t>กันยายน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Pr="00E64ADE">
        <w:rPr>
          <w:rFonts w:ascii="Angsana New" w:hAnsi="Angsana New"/>
          <w:sz w:val="30"/>
          <w:szCs w:val="30"/>
        </w:rPr>
        <w:t>2567</w:t>
      </w:r>
      <w:r w:rsidRPr="00E64ADE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E64ADE">
        <w:rPr>
          <w:rFonts w:ascii="Angsana New" w:hAnsi="Angsana New"/>
          <w:sz w:val="30"/>
          <w:szCs w:val="30"/>
        </w:rPr>
        <w:t>31</w:t>
      </w:r>
      <w:r w:rsidRPr="00E64AD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64ADE">
        <w:rPr>
          <w:rFonts w:ascii="Angsana New" w:hAnsi="Angsana New"/>
          <w:sz w:val="30"/>
          <w:szCs w:val="30"/>
        </w:rPr>
        <w:t>2566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Pr="00E64ADE">
        <w:rPr>
          <w:rFonts w:ascii="Angsana New" w:hAnsi="Angsana New"/>
          <w:sz w:val="30"/>
          <w:szCs w:val="30"/>
          <w:cs/>
        </w:rPr>
        <w:t>ประกอบด้วย</w:t>
      </w:r>
      <w:r w:rsidRPr="002B2CD4">
        <w:rPr>
          <w:rFonts w:ascii="Angsana New" w:hAnsi="Angsana New"/>
          <w:sz w:val="30"/>
          <w:szCs w:val="30"/>
          <w:cs/>
        </w:rPr>
        <w:t>รายการดัง</w:t>
      </w:r>
      <w:r w:rsidRPr="002B2CD4">
        <w:rPr>
          <w:rFonts w:ascii="Angsana New" w:hAnsi="Angsana New" w:hint="cs"/>
          <w:sz w:val="30"/>
          <w:szCs w:val="30"/>
          <w:cs/>
        </w:rPr>
        <w:t>ต่อไป</w:t>
      </w:r>
      <w:r w:rsidRPr="002B2CD4">
        <w:rPr>
          <w:rFonts w:ascii="Angsana New" w:hAnsi="Angsana New"/>
          <w:sz w:val="30"/>
          <w:szCs w:val="30"/>
          <w:cs/>
        </w:rPr>
        <w:t>นี้</w:t>
      </w:r>
    </w:p>
    <w:p w14:paraId="54B1D6DB" w14:textId="77777777" w:rsidR="00673549" w:rsidRPr="008415B7" w:rsidRDefault="00673549" w:rsidP="00841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6"/>
          <w:szCs w:val="6"/>
        </w:rPr>
      </w:pPr>
    </w:p>
    <w:tbl>
      <w:tblPr>
        <w:tblW w:w="978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1134"/>
        <w:gridCol w:w="269"/>
        <w:gridCol w:w="1148"/>
        <w:gridCol w:w="283"/>
        <w:gridCol w:w="1135"/>
        <w:gridCol w:w="270"/>
        <w:gridCol w:w="1147"/>
      </w:tblGrid>
      <w:tr w:rsidR="00487C8F" w:rsidRPr="00673549" w14:paraId="4747D73C" w14:textId="77777777" w:rsidTr="00297A3D">
        <w:trPr>
          <w:cantSplit/>
        </w:trPr>
        <w:tc>
          <w:tcPr>
            <w:tcW w:w="4395" w:type="dxa"/>
          </w:tcPr>
          <w:p w14:paraId="458C7E74" w14:textId="77777777" w:rsidR="00487C8F" w:rsidRPr="00673549" w:rsidRDefault="00487C8F" w:rsidP="00945E9A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</w:tcPr>
          <w:p w14:paraId="39DBFB63" w14:textId="77777777" w:rsidR="00487C8F" w:rsidRPr="00673549" w:rsidRDefault="00487C8F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87C8F" w:rsidRPr="00673549" w14:paraId="50301C2A" w14:textId="77777777" w:rsidTr="00297A3D">
        <w:trPr>
          <w:cantSplit/>
        </w:trPr>
        <w:tc>
          <w:tcPr>
            <w:tcW w:w="4395" w:type="dxa"/>
          </w:tcPr>
          <w:p w14:paraId="2A190392" w14:textId="77777777" w:rsidR="00487C8F" w:rsidRPr="00673549" w:rsidRDefault="00487C8F" w:rsidP="00945E9A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right w:val="nil"/>
            </w:tcBorders>
          </w:tcPr>
          <w:p w14:paraId="1CAACBA9" w14:textId="77777777" w:rsidR="00487C8F" w:rsidRPr="00673549" w:rsidRDefault="00487C8F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5F53E125" w14:textId="77777777" w:rsidR="00487C8F" w:rsidRPr="00673549" w:rsidRDefault="00487C8F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14:paraId="2FF11E9C" w14:textId="77777777" w:rsidR="00487C8F" w:rsidRPr="00673549" w:rsidRDefault="00487C8F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67354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2A2556" w:rsidRPr="00673549" w14:paraId="3C00B771" w14:textId="77777777" w:rsidTr="00297A3D">
        <w:trPr>
          <w:cantSplit/>
        </w:trPr>
        <w:tc>
          <w:tcPr>
            <w:tcW w:w="4395" w:type="dxa"/>
          </w:tcPr>
          <w:p w14:paraId="60B55AC3" w14:textId="77777777" w:rsidR="002A2556" w:rsidRPr="00673549" w:rsidRDefault="002A2556" w:rsidP="002A255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867CD13" w14:textId="77777777" w:rsidR="002A2556" w:rsidRPr="0067354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C06B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1330A66" w14:textId="77777777" w:rsidR="002A2556" w:rsidRPr="0067354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22C340" w14:textId="77777777" w:rsidR="002A2556" w:rsidRPr="0067354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left w:val="nil"/>
            </w:tcBorders>
          </w:tcPr>
          <w:p w14:paraId="66A919B5" w14:textId="77777777" w:rsidR="002A2556" w:rsidRPr="00673549" w:rsidRDefault="002A2556" w:rsidP="002A255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004C1C16" w14:textId="77777777" w:rsidR="002A2556" w:rsidRPr="0067354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C06B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DE179E" w14:textId="77777777" w:rsidR="002A2556" w:rsidRPr="0067354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1D3CAE8A" w14:textId="77777777" w:rsidR="002A2556" w:rsidRPr="0067354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297A3D" w:rsidRPr="00673549" w14:paraId="3B699B26" w14:textId="77777777" w:rsidTr="00297A3D">
        <w:trPr>
          <w:cantSplit/>
        </w:trPr>
        <w:tc>
          <w:tcPr>
            <w:tcW w:w="4395" w:type="dxa"/>
          </w:tcPr>
          <w:p w14:paraId="028A4368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0D48A462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6D6EE8A" w14:textId="77777777" w:rsidR="00297A3D" w:rsidRPr="00673549" w:rsidRDefault="00297A3D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6E89F1AC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3D094454" w14:textId="77777777" w:rsidR="00297A3D" w:rsidRPr="00673549" w:rsidRDefault="00297A3D" w:rsidP="00297A3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278F1346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E32638" w14:textId="77777777" w:rsidR="00297A3D" w:rsidRPr="00673549" w:rsidRDefault="00297A3D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433DF841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297A3D" w:rsidRPr="00673549" w14:paraId="389AAE63" w14:textId="77777777" w:rsidTr="00297A3D">
        <w:trPr>
          <w:cantSplit/>
        </w:trPr>
        <w:tc>
          <w:tcPr>
            <w:tcW w:w="4395" w:type="dxa"/>
          </w:tcPr>
          <w:p w14:paraId="5D71C9DC" w14:textId="77777777" w:rsidR="00297A3D" w:rsidRPr="00673549" w:rsidRDefault="00297A3D" w:rsidP="00841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134" w:type="dxa"/>
          </w:tcPr>
          <w:p w14:paraId="7159DA94" w14:textId="77777777" w:rsidR="00297A3D" w:rsidRPr="009B76A6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F2361EB" w14:textId="77777777" w:rsidR="00297A3D" w:rsidRPr="009B76A6" w:rsidRDefault="00297A3D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2B703B7B" w14:textId="77777777" w:rsidR="00297A3D" w:rsidRPr="009B76A6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0BA69FA0" w14:textId="77777777" w:rsidR="00297A3D" w:rsidRPr="009B76A6" w:rsidRDefault="00297A3D" w:rsidP="00297A3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12466A9C" w14:textId="77777777" w:rsidR="00297A3D" w:rsidRPr="009B76A6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49FF7" w14:textId="77777777" w:rsidR="00297A3D" w:rsidRPr="009B76A6" w:rsidRDefault="00297A3D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3F299089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8415B7" w:rsidRPr="00673549" w14:paraId="37E45568" w14:textId="77777777" w:rsidTr="00297A3D">
        <w:trPr>
          <w:cantSplit/>
        </w:trPr>
        <w:tc>
          <w:tcPr>
            <w:tcW w:w="4395" w:type="dxa"/>
          </w:tcPr>
          <w:p w14:paraId="2120E4E8" w14:textId="77777777" w:rsidR="008415B7" w:rsidRPr="00673549" w:rsidRDefault="008415B7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รายจ่าย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หรือหนี้สิน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134" w:type="dxa"/>
          </w:tcPr>
          <w:p w14:paraId="05FA6310" w14:textId="77777777" w:rsidR="008415B7" w:rsidRPr="009B76A6" w:rsidRDefault="008415B7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1B71AED" w14:textId="77777777" w:rsidR="008415B7" w:rsidRPr="009B76A6" w:rsidRDefault="008415B7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1890E631" w14:textId="77777777" w:rsidR="008415B7" w:rsidRPr="009B76A6" w:rsidRDefault="008415B7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09DBB574" w14:textId="77777777" w:rsidR="008415B7" w:rsidRPr="009B76A6" w:rsidRDefault="008415B7" w:rsidP="00297A3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4CCCD9D6" w14:textId="77777777" w:rsidR="008415B7" w:rsidRPr="009B76A6" w:rsidRDefault="008415B7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DD782" w14:textId="77777777" w:rsidR="008415B7" w:rsidRPr="009B76A6" w:rsidRDefault="008415B7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18D17E3B" w14:textId="77777777" w:rsidR="008415B7" w:rsidRPr="00673549" w:rsidRDefault="008415B7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297A3D" w:rsidRPr="00673549" w14:paraId="79EB1AF7" w14:textId="77777777" w:rsidTr="00297A3D">
        <w:trPr>
          <w:cantSplit/>
        </w:trPr>
        <w:tc>
          <w:tcPr>
            <w:tcW w:w="4395" w:type="dxa"/>
          </w:tcPr>
          <w:p w14:paraId="4DAD448E" w14:textId="77777777" w:rsidR="00297A3D" w:rsidRPr="00673549" w:rsidRDefault="00945E9A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45E9A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  <w:r w:rsidR="00297A3D"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="00297A3D"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0B2BEA42" w14:textId="77777777" w:rsidR="00297A3D" w:rsidRPr="00153BB1" w:rsidRDefault="00C632D8" w:rsidP="00153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53BB1">
              <w:rPr>
                <w:rFonts w:ascii="Angsana New" w:hAnsi="Angsana New"/>
                <w:bCs/>
                <w:sz w:val="28"/>
                <w:szCs w:val="28"/>
              </w:rPr>
              <w:t>6,</w:t>
            </w:r>
            <w:r w:rsidR="00153BB1" w:rsidRPr="00153BB1">
              <w:rPr>
                <w:rFonts w:ascii="Angsana New" w:hAnsi="Angsana New"/>
                <w:bCs/>
                <w:sz w:val="28"/>
                <w:szCs w:val="28"/>
              </w:rPr>
              <w:t>155</w:t>
            </w:r>
          </w:p>
        </w:tc>
        <w:tc>
          <w:tcPr>
            <w:tcW w:w="269" w:type="dxa"/>
          </w:tcPr>
          <w:p w14:paraId="2EC6A451" w14:textId="77777777" w:rsidR="00297A3D" w:rsidRPr="009B76A6" w:rsidRDefault="00297A3D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159A9610" w14:textId="77777777" w:rsidR="00297A3D" w:rsidRPr="009B76A6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6,286</w:t>
            </w:r>
          </w:p>
        </w:tc>
        <w:tc>
          <w:tcPr>
            <w:tcW w:w="283" w:type="dxa"/>
          </w:tcPr>
          <w:p w14:paraId="667BA719" w14:textId="77777777" w:rsidR="00297A3D" w:rsidRPr="009B76A6" w:rsidRDefault="00297A3D" w:rsidP="00297A3D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30C64845" w14:textId="77777777" w:rsidR="00297A3D" w:rsidRPr="00153BB1" w:rsidRDefault="00153BB1" w:rsidP="00153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153BB1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C632D8" w:rsidRPr="00153BB1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Pr="00153BB1">
              <w:rPr>
                <w:rFonts w:ascii="Angsana New" w:hAnsi="Angsana New"/>
                <w:bCs/>
                <w:sz w:val="28"/>
                <w:szCs w:val="28"/>
              </w:rPr>
              <w:t>907</w:t>
            </w:r>
          </w:p>
        </w:tc>
        <w:tc>
          <w:tcPr>
            <w:tcW w:w="270" w:type="dxa"/>
          </w:tcPr>
          <w:p w14:paraId="41CF3EE8" w14:textId="77777777" w:rsidR="00297A3D" w:rsidRPr="009B76A6" w:rsidRDefault="00297A3D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46AD1AD4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4,292</w:t>
            </w:r>
          </w:p>
        </w:tc>
      </w:tr>
      <w:tr w:rsidR="00772FEC" w:rsidRPr="00673549" w14:paraId="1C8918B7" w14:textId="77777777" w:rsidTr="00297A3D">
        <w:trPr>
          <w:cantSplit/>
        </w:trPr>
        <w:tc>
          <w:tcPr>
            <w:tcW w:w="4395" w:type="dxa"/>
          </w:tcPr>
          <w:p w14:paraId="4B7681C5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73549">
              <w:rPr>
                <w:rFonts w:ascii="Angsana New" w:hAnsi="Angsana New"/>
                <w:sz w:val="28"/>
                <w:szCs w:val="28"/>
                <w:cs/>
              </w:rPr>
              <w:t>ค่าเผื่อการลด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ลงของ</w:t>
            </w:r>
            <w:r w:rsidRPr="00673549">
              <w:rPr>
                <w:rFonts w:ascii="Angsana New" w:hAnsi="Angsana New"/>
                <w:sz w:val="28"/>
                <w:szCs w:val="28"/>
                <w:cs/>
              </w:rPr>
              <w:t>มูลค่าสินค้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าที่เสื่อมสภาพ</w:t>
            </w:r>
          </w:p>
        </w:tc>
        <w:tc>
          <w:tcPr>
            <w:tcW w:w="1134" w:type="dxa"/>
          </w:tcPr>
          <w:p w14:paraId="1C5D4F24" w14:textId="77777777" w:rsidR="00772FEC" w:rsidRPr="00153BB1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2B1D31F" w14:textId="77777777" w:rsidR="00772FEC" w:rsidRPr="009B76A6" w:rsidRDefault="00772FEC" w:rsidP="00772F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3AFD2B32" w14:textId="77777777" w:rsidR="00772FEC" w:rsidRPr="009B76A6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D6EFC53" w14:textId="77777777" w:rsidR="00772FEC" w:rsidRPr="009B76A6" w:rsidRDefault="00772FEC" w:rsidP="00772FEC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45D2C9DA" w14:textId="77777777" w:rsidR="00772FEC" w:rsidRPr="00153BB1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9697E5" w14:textId="77777777" w:rsidR="00772FEC" w:rsidRPr="009B76A6" w:rsidRDefault="00772FEC" w:rsidP="00772FE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264E1505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772FEC" w:rsidRPr="00673549" w14:paraId="3AD1B346" w14:textId="77777777" w:rsidTr="00297A3D">
        <w:trPr>
          <w:cantSplit/>
        </w:trPr>
        <w:tc>
          <w:tcPr>
            <w:tcW w:w="4395" w:type="dxa"/>
          </w:tcPr>
          <w:p w14:paraId="5285EB49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/>
                <w:sz w:val="28"/>
                <w:szCs w:val="28"/>
              </w:rPr>
              <w:t xml:space="preserve">  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และเคลื่อนไหวช้า</w:t>
            </w:r>
          </w:p>
        </w:tc>
        <w:tc>
          <w:tcPr>
            <w:tcW w:w="1134" w:type="dxa"/>
          </w:tcPr>
          <w:p w14:paraId="76A0424F" w14:textId="77777777" w:rsidR="00772FEC" w:rsidRPr="00153BB1" w:rsidRDefault="00F947A7" w:rsidP="00153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53BB1">
              <w:rPr>
                <w:rFonts w:ascii="Angsana New" w:hAnsi="Angsana New"/>
                <w:bCs/>
                <w:sz w:val="28"/>
                <w:szCs w:val="28"/>
              </w:rPr>
              <w:t>4,</w:t>
            </w:r>
            <w:r w:rsidR="00153BB1" w:rsidRPr="00153BB1">
              <w:rPr>
                <w:rFonts w:ascii="Angsana New" w:hAnsi="Angsana New"/>
                <w:bCs/>
                <w:sz w:val="28"/>
                <w:szCs w:val="28"/>
              </w:rPr>
              <w:t>581</w:t>
            </w:r>
          </w:p>
        </w:tc>
        <w:tc>
          <w:tcPr>
            <w:tcW w:w="269" w:type="dxa"/>
          </w:tcPr>
          <w:p w14:paraId="7D1CB506" w14:textId="77777777" w:rsidR="00772FEC" w:rsidRPr="009B76A6" w:rsidRDefault="00772FEC" w:rsidP="00772F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5159AFC6" w14:textId="77777777" w:rsidR="00772FEC" w:rsidRPr="009B76A6" w:rsidRDefault="004C3B26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4,950</w:t>
            </w:r>
          </w:p>
        </w:tc>
        <w:tc>
          <w:tcPr>
            <w:tcW w:w="283" w:type="dxa"/>
          </w:tcPr>
          <w:p w14:paraId="78B91DDC" w14:textId="77777777" w:rsidR="00772FEC" w:rsidRPr="009B76A6" w:rsidRDefault="00772FEC" w:rsidP="00772FEC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70BB8671" w14:textId="77777777" w:rsidR="00772FEC" w:rsidRPr="00153BB1" w:rsidRDefault="00772FEC" w:rsidP="00153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53BB1">
              <w:rPr>
                <w:rFonts w:ascii="Angsana New" w:hAnsi="Angsana New"/>
                <w:bCs/>
                <w:sz w:val="28"/>
                <w:szCs w:val="28"/>
              </w:rPr>
              <w:t>1,</w:t>
            </w:r>
            <w:r w:rsidR="00153BB1" w:rsidRPr="00153BB1">
              <w:rPr>
                <w:rFonts w:ascii="Angsana New" w:hAnsi="Angsana New"/>
                <w:bCs/>
                <w:sz w:val="28"/>
                <w:szCs w:val="28"/>
              </w:rPr>
              <w:t>699</w:t>
            </w:r>
          </w:p>
        </w:tc>
        <w:tc>
          <w:tcPr>
            <w:tcW w:w="270" w:type="dxa"/>
          </w:tcPr>
          <w:p w14:paraId="65219143" w14:textId="77777777" w:rsidR="00772FEC" w:rsidRPr="009B76A6" w:rsidRDefault="00772FEC" w:rsidP="00772FE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53CEAD0D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1,755</w:t>
            </w:r>
          </w:p>
        </w:tc>
      </w:tr>
      <w:tr w:rsidR="00772FEC" w:rsidRPr="00673549" w14:paraId="247F19E6" w14:textId="77777777" w:rsidTr="00297A3D">
        <w:trPr>
          <w:cantSplit/>
        </w:trPr>
        <w:tc>
          <w:tcPr>
            <w:tcW w:w="4395" w:type="dxa"/>
          </w:tcPr>
          <w:p w14:paraId="19D75F52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67354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ค่าเผื่อการด้อยค่าของสินทรัพย์ทางการเงิน</w:t>
            </w:r>
          </w:p>
        </w:tc>
        <w:tc>
          <w:tcPr>
            <w:tcW w:w="1134" w:type="dxa"/>
          </w:tcPr>
          <w:p w14:paraId="76708CED" w14:textId="77777777" w:rsidR="00772FEC" w:rsidRPr="00153BB1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6DB4C85" w14:textId="77777777" w:rsidR="00772FEC" w:rsidRPr="009B76A6" w:rsidRDefault="00772FEC" w:rsidP="00772F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36135DDD" w14:textId="77777777" w:rsidR="00772FEC" w:rsidRPr="009B76A6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2004AF12" w14:textId="77777777" w:rsidR="00772FEC" w:rsidRPr="009B76A6" w:rsidRDefault="00772FEC" w:rsidP="00772FEC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6EBCF976" w14:textId="77777777" w:rsidR="00772FEC" w:rsidRPr="00153BB1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BB1F59" w14:textId="77777777" w:rsidR="00772FEC" w:rsidRPr="009B76A6" w:rsidRDefault="00772FEC" w:rsidP="00772FE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3FAE805C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4C3B26" w:rsidRPr="00673549" w14:paraId="69322BB3" w14:textId="77777777" w:rsidTr="00945E9A">
        <w:trPr>
          <w:cantSplit/>
        </w:trPr>
        <w:tc>
          <w:tcPr>
            <w:tcW w:w="4395" w:type="dxa"/>
          </w:tcPr>
          <w:p w14:paraId="3B11432E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/>
                <w:b/>
                <w:sz w:val="28"/>
                <w:szCs w:val="28"/>
              </w:rPr>
              <w:t xml:space="preserve">  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134" w:type="dxa"/>
          </w:tcPr>
          <w:p w14:paraId="204AFF26" w14:textId="77777777" w:rsidR="004C3B26" w:rsidRPr="00153BB1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53BB1">
              <w:rPr>
                <w:rFonts w:ascii="Angsana New" w:hAnsi="Angsana New"/>
                <w:bCs/>
                <w:sz w:val="28"/>
                <w:szCs w:val="28"/>
              </w:rPr>
              <w:t>3,483</w:t>
            </w:r>
          </w:p>
        </w:tc>
        <w:tc>
          <w:tcPr>
            <w:tcW w:w="269" w:type="dxa"/>
          </w:tcPr>
          <w:p w14:paraId="782B1A8F" w14:textId="77777777" w:rsidR="004C3B26" w:rsidRPr="009B76A6" w:rsidRDefault="004C3B26" w:rsidP="004C3B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28A6E446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3,483</w:t>
            </w:r>
          </w:p>
        </w:tc>
        <w:tc>
          <w:tcPr>
            <w:tcW w:w="283" w:type="dxa"/>
          </w:tcPr>
          <w:p w14:paraId="259022E1" w14:textId="77777777" w:rsidR="004C3B26" w:rsidRPr="009B76A6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vAlign w:val="center"/>
          </w:tcPr>
          <w:p w14:paraId="2596D63A" w14:textId="77777777" w:rsidR="004C3B26" w:rsidRPr="00153BB1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53BB1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A5234C" w14:textId="77777777" w:rsidR="004C3B26" w:rsidRPr="009B76A6" w:rsidRDefault="004C3B26" w:rsidP="004C3B26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vAlign w:val="center"/>
          </w:tcPr>
          <w:p w14:paraId="2847E53D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772FEC" w:rsidRPr="00673549" w14:paraId="795E82E7" w14:textId="77777777" w:rsidTr="00297A3D">
        <w:trPr>
          <w:cantSplit/>
        </w:trPr>
        <w:tc>
          <w:tcPr>
            <w:tcW w:w="4395" w:type="dxa"/>
          </w:tcPr>
          <w:p w14:paraId="44C36A5D" w14:textId="77777777" w:rsidR="00772FEC" w:rsidRPr="00673549" w:rsidRDefault="00945E9A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45E9A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  <w:r w:rsidR="00772FEC"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="00772FEC"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</w:tcPr>
          <w:p w14:paraId="17D440B0" w14:textId="77777777" w:rsidR="00772FEC" w:rsidRPr="00153BB1" w:rsidRDefault="00F947A7" w:rsidP="00153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53BB1">
              <w:rPr>
                <w:rFonts w:ascii="Angsana New" w:hAnsi="Angsana New"/>
                <w:bCs/>
                <w:sz w:val="28"/>
                <w:szCs w:val="28"/>
              </w:rPr>
              <w:t>14,</w:t>
            </w:r>
            <w:r w:rsidR="00153BB1" w:rsidRPr="00153BB1">
              <w:rPr>
                <w:rFonts w:ascii="Angsana New" w:hAnsi="Angsana New"/>
                <w:bCs/>
                <w:sz w:val="28"/>
                <w:szCs w:val="28"/>
              </w:rPr>
              <w:t>933</w:t>
            </w:r>
          </w:p>
        </w:tc>
        <w:tc>
          <w:tcPr>
            <w:tcW w:w="269" w:type="dxa"/>
          </w:tcPr>
          <w:p w14:paraId="44C25DAE" w14:textId="77777777" w:rsidR="00772FEC" w:rsidRPr="009B76A6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14:paraId="6F90A976" w14:textId="77777777" w:rsidR="00772FEC" w:rsidRPr="009B76A6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14,696</w:t>
            </w:r>
          </w:p>
        </w:tc>
        <w:tc>
          <w:tcPr>
            <w:tcW w:w="283" w:type="dxa"/>
          </w:tcPr>
          <w:p w14:paraId="1BC1F820" w14:textId="77777777" w:rsidR="00772FEC" w:rsidRPr="009B76A6" w:rsidRDefault="00772FEC" w:rsidP="00772FEC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7B589899" w14:textId="77777777" w:rsidR="00772FEC" w:rsidRPr="00153BB1" w:rsidRDefault="004C3B26" w:rsidP="00153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153BB1">
              <w:rPr>
                <w:rFonts w:ascii="Angsana New" w:hAnsi="Angsana New"/>
                <w:bCs/>
                <w:sz w:val="28"/>
                <w:szCs w:val="28"/>
              </w:rPr>
              <w:t>10,</w:t>
            </w:r>
            <w:r w:rsidR="005E10AE" w:rsidRPr="00153BB1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="00153BB1" w:rsidRPr="00153BB1">
              <w:rPr>
                <w:rFonts w:ascii="Angsana New" w:hAnsi="Angsana New"/>
                <w:bCs/>
                <w:sz w:val="28"/>
                <w:szCs w:val="28"/>
              </w:rPr>
              <w:t>5</w:t>
            </w:r>
            <w:r w:rsidR="005E10AE" w:rsidRPr="00153BB1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0E30F89" w14:textId="77777777" w:rsidR="00772FEC" w:rsidRPr="009B76A6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71D7A840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10,133</w:t>
            </w:r>
          </w:p>
        </w:tc>
      </w:tr>
      <w:tr w:rsidR="004C3B26" w:rsidRPr="00673549" w14:paraId="09460F14" w14:textId="77777777" w:rsidTr="00297A3D">
        <w:trPr>
          <w:cantSplit/>
        </w:trPr>
        <w:tc>
          <w:tcPr>
            <w:tcW w:w="4395" w:type="dxa"/>
          </w:tcPr>
          <w:p w14:paraId="39D0C83C" w14:textId="77777777" w:rsidR="004C3B26" w:rsidRPr="00673549" w:rsidRDefault="00945E9A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45E9A">
              <w:rPr>
                <w:rFonts w:ascii="Angsana New" w:hAnsi="Angsana New" w:hint="cs"/>
                <w:sz w:val="28"/>
                <w:szCs w:val="28"/>
              </w:rPr>
              <w:t>-</w:t>
            </w:r>
            <w:r w:rsidR="004C3B26"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 หนี้สินตามสัญญาเช่า</w:t>
            </w:r>
          </w:p>
        </w:tc>
        <w:tc>
          <w:tcPr>
            <w:tcW w:w="1134" w:type="dxa"/>
          </w:tcPr>
          <w:p w14:paraId="199E8A6E" w14:textId="77777777" w:rsidR="004C3B26" w:rsidRPr="00153BB1" w:rsidRDefault="00F947A7" w:rsidP="00153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153BB1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153BB1" w:rsidRPr="00153BB1">
              <w:rPr>
                <w:rFonts w:ascii="Angsana New" w:hAnsi="Angsana New"/>
                <w:bCs/>
                <w:sz w:val="28"/>
                <w:szCs w:val="28"/>
              </w:rPr>
              <w:t>2</w:t>
            </w:r>
            <w:r w:rsidR="005E10AE" w:rsidRPr="00153BB1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="00153BB1" w:rsidRPr="00153BB1">
              <w:rPr>
                <w:rFonts w:ascii="Angsana New" w:hAnsi="Angsana New"/>
                <w:bCs/>
                <w:sz w:val="28"/>
                <w:szCs w:val="28"/>
              </w:rPr>
              <w:t>596</w:t>
            </w:r>
          </w:p>
        </w:tc>
        <w:tc>
          <w:tcPr>
            <w:tcW w:w="269" w:type="dxa"/>
          </w:tcPr>
          <w:p w14:paraId="72314F43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14:paraId="68BAAB1C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37,590</w:t>
            </w:r>
          </w:p>
        </w:tc>
        <w:tc>
          <w:tcPr>
            <w:tcW w:w="283" w:type="dxa"/>
          </w:tcPr>
          <w:p w14:paraId="5C432F0E" w14:textId="77777777" w:rsidR="004C3B26" w:rsidRPr="009B76A6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18711CC8" w14:textId="77777777" w:rsidR="004C3B26" w:rsidRPr="00153BB1" w:rsidRDefault="004C3B26" w:rsidP="00153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53BB1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="005E10AE" w:rsidRPr="00153BB1">
              <w:rPr>
                <w:rFonts w:ascii="Angsana New" w:hAnsi="Angsana New"/>
                <w:bCs/>
                <w:sz w:val="28"/>
                <w:szCs w:val="28"/>
              </w:rPr>
              <w:t>7,</w:t>
            </w:r>
            <w:r w:rsidR="00153BB1" w:rsidRPr="00153BB1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="005E10AE" w:rsidRPr="00153BB1">
              <w:rPr>
                <w:rFonts w:ascii="Angsana New" w:hAnsi="Angsana New"/>
                <w:bCs/>
                <w:sz w:val="28"/>
                <w:szCs w:val="28"/>
              </w:rPr>
              <w:t>7</w:t>
            </w:r>
            <w:r w:rsidR="00153BB1" w:rsidRPr="00153BB1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669DF53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66A9559B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20,032</w:t>
            </w:r>
          </w:p>
        </w:tc>
      </w:tr>
      <w:tr w:rsidR="004C3B26" w:rsidRPr="00673549" w14:paraId="050425B1" w14:textId="77777777" w:rsidTr="00297A3D">
        <w:trPr>
          <w:cantSplit/>
        </w:trPr>
        <w:tc>
          <w:tcPr>
            <w:tcW w:w="4395" w:type="dxa"/>
          </w:tcPr>
          <w:p w14:paraId="5FBD17BA" w14:textId="77777777" w:rsidR="004C3B26" w:rsidRPr="00673549" w:rsidRDefault="00945E9A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45E9A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  <w:r w:rsidR="004C3B26"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="004C3B26"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ผลขาดทุนทางภาษียกมา</w:t>
            </w:r>
          </w:p>
        </w:tc>
        <w:tc>
          <w:tcPr>
            <w:tcW w:w="1134" w:type="dxa"/>
          </w:tcPr>
          <w:p w14:paraId="744433E0" w14:textId="77777777" w:rsidR="004C3B26" w:rsidRPr="00153BB1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53BB1">
              <w:rPr>
                <w:rFonts w:ascii="Angsana New" w:hAnsi="Angsana New"/>
                <w:bCs/>
                <w:sz w:val="28"/>
                <w:szCs w:val="28"/>
              </w:rPr>
              <w:t>2,079</w:t>
            </w:r>
          </w:p>
        </w:tc>
        <w:tc>
          <w:tcPr>
            <w:tcW w:w="269" w:type="dxa"/>
          </w:tcPr>
          <w:p w14:paraId="77871B7F" w14:textId="77777777" w:rsidR="004C3B26" w:rsidRPr="009B76A6" w:rsidRDefault="004C3B26" w:rsidP="004C3B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1536D28C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2,079</w:t>
            </w:r>
          </w:p>
        </w:tc>
        <w:tc>
          <w:tcPr>
            <w:tcW w:w="283" w:type="dxa"/>
          </w:tcPr>
          <w:p w14:paraId="7337FEA0" w14:textId="77777777" w:rsidR="004C3B26" w:rsidRPr="009B76A6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4630420D" w14:textId="77777777" w:rsidR="004C3B26" w:rsidRPr="00153BB1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53BB1">
              <w:rPr>
                <w:rFonts w:ascii="Angsana New" w:hAnsi="Angsana New"/>
                <w:bCs/>
                <w:sz w:val="28"/>
                <w:szCs w:val="28"/>
              </w:rPr>
              <w:t>2,079</w:t>
            </w:r>
          </w:p>
        </w:tc>
        <w:tc>
          <w:tcPr>
            <w:tcW w:w="270" w:type="dxa"/>
          </w:tcPr>
          <w:p w14:paraId="4462C55D" w14:textId="77777777" w:rsidR="004C3B26" w:rsidRPr="009B76A6" w:rsidRDefault="004C3B26" w:rsidP="004C3B26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1C3A560E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2,079</w:t>
            </w:r>
          </w:p>
        </w:tc>
      </w:tr>
      <w:tr w:rsidR="00673549" w:rsidRPr="00673549" w14:paraId="2C5C212A" w14:textId="77777777" w:rsidTr="00945E9A">
        <w:trPr>
          <w:cantSplit/>
        </w:trPr>
        <w:tc>
          <w:tcPr>
            <w:tcW w:w="4395" w:type="dxa"/>
          </w:tcPr>
          <w:p w14:paraId="0B26992C" w14:textId="77777777" w:rsidR="00673549" w:rsidRPr="00673549" w:rsidRDefault="00945E9A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45E9A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  <w:r w:rsidR="00673549"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กำไรจากการขายสินทรัพย์ระหว่างบริษัทย่อย</w:t>
            </w:r>
          </w:p>
        </w:tc>
        <w:tc>
          <w:tcPr>
            <w:tcW w:w="1134" w:type="dxa"/>
            <w:tcBorders>
              <w:bottom w:val="nil"/>
            </w:tcBorders>
          </w:tcPr>
          <w:p w14:paraId="62CEE45B" w14:textId="77777777" w:rsidR="00673549" w:rsidRPr="00F13E0E" w:rsidRDefault="00673549" w:rsidP="007E4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3E0E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="007E4D19" w:rsidRPr="00F13E0E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Pr="00F13E0E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="007E4D19" w:rsidRPr="00F13E0E">
              <w:rPr>
                <w:rFonts w:ascii="Angsana New" w:hAnsi="Angsana New"/>
                <w:bCs/>
                <w:sz w:val="28"/>
                <w:szCs w:val="28"/>
              </w:rPr>
              <w:t>801</w:t>
            </w:r>
          </w:p>
        </w:tc>
        <w:tc>
          <w:tcPr>
            <w:tcW w:w="269" w:type="dxa"/>
          </w:tcPr>
          <w:p w14:paraId="361B59D1" w14:textId="77777777" w:rsidR="00673549" w:rsidRPr="009B76A6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525169D6" w14:textId="77777777" w:rsidR="00673549" w:rsidRPr="009B76A6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10,307</w:t>
            </w:r>
          </w:p>
        </w:tc>
        <w:tc>
          <w:tcPr>
            <w:tcW w:w="283" w:type="dxa"/>
          </w:tcPr>
          <w:p w14:paraId="18561874" w14:textId="77777777" w:rsidR="00673549" w:rsidRPr="009B76A6" w:rsidRDefault="00673549" w:rsidP="00673549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bottom w:val="nil"/>
            </w:tcBorders>
            <w:vAlign w:val="center"/>
          </w:tcPr>
          <w:p w14:paraId="39F4C839" w14:textId="77777777" w:rsidR="00673549" w:rsidRPr="00153BB1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53BB1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B20161" w14:textId="77777777" w:rsidR="00673549" w:rsidRPr="009B76A6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center"/>
          </w:tcPr>
          <w:p w14:paraId="0DEBDBCE" w14:textId="77777777" w:rsidR="00673549" w:rsidRPr="00673549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4C3B26" w:rsidRPr="00673549" w14:paraId="6BE3C98C" w14:textId="77777777" w:rsidTr="00297A3D">
        <w:trPr>
          <w:cantSplit/>
        </w:trPr>
        <w:tc>
          <w:tcPr>
            <w:tcW w:w="4395" w:type="dxa"/>
          </w:tcPr>
          <w:p w14:paraId="65710BFE" w14:textId="77777777" w:rsidR="004C3B26" w:rsidRPr="00673549" w:rsidRDefault="00945E9A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45E9A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  <w:r w:rsidR="004C3B26"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="004C3B26"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E5F0E8" w14:textId="77777777" w:rsidR="004C3B26" w:rsidRPr="00F13E0E" w:rsidRDefault="00153BB1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3E0E">
              <w:rPr>
                <w:rFonts w:ascii="Angsana New" w:hAnsi="Angsana New"/>
                <w:bCs/>
                <w:sz w:val="28"/>
                <w:szCs w:val="28"/>
              </w:rPr>
              <w:t>717</w:t>
            </w:r>
          </w:p>
        </w:tc>
        <w:tc>
          <w:tcPr>
            <w:tcW w:w="269" w:type="dxa"/>
          </w:tcPr>
          <w:p w14:paraId="5C57C1C1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DB10246" w14:textId="77777777" w:rsidR="004C3B26" w:rsidRPr="009B76A6" w:rsidRDefault="00673549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810</w:t>
            </w:r>
          </w:p>
        </w:tc>
        <w:tc>
          <w:tcPr>
            <w:tcW w:w="283" w:type="dxa"/>
          </w:tcPr>
          <w:p w14:paraId="7AB10640" w14:textId="77777777" w:rsidR="004C3B26" w:rsidRPr="009B76A6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449C8BF" w14:textId="77777777" w:rsidR="004C3B26" w:rsidRPr="00153BB1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53BB1"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4DA73F32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4304C17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</w:tr>
      <w:tr w:rsidR="004C3B26" w:rsidRPr="00673549" w14:paraId="53FE0EDF" w14:textId="77777777" w:rsidTr="00945E9A">
        <w:trPr>
          <w:cantSplit/>
        </w:trPr>
        <w:tc>
          <w:tcPr>
            <w:tcW w:w="4395" w:type="dxa"/>
          </w:tcPr>
          <w:p w14:paraId="1CB7ECBC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198ED" w14:textId="77777777" w:rsidR="004C3B26" w:rsidRPr="00F13E0E" w:rsidRDefault="00153BB1" w:rsidP="00153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3E0E">
              <w:rPr>
                <w:rFonts w:ascii="Angsana New" w:hAnsi="Angsana New"/>
                <w:bCs/>
                <w:sz w:val="28"/>
                <w:szCs w:val="28"/>
              </w:rPr>
              <w:t>75</w:t>
            </w:r>
            <w:r w:rsidR="00C632D8" w:rsidRPr="00F13E0E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Pr="00F13E0E">
              <w:rPr>
                <w:rFonts w:ascii="Angsana New" w:hAnsi="Angsana New"/>
                <w:bCs/>
                <w:sz w:val="28"/>
                <w:szCs w:val="28"/>
              </w:rPr>
              <w:t>34</w:t>
            </w:r>
            <w:r w:rsidR="00945E9A" w:rsidRPr="00F13E0E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73549183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0E5F517E" w14:textId="77777777" w:rsidR="004C3B26" w:rsidRPr="009B76A6" w:rsidRDefault="00F947A7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80,201</w:t>
            </w:r>
          </w:p>
        </w:tc>
        <w:tc>
          <w:tcPr>
            <w:tcW w:w="283" w:type="dxa"/>
          </w:tcPr>
          <w:p w14:paraId="79C60ED5" w14:textId="77777777" w:rsidR="004C3B26" w:rsidRPr="009B76A6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E340D32" w14:textId="77777777" w:rsidR="004C3B26" w:rsidRPr="00945E9A" w:rsidRDefault="00CD4EC8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34,955</w:t>
            </w:r>
          </w:p>
        </w:tc>
        <w:tc>
          <w:tcPr>
            <w:tcW w:w="270" w:type="dxa"/>
          </w:tcPr>
          <w:p w14:paraId="6DEB0EE7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6DA7A8A7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38,337</w:t>
            </w:r>
          </w:p>
        </w:tc>
      </w:tr>
      <w:tr w:rsidR="004C3B26" w:rsidRPr="00673549" w14:paraId="70BED024" w14:textId="77777777" w:rsidTr="00FC744A">
        <w:trPr>
          <w:cantSplit/>
        </w:trPr>
        <w:tc>
          <w:tcPr>
            <w:tcW w:w="4395" w:type="dxa"/>
            <w:tcBorders>
              <w:bottom w:val="nil"/>
            </w:tcBorders>
          </w:tcPr>
          <w:p w14:paraId="548D52C2" w14:textId="77777777" w:rsidR="00673549" w:rsidRPr="008415B7" w:rsidRDefault="00673549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4CACBCD5" w14:textId="77777777" w:rsidR="004C3B26" w:rsidRPr="008415B7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6"/>
                <w:szCs w:val="6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19D527D9" w14:textId="77777777" w:rsidR="004C3B26" w:rsidRPr="008415B7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6"/>
                <w:szCs w:val="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nil"/>
            </w:tcBorders>
          </w:tcPr>
          <w:p w14:paraId="21667BF6" w14:textId="77777777" w:rsidR="004C3B26" w:rsidRPr="008415B7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6"/>
                <w:szCs w:val="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3AE54D2" w14:textId="77777777" w:rsidR="004C3B26" w:rsidRPr="008415B7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6"/>
                <w:szCs w:val="6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14:paraId="01F8EEEF" w14:textId="77777777" w:rsidR="004C3B26" w:rsidRPr="008415B7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6"/>
                <w:szCs w:val="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F2F701" w14:textId="77777777" w:rsidR="004C3B26" w:rsidRPr="008415B7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6"/>
                <w:szCs w:val="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</w:tcPr>
          <w:p w14:paraId="14FAB357" w14:textId="77777777" w:rsidR="004C3B26" w:rsidRPr="008415B7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6"/>
                <w:szCs w:val="6"/>
              </w:rPr>
            </w:pPr>
          </w:p>
        </w:tc>
      </w:tr>
      <w:tr w:rsidR="00D63E8E" w:rsidRPr="00673549" w14:paraId="6FE93A48" w14:textId="77777777" w:rsidTr="00945E9A">
        <w:trPr>
          <w:cantSplit/>
        </w:trPr>
        <w:tc>
          <w:tcPr>
            <w:tcW w:w="4395" w:type="dxa"/>
          </w:tcPr>
          <w:p w14:paraId="6343F67A" w14:textId="77777777" w:rsidR="00D63E8E" w:rsidRPr="00673549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1539AD6" w14:textId="77777777" w:rsidR="00D63E8E" w:rsidRPr="00F13E0E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F67C887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0B84B325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CD94C95" w14:textId="77777777" w:rsidR="00D63E8E" w:rsidRPr="009B76A6" w:rsidRDefault="00D63E8E" w:rsidP="00945E9A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375BEE89" w14:textId="77777777" w:rsidR="00D63E8E" w:rsidRPr="009C06BF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DAC1BA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4F46F31B" w14:textId="77777777" w:rsidR="00D63E8E" w:rsidRPr="00673549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D63E8E" w:rsidRPr="00673549" w14:paraId="21611042" w14:textId="77777777" w:rsidTr="00945E9A">
        <w:trPr>
          <w:cantSplit/>
        </w:trPr>
        <w:tc>
          <w:tcPr>
            <w:tcW w:w="4395" w:type="dxa"/>
          </w:tcPr>
          <w:p w14:paraId="616DD670" w14:textId="77777777" w:rsidR="00D63E8E" w:rsidRPr="00673549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DC8714F" w14:textId="77777777" w:rsidR="00D63E8E" w:rsidRPr="00F13E0E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DAFCFC0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7CC1A960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C8BC3A8" w14:textId="77777777" w:rsidR="00D63E8E" w:rsidRPr="009B76A6" w:rsidRDefault="00D63E8E" w:rsidP="00945E9A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08DDE092" w14:textId="77777777" w:rsidR="00D63E8E" w:rsidRPr="009C06BF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FD0107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7F1D4806" w14:textId="77777777" w:rsidR="00D63E8E" w:rsidRPr="00673549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D63E8E" w:rsidRPr="00673549" w14:paraId="55398269" w14:textId="77777777" w:rsidTr="00945E9A">
        <w:trPr>
          <w:cantSplit/>
        </w:trPr>
        <w:tc>
          <w:tcPr>
            <w:tcW w:w="4395" w:type="dxa"/>
          </w:tcPr>
          <w:p w14:paraId="23B9740B" w14:textId="77777777" w:rsidR="00D63E8E" w:rsidRPr="00673549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รายได้หรือสินทรัพย์ทางภาษี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CA58917" w14:textId="77777777" w:rsidR="00D63E8E" w:rsidRPr="00F13E0E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588E896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404F82EE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55EC664" w14:textId="77777777" w:rsidR="00D63E8E" w:rsidRPr="009B76A6" w:rsidRDefault="00D63E8E" w:rsidP="00945E9A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5FEDD3AD" w14:textId="77777777" w:rsidR="00D63E8E" w:rsidRPr="009C06BF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DE7C86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0F5BF102" w14:textId="77777777" w:rsidR="00D63E8E" w:rsidRPr="00673549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D63E8E" w:rsidRPr="00673549" w14:paraId="3AD5CDC2" w14:textId="77777777" w:rsidTr="00945E9A">
        <w:trPr>
          <w:cantSplit/>
        </w:trPr>
        <w:tc>
          <w:tcPr>
            <w:tcW w:w="4395" w:type="dxa"/>
          </w:tcPr>
          <w:p w14:paraId="1A4CE830" w14:textId="77777777" w:rsidR="00D63E8E" w:rsidRPr="00673549" w:rsidRDefault="00945E9A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945E9A">
              <w:rPr>
                <w:rFonts w:ascii="Angsana New" w:hAnsi="Angsana New" w:hint="cs"/>
                <w:sz w:val="28"/>
                <w:szCs w:val="28"/>
              </w:rPr>
              <w:t>-</w:t>
            </w:r>
            <w:r w:rsidR="00D63E8E"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 สินทรัพย์สิทธิการใช้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3743E73" w14:textId="77777777" w:rsidR="00D63E8E" w:rsidRPr="00F13E0E" w:rsidRDefault="00D63E8E" w:rsidP="00153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3E0E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153BB1" w:rsidRPr="00F13E0E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9B76A6" w:rsidRPr="00F13E0E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="00153BB1" w:rsidRPr="00F13E0E">
              <w:rPr>
                <w:rFonts w:ascii="Angsana New" w:hAnsi="Angsana New"/>
                <w:bCs/>
                <w:sz w:val="28"/>
                <w:szCs w:val="28"/>
              </w:rPr>
              <w:t>528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8C806A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42275D04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36,901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B283BB0" w14:textId="77777777" w:rsidR="00D63E8E" w:rsidRPr="009B76A6" w:rsidRDefault="00D63E8E" w:rsidP="00945E9A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5186DBF4" w14:textId="77777777" w:rsidR="00D63E8E" w:rsidRPr="00EA64F9" w:rsidRDefault="005E10AE" w:rsidP="00EA6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64F9">
              <w:rPr>
                <w:rFonts w:ascii="Angsana New" w:hAnsi="Angsana New"/>
                <w:bCs/>
                <w:sz w:val="28"/>
                <w:szCs w:val="28"/>
              </w:rPr>
              <w:t>19,</w:t>
            </w:r>
            <w:r w:rsidR="00EA64F9" w:rsidRPr="00EA64F9">
              <w:rPr>
                <w:rFonts w:ascii="Angsana New" w:hAnsi="Angsana New" w:hint="cs"/>
                <w:b/>
                <w:sz w:val="28"/>
                <w:szCs w:val="28"/>
                <w:cs/>
              </w:rPr>
              <w:t>45</w:t>
            </w:r>
            <w:r w:rsidR="00CD4EC8">
              <w:rPr>
                <w:rFonts w:ascii="Angsana New" w:hAnsi="Angsana New" w:hint="cs"/>
                <w:b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0F3C9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48853F2F" w14:textId="77777777" w:rsidR="00D63E8E" w:rsidRPr="00673549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20,717</w:t>
            </w:r>
          </w:p>
        </w:tc>
      </w:tr>
      <w:tr w:rsidR="00D63E8E" w:rsidRPr="00673549" w14:paraId="64BFEED4" w14:textId="77777777" w:rsidTr="00945E9A">
        <w:trPr>
          <w:cantSplit/>
        </w:trPr>
        <w:tc>
          <w:tcPr>
            <w:tcW w:w="4395" w:type="dxa"/>
          </w:tcPr>
          <w:p w14:paraId="37436398" w14:textId="77777777" w:rsidR="00D63E8E" w:rsidRPr="00673549" w:rsidRDefault="00945E9A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45E9A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  <w:r w:rsidR="00D63E8E"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="00D63E8E"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สินทรัพย์ที่เกิดจากสัญญาไม่หมุนเวียน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F508913" w14:textId="77777777" w:rsidR="00D63E8E" w:rsidRPr="00F13E0E" w:rsidRDefault="009B76A6" w:rsidP="009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3E0E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FA762FD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138D4986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2,578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E4A4357" w14:textId="77777777" w:rsidR="00D63E8E" w:rsidRPr="009B76A6" w:rsidRDefault="00D63E8E" w:rsidP="00945E9A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72063A24" w14:textId="77777777" w:rsidR="00D63E8E" w:rsidRPr="00EA64F9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64F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F1799A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  <w:vAlign w:val="center"/>
          </w:tcPr>
          <w:p w14:paraId="11D2F2F9" w14:textId="77777777" w:rsidR="00D63E8E" w:rsidRPr="00673549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D63E8E" w:rsidRPr="00673549" w14:paraId="66EE0014" w14:textId="77777777" w:rsidTr="00945E9A">
        <w:trPr>
          <w:cantSplit/>
        </w:trPr>
        <w:tc>
          <w:tcPr>
            <w:tcW w:w="4395" w:type="dxa"/>
            <w:tcBorders>
              <w:bottom w:val="nil"/>
            </w:tcBorders>
          </w:tcPr>
          <w:p w14:paraId="323A39F2" w14:textId="77777777" w:rsidR="00D63E8E" w:rsidRPr="00673549" w:rsidRDefault="00945E9A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45E9A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  <w:r w:rsidR="00D63E8E"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="00D63E8E"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ECDC736" w14:textId="77777777" w:rsidR="00D63E8E" w:rsidRPr="00F13E0E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3E0E"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7605BB4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</w:tcPr>
          <w:p w14:paraId="06AAD040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203E224" w14:textId="77777777" w:rsidR="00D63E8E" w:rsidRPr="009B76A6" w:rsidRDefault="00D63E8E" w:rsidP="00945E9A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vAlign w:val="center"/>
          </w:tcPr>
          <w:p w14:paraId="4A077670" w14:textId="77777777" w:rsidR="00D63E8E" w:rsidRPr="00EA64F9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A64F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578E17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  <w:vAlign w:val="center"/>
          </w:tcPr>
          <w:p w14:paraId="08F2D54F" w14:textId="77777777" w:rsidR="00D63E8E" w:rsidRPr="00673549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D63E8E" w:rsidRPr="00673549" w14:paraId="4A27BA4A" w14:textId="77777777" w:rsidTr="008415B7">
        <w:trPr>
          <w:cantSplit/>
        </w:trPr>
        <w:tc>
          <w:tcPr>
            <w:tcW w:w="4395" w:type="dxa"/>
            <w:tcBorders>
              <w:bottom w:val="nil"/>
            </w:tcBorders>
          </w:tcPr>
          <w:p w14:paraId="5385EAF0" w14:textId="77777777" w:rsidR="00D63E8E" w:rsidRPr="00673549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 w:rsidR="008415B7">
              <w:rPr>
                <w:rFonts w:ascii="Angsana New" w:hAnsi="Angsana New" w:hint="cs"/>
                <w:sz w:val="28"/>
                <w:szCs w:val="28"/>
                <w:cs/>
              </w:rPr>
              <w:t>สิน</w:t>
            </w:r>
            <w:r w:rsidRPr="0067354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392D3B3" w14:textId="77777777" w:rsidR="00D63E8E" w:rsidRPr="00F13E0E" w:rsidRDefault="00D63E8E" w:rsidP="00153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3E0E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153BB1" w:rsidRPr="00F13E0E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9B76A6" w:rsidRPr="00F13E0E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="00153BB1" w:rsidRPr="00F13E0E">
              <w:rPr>
                <w:rFonts w:ascii="Angsana New" w:hAnsi="Angsana New"/>
                <w:bCs/>
                <w:sz w:val="28"/>
                <w:szCs w:val="28"/>
              </w:rPr>
              <w:t>976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2D0640D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F9B2163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39,927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D5CA491" w14:textId="77777777" w:rsidR="00D63E8E" w:rsidRPr="009B76A6" w:rsidRDefault="00D63E8E" w:rsidP="00945E9A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621FABC" w14:textId="77777777" w:rsidR="00D63E8E" w:rsidRPr="00EA64F9" w:rsidRDefault="005E10AE" w:rsidP="00CD4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A64F9">
              <w:rPr>
                <w:rFonts w:ascii="Angsana New" w:hAnsi="Angsana New"/>
                <w:bCs/>
                <w:sz w:val="28"/>
                <w:szCs w:val="28"/>
              </w:rPr>
              <w:t>19,</w:t>
            </w:r>
            <w:r w:rsidR="00EA64F9" w:rsidRPr="00EA64F9">
              <w:rPr>
                <w:rFonts w:ascii="Angsana New" w:hAnsi="Angsana New"/>
                <w:bCs/>
                <w:sz w:val="28"/>
                <w:szCs w:val="28"/>
              </w:rPr>
              <w:t>45</w:t>
            </w:r>
            <w:r w:rsidR="00CD4EC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CD0A4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2AFD1552" w14:textId="77777777" w:rsidR="00D63E8E" w:rsidRPr="00673549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20,717</w:t>
            </w:r>
          </w:p>
        </w:tc>
      </w:tr>
      <w:tr w:rsidR="00D63E8E" w:rsidRPr="00673549" w14:paraId="6B8C75D6" w14:textId="77777777" w:rsidTr="008415B7">
        <w:trPr>
          <w:cantSplit/>
        </w:trPr>
        <w:tc>
          <w:tcPr>
            <w:tcW w:w="4395" w:type="dxa"/>
            <w:tcBorders>
              <w:top w:val="nil"/>
              <w:bottom w:val="nil"/>
            </w:tcBorders>
          </w:tcPr>
          <w:p w14:paraId="71227801" w14:textId="77777777" w:rsidR="00D63E8E" w:rsidRPr="00673549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45E9A" w:rsidRPr="00945E9A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2B75F" w14:textId="77777777" w:rsidR="00D63E8E" w:rsidRPr="00F13E0E" w:rsidRDefault="00C632D8" w:rsidP="00F1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3E0E">
              <w:rPr>
                <w:rFonts w:ascii="Angsana New" w:hAnsi="Angsana New"/>
                <w:bCs/>
                <w:sz w:val="28"/>
                <w:szCs w:val="28"/>
              </w:rPr>
              <w:t>4</w:t>
            </w:r>
            <w:r w:rsidR="00F13E0E" w:rsidRPr="00F13E0E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F13E0E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="00F13E0E" w:rsidRPr="00F13E0E">
              <w:rPr>
                <w:rFonts w:ascii="Angsana New" w:hAnsi="Angsana New"/>
                <w:bCs/>
                <w:sz w:val="28"/>
                <w:szCs w:val="28"/>
              </w:rPr>
              <w:t>369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0219ED7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4D76417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40,274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62792DC" w14:textId="77777777" w:rsidR="00D63E8E" w:rsidRPr="009B76A6" w:rsidRDefault="00D63E8E" w:rsidP="00945E9A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39C6DB" w14:textId="77777777" w:rsidR="00D63E8E" w:rsidRPr="009C06BF" w:rsidRDefault="00F20B74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  <w:r w:rsidRPr="00945E9A">
              <w:rPr>
                <w:rFonts w:ascii="Angsana New" w:hAnsi="Angsana New"/>
                <w:bCs/>
                <w:sz w:val="28"/>
                <w:szCs w:val="28"/>
              </w:rPr>
              <w:t>15,502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8E9D98" w14:textId="77777777" w:rsidR="00D63E8E" w:rsidRPr="009B76A6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40A87D" w14:textId="77777777" w:rsidR="00D63E8E" w:rsidRPr="00673549" w:rsidRDefault="00D63E8E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17,620</w:t>
            </w:r>
          </w:p>
        </w:tc>
      </w:tr>
    </w:tbl>
    <w:p w14:paraId="069175F3" w14:textId="77777777" w:rsidR="006F6E5C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ค่าใช้จ่ายภาษีเงินได้ที่บันทึกในกำไรขาดทุนสำหรับงวดสามเ</w:t>
      </w:r>
      <w:r w:rsidR="005549DC">
        <w:rPr>
          <w:rFonts w:ascii="Angsana New" w:hAnsi="Angsana New" w:hint="cs"/>
          <w:sz w:val="30"/>
          <w:szCs w:val="30"/>
          <w:cs/>
        </w:rPr>
        <w:t>ดือน</w:t>
      </w:r>
      <w:r w:rsidR="002A2556">
        <w:rPr>
          <w:rFonts w:ascii="Angsana New" w:hAnsi="Angsana New" w:hint="cs"/>
          <w:sz w:val="30"/>
          <w:szCs w:val="30"/>
          <w:cs/>
        </w:rPr>
        <w:t>และ</w:t>
      </w:r>
      <w:r w:rsidR="009C06BF">
        <w:rPr>
          <w:rFonts w:ascii="Angsana New" w:hAnsi="Angsana New" w:hint="cs"/>
          <w:sz w:val="30"/>
          <w:szCs w:val="30"/>
          <w:cs/>
        </w:rPr>
        <w:t>เก้า</w:t>
      </w:r>
      <w:r w:rsidR="002A2556">
        <w:rPr>
          <w:rFonts w:ascii="Angsana New" w:hAnsi="Angsana New" w:hint="cs"/>
          <w:sz w:val="30"/>
          <w:szCs w:val="30"/>
          <w:cs/>
        </w:rPr>
        <w:t>เดือน</w:t>
      </w:r>
      <w:r w:rsidR="005549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B16BA">
        <w:rPr>
          <w:rFonts w:ascii="Angsana New" w:hAnsi="Angsana New" w:hint="cs"/>
          <w:sz w:val="30"/>
          <w:szCs w:val="30"/>
        </w:rPr>
        <w:t>3</w:t>
      </w:r>
      <w:r w:rsidR="002A2556">
        <w:rPr>
          <w:rFonts w:ascii="Angsana New" w:hAnsi="Angsana New" w:hint="cs"/>
          <w:sz w:val="30"/>
          <w:szCs w:val="30"/>
          <w:cs/>
        </w:rPr>
        <w:t>0</w:t>
      </w:r>
      <w:r w:rsidR="00DB16BA">
        <w:rPr>
          <w:rFonts w:ascii="Angsana New" w:hAnsi="Angsana New" w:hint="cs"/>
          <w:sz w:val="30"/>
          <w:szCs w:val="30"/>
        </w:rPr>
        <w:t xml:space="preserve"> </w:t>
      </w:r>
      <w:r w:rsidR="009C06BF">
        <w:rPr>
          <w:rFonts w:ascii="Angsana New" w:hAnsi="Angsana New" w:hint="cs"/>
          <w:sz w:val="30"/>
          <w:szCs w:val="30"/>
          <w:cs/>
        </w:rPr>
        <w:t>กันยายน</w:t>
      </w:r>
      <w:r w:rsidR="00DB16BA">
        <w:rPr>
          <w:rFonts w:ascii="Angsana New" w:hAnsi="Angsana New" w:hint="cs"/>
          <w:sz w:val="30"/>
          <w:szCs w:val="30"/>
          <w:cs/>
        </w:rPr>
        <w:t xml:space="preserve"> </w:t>
      </w:r>
      <w:r w:rsidR="00DB16BA">
        <w:rPr>
          <w:rFonts w:ascii="Angsana New" w:hAnsi="Angsana New" w:hint="cs"/>
          <w:sz w:val="30"/>
          <w:szCs w:val="30"/>
        </w:rPr>
        <w:t xml:space="preserve">2567 </w:t>
      </w:r>
      <w:r w:rsidR="00DB16BA"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6BA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14:paraId="1566B1A3" w14:textId="77777777" w:rsidR="001463ED" w:rsidRPr="001463ED" w:rsidRDefault="001463ED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1463ED" w:rsidRPr="002A5563" w14:paraId="11671078" w14:textId="77777777" w:rsidTr="00945E9A">
        <w:trPr>
          <w:cantSplit/>
        </w:trPr>
        <w:tc>
          <w:tcPr>
            <w:tcW w:w="3776" w:type="dxa"/>
          </w:tcPr>
          <w:p w14:paraId="1FB98333" w14:textId="77777777" w:rsidR="001463ED" w:rsidRPr="00F51F88" w:rsidRDefault="001463ED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2AEAEBDC" w14:textId="77777777" w:rsidR="001463ED" w:rsidRPr="00E24209" w:rsidRDefault="001463ED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3ED" w:rsidRPr="002A5563" w14:paraId="12878005" w14:textId="77777777" w:rsidTr="00945E9A">
        <w:trPr>
          <w:cantSplit/>
        </w:trPr>
        <w:tc>
          <w:tcPr>
            <w:tcW w:w="3776" w:type="dxa"/>
          </w:tcPr>
          <w:p w14:paraId="39EF9240" w14:textId="77777777" w:rsidR="001463ED" w:rsidRPr="00F51F88" w:rsidRDefault="001463ED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6CA861B" w14:textId="77777777" w:rsidR="001463ED" w:rsidRDefault="001463ED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1463ED" w:rsidRPr="002A5563" w14:paraId="6BBF7E16" w14:textId="77777777" w:rsidTr="00945E9A">
        <w:trPr>
          <w:cantSplit/>
        </w:trPr>
        <w:tc>
          <w:tcPr>
            <w:tcW w:w="3776" w:type="dxa"/>
          </w:tcPr>
          <w:p w14:paraId="7346FADB" w14:textId="77777777" w:rsidR="001463ED" w:rsidRPr="00F51F88" w:rsidRDefault="001463ED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12A8DC" w14:textId="77777777" w:rsidR="001463ED" w:rsidRPr="00E24209" w:rsidRDefault="001463ED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7E4B8CB" w14:textId="77777777" w:rsidR="001463ED" w:rsidRPr="00E24209" w:rsidRDefault="001463ED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92186A" w14:textId="77777777" w:rsidR="001463ED" w:rsidRPr="00E24209" w:rsidRDefault="001463ED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463ED" w:rsidRPr="002A5563" w14:paraId="40DFD1F0" w14:textId="77777777" w:rsidTr="00945E9A">
        <w:trPr>
          <w:cantSplit/>
        </w:trPr>
        <w:tc>
          <w:tcPr>
            <w:tcW w:w="3776" w:type="dxa"/>
          </w:tcPr>
          <w:p w14:paraId="2C54FB31" w14:textId="77777777" w:rsidR="001463ED" w:rsidRPr="00E9777E" w:rsidRDefault="001463ED" w:rsidP="001463E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35618A" w14:textId="77777777" w:rsidR="001463ED" w:rsidRPr="00F51F88" w:rsidRDefault="001463ED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1EBC3B3" w14:textId="77777777" w:rsidR="001463ED" w:rsidRPr="00F51F88" w:rsidRDefault="001463ED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CBF7855" w14:textId="77777777" w:rsidR="001463ED" w:rsidRPr="00F51F88" w:rsidRDefault="001463ED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2878013D" w14:textId="77777777" w:rsidR="001463ED" w:rsidRPr="00F51F88" w:rsidRDefault="001463ED" w:rsidP="001463E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D44905" w14:textId="77777777" w:rsidR="001463ED" w:rsidRPr="00F51F88" w:rsidRDefault="001463ED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5101FFB6" w14:textId="77777777" w:rsidR="001463ED" w:rsidRPr="00F51F88" w:rsidRDefault="001463ED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BBBA1D" w14:textId="77777777" w:rsidR="001463ED" w:rsidRPr="00F51F88" w:rsidRDefault="001463ED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1463ED" w:rsidRPr="00F5371A" w14:paraId="2A81C99A" w14:textId="77777777" w:rsidTr="00945E9A">
        <w:trPr>
          <w:cantSplit/>
        </w:trPr>
        <w:tc>
          <w:tcPr>
            <w:tcW w:w="3776" w:type="dxa"/>
          </w:tcPr>
          <w:p w14:paraId="6585B123" w14:textId="77777777" w:rsidR="001463ED" w:rsidRPr="00F5371A" w:rsidRDefault="001463ED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E97A75" w14:textId="0CC605D7" w:rsidR="001463ED" w:rsidRPr="001E3A0F" w:rsidRDefault="001E3A0F" w:rsidP="001E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E3A0F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9D5D91" w:rsidRPr="001E3A0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E3A0F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9C0332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  <w:vAlign w:val="bottom"/>
          </w:tcPr>
          <w:p w14:paraId="1C0BC62E" w14:textId="77777777" w:rsidR="001463ED" w:rsidRPr="001E3A0F" w:rsidRDefault="001463ED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ABE86DD" w14:textId="77777777" w:rsidR="001463ED" w:rsidRPr="001E3A0F" w:rsidRDefault="001463ED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E3A0F">
              <w:rPr>
                <w:rFonts w:ascii="Angsana New" w:hAnsi="Angsana New"/>
                <w:bCs/>
                <w:sz w:val="30"/>
                <w:szCs w:val="30"/>
              </w:rPr>
              <w:t>10,</w:t>
            </w:r>
            <w:r w:rsidR="009C06BF" w:rsidRPr="001E3A0F">
              <w:rPr>
                <w:rFonts w:ascii="Angsana New" w:hAnsi="Angsana New"/>
                <w:bCs/>
                <w:sz w:val="30"/>
                <w:szCs w:val="30"/>
              </w:rPr>
              <w:t>453</w:t>
            </w:r>
          </w:p>
        </w:tc>
        <w:tc>
          <w:tcPr>
            <w:tcW w:w="283" w:type="dxa"/>
          </w:tcPr>
          <w:p w14:paraId="4A488FF2" w14:textId="77777777" w:rsidR="001463ED" w:rsidRPr="001E3A0F" w:rsidRDefault="001463ED" w:rsidP="001463E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CC71193" w14:textId="77777777" w:rsidR="001463ED" w:rsidRPr="001E3A0F" w:rsidRDefault="001463ED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3A0F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  <w:vAlign w:val="bottom"/>
          </w:tcPr>
          <w:p w14:paraId="5BFA2C5C" w14:textId="77777777" w:rsidR="001463ED" w:rsidRPr="00F5371A" w:rsidRDefault="001463ED" w:rsidP="001463E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784BE35" w14:textId="77777777" w:rsidR="001463ED" w:rsidRPr="00F5371A" w:rsidRDefault="001463ED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9C06BF" w:rsidRPr="00F5371A" w14:paraId="161D17B1" w14:textId="77777777" w:rsidTr="00945E9A">
        <w:trPr>
          <w:cantSplit/>
        </w:trPr>
        <w:tc>
          <w:tcPr>
            <w:tcW w:w="3776" w:type="dxa"/>
          </w:tcPr>
          <w:p w14:paraId="501FE453" w14:textId="77777777" w:rsidR="009C06BF" w:rsidRPr="00F5371A" w:rsidRDefault="001E3A0F" w:rsidP="009C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9C06BF" w:rsidRPr="00F5371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28713A6" w14:textId="1AA9847C" w:rsidR="009C06BF" w:rsidRPr="001E3A0F" w:rsidRDefault="001E3A0F" w:rsidP="001E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3A0F">
              <w:rPr>
                <w:rFonts w:ascii="Angsana New" w:hAnsi="Angsana New"/>
                <w:sz w:val="30"/>
                <w:szCs w:val="30"/>
              </w:rPr>
              <w:t>37</w:t>
            </w:r>
            <w:r w:rsidR="009C03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14:paraId="4309BCCB" w14:textId="77777777" w:rsidR="009C06BF" w:rsidRPr="001E3A0F" w:rsidRDefault="009C06BF" w:rsidP="009C06B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79C8A64" w14:textId="77777777" w:rsidR="009C06BF" w:rsidRPr="001E3A0F" w:rsidRDefault="009C06BF" w:rsidP="009C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E3A0F">
              <w:rPr>
                <w:rFonts w:ascii="Angsana New" w:hAnsi="Angsana New"/>
                <w:bCs/>
                <w:sz w:val="30"/>
                <w:szCs w:val="30"/>
              </w:rPr>
              <w:t>10,113</w:t>
            </w:r>
          </w:p>
        </w:tc>
        <w:tc>
          <w:tcPr>
            <w:tcW w:w="283" w:type="dxa"/>
          </w:tcPr>
          <w:p w14:paraId="7B760593" w14:textId="77777777" w:rsidR="009C06BF" w:rsidRPr="001E3A0F" w:rsidRDefault="009C06BF" w:rsidP="009C06B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9C0E424" w14:textId="77777777" w:rsidR="009C06BF" w:rsidRPr="001E3A0F" w:rsidRDefault="009C06BF" w:rsidP="001E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3A0F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1E3A0F" w:rsidRPr="001E3A0F">
              <w:rPr>
                <w:rFonts w:ascii="Angsana New" w:hAnsi="Angsana New"/>
                <w:bCs/>
                <w:sz w:val="30"/>
                <w:szCs w:val="30"/>
              </w:rPr>
              <w:t>531</w:t>
            </w:r>
          </w:p>
        </w:tc>
        <w:tc>
          <w:tcPr>
            <w:tcW w:w="284" w:type="dxa"/>
            <w:vAlign w:val="bottom"/>
          </w:tcPr>
          <w:p w14:paraId="77FD3023" w14:textId="77777777" w:rsidR="009C06BF" w:rsidRPr="00F5371A" w:rsidRDefault="009C06BF" w:rsidP="009C06B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72CA0AE" w14:textId="77777777" w:rsidR="009C06BF" w:rsidRPr="009C06BF" w:rsidRDefault="009C06BF" w:rsidP="009C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408</w:t>
            </w:r>
          </w:p>
        </w:tc>
      </w:tr>
      <w:tr w:rsidR="001E3A0F" w:rsidRPr="00F5371A" w14:paraId="48EF51C8" w14:textId="77777777" w:rsidTr="00945E9A">
        <w:trPr>
          <w:cantSplit/>
        </w:trPr>
        <w:tc>
          <w:tcPr>
            <w:tcW w:w="3776" w:type="dxa"/>
          </w:tcPr>
          <w:p w14:paraId="7522AB07" w14:textId="77777777" w:rsidR="001E3A0F" w:rsidRPr="00F5371A" w:rsidRDefault="001E3A0F" w:rsidP="001E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  <w:r w:rsidRPr="00F5371A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8218E" w14:textId="77777777" w:rsidR="001E3A0F" w:rsidRPr="001E3A0F" w:rsidRDefault="001E3A0F" w:rsidP="001E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E3A0F">
              <w:rPr>
                <w:rFonts w:ascii="Angsana New" w:hAnsi="Angsana New"/>
                <w:bCs/>
                <w:sz w:val="30"/>
                <w:szCs w:val="30"/>
              </w:rPr>
              <w:t>7,627</w:t>
            </w:r>
          </w:p>
        </w:tc>
        <w:tc>
          <w:tcPr>
            <w:tcW w:w="284" w:type="dxa"/>
            <w:vAlign w:val="bottom"/>
          </w:tcPr>
          <w:p w14:paraId="28FC21B9" w14:textId="77777777" w:rsidR="001E3A0F" w:rsidRPr="001E3A0F" w:rsidRDefault="001E3A0F" w:rsidP="009C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68794" w14:textId="77777777" w:rsidR="001E3A0F" w:rsidRPr="001E3A0F" w:rsidRDefault="001E3A0F" w:rsidP="009C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E3A0F">
              <w:rPr>
                <w:rFonts w:ascii="Angsana New" w:hAnsi="Angsana New"/>
                <w:bCs/>
                <w:sz w:val="30"/>
                <w:szCs w:val="30"/>
              </w:rPr>
              <w:t>20,566</w:t>
            </w:r>
          </w:p>
        </w:tc>
        <w:tc>
          <w:tcPr>
            <w:tcW w:w="283" w:type="dxa"/>
          </w:tcPr>
          <w:p w14:paraId="6EAC1CA4" w14:textId="77777777" w:rsidR="001E3A0F" w:rsidRPr="001E3A0F" w:rsidRDefault="001E3A0F" w:rsidP="009C06B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D3C4B9" w14:textId="77777777" w:rsidR="001E3A0F" w:rsidRPr="001E3A0F" w:rsidRDefault="001E3A0F" w:rsidP="005D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3A0F">
              <w:rPr>
                <w:rFonts w:ascii="Angsana New" w:hAnsi="Angsana New"/>
                <w:bCs/>
                <w:sz w:val="30"/>
                <w:szCs w:val="30"/>
              </w:rPr>
              <w:t>1,531</w:t>
            </w:r>
          </w:p>
        </w:tc>
        <w:tc>
          <w:tcPr>
            <w:tcW w:w="284" w:type="dxa"/>
            <w:vAlign w:val="bottom"/>
          </w:tcPr>
          <w:p w14:paraId="662EE4DE" w14:textId="77777777" w:rsidR="001E3A0F" w:rsidRPr="00F5371A" w:rsidRDefault="001E3A0F" w:rsidP="009C06B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EF590" w14:textId="77777777" w:rsidR="001E3A0F" w:rsidRPr="009C06BF" w:rsidRDefault="001E3A0F" w:rsidP="009C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408</w:t>
            </w:r>
          </w:p>
        </w:tc>
      </w:tr>
    </w:tbl>
    <w:p w14:paraId="20212F8A" w14:textId="77777777" w:rsidR="00D63E8E" w:rsidRPr="00F5371A" w:rsidRDefault="00D63E8E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1022CE" w:rsidRPr="00F5371A" w14:paraId="7B9CF5E3" w14:textId="77777777" w:rsidTr="00945E9A">
        <w:trPr>
          <w:cantSplit/>
        </w:trPr>
        <w:tc>
          <w:tcPr>
            <w:tcW w:w="3776" w:type="dxa"/>
          </w:tcPr>
          <w:p w14:paraId="3429785B" w14:textId="77777777" w:rsidR="001022CE" w:rsidRPr="00F5371A" w:rsidRDefault="001022CE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5FB0FE1" w14:textId="77777777" w:rsidR="001022CE" w:rsidRPr="00F5371A" w:rsidRDefault="001022CE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022CE" w:rsidRPr="00F5371A" w14:paraId="1B664A7E" w14:textId="77777777" w:rsidTr="00945E9A">
        <w:trPr>
          <w:cantSplit/>
        </w:trPr>
        <w:tc>
          <w:tcPr>
            <w:tcW w:w="3776" w:type="dxa"/>
          </w:tcPr>
          <w:p w14:paraId="4F920CC9" w14:textId="77777777" w:rsidR="001022CE" w:rsidRPr="00F5371A" w:rsidRDefault="001022CE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10156A8" w14:textId="77777777" w:rsidR="001022CE" w:rsidRPr="00F5371A" w:rsidRDefault="001022CE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9C06BF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1022CE" w:rsidRPr="00F5371A" w14:paraId="7A251595" w14:textId="77777777" w:rsidTr="00945E9A">
        <w:trPr>
          <w:cantSplit/>
        </w:trPr>
        <w:tc>
          <w:tcPr>
            <w:tcW w:w="3776" w:type="dxa"/>
          </w:tcPr>
          <w:p w14:paraId="3E4486FC" w14:textId="77777777" w:rsidR="001022CE" w:rsidRPr="00F5371A" w:rsidRDefault="001022CE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FB48C3" w14:textId="77777777" w:rsidR="001022CE" w:rsidRPr="00F5371A" w:rsidRDefault="001022CE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71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4234B29" w14:textId="77777777" w:rsidR="001022CE" w:rsidRPr="00F5371A" w:rsidRDefault="001022CE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075A6F" w14:textId="77777777" w:rsidR="001022CE" w:rsidRPr="00F5371A" w:rsidRDefault="001022CE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71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022CE" w:rsidRPr="00F5371A" w14:paraId="6C25A757" w14:textId="77777777" w:rsidTr="00945E9A">
        <w:trPr>
          <w:cantSplit/>
        </w:trPr>
        <w:tc>
          <w:tcPr>
            <w:tcW w:w="3776" w:type="dxa"/>
          </w:tcPr>
          <w:p w14:paraId="7BB9FD58" w14:textId="77777777" w:rsidR="001022CE" w:rsidRPr="00F5371A" w:rsidRDefault="001022CE" w:rsidP="001022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93921DD" w14:textId="77777777" w:rsidR="001022CE" w:rsidRPr="00F5371A" w:rsidRDefault="001022CE" w:rsidP="0010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FD4EFBC" w14:textId="77777777" w:rsidR="001022CE" w:rsidRPr="00F5371A" w:rsidRDefault="001022CE" w:rsidP="0010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6FDA79B" w14:textId="77777777" w:rsidR="001022CE" w:rsidRPr="00F5371A" w:rsidRDefault="001022CE" w:rsidP="0010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7C13DADE" w14:textId="77777777" w:rsidR="001022CE" w:rsidRPr="00F5371A" w:rsidRDefault="001022CE" w:rsidP="001022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0C076B4" w14:textId="77777777" w:rsidR="001022CE" w:rsidRPr="00F5371A" w:rsidRDefault="001022CE" w:rsidP="0010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12969B34" w14:textId="77777777" w:rsidR="001022CE" w:rsidRPr="00F5371A" w:rsidRDefault="001022CE" w:rsidP="0010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6CCDC21" w14:textId="77777777" w:rsidR="001022CE" w:rsidRPr="00F5371A" w:rsidRDefault="001022CE" w:rsidP="0010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1022CE" w:rsidRPr="00F5371A" w14:paraId="1B1B589B" w14:textId="77777777" w:rsidTr="00945E9A">
        <w:trPr>
          <w:cantSplit/>
        </w:trPr>
        <w:tc>
          <w:tcPr>
            <w:tcW w:w="3776" w:type="dxa"/>
          </w:tcPr>
          <w:p w14:paraId="7B91AE23" w14:textId="77777777" w:rsidR="001022CE" w:rsidRPr="00F5371A" w:rsidRDefault="001022CE" w:rsidP="0010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ED26689" w14:textId="2B4A9766" w:rsidR="001022CE" w:rsidRPr="00374F52" w:rsidRDefault="00374F52" w:rsidP="0037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4F52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 w:rsidR="009B76A6" w:rsidRPr="00374F52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374F52">
              <w:rPr>
                <w:rFonts w:ascii="Angsana New" w:hAnsi="Angsana New"/>
                <w:bCs/>
                <w:sz w:val="30"/>
                <w:szCs w:val="30"/>
              </w:rPr>
              <w:t>21</w:t>
            </w:r>
            <w:r w:rsidR="009C033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bottom"/>
          </w:tcPr>
          <w:p w14:paraId="08B445F4" w14:textId="77777777" w:rsidR="001022CE" w:rsidRPr="00786D5F" w:rsidRDefault="001022C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6EC4D41" w14:textId="77777777" w:rsidR="001022CE" w:rsidRPr="00786D5F" w:rsidRDefault="009C06BF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1022CE" w:rsidRPr="00786D5F">
              <w:rPr>
                <w:rFonts w:ascii="Angsana New" w:hAnsi="Angsana New"/>
                <w:bCs/>
                <w:sz w:val="30"/>
                <w:szCs w:val="30"/>
              </w:rPr>
              <w:t>9,</w:t>
            </w:r>
            <w:r>
              <w:rPr>
                <w:rFonts w:ascii="Angsana New" w:hAnsi="Angsana New"/>
                <w:bCs/>
                <w:sz w:val="30"/>
                <w:szCs w:val="30"/>
              </w:rPr>
              <w:t>944</w:t>
            </w:r>
          </w:p>
        </w:tc>
        <w:tc>
          <w:tcPr>
            <w:tcW w:w="283" w:type="dxa"/>
          </w:tcPr>
          <w:p w14:paraId="325C5F27" w14:textId="77777777" w:rsidR="001022CE" w:rsidRPr="00F5371A" w:rsidRDefault="001022CE" w:rsidP="001022C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CBB18E9" w14:textId="77777777" w:rsidR="001022CE" w:rsidRPr="00374F52" w:rsidRDefault="001022CE" w:rsidP="0010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4F5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  <w:vAlign w:val="bottom"/>
          </w:tcPr>
          <w:p w14:paraId="50B76FE5" w14:textId="77777777" w:rsidR="001022CE" w:rsidRPr="00F5371A" w:rsidRDefault="001022CE" w:rsidP="001022C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84C8872" w14:textId="77777777" w:rsidR="001022CE" w:rsidRPr="00F5371A" w:rsidRDefault="001022CE" w:rsidP="0010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9C06BF" w:rsidRPr="00F5371A" w14:paraId="76F21E64" w14:textId="77777777" w:rsidTr="00945E9A">
        <w:trPr>
          <w:cantSplit/>
        </w:trPr>
        <w:tc>
          <w:tcPr>
            <w:tcW w:w="3776" w:type="dxa"/>
          </w:tcPr>
          <w:p w14:paraId="0322E7F6" w14:textId="77777777" w:rsidR="009C06BF" w:rsidRPr="00F5371A" w:rsidRDefault="009C06BF" w:rsidP="009C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297DF0" w14:textId="54C7C22E" w:rsidR="009C06BF" w:rsidRPr="00374F52" w:rsidRDefault="009C06BF" w:rsidP="0037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4F52">
              <w:rPr>
                <w:rFonts w:ascii="Angsana New" w:hAnsi="Angsana New"/>
                <w:sz w:val="30"/>
                <w:szCs w:val="30"/>
              </w:rPr>
              <w:t>(1,</w:t>
            </w:r>
            <w:r w:rsidR="00374F52" w:rsidRPr="00374F52">
              <w:rPr>
                <w:rFonts w:ascii="Angsana New" w:hAnsi="Angsana New"/>
                <w:sz w:val="30"/>
                <w:szCs w:val="30"/>
              </w:rPr>
              <w:t>09</w:t>
            </w:r>
            <w:r w:rsidR="009C0332">
              <w:rPr>
                <w:rFonts w:ascii="Angsana New" w:hAnsi="Angsana New"/>
                <w:sz w:val="30"/>
                <w:szCs w:val="30"/>
              </w:rPr>
              <w:t>5</w:t>
            </w:r>
            <w:r w:rsidRPr="00374F5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6BD15B85" w14:textId="77777777" w:rsidR="009C06BF" w:rsidRPr="00F5371A" w:rsidRDefault="009C06BF" w:rsidP="009C06B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9B0ED7C" w14:textId="77777777" w:rsidR="009C06BF" w:rsidRPr="009C06BF" w:rsidRDefault="009C06BF" w:rsidP="009C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786D5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373</w:t>
            </w:r>
          </w:p>
        </w:tc>
        <w:tc>
          <w:tcPr>
            <w:tcW w:w="283" w:type="dxa"/>
          </w:tcPr>
          <w:p w14:paraId="739384BC" w14:textId="77777777" w:rsidR="009C06BF" w:rsidRPr="00F5371A" w:rsidRDefault="009C06BF" w:rsidP="009C06B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D582691" w14:textId="77777777" w:rsidR="009C06BF" w:rsidRPr="00374F52" w:rsidRDefault="00374F52" w:rsidP="009C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74F52">
              <w:rPr>
                <w:rFonts w:ascii="Angsana New" w:hAnsi="Angsana New"/>
                <w:bCs/>
                <w:sz w:val="30"/>
                <w:szCs w:val="30"/>
              </w:rPr>
              <w:t>2,118</w:t>
            </w:r>
          </w:p>
        </w:tc>
        <w:tc>
          <w:tcPr>
            <w:tcW w:w="284" w:type="dxa"/>
            <w:vAlign w:val="bottom"/>
          </w:tcPr>
          <w:p w14:paraId="39CC75B2" w14:textId="77777777" w:rsidR="009C06BF" w:rsidRPr="00786D5F" w:rsidRDefault="009C06BF" w:rsidP="009C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3CC1297" w14:textId="77777777" w:rsidR="009C06BF" w:rsidRPr="00786D5F" w:rsidRDefault="009C06BF" w:rsidP="009C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647</w:t>
            </w:r>
          </w:p>
        </w:tc>
      </w:tr>
      <w:tr w:rsidR="009C06BF" w:rsidRPr="002A5563" w14:paraId="5782BF40" w14:textId="77777777" w:rsidTr="00945E9A">
        <w:trPr>
          <w:cantSplit/>
        </w:trPr>
        <w:tc>
          <w:tcPr>
            <w:tcW w:w="3776" w:type="dxa"/>
          </w:tcPr>
          <w:p w14:paraId="4184E621" w14:textId="77777777" w:rsidR="009C06BF" w:rsidRPr="00F5371A" w:rsidRDefault="009C06BF" w:rsidP="009C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D46F3" w14:textId="77777777" w:rsidR="009C06BF" w:rsidRPr="00374F52" w:rsidRDefault="00374F52" w:rsidP="0037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74F52">
              <w:rPr>
                <w:rFonts w:ascii="Angsana New" w:hAnsi="Angsana New"/>
                <w:bCs/>
                <w:sz w:val="30"/>
                <w:szCs w:val="30"/>
              </w:rPr>
              <w:t>24</w:t>
            </w:r>
            <w:r w:rsidR="009C06BF" w:rsidRPr="00374F5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74F52">
              <w:rPr>
                <w:rFonts w:ascii="Angsana New" w:hAnsi="Angsana New"/>
                <w:bCs/>
                <w:sz w:val="30"/>
                <w:szCs w:val="30"/>
              </w:rPr>
              <w:t>118</w:t>
            </w:r>
          </w:p>
        </w:tc>
        <w:tc>
          <w:tcPr>
            <w:tcW w:w="284" w:type="dxa"/>
            <w:vAlign w:val="bottom"/>
          </w:tcPr>
          <w:p w14:paraId="3B178C47" w14:textId="77777777" w:rsidR="009C06BF" w:rsidRPr="00786D5F" w:rsidRDefault="009C06BF" w:rsidP="009C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D5BE2" w14:textId="77777777" w:rsidR="009C06BF" w:rsidRPr="00786D5F" w:rsidRDefault="009C06BF" w:rsidP="009C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Pr="00786D5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317</w:t>
            </w:r>
          </w:p>
        </w:tc>
        <w:tc>
          <w:tcPr>
            <w:tcW w:w="283" w:type="dxa"/>
          </w:tcPr>
          <w:p w14:paraId="2B6AA9A5" w14:textId="77777777" w:rsidR="009C06BF" w:rsidRPr="00786D5F" w:rsidRDefault="009C06BF" w:rsidP="009C06BF">
            <w:pPr>
              <w:pStyle w:val="a1"/>
              <w:tabs>
                <w:tab w:val="left" w:pos="0"/>
                <w:tab w:val="left" w:pos="558"/>
                <w:tab w:val="decimal" w:pos="882"/>
              </w:tabs>
              <w:spacing w:line="240" w:lineRule="atLeast"/>
              <w:ind w:left="-108"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FAEFCA" w14:textId="77777777" w:rsidR="009C06BF" w:rsidRPr="00374F52" w:rsidRDefault="00374F52" w:rsidP="009C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74F52">
              <w:rPr>
                <w:rFonts w:ascii="Angsana New" w:hAnsi="Angsana New"/>
                <w:bCs/>
                <w:sz w:val="30"/>
                <w:szCs w:val="30"/>
              </w:rPr>
              <w:t>2,118</w:t>
            </w:r>
          </w:p>
        </w:tc>
        <w:tc>
          <w:tcPr>
            <w:tcW w:w="284" w:type="dxa"/>
            <w:vAlign w:val="bottom"/>
          </w:tcPr>
          <w:p w14:paraId="76CDF1D8" w14:textId="77777777" w:rsidR="009C06BF" w:rsidRPr="00786D5F" w:rsidRDefault="009C06BF" w:rsidP="009C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3E706" w14:textId="77777777" w:rsidR="009C06BF" w:rsidRPr="00786D5F" w:rsidRDefault="009C06BF" w:rsidP="009C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647</w:t>
            </w:r>
          </w:p>
        </w:tc>
      </w:tr>
    </w:tbl>
    <w:p w14:paraId="4DEFCD92" w14:textId="77777777" w:rsidR="00B71F42" w:rsidRPr="00B7092B" w:rsidRDefault="00B71F4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3AE3348" w14:textId="77777777" w:rsidR="003106A9" w:rsidRDefault="003106A9" w:rsidP="00310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0297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0297F">
        <w:rPr>
          <w:rFonts w:ascii="Angsana New" w:hAnsi="Angsana New"/>
          <w:sz w:val="30"/>
          <w:szCs w:val="30"/>
        </w:rPr>
        <w:t>3</w:t>
      </w:r>
      <w:r w:rsidR="009C2B5A">
        <w:rPr>
          <w:rFonts w:ascii="Angsana New" w:hAnsi="Angsana New"/>
          <w:sz w:val="30"/>
          <w:szCs w:val="30"/>
        </w:rPr>
        <w:t>0</w:t>
      </w:r>
      <w:r w:rsidR="001022CE">
        <w:rPr>
          <w:rFonts w:ascii="Angsana New" w:hAnsi="Angsana New" w:hint="cs"/>
          <w:sz w:val="30"/>
          <w:szCs w:val="30"/>
          <w:cs/>
        </w:rPr>
        <w:t xml:space="preserve"> </w:t>
      </w:r>
      <w:r w:rsidR="009C06BF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</w:t>
      </w:r>
      <w:r w:rsidRPr="00DB12A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50297F">
        <w:rPr>
          <w:rFonts w:ascii="Angsana New" w:hAnsi="Angsana New"/>
          <w:sz w:val="30"/>
          <w:szCs w:val="30"/>
          <w:cs/>
        </w:rPr>
        <w:t>บริษัทไม่ได้รับรู้</w:t>
      </w:r>
      <w:r>
        <w:rPr>
          <w:rFonts w:ascii="Angsana New" w:hAnsi="Angsana New" w:hint="cs"/>
          <w:sz w:val="30"/>
          <w:szCs w:val="30"/>
          <w:cs/>
        </w:rPr>
        <w:t>ผล</w:t>
      </w:r>
      <w:r w:rsidRPr="0050297F">
        <w:rPr>
          <w:rFonts w:ascii="Angsana New" w:hAnsi="Angsana New"/>
          <w:sz w:val="30"/>
          <w:szCs w:val="30"/>
          <w:cs/>
        </w:rPr>
        <w:t>ขาดทุน</w:t>
      </w:r>
      <w:r w:rsidR="006B6383">
        <w:rPr>
          <w:rFonts w:ascii="Angsana New" w:hAnsi="Angsana New" w:hint="cs"/>
          <w:sz w:val="30"/>
          <w:szCs w:val="30"/>
          <w:cs/>
        </w:rPr>
        <w:t>สะสม</w:t>
      </w:r>
      <w:r>
        <w:rPr>
          <w:rFonts w:ascii="Angsana New" w:hAnsi="Angsana New" w:hint="cs"/>
          <w:sz w:val="30"/>
          <w:szCs w:val="30"/>
          <w:cs/>
        </w:rPr>
        <w:t>ทางภาษี</w:t>
      </w:r>
      <w:r w:rsidRPr="00374F52">
        <w:rPr>
          <w:rFonts w:ascii="Angsana New" w:hAnsi="Angsana New" w:hint="cs"/>
          <w:sz w:val="30"/>
          <w:szCs w:val="30"/>
          <w:cs/>
        </w:rPr>
        <w:t xml:space="preserve">จำนวนเงินรวม </w:t>
      </w:r>
      <w:r w:rsidR="00374F52" w:rsidRPr="00374F52">
        <w:rPr>
          <w:rFonts w:ascii="Angsana New" w:hAnsi="Angsana New"/>
          <w:sz w:val="30"/>
          <w:szCs w:val="30"/>
        </w:rPr>
        <w:t>39</w:t>
      </w:r>
      <w:r w:rsidR="00F5371A" w:rsidRPr="00374F52">
        <w:rPr>
          <w:rFonts w:ascii="Angsana New" w:hAnsi="Angsana New"/>
          <w:sz w:val="30"/>
          <w:szCs w:val="30"/>
        </w:rPr>
        <w:t>.</w:t>
      </w:r>
      <w:r w:rsidR="00374F52" w:rsidRPr="00374F52">
        <w:rPr>
          <w:rFonts w:ascii="Angsana New" w:hAnsi="Angsana New"/>
          <w:sz w:val="30"/>
          <w:szCs w:val="30"/>
        </w:rPr>
        <w:t>3</w:t>
      </w:r>
      <w:r w:rsidRPr="00374F52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 </w:t>
      </w:r>
      <w:r w:rsidR="00374F52" w:rsidRPr="00374F52">
        <w:rPr>
          <w:rFonts w:ascii="Angsana New" w:hAnsi="Angsana New"/>
          <w:sz w:val="30"/>
          <w:szCs w:val="30"/>
        </w:rPr>
        <w:t>28</w:t>
      </w:r>
      <w:r w:rsidR="00F5371A" w:rsidRPr="00374F52">
        <w:rPr>
          <w:rFonts w:ascii="Angsana New" w:hAnsi="Angsana New"/>
          <w:sz w:val="30"/>
          <w:szCs w:val="30"/>
        </w:rPr>
        <w:t>.</w:t>
      </w:r>
      <w:r w:rsidR="00374F52" w:rsidRPr="00374F52">
        <w:rPr>
          <w:rFonts w:ascii="Angsana New" w:hAnsi="Angsana New"/>
          <w:sz w:val="30"/>
          <w:szCs w:val="30"/>
        </w:rPr>
        <w:t>9</w:t>
      </w:r>
      <w:r w:rsidRPr="00374F52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ล้านบาทในงบการเงินเฉพาะกิจการ</w:t>
      </w:r>
      <w:r w:rsidRPr="00374F52">
        <w:rPr>
          <w:rFonts w:ascii="Angsana New" w:hAnsi="Angsana New"/>
          <w:sz w:val="30"/>
          <w:szCs w:val="30"/>
          <w:cs/>
        </w:rPr>
        <w:t>เป็นสินทรัพย์ภาษีเงินได้รอการ</w:t>
      </w:r>
      <w:r w:rsidRPr="0050297F">
        <w:rPr>
          <w:rFonts w:ascii="Angsana New" w:hAnsi="Angsana New"/>
          <w:sz w:val="30"/>
          <w:szCs w:val="30"/>
          <w:cs/>
        </w:rPr>
        <w:t xml:space="preserve">ตัดบัญชี </w:t>
      </w:r>
      <w:r>
        <w:rPr>
          <w:rFonts w:ascii="Angsana New" w:hAnsi="Angsana New" w:hint="cs"/>
          <w:sz w:val="30"/>
          <w:szCs w:val="30"/>
          <w:cs/>
        </w:rPr>
        <w:t>ผลขาดทุนดังกล่าวจะ</w:t>
      </w:r>
      <w:r w:rsidRPr="0050297F">
        <w:rPr>
          <w:rFonts w:ascii="Angsana New" w:hAnsi="Angsana New"/>
          <w:sz w:val="30"/>
          <w:szCs w:val="30"/>
          <w:cs/>
        </w:rPr>
        <w:t>หมดอายุใน</w:t>
      </w:r>
      <w:r w:rsidR="00AB52BB">
        <w:rPr>
          <w:rFonts w:ascii="Angsana New" w:hAnsi="Angsana New" w:hint="cs"/>
          <w:sz w:val="30"/>
          <w:szCs w:val="30"/>
          <w:cs/>
        </w:rPr>
        <w:t>ระหว่าง</w:t>
      </w:r>
      <w:r w:rsidRPr="00F947A7">
        <w:rPr>
          <w:rFonts w:ascii="Angsana New" w:hAnsi="Angsana New"/>
          <w:sz w:val="30"/>
          <w:szCs w:val="30"/>
          <w:cs/>
        </w:rPr>
        <w:t>ปี</w:t>
      </w:r>
      <w:r w:rsidRPr="00F947A7">
        <w:rPr>
          <w:rFonts w:ascii="Angsana New" w:hAnsi="Angsana New"/>
          <w:sz w:val="30"/>
          <w:szCs w:val="30"/>
        </w:rPr>
        <w:t xml:space="preserve"> 2567 </w:t>
      </w:r>
      <w:r w:rsidR="003461C3">
        <w:rPr>
          <w:rFonts w:ascii="Angsana New" w:hAnsi="Angsana New"/>
          <w:sz w:val="30"/>
          <w:szCs w:val="30"/>
        </w:rPr>
        <w:t>-</w:t>
      </w:r>
      <w:r w:rsidRPr="00F947A7">
        <w:rPr>
          <w:rFonts w:ascii="Angsana New" w:hAnsi="Angsana New"/>
          <w:sz w:val="30"/>
          <w:szCs w:val="30"/>
        </w:rPr>
        <w:t xml:space="preserve"> 2572</w:t>
      </w:r>
    </w:p>
    <w:p w14:paraId="4CF21172" w14:textId="77777777" w:rsidR="004E34F9" w:rsidRDefault="004E34F9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941668" w14:textId="77777777" w:rsidR="00FF69DA" w:rsidRDefault="00FF69DA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2C8560" w14:textId="77777777" w:rsidR="00FF69DA" w:rsidRDefault="00FF69DA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8057571" w14:textId="77777777" w:rsidR="00FF69DA" w:rsidRDefault="00FF69DA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477210E" w14:textId="77777777" w:rsidR="00FF69DA" w:rsidRDefault="00FF69DA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3BE7FB" w14:textId="77777777" w:rsidR="00FF69DA" w:rsidRDefault="00FF69DA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F767B" w14:textId="77777777" w:rsidR="00FF69DA" w:rsidRDefault="00FF69DA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B10E8C" w14:textId="77777777" w:rsidR="00C11C3C" w:rsidRDefault="004B092B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40998">
        <w:rPr>
          <w:rFonts w:ascii="Angsana New" w:hAnsi="Angsana New"/>
          <w:b/>
          <w:bCs/>
          <w:sz w:val="30"/>
          <w:szCs w:val="30"/>
        </w:rPr>
        <w:t>4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0687DDBD" w14:textId="77777777" w:rsidR="00F66A26" w:rsidRPr="00F66A26" w:rsidRDefault="00F66A26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5525D13" w14:textId="77777777" w:rsidR="00F66A26" w:rsidRPr="00482755" w:rsidRDefault="00F66A26" w:rsidP="00F66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63C96B55" w14:textId="77777777"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14:paraId="41277605" w14:textId="77777777"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รายได้จากการขาย </w:t>
      </w:r>
      <w:r w:rsidR="00740B04">
        <w:rPr>
          <w:rFonts w:ascii="Angsana New" w:hAnsi="Angsana New" w:hint="cs"/>
          <w:sz w:val="30"/>
          <w:szCs w:val="30"/>
          <w:cs/>
        </w:rPr>
        <w:t xml:space="preserve">รายได้จากการให้บริการ </w:t>
      </w:r>
      <w:r>
        <w:rPr>
          <w:rFonts w:ascii="Angsana New" w:hAnsi="Angsana New" w:hint="cs"/>
          <w:sz w:val="30"/>
          <w:szCs w:val="30"/>
          <w:cs/>
        </w:rPr>
        <w:t>รายได้อื่น</w:t>
      </w:r>
      <w:r w:rsidR="00AB52BB">
        <w:rPr>
          <w:rFonts w:ascii="Angsana New" w:hAnsi="Angsana New" w:hint="cs"/>
          <w:sz w:val="30"/>
          <w:szCs w:val="30"/>
          <w:cs/>
        </w:rPr>
        <w:t>ๆ</w:t>
      </w:r>
      <w:r>
        <w:rPr>
          <w:rFonts w:ascii="Angsana New" w:hAnsi="Angsana New" w:hint="cs"/>
          <w:sz w:val="30"/>
          <w:szCs w:val="30"/>
          <w:cs/>
        </w:rPr>
        <w:t xml:space="preserve"> ต้นทุนขาย </w:t>
      </w:r>
      <w:r w:rsidR="00FF726F">
        <w:rPr>
          <w:rFonts w:ascii="Angsana New" w:hAnsi="Angsana New" w:hint="cs"/>
          <w:sz w:val="30"/>
          <w:szCs w:val="30"/>
          <w:cs/>
        </w:rPr>
        <w:t xml:space="preserve">ต้นทุนการให้บริการ </w:t>
      </w:r>
      <w:r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="00AB52BB">
        <w:rPr>
          <w:rFonts w:ascii="Angsana New" w:hAnsi="Angsana New" w:hint="cs"/>
          <w:sz w:val="30"/>
          <w:szCs w:val="30"/>
          <w:cs/>
        </w:rPr>
        <w:t>ๆ</w:t>
      </w:r>
      <w:r>
        <w:rPr>
          <w:rFonts w:ascii="Angsana New" w:hAnsi="Angsana New" w:hint="cs"/>
          <w:sz w:val="30"/>
          <w:szCs w:val="30"/>
          <w:cs/>
        </w:rPr>
        <w:t>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AB52BB">
        <w:rPr>
          <w:rFonts w:ascii="Angsana New" w:hAnsi="Angsana New" w:hint="cs"/>
          <w:sz w:val="30"/>
          <w:szCs w:val="30"/>
          <w:cs/>
        </w:rPr>
        <w:t>เกือบทั้งหมด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</w:t>
      </w:r>
      <w:r w:rsidR="00A42EAE">
        <w:rPr>
          <w:rFonts w:ascii="Angsana New" w:hAnsi="Angsana New" w:hint="cs"/>
          <w:sz w:val="30"/>
          <w:szCs w:val="30"/>
          <w:cs/>
        </w:rPr>
        <w:t>และ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</w:t>
      </w:r>
      <w:r w:rsidR="00A42EAE">
        <w:rPr>
          <w:rFonts w:ascii="Angsana New" w:hAnsi="Angsana New"/>
          <w:sz w:val="30"/>
          <w:szCs w:val="30"/>
          <w:cs/>
        </w:rPr>
        <w:t>รัพย์สิน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B52BB">
        <w:rPr>
          <w:rFonts w:ascii="Angsana New" w:hAnsi="Angsana New" w:hint="cs"/>
          <w:sz w:val="30"/>
          <w:szCs w:val="30"/>
          <w:cs/>
        </w:rPr>
        <w:t>โดย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ธุรกิจให้เช่าทรัพย์สิน</w:t>
      </w:r>
      <w:r w:rsidR="00AB52BB">
        <w:rPr>
          <w:rFonts w:ascii="Angsana New" w:hAnsi="Angsana New" w:hint="cs"/>
          <w:sz w:val="30"/>
          <w:szCs w:val="30"/>
          <w:cs/>
        </w:rPr>
        <w:t>มีสัดส่วนที่ไม่เป็นสาระสำคัญ</w:t>
      </w:r>
      <w:r w:rsidRPr="00B91A81">
        <w:rPr>
          <w:rFonts w:ascii="Angsana New" w:hAnsi="Angsana New"/>
          <w:sz w:val="30"/>
          <w:szCs w:val="30"/>
          <w:cs/>
        </w:rPr>
        <w:t xml:space="preserve"> ดังนั้น</w:t>
      </w:r>
      <w:r w:rsidR="00AB52BB">
        <w:rPr>
          <w:rFonts w:ascii="Angsana New" w:hAnsi="Angsana New" w:hint="cs"/>
          <w:sz w:val="30"/>
          <w:szCs w:val="30"/>
          <w:cs/>
        </w:rPr>
        <w:t xml:space="preserve"> งบการเงินนี้</w:t>
      </w:r>
      <w:r w:rsidRPr="00B91A81">
        <w:rPr>
          <w:rFonts w:ascii="Angsana New" w:hAnsi="Angsana New"/>
          <w:sz w:val="30"/>
          <w:szCs w:val="30"/>
          <w:cs/>
        </w:rPr>
        <w:t>จึงไม่มีการแสดงข้อมูลจำแนกตามส่วนงานธุรกิจและส่วนงานทางภูมิศาสตร์</w:t>
      </w:r>
    </w:p>
    <w:p w14:paraId="21E76500" w14:textId="77777777" w:rsidR="00AB52BB" w:rsidRPr="00482755" w:rsidRDefault="00AB52BB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451A79E8" w14:textId="77777777" w:rsidR="00B50884" w:rsidRDefault="00297A3D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64449">
        <w:rPr>
          <w:rFonts w:ascii="Angsana New" w:hAnsi="Angsana New"/>
          <w:sz w:val="30"/>
          <w:szCs w:val="30"/>
          <w:cs/>
        </w:rPr>
        <w:t>ข้อมูลเกี่ยวกับลูกค้า</w:t>
      </w:r>
      <w:r w:rsidRPr="002B7FEE">
        <w:rPr>
          <w:rFonts w:ascii="Angsana New" w:hAnsi="Angsana New"/>
          <w:sz w:val="30"/>
          <w:szCs w:val="30"/>
          <w:cs/>
        </w:rPr>
        <w:t>ราย</w:t>
      </w:r>
      <w:r w:rsidRPr="00447461">
        <w:rPr>
          <w:rFonts w:ascii="Angsana New" w:hAnsi="Angsana New"/>
          <w:sz w:val="30"/>
          <w:szCs w:val="30"/>
          <w:cs/>
        </w:rPr>
        <w:t>ใหญ่</w:t>
      </w:r>
      <w:r w:rsidRPr="00447461">
        <w:rPr>
          <w:rFonts w:ascii="Angsana New" w:hAnsi="Angsana New" w:hint="cs"/>
          <w:sz w:val="30"/>
          <w:szCs w:val="30"/>
          <w:cs/>
        </w:rPr>
        <w:t xml:space="preserve"> </w:t>
      </w:r>
      <w:r w:rsidRPr="002B7FEE">
        <w:rPr>
          <w:rFonts w:ascii="Angsana New" w:hAnsi="Angsana New"/>
          <w:sz w:val="30"/>
          <w:szCs w:val="30"/>
          <w:cs/>
        </w:rPr>
        <w:t>(</w:t>
      </w:r>
      <w:r w:rsidRPr="00364449">
        <w:rPr>
          <w:rFonts w:ascii="Angsana New" w:hAnsi="Angsana New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ที่มียอดรายการค้าถึง</w:t>
      </w:r>
      <w:r w:rsidRPr="00364449">
        <w:rPr>
          <w:rFonts w:ascii="Angsana New" w:hAnsi="Angsana New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>10</w:t>
      </w:r>
      <w:r w:rsidRPr="00364449">
        <w:rPr>
          <w:rFonts w:ascii="Angsana New" w:hAnsi="Angsana New"/>
          <w:sz w:val="30"/>
          <w:szCs w:val="30"/>
          <w:cs/>
        </w:rPr>
        <w:t xml:space="preserve"> ของ</w:t>
      </w:r>
      <w:r>
        <w:rPr>
          <w:rFonts w:ascii="Angsana New" w:hAnsi="Angsana New" w:hint="cs"/>
          <w:sz w:val="30"/>
          <w:szCs w:val="30"/>
          <w:cs/>
        </w:rPr>
        <w:t>ยอดขายรวม</w:t>
      </w:r>
      <w:r w:rsidRPr="00364449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4E34F9">
        <w:rPr>
          <w:rFonts w:ascii="Angsana New" w:hAnsi="Angsana New" w:hint="cs"/>
          <w:sz w:val="30"/>
          <w:szCs w:val="30"/>
          <w:cs/>
        </w:rPr>
        <w:t>และ</w:t>
      </w:r>
      <w:r w:rsidR="009C06BF">
        <w:rPr>
          <w:rFonts w:ascii="Angsana New" w:hAnsi="Angsana New" w:hint="cs"/>
          <w:sz w:val="30"/>
          <w:szCs w:val="30"/>
          <w:cs/>
        </w:rPr>
        <w:t>เก้า</w:t>
      </w:r>
      <w:r w:rsidR="004E34F9">
        <w:rPr>
          <w:rFonts w:ascii="Angsana New" w:hAnsi="Angsana New" w:hint="cs"/>
          <w:sz w:val="30"/>
          <w:szCs w:val="30"/>
          <w:cs/>
        </w:rPr>
        <w:t>เดือน</w:t>
      </w:r>
      <w:r w:rsidR="00B5088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B16BA">
        <w:rPr>
          <w:rFonts w:ascii="Angsana New" w:hAnsi="Angsana New" w:hint="cs"/>
          <w:sz w:val="30"/>
          <w:szCs w:val="30"/>
        </w:rPr>
        <w:t>3</w:t>
      </w:r>
      <w:r w:rsidR="004E34F9">
        <w:rPr>
          <w:rFonts w:ascii="Angsana New" w:hAnsi="Angsana New" w:hint="cs"/>
          <w:sz w:val="30"/>
          <w:szCs w:val="30"/>
          <w:cs/>
        </w:rPr>
        <w:t>0</w:t>
      </w:r>
      <w:r w:rsidR="00DB16BA">
        <w:rPr>
          <w:rFonts w:ascii="Angsana New" w:hAnsi="Angsana New" w:hint="cs"/>
          <w:sz w:val="30"/>
          <w:szCs w:val="30"/>
        </w:rPr>
        <w:t xml:space="preserve"> </w:t>
      </w:r>
      <w:r w:rsidR="009C06BF">
        <w:rPr>
          <w:rFonts w:ascii="Angsana New" w:hAnsi="Angsana New" w:hint="cs"/>
          <w:sz w:val="30"/>
          <w:szCs w:val="30"/>
          <w:cs/>
        </w:rPr>
        <w:t>กันยายน</w:t>
      </w:r>
      <w:r w:rsidR="00DB16BA">
        <w:rPr>
          <w:rFonts w:ascii="Angsana New" w:hAnsi="Angsana New" w:hint="cs"/>
          <w:sz w:val="30"/>
          <w:szCs w:val="30"/>
          <w:cs/>
        </w:rPr>
        <w:t xml:space="preserve"> </w:t>
      </w:r>
      <w:r w:rsidR="00DB16BA">
        <w:rPr>
          <w:rFonts w:ascii="Angsana New" w:hAnsi="Angsana New" w:hint="cs"/>
          <w:sz w:val="30"/>
          <w:szCs w:val="30"/>
        </w:rPr>
        <w:t xml:space="preserve">2567 </w:t>
      </w:r>
      <w:r w:rsidR="00DB16BA"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6BA">
        <w:rPr>
          <w:rFonts w:ascii="Angsana New" w:hAnsi="Angsana New" w:hint="cs"/>
          <w:sz w:val="30"/>
          <w:szCs w:val="30"/>
        </w:rPr>
        <w:t>2566</w:t>
      </w:r>
      <w:r w:rsidR="001C5678">
        <w:rPr>
          <w:rFonts w:ascii="Angsana New" w:hAnsi="Angsana New"/>
          <w:sz w:val="30"/>
          <w:szCs w:val="30"/>
        </w:rPr>
        <w:t xml:space="preserve"> </w:t>
      </w:r>
      <w:r w:rsidR="001C567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3C38902" w14:textId="77777777"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3686"/>
        <w:gridCol w:w="1302"/>
        <w:gridCol w:w="270"/>
        <w:gridCol w:w="1229"/>
        <w:gridCol w:w="283"/>
        <w:gridCol w:w="1206"/>
        <w:gridCol w:w="270"/>
        <w:gridCol w:w="1218"/>
      </w:tblGrid>
      <w:tr w:rsidR="004E34F9" w:rsidRPr="00AF0476" w14:paraId="4D3E07D5" w14:textId="77777777" w:rsidTr="004E34F9">
        <w:tc>
          <w:tcPr>
            <w:tcW w:w="3686" w:type="dxa"/>
          </w:tcPr>
          <w:p w14:paraId="1F6BCF65" w14:textId="77777777" w:rsidR="004E34F9" w:rsidRPr="00501620" w:rsidRDefault="004E34F9" w:rsidP="004E34F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06001BFA" w14:textId="77777777" w:rsidR="004E34F9" w:rsidRPr="00AF0476" w:rsidRDefault="00AF0476" w:rsidP="004E34F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04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E34F9" w:rsidRPr="00AF047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E34F9" w:rsidRPr="00AF04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ราย </w:t>
            </w:r>
            <w:r w:rsidR="00945E9A" w:rsidRPr="00AF0476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  <w:r w:rsidR="004E34F9" w:rsidRPr="00AF04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E34F9" w:rsidRPr="00AF047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34F9" w:rsidRPr="00AF0476" w14:paraId="4C9F416C" w14:textId="77777777" w:rsidTr="004E34F9">
        <w:tc>
          <w:tcPr>
            <w:tcW w:w="3686" w:type="dxa"/>
          </w:tcPr>
          <w:p w14:paraId="5FBF5131" w14:textId="77777777" w:rsidR="004E34F9" w:rsidRPr="00AF0476" w:rsidRDefault="004E34F9" w:rsidP="00945E9A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499AA456" w14:textId="77777777" w:rsidR="004E34F9" w:rsidRPr="00AF0476" w:rsidRDefault="004E34F9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4E34F9" w:rsidRPr="00AF0476" w14:paraId="2231B1F3" w14:textId="77777777" w:rsidTr="004E34F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149D9F55" w14:textId="77777777" w:rsidR="004E34F9" w:rsidRPr="00AF0476" w:rsidRDefault="004E34F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F64436" w14:textId="77777777" w:rsidR="004E34F9" w:rsidRPr="00AF0476" w:rsidRDefault="004E34F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04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BA3BEA1" w14:textId="77777777" w:rsidR="004E34F9" w:rsidRPr="00AF0476" w:rsidRDefault="004E34F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51FCD" w14:textId="77777777" w:rsidR="004E34F9" w:rsidRPr="00AF0476" w:rsidRDefault="004E34F9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F047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AF047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E34F9" w:rsidRPr="00AF0476" w14:paraId="3377A77F" w14:textId="77777777" w:rsidTr="004E34F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67846CC6" w14:textId="77777777" w:rsidR="004E34F9" w:rsidRPr="00AF0476" w:rsidRDefault="004E34F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E4DDC4B" w14:textId="77777777" w:rsidR="004E34F9" w:rsidRPr="00AF0476" w:rsidRDefault="004E34F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4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6C090674" w14:textId="77777777" w:rsidR="004E34F9" w:rsidRPr="00AF0476" w:rsidRDefault="004E34F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1498ED8" w14:textId="77777777" w:rsidR="004E34F9" w:rsidRPr="00AF0476" w:rsidRDefault="004E34F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4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6DF9D44D" w14:textId="77777777" w:rsidR="004E34F9" w:rsidRPr="00AF0476" w:rsidRDefault="004E34F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4527407" w14:textId="77777777" w:rsidR="004E34F9" w:rsidRPr="00AF0476" w:rsidRDefault="004E34F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4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0A39F34F" w14:textId="77777777" w:rsidR="004E34F9" w:rsidRPr="00AF0476" w:rsidRDefault="004E34F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6C37CB1A" w14:textId="77777777" w:rsidR="004E34F9" w:rsidRPr="00AF0476" w:rsidRDefault="004E34F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4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4E34F9" w:rsidRPr="00AF0476" w14:paraId="49EB8998" w14:textId="77777777" w:rsidTr="004E34F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10618124" w14:textId="77777777" w:rsidR="004E34F9" w:rsidRPr="00AF0476" w:rsidRDefault="004E34F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14:paraId="07A3F8EE" w14:textId="77777777" w:rsidR="004E34F9" w:rsidRPr="00AF0476" w:rsidRDefault="004E34F9" w:rsidP="00945E9A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917470" w14:textId="77777777" w:rsidR="004E34F9" w:rsidRPr="00AF0476" w:rsidRDefault="004E34F9" w:rsidP="00945E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14:paraId="3F2CCC72" w14:textId="77777777" w:rsidR="004E34F9" w:rsidRPr="00AF0476" w:rsidRDefault="004E34F9" w:rsidP="00945E9A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AC1080" w14:textId="77777777" w:rsidR="004E34F9" w:rsidRPr="00AF0476" w:rsidRDefault="004E34F9" w:rsidP="00945E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14:paraId="4801C53B" w14:textId="77777777" w:rsidR="004E34F9" w:rsidRPr="00AF0476" w:rsidRDefault="004E34F9" w:rsidP="00945E9A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6F85442" w14:textId="77777777" w:rsidR="004E34F9" w:rsidRPr="00AF0476" w:rsidRDefault="004E34F9" w:rsidP="00945E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14:paraId="7FC52A0F" w14:textId="77777777" w:rsidR="004E34F9" w:rsidRPr="00AF0476" w:rsidRDefault="004E34F9" w:rsidP="00945E9A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F0476" w:rsidRPr="009C03E3" w14:paraId="0AE73B49" w14:textId="77777777" w:rsidTr="00D12B4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  <w:vAlign w:val="bottom"/>
          </w:tcPr>
          <w:p w14:paraId="6C0A67B4" w14:textId="77777777" w:rsidR="00AF0476" w:rsidRPr="00AF0476" w:rsidRDefault="00AF0476" w:rsidP="0096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0476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14:paraId="66395C46" w14:textId="77777777" w:rsidR="00AF0476" w:rsidRPr="00AF0476" w:rsidRDefault="00AF0476" w:rsidP="00D12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47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4195DB3F" w14:textId="77777777" w:rsidR="00AF0476" w:rsidRPr="00AF0476" w:rsidRDefault="00AF0476" w:rsidP="001C2E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08D65B" w14:textId="77777777" w:rsidR="00AF0476" w:rsidRPr="00AF0476" w:rsidRDefault="00AF0476" w:rsidP="001C2E2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115</w:t>
            </w:r>
            <w:r w:rsidRPr="00AF0476">
              <w:rPr>
                <w:rFonts w:ascii="Angsana New" w:hAnsi="Angsana New"/>
                <w:sz w:val="30"/>
                <w:szCs w:val="30"/>
              </w:rPr>
              <w:t>,</w:t>
            </w: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854</w:t>
            </w:r>
          </w:p>
        </w:tc>
        <w:tc>
          <w:tcPr>
            <w:tcW w:w="283" w:type="dxa"/>
          </w:tcPr>
          <w:p w14:paraId="47142C10" w14:textId="77777777" w:rsidR="00AF0476" w:rsidRPr="00AF0476" w:rsidRDefault="00AF0476" w:rsidP="001C2E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EB34D5" w14:textId="77777777" w:rsidR="00AF0476" w:rsidRPr="00AF0476" w:rsidRDefault="00AF0476" w:rsidP="00AF0476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0476">
              <w:rPr>
                <w:rFonts w:ascii="Angsana New" w:hAnsi="Angsana New"/>
                <w:sz w:val="30"/>
                <w:szCs w:val="30"/>
              </w:rPr>
              <w:t>57,307</w:t>
            </w:r>
          </w:p>
        </w:tc>
        <w:tc>
          <w:tcPr>
            <w:tcW w:w="270" w:type="dxa"/>
          </w:tcPr>
          <w:p w14:paraId="3956B31C" w14:textId="77777777" w:rsidR="00AF0476" w:rsidRPr="00AF0476" w:rsidRDefault="00AF0476" w:rsidP="001C2E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220A05" w14:textId="77777777" w:rsidR="00AF0476" w:rsidRPr="00EA6300" w:rsidRDefault="00AF0476" w:rsidP="001C2E2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115</w:t>
            </w:r>
            <w:r w:rsidRPr="00AF0476">
              <w:rPr>
                <w:rFonts w:ascii="Angsana New" w:hAnsi="Angsana New"/>
                <w:sz w:val="30"/>
                <w:szCs w:val="30"/>
              </w:rPr>
              <w:t>,8</w:t>
            </w: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54</w:t>
            </w:r>
          </w:p>
        </w:tc>
      </w:tr>
    </w:tbl>
    <w:p w14:paraId="63DA0E59" w14:textId="77777777" w:rsidR="004E34F9" w:rsidRPr="002674CF" w:rsidRDefault="004E34F9" w:rsidP="0026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3686"/>
        <w:gridCol w:w="1302"/>
        <w:gridCol w:w="270"/>
        <w:gridCol w:w="1229"/>
        <w:gridCol w:w="283"/>
        <w:gridCol w:w="1206"/>
        <w:gridCol w:w="270"/>
        <w:gridCol w:w="1218"/>
      </w:tblGrid>
      <w:tr w:rsidR="004E34F9" w:rsidRPr="00AF0476" w14:paraId="77F86602" w14:textId="77777777" w:rsidTr="004E34F9">
        <w:tc>
          <w:tcPr>
            <w:tcW w:w="3686" w:type="dxa"/>
          </w:tcPr>
          <w:p w14:paraId="3F655A54" w14:textId="77777777" w:rsidR="004E34F9" w:rsidRPr="00501620" w:rsidRDefault="004E34F9" w:rsidP="004E34F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2E4714DE" w14:textId="77777777" w:rsidR="004E34F9" w:rsidRPr="00AF0476" w:rsidRDefault="004E34F9" w:rsidP="004E34F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047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AF04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ราย </w:t>
            </w:r>
            <w:r w:rsidR="00945E9A" w:rsidRPr="00AF0476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  <w:r w:rsidRPr="00AF04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34F9" w:rsidRPr="00AF0476" w14:paraId="5F056971" w14:textId="77777777" w:rsidTr="004E34F9">
        <w:tc>
          <w:tcPr>
            <w:tcW w:w="3686" w:type="dxa"/>
          </w:tcPr>
          <w:p w14:paraId="0F6E4102" w14:textId="77777777" w:rsidR="004E34F9" w:rsidRPr="00AF0476" w:rsidRDefault="004E34F9" w:rsidP="00945E9A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13C09AF5" w14:textId="77777777" w:rsidR="004E34F9" w:rsidRPr="00AF0476" w:rsidRDefault="004E34F9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สำหรับงว</w:t>
            </w:r>
            <w:r w:rsidR="009C06BF" w:rsidRPr="00AF0476">
              <w:rPr>
                <w:rFonts w:ascii="Angsana New" w:hAnsi="Angsana New" w:hint="cs"/>
                <w:sz w:val="30"/>
                <w:szCs w:val="30"/>
                <w:cs/>
              </w:rPr>
              <w:t>ดเก้า</w:t>
            </w: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4E34F9" w:rsidRPr="00AF0476" w14:paraId="257EF179" w14:textId="77777777" w:rsidTr="004E34F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6DAAF5FB" w14:textId="77777777" w:rsidR="004E34F9" w:rsidRPr="00AF0476" w:rsidRDefault="004E34F9" w:rsidP="00D20C1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AB8788" w14:textId="77777777" w:rsidR="004E34F9" w:rsidRPr="00AF0476" w:rsidRDefault="004E34F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04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97B553C" w14:textId="77777777" w:rsidR="004E34F9" w:rsidRPr="00AF0476" w:rsidRDefault="004E34F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8196B2" w14:textId="77777777" w:rsidR="004E34F9" w:rsidRPr="00AF0476" w:rsidRDefault="004E34F9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F047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AF047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E34F9" w:rsidRPr="00AF0476" w14:paraId="1F063EEA" w14:textId="77777777" w:rsidTr="004E34F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12027B63" w14:textId="77777777" w:rsidR="004E34F9" w:rsidRPr="00AF0476" w:rsidRDefault="004E34F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44442EF" w14:textId="77777777" w:rsidR="004E34F9" w:rsidRPr="00AF0476" w:rsidRDefault="004E34F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4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49C8869E" w14:textId="77777777" w:rsidR="004E34F9" w:rsidRPr="00AF0476" w:rsidRDefault="004E34F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2CE1334A" w14:textId="77777777" w:rsidR="004E34F9" w:rsidRPr="00AF0476" w:rsidRDefault="004E34F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4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56797A32" w14:textId="77777777" w:rsidR="004E34F9" w:rsidRPr="00AF0476" w:rsidRDefault="004E34F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D51A19D" w14:textId="77777777" w:rsidR="004E34F9" w:rsidRPr="00AF0476" w:rsidRDefault="004E34F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4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0FB1C886" w14:textId="77777777" w:rsidR="004E34F9" w:rsidRPr="00AF0476" w:rsidRDefault="004E34F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326670E8" w14:textId="77777777" w:rsidR="004E34F9" w:rsidRPr="00AF0476" w:rsidRDefault="004E34F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4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4E34F9" w:rsidRPr="00AF0476" w14:paraId="002B0D83" w14:textId="77777777" w:rsidTr="004E34F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4DA84730" w14:textId="77777777" w:rsidR="004E34F9" w:rsidRPr="00AF0476" w:rsidRDefault="004E34F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14:paraId="4BBFCE69" w14:textId="77777777" w:rsidR="004E34F9" w:rsidRPr="00AF0476" w:rsidRDefault="004E34F9" w:rsidP="00945E9A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85E610C" w14:textId="77777777" w:rsidR="004E34F9" w:rsidRPr="00AF0476" w:rsidRDefault="004E34F9" w:rsidP="00945E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14:paraId="77BDC719" w14:textId="77777777" w:rsidR="004E34F9" w:rsidRPr="00AF0476" w:rsidRDefault="004E34F9" w:rsidP="00945E9A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8BFDB2" w14:textId="77777777" w:rsidR="004E34F9" w:rsidRPr="00AF0476" w:rsidRDefault="004E34F9" w:rsidP="00945E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14:paraId="039079FF" w14:textId="77777777" w:rsidR="004E34F9" w:rsidRPr="00AF0476" w:rsidRDefault="004E34F9" w:rsidP="00945E9A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8A4E76E" w14:textId="77777777" w:rsidR="004E34F9" w:rsidRPr="00AF0476" w:rsidRDefault="004E34F9" w:rsidP="00945E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14:paraId="494F3EDA" w14:textId="77777777" w:rsidR="004E34F9" w:rsidRPr="00AF0476" w:rsidRDefault="004E34F9" w:rsidP="00945E9A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64EA" w:rsidRPr="009C03E3" w14:paraId="350CEA1B" w14:textId="77777777" w:rsidTr="00945E9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  <w:vAlign w:val="bottom"/>
          </w:tcPr>
          <w:p w14:paraId="0EB205AD" w14:textId="77777777" w:rsidR="00DE64EA" w:rsidRPr="00AF0476" w:rsidRDefault="00DE64EA" w:rsidP="00BC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0476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 w:rsidR="00BC5BA0" w:rsidRPr="00AF04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908255" w14:textId="77777777" w:rsidR="00DE64EA" w:rsidRPr="00AF0476" w:rsidRDefault="00DE64EA" w:rsidP="00AF0476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0476">
              <w:rPr>
                <w:rFonts w:ascii="Angsana New" w:hAnsi="Angsana New"/>
                <w:sz w:val="30"/>
                <w:szCs w:val="30"/>
              </w:rPr>
              <w:t>2</w:t>
            </w:r>
            <w:r w:rsidR="00AF0476" w:rsidRPr="00AF0476">
              <w:rPr>
                <w:rFonts w:ascii="Angsana New" w:hAnsi="Angsana New"/>
                <w:sz w:val="30"/>
                <w:szCs w:val="30"/>
              </w:rPr>
              <w:t>45</w:t>
            </w:r>
            <w:r w:rsidRPr="00AF0476">
              <w:rPr>
                <w:rFonts w:ascii="Angsana New" w:hAnsi="Angsana New"/>
                <w:sz w:val="30"/>
                <w:szCs w:val="30"/>
              </w:rPr>
              <w:t>,</w:t>
            </w:r>
            <w:r w:rsidR="00AF0476" w:rsidRPr="00AF0476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68E4DFD5" w14:textId="77777777" w:rsidR="00DE64EA" w:rsidRPr="00AF0476" w:rsidRDefault="00DE64EA" w:rsidP="00DE64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14:paraId="2F6BE272" w14:textId="77777777" w:rsidR="00DE64EA" w:rsidRPr="00AF0476" w:rsidRDefault="00DE64EA" w:rsidP="00DE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47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14:paraId="58DAF0C0" w14:textId="77777777" w:rsidR="00DE64EA" w:rsidRPr="00AF0476" w:rsidRDefault="00DE64EA" w:rsidP="00DE64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52DE93" w14:textId="77777777" w:rsidR="00DE64EA" w:rsidRPr="00AF0476" w:rsidRDefault="00DE64EA" w:rsidP="00AF0476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0476">
              <w:rPr>
                <w:rFonts w:ascii="Angsana New" w:hAnsi="Angsana New"/>
                <w:sz w:val="30"/>
                <w:szCs w:val="30"/>
              </w:rPr>
              <w:t>2</w:t>
            </w:r>
            <w:r w:rsidR="00AF0476" w:rsidRPr="00AF0476">
              <w:rPr>
                <w:rFonts w:ascii="Angsana New" w:hAnsi="Angsana New"/>
                <w:sz w:val="30"/>
                <w:szCs w:val="30"/>
              </w:rPr>
              <w:t>45</w:t>
            </w:r>
            <w:r w:rsidRPr="00AF0476">
              <w:rPr>
                <w:rFonts w:ascii="Angsana New" w:hAnsi="Angsana New"/>
                <w:sz w:val="30"/>
                <w:szCs w:val="30"/>
              </w:rPr>
              <w:t>,</w:t>
            </w:r>
            <w:r w:rsidR="00AF0476" w:rsidRPr="00AF0476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20318BAA" w14:textId="77777777" w:rsidR="00DE64EA" w:rsidRPr="00AF0476" w:rsidRDefault="00DE64EA" w:rsidP="00DE64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C7BF91" w14:textId="77777777" w:rsidR="00DE64EA" w:rsidRPr="00B06BC0" w:rsidRDefault="001C2E22" w:rsidP="00DE64EA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218</w:t>
            </w:r>
            <w:r w:rsidR="00DE64EA" w:rsidRPr="00AF0476">
              <w:rPr>
                <w:rFonts w:ascii="Angsana New" w:hAnsi="Angsana New"/>
                <w:sz w:val="30"/>
                <w:szCs w:val="30"/>
              </w:rPr>
              <w:t>,</w:t>
            </w:r>
            <w:r w:rsidRPr="00AF0476">
              <w:rPr>
                <w:rFonts w:ascii="Angsana New" w:hAnsi="Angsana New" w:hint="cs"/>
                <w:sz w:val="30"/>
                <w:szCs w:val="30"/>
                <w:cs/>
              </w:rPr>
              <w:t>471</w:t>
            </w:r>
          </w:p>
        </w:tc>
      </w:tr>
    </w:tbl>
    <w:p w14:paraId="4B7DCBC6" w14:textId="77777777" w:rsidR="00B7092B" w:rsidRDefault="00B7092B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FF4D16" w14:textId="77777777" w:rsidR="002674CF" w:rsidRDefault="002674CF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43D1CE2" w14:textId="77777777" w:rsidR="002674CF" w:rsidRDefault="002674CF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89E66A" w14:textId="77777777" w:rsidR="002674CF" w:rsidRDefault="002674CF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05941F5" w14:textId="77777777" w:rsidR="00B91A48" w:rsidRDefault="00B91A48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การจำแนกรายได้</w:t>
      </w:r>
    </w:p>
    <w:p w14:paraId="1B44187E" w14:textId="77777777" w:rsidR="00B91A48" w:rsidRDefault="00B91A48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284"/>
        <w:gridCol w:w="1275"/>
        <w:gridCol w:w="284"/>
        <w:gridCol w:w="1276"/>
        <w:gridCol w:w="283"/>
        <w:gridCol w:w="1276"/>
      </w:tblGrid>
      <w:tr w:rsidR="00C20C39" w:rsidRPr="004F07C8" w14:paraId="5F659707" w14:textId="77777777" w:rsidTr="00945E9A">
        <w:trPr>
          <w:cantSplit/>
        </w:trPr>
        <w:tc>
          <w:tcPr>
            <w:tcW w:w="3969" w:type="dxa"/>
          </w:tcPr>
          <w:p w14:paraId="1E6C4E00" w14:textId="77777777" w:rsidR="00C20C39" w:rsidRPr="004F07C8" w:rsidRDefault="00C20C3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3BF920A1" w14:textId="77777777" w:rsidR="00C20C39" w:rsidRPr="004F07C8" w:rsidRDefault="00C20C39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C20C39" w:rsidRPr="004F07C8" w14:paraId="25D91652" w14:textId="77777777" w:rsidTr="00945E9A">
        <w:trPr>
          <w:cantSplit/>
        </w:trPr>
        <w:tc>
          <w:tcPr>
            <w:tcW w:w="3969" w:type="dxa"/>
          </w:tcPr>
          <w:p w14:paraId="575FDFE0" w14:textId="77777777" w:rsidR="00C20C39" w:rsidRPr="004F07C8" w:rsidRDefault="00C20C3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141C89A4" w14:textId="77777777" w:rsidR="00C20C39" w:rsidRDefault="00C20C39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C20C39" w:rsidRPr="004F07C8" w14:paraId="4A643426" w14:textId="77777777" w:rsidTr="00945E9A">
        <w:trPr>
          <w:cantSplit/>
        </w:trPr>
        <w:tc>
          <w:tcPr>
            <w:tcW w:w="3969" w:type="dxa"/>
          </w:tcPr>
          <w:p w14:paraId="143A150B" w14:textId="77777777" w:rsidR="00C20C39" w:rsidRPr="004F07C8" w:rsidRDefault="00C20C3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4604E4" w14:textId="77777777" w:rsidR="00C20C39" w:rsidRPr="004F07C8" w:rsidRDefault="00C20C3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03653A8" w14:textId="77777777" w:rsidR="00C20C39" w:rsidRPr="004F07C8" w:rsidRDefault="00C20C3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3409AE" w14:textId="77777777" w:rsidR="00C20C39" w:rsidRPr="004F07C8" w:rsidRDefault="00C20C39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20C39" w:rsidRPr="00F51F88" w14:paraId="0AE63035" w14:textId="77777777" w:rsidTr="00945E9A">
        <w:trPr>
          <w:cantSplit/>
        </w:trPr>
        <w:tc>
          <w:tcPr>
            <w:tcW w:w="3969" w:type="dxa"/>
          </w:tcPr>
          <w:p w14:paraId="0131792A" w14:textId="77777777" w:rsidR="00C20C39" w:rsidRPr="00F51F88" w:rsidRDefault="00C20C3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201EE30" w14:textId="77777777" w:rsidR="00C20C39" w:rsidRPr="00836535" w:rsidRDefault="00C20C3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7F1B8E89" w14:textId="77777777" w:rsidR="00C20C39" w:rsidRPr="00F51F88" w:rsidRDefault="00C20C3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382709" w14:textId="77777777" w:rsidR="00C20C39" w:rsidRPr="00836535" w:rsidRDefault="00C20C3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14:paraId="083E7B7C" w14:textId="77777777" w:rsidR="00C20C39" w:rsidRPr="00F51F88" w:rsidRDefault="00C20C3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13F725" w14:textId="77777777" w:rsidR="00C20C39" w:rsidRPr="00836535" w:rsidRDefault="00C20C3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</w:tcPr>
          <w:p w14:paraId="78FD41FF" w14:textId="77777777" w:rsidR="00C20C39" w:rsidRPr="00F51F88" w:rsidRDefault="00C20C3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D9C1A2" w14:textId="77777777" w:rsidR="00C20C39" w:rsidRPr="00836535" w:rsidRDefault="00C20C3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C20C39" w:rsidRPr="0040703F" w14:paraId="54B292BD" w14:textId="77777777" w:rsidTr="00945E9A">
        <w:trPr>
          <w:cantSplit/>
        </w:trPr>
        <w:tc>
          <w:tcPr>
            <w:tcW w:w="3969" w:type="dxa"/>
          </w:tcPr>
          <w:p w14:paraId="3BD41840" w14:textId="77777777" w:rsidR="00C20C39" w:rsidRPr="0034376C" w:rsidRDefault="00C20C3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7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14:paraId="52B33587" w14:textId="77777777" w:rsidR="00C20C39" w:rsidRPr="001E535E" w:rsidRDefault="00C20C39" w:rsidP="00945E9A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4019538F" w14:textId="77777777" w:rsidR="00C20C39" w:rsidRPr="0040703F" w:rsidRDefault="00C20C39" w:rsidP="00945E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6A774C9" w14:textId="77777777" w:rsidR="00C20C39" w:rsidRPr="001E535E" w:rsidRDefault="00C20C39" w:rsidP="00945E9A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013802B6" w14:textId="77777777" w:rsidR="00C20C39" w:rsidRPr="0040703F" w:rsidRDefault="00C20C39" w:rsidP="00945E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CCCC2BA" w14:textId="77777777" w:rsidR="00C20C39" w:rsidRPr="001E535E" w:rsidRDefault="00C20C39" w:rsidP="00945E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14:paraId="365745C5" w14:textId="77777777" w:rsidR="00C20C39" w:rsidRPr="0040703F" w:rsidRDefault="00C20C39" w:rsidP="00945E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4D1C6098" w14:textId="77777777" w:rsidR="00C20C39" w:rsidRPr="001E535E" w:rsidRDefault="00C20C39" w:rsidP="00945E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C20C39" w:rsidRPr="00FE6E1F" w14:paraId="426DC132" w14:textId="77777777" w:rsidTr="00945E9A">
        <w:trPr>
          <w:cantSplit/>
        </w:trPr>
        <w:tc>
          <w:tcPr>
            <w:tcW w:w="3969" w:type="dxa"/>
          </w:tcPr>
          <w:p w14:paraId="61B44F99" w14:textId="77777777" w:rsidR="00C20C39" w:rsidRPr="007C5763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5D5E92D9" w14:textId="77777777" w:rsidR="00C20C39" w:rsidRPr="00F06FEF" w:rsidRDefault="00F06FEF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6FEF">
              <w:rPr>
                <w:rFonts w:ascii="Angsana New" w:hAnsi="Angsana New"/>
                <w:bCs/>
                <w:sz w:val="30"/>
                <w:szCs w:val="30"/>
              </w:rPr>
              <w:t>684,052</w:t>
            </w:r>
          </w:p>
        </w:tc>
        <w:tc>
          <w:tcPr>
            <w:tcW w:w="284" w:type="dxa"/>
          </w:tcPr>
          <w:p w14:paraId="103468C0" w14:textId="77777777" w:rsidR="00C20C39" w:rsidRPr="00F06FEF" w:rsidRDefault="00C20C39" w:rsidP="00C20C39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5A34007" w14:textId="77777777" w:rsidR="00C20C39" w:rsidRPr="00F06FEF" w:rsidRDefault="00F06FEF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6FEF">
              <w:rPr>
                <w:rFonts w:ascii="Angsana New" w:hAnsi="Angsana New"/>
                <w:bCs/>
                <w:sz w:val="30"/>
                <w:szCs w:val="30"/>
              </w:rPr>
              <w:t>800,117</w:t>
            </w:r>
          </w:p>
        </w:tc>
        <w:tc>
          <w:tcPr>
            <w:tcW w:w="284" w:type="dxa"/>
          </w:tcPr>
          <w:p w14:paraId="22DC21D0" w14:textId="77777777" w:rsidR="00C20C39" w:rsidRPr="00F06FEF" w:rsidRDefault="00C20C39" w:rsidP="00C20C39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14:paraId="7209F729" w14:textId="77777777" w:rsidR="00C20C39" w:rsidRPr="00F06FEF" w:rsidRDefault="00F06FEF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6FEF">
              <w:rPr>
                <w:rFonts w:ascii="Angsana New" w:hAnsi="Angsana New"/>
                <w:bCs/>
                <w:sz w:val="30"/>
                <w:szCs w:val="30"/>
              </w:rPr>
              <w:t>407,834</w:t>
            </w:r>
          </w:p>
        </w:tc>
        <w:tc>
          <w:tcPr>
            <w:tcW w:w="283" w:type="dxa"/>
          </w:tcPr>
          <w:p w14:paraId="035BCE7E" w14:textId="77777777" w:rsidR="00C20C39" w:rsidRPr="00F06FEF" w:rsidRDefault="00C20C39" w:rsidP="00C20C3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740D6F25" w14:textId="77777777" w:rsidR="00C20C39" w:rsidRPr="00F06FEF" w:rsidRDefault="00F06FEF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6FEF">
              <w:rPr>
                <w:rFonts w:ascii="Angsana New" w:hAnsi="Angsana New"/>
                <w:bCs/>
                <w:sz w:val="30"/>
                <w:szCs w:val="30"/>
              </w:rPr>
              <w:t>460,258</w:t>
            </w:r>
          </w:p>
        </w:tc>
      </w:tr>
      <w:tr w:rsidR="00C20C39" w:rsidRPr="00FE6E1F" w14:paraId="79FD5975" w14:textId="77777777" w:rsidTr="00C20C39">
        <w:trPr>
          <w:cantSplit/>
        </w:trPr>
        <w:tc>
          <w:tcPr>
            <w:tcW w:w="3969" w:type="dxa"/>
          </w:tcPr>
          <w:p w14:paraId="07998498" w14:textId="77777777" w:rsidR="00C20C39" w:rsidRPr="007C5763" w:rsidRDefault="00945E9A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  <w:r w:rsidR="00C20C39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รายได้จากการให้บริการระยะสั้น</w:t>
            </w:r>
          </w:p>
        </w:tc>
        <w:tc>
          <w:tcPr>
            <w:tcW w:w="1276" w:type="dxa"/>
            <w:vAlign w:val="center"/>
          </w:tcPr>
          <w:p w14:paraId="27805E23" w14:textId="77777777" w:rsidR="00C20C39" w:rsidRPr="001C2E22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2A830EC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096976CC" w14:textId="77777777" w:rsidR="00C20C39" w:rsidRPr="001C2E22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DFF3845" w14:textId="77777777" w:rsidR="00C20C39" w:rsidRPr="00090CC2" w:rsidRDefault="00C20C39" w:rsidP="00C20C3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14:paraId="331E7677" w14:textId="77777777" w:rsidR="00C20C39" w:rsidRPr="001C2E22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32B381CB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2B8720AD" w14:textId="77777777" w:rsidR="00C20C39" w:rsidRPr="001C2E22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C20C39" w:rsidRPr="00FE6E1F" w14:paraId="4477F592" w14:textId="77777777" w:rsidTr="00945E9A">
        <w:trPr>
          <w:cantSplit/>
        </w:trPr>
        <w:tc>
          <w:tcPr>
            <w:tcW w:w="3969" w:type="dxa"/>
          </w:tcPr>
          <w:p w14:paraId="075DE670" w14:textId="77777777" w:rsidR="00C20C39" w:rsidRPr="007C5763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(ไม่เกิน </w:t>
            </w:r>
            <w:r w:rsidR="00FF726F">
              <w:rPr>
                <w:rFonts w:ascii="Angsana New" w:hAnsi="Angsana New"/>
                <w:sz w:val="30"/>
                <w:szCs w:val="30"/>
              </w:rPr>
              <w:t>1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  <w:r w:rsidR="00FF726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วัน)</w:t>
            </w:r>
          </w:p>
        </w:tc>
        <w:tc>
          <w:tcPr>
            <w:tcW w:w="1276" w:type="dxa"/>
            <w:vAlign w:val="center"/>
          </w:tcPr>
          <w:p w14:paraId="385E1B66" w14:textId="34BFB40D" w:rsidR="00C20C39" w:rsidRPr="005D639D" w:rsidRDefault="00620B23" w:rsidP="005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4C6AA7" w:rsidRPr="005D639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671</w:t>
            </w:r>
          </w:p>
        </w:tc>
        <w:tc>
          <w:tcPr>
            <w:tcW w:w="284" w:type="dxa"/>
          </w:tcPr>
          <w:p w14:paraId="0D4DE130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7FC4ACB3" w14:textId="77777777" w:rsidR="00C20C39" w:rsidRPr="005D639D" w:rsidRDefault="004C6AA7" w:rsidP="005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12,7</w:t>
            </w:r>
            <w:r w:rsidR="005D639D" w:rsidRPr="005D639D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14:paraId="37224D0F" w14:textId="77777777" w:rsidR="00C20C39" w:rsidRPr="00090CC2" w:rsidRDefault="00C20C39" w:rsidP="00C20C3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14:paraId="39F30002" w14:textId="77777777" w:rsidR="00C20C39" w:rsidRPr="005D639D" w:rsidRDefault="005D639D" w:rsidP="005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4C6AA7" w:rsidRPr="005D639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D639D">
              <w:rPr>
                <w:rFonts w:ascii="Angsana New" w:hAnsi="Angsana New"/>
                <w:bCs/>
                <w:sz w:val="30"/>
                <w:szCs w:val="30"/>
              </w:rPr>
              <w:t>415</w:t>
            </w:r>
          </w:p>
        </w:tc>
        <w:tc>
          <w:tcPr>
            <w:tcW w:w="283" w:type="dxa"/>
          </w:tcPr>
          <w:p w14:paraId="3A54121C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46479DA7" w14:textId="77777777" w:rsidR="00C20C39" w:rsidRPr="005D639D" w:rsidRDefault="00C20C39" w:rsidP="005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15,</w:t>
            </w:r>
            <w:r w:rsidR="005D639D" w:rsidRPr="005D639D">
              <w:rPr>
                <w:rFonts w:ascii="Angsana New" w:hAnsi="Angsana New"/>
                <w:bCs/>
                <w:sz w:val="30"/>
                <w:szCs w:val="30"/>
              </w:rPr>
              <w:t>804</w:t>
            </w:r>
          </w:p>
        </w:tc>
      </w:tr>
      <w:tr w:rsidR="00C20C39" w:rsidRPr="00FE6E1F" w14:paraId="78A221B1" w14:textId="77777777" w:rsidTr="00945E9A">
        <w:trPr>
          <w:cantSplit/>
        </w:trPr>
        <w:tc>
          <w:tcPr>
            <w:tcW w:w="3969" w:type="dxa"/>
          </w:tcPr>
          <w:p w14:paraId="4914BD14" w14:textId="77777777" w:rsidR="00C20C39" w:rsidRPr="007C5763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A67657" w14:textId="2B8C9487" w:rsidR="00C20C39" w:rsidRPr="005D639D" w:rsidRDefault="00C25EC2" w:rsidP="005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C37F55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620B2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5D639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20B23">
              <w:rPr>
                <w:rFonts w:ascii="Angsana New" w:hAnsi="Angsana New"/>
                <w:bCs/>
                <w:sz w:val="30"/>
                <w:szCs w:val="30"/>
              </w:rPr>
              <w:t>723</w:t>
            </w:r>
          </w:p>
        </w:tc>
        <w:tc>
          <w:tcPr>
            <w:tcW w:w="284" w:type="dxa"/>
          </w:tcPr>
          <w:p w14:paraId="7C16CBC8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194B23E" w14:textId="77777777" w:rsidR="00C20C39" w:rsidRPr="005D639D" w:rsidRDefault="004C6AA7" w:rsidP="005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5D639D" w:rsidRPr="005D639D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5D639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D639D" w:rsidRPr="005D639D">
              <w:rPr>
                <w:rFonts w:ascii="Angsana New" w:hAnsi="Angsana New"/>
                <w:bCs/>
                <w:sz w:val="30"/>
                <w:szCs w:val="30"/>
              </w:rPr>
              <w:t>847</w:t>
            </w:r>
          </w:p>
        </w:tc>
        <w:tc>
          <w:tcPr>
            <w:tcW w:w="284" w:type="dxa"/>
          </w:tcPr>
          <w:p w14:paraId="1086AE4C" w14:textId="77777777" w:rsidR="00C20C39" w:rsidRPr="00090CC2" w:rsidRDefault="00C20C39" w:rsidP="00C20C3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D94ED0" w14:textId="77777777" w:rsidR="00C20C39" w:rsidRPr="005D639D" w:rsidRDefault="004C6AA7" w:rsidP="005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="005D639D" w:rsidRPr="005D639D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5D639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D639D" w:rsidRPr="005D639D">
              <w:rPr>
                <w:rFonts w:ascii="Angsana New" w:hAnsi="Angsana New"/>
                <w:bCs/>
                <w:sz w:val="30"/>
                <w:szCs w:val="30"/>
              </w:rPr>
              <w:t>249</w:t>
            </w:r>
          </w:p>
        </w:tc>
        <w:tc>
          <w:tcPr>
            <w:tcW w:w="283" w:type="dxa"/>
          </w:tcPr>
          <w:p w14:paraId="40B133B1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918D4A1" w14:textId="77777777" w:rsidR="00C20C39" w:rsidRPr="005D639D" w:rsidRDefault="005D639D" w:rsidP="005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476,062</w:t>
            </w:r>
          </w:p>
        </w:tc>
      </w:tr>
      <w:tr w:rsidR="00C20C39" w:rsidRPr="00FE6E1F" w14:paraId="534A7E16" w14:textId="77777777" w:rsidTr="00945E9A">
        <w:trPr>
          <w:cantSplit/>
        </w:trPr>
        <w:tc>
          <w:tcPr>
            <w:tcW w:w="3969" w:type="dxa"/>
          </w:tcPr>
          <w:p w14:paraId="7EF37124" w14:textId="77777777" w:rsidR="00C20C39" w:rsidRPr="0034376C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7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14:paraId="5C487D5E" w14:textId="77777777" w:rsidR="00C20C39" w:rsidRPr="005D639D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3FE72C3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14:paraId="33858718" w14:textId="77777777" w:rsidR="00C20C39" w:rsidRPr="005D639D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49C7EE9" w14:textId="77777777" w:rsidR="00C20C39" w:rsidRPr="00090CC2" w:rsidRDefault="00C20C39" w:rsidP="00C20C3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14:paraId="22BD664C" w14:textId="77777777" w:rsidR="00C20C39" w:rsidRPr="005D639D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70A272F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3B8E0B0B" w14:textId="77777777" w:rsidR="00C20C39" w:rsidRPr="005D639D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20C39" w:rsidRPr="00FE6E1F" w14:paraId="6300F683" w14:textId="77777777" w:rsidTr="00945E9A">
        <w:trPr>
          <w:cantSplit/>
        </w:trPr>
        <w:tc>
          <w:tcPr>
            <w:tcW w:w="3969" w:type="dxa"/>
          </w:tcPr>
          <w:p w14:paraId="6BD3EAB4" w14:textId="77777777" w:rsidR="00C20C39" w:rsidRPr="007C5763" w:rsidRDefault="00945E9A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  <w:r w:rsidR="00C20C39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DFFDFE" w14:textId="247615F1" w:rsidR="00C20C39" w:rsidRPr="005D639D" w:rsidRDefault="00620B23" w:rsidP="005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C6AA7" w:rsidRPr="005D639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357</w:t>
            </w:r>
          </w:p>
        </w:tc>
        <w:tc>
          <w:tcPr>
            <w:tcW w:w="284" w:type="dxa"/>
          </w:tcPr>
          <w:p w14:paraId="1B1FC3D4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CA86B97" w14:textId="77777777" w:rsidR="00C20C39" w:rsidRPr="005D639D" w:rsidRDefault="005D639D" w:rsidP="005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C20C39" w:rsidRPr="005D639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D639D">
              <w:rPr>
                <w:rFonts w:ascii="Angsana New" w:hAnsi="Angsana New"/>
                <w:bCs/>
                <w:sz w:val="30"/>
                <w:szCs w:val="30"/>
              </w:rPr>
              <w:t>585</w:t>
            </w:r>
          </w:p>
        </w:tc>
        <w:tc>
          <w:tcPr>
            <w:tcW w:w="284" w:type="dxa"/>
          </w:tcPr>
          <w:p w14:paraId="543455F2" w14:textId="77777777" w:rsidR="00C20C39" w:rsidRPr="00090CC2" w:rsidRDefault="00C20C39" w:rsidP="00C20C3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D219CD" w14:textId="77777777" w:rsidR="00C20C39" w:rsidRPr="005D639D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46</w:t>
            </w:r>
            <w:r w:rsidR="005D639D" w:rsidRPr="005D639D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7534B518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146204" w14:textId="77777777" w:rsidR="00C20C39" w:rsidRPr="005D639D" w:rsidRDefault="00C20C39" w:rsidP="00C20C39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63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20C39" w:rsidRPr="00FE6E1F" w14:paraId="51C8E92A" w14:textId="77777777" w:rsidTr="00945E9A">
        <w:trPr>
          <w:cantSplit/>
        </w:trPr>
        <w:tc>
          <w:tcPr>
            <w:tcW w:w="3969" w:type="dxa"/>
          </w:tcPr>
          <w:p w14:paraId="36FDEF3C" w14:textId="77777777" w:rsidR="00C20C39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6CFB400" w14:textId="77777777" w:rsidR="00C20C39" w:rsidRPr="00B63CBB" w:rsidRDefault="00F06FEF" w:rsidP="00F0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2B45">
              <w:rPr>
                <w:rFonts w:ascii="Angsana New" w:hAnsi="Angsana New" w:hint="cs"/>
                <w:b/>
                <w:sz w:val="30"/>
                <w:szCs w:val="30"/>
                <w:cs/>
              </w:rPr>
              <w:t>69</w:t>
            </w:r>
            <w:r w:rsidRPr="005D639D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B63CBB" w:rsidRPr="00B63CB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080</w:t>
            </w:r>
          </w:p>
        </w:tc>
        <w:tc>
          <w:tcPr>
            <w:tcW w:w="284" w:type="dxa"/>
          </w:tcPr>
          <w:p w14:paraId="293950B9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6DA9231" w14:textId="77777777" w:rsidR="00C20C39" w:rsidRPr="005D639D" w:rsidRDefault="00F06FEF" w:rsidP="00F0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814</w:t>
            </w:r>
            <w:r w:rsidR="00B63CBB" w:rsidRPr="005D639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D639D">
              <w:rPr>
                <w:rFonts w:ascii="Angsana New" w:hAnsi="Angsana New"/>
                <w:bCs/>
                <w:sz w:val="30"/>
                <w:szCs w:val="30"/>
              </w:rPr>
              <w:t>432</w:t>
            </w:r>
          </w:p>
        </w:tc>
        <w:tc>
          <w:tcPr>
            <w:tcW w:w="284" w:type="dxa"/>
          </w:tcPr>
          <w:p w14:paraId="5A271221" w14:textId="77777777" w:rsidR="00C20C39" w:rsidRPr="00090CC2" w:rsidRDefault="00C20C39" w:rsidP="00C20C3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7EF5BE6" w14:textId="77777777" w:rsidR="00C20C39" w:rsidRPr="00F06FEF" w:rsidRDefault="004C6AA7" w:rsidP="00F0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6FEF"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="00F06FEF" w:rsidRPr="00F06FEF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F06FE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06FEF" w:rsidRPr="00F06FEF">
              <w:rPr>
                <w:rFonts w:ascii="Angsana New" w:hAnsi="Angsana New"/>
                <w:bCs/>
                <w:sz w:val="30"/>
                <w:szCs w:val="30"/>
              </w:rPr>
              <w:t>716</w:t>
            </w:r>
          </w:p>
        </w:tc>
        <w:tc>
          <w:tcPr>
            <w:tcW w:w="283" w:type="dxa"/>
          </w:tcPr>
          <w:p w14:paraId="24A54D37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48FF578" w14:textId="77777777" w:rsidR="00C20C39" w:rsidRPr="00F06FEF" w:rsidRDefault="00F06FEF" w:rsidP="00F0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6FEF">
              <w:rPr>
                <w:rFonts w:ascii="Angsana New" w:hAnsi="Angsana New"/>
                <w:bCs/>
                <w:sz w:val="30"/>
                <w:szCs w:val="30"/>
              </w:rPr>
              <w:t>476</w:t>
            </w:r>
            <w:r w:rsidR="00C20C39" w:rsidRPr="00F06FE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06FEF">
              <w:rPr>
                <w:rFonts w:ascii="Angsana New" w:hAnsi="Angsana New"/>
                <w:bCs/>
                <w:sz w:val="30"/>
                <w:szCs w:val="30"/>
              </w:rPr>
              <w:t>062</w:t>
            </w:r>
          </w:p>
        </w:tc>
      </w:tr>
    </w:tbl>
    <w:p w14:paraId="23A5D1BE" w14:textId="77777777" w:rsidR="00D63E8E" w:rsidRPr="002674CF" w:rsidRDefault="00536F9B" w:rsidP="00536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20"/>
        </w:tabs>
        <w:rPr>
          <w:sz w:val="30"/>
          <w:szCs w:val="30"/>
        </w:rPr>
      </w:pPr>
      <w:r>
        <w:rPr>
          <w:sz w:val="30"/>
          <w:szCs w:val="30"/>
          <w:cs/>
        </w:rPr>
        <w:tab/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284"/>
        <w:gridCol w:w="1275"/>
        <w:gridCol w:w="284"/>
        <w:gridCol w:w="1276"/>
        <w:gridCol w:w="283"/>
        <w:gridCol w:w="1276"/>
      </w:tblGrid>
      <w:tr w:rsidR="00C20C39" w:rsidRPr="004F07C8" w14:paraId="1D50AAC6" w14:textId="77777777" w:rsidTr="00945E9A">
        <w:trPr>
          <w:cantSplit/>
        </w:trPr>
        <w:tc>
          <w:tcPr>
            <w:tcW w:w="3969" w:type="dxa"/>
          </w:tcPr>
          <w:p w14:paraId="2B6C2590" w14:textId="77777777" w:rsidR="00C20C39" w:rsidRPr="004F07C8" w:rsidRDefault="00C20C3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6EE9E059" w14:textId="77777777" w:rsidR="00C20C39" w:rsidRPr="004F07C8" w:rsidRDefault="00C20C39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C20C39" w:rsidRPr="004F07C8" w14:paraId="2D067839" w14:textId="77777777" w:rsidTr="00945E9A">
        <w:trPr>
          <w:cantSplit/>
        </w:trPr>
        <w:tc>
          <w:tcPr>
            <w:tcW w:w="3969" w:type="dxa"/>
          </w:tcPr>
          <w:p w14:paraId="3AB42BE5" w14:textId="77777777" w:rsidR="00C20C39" w:rsidRPr="004F07C8" w:rsidRDefault="00C20C3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2D04D259" w14:textId="77777777" w:rsidR="00C20C39" w:rsidRDefault="00C20C39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1C2E22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C20C39" w:rsidRPr="004F07C8" w14:paraId="17DEFE11" w14:textId="77777777" w:rsidTr="00945E9A">
        <w:trPr>
          <w:cantSplit/>
        </w:trPr>
        <w:tc>
          <w:tcPr>
            <w:tcW w:w="3969" w:type="dxa"/>
          </w:tcPr>
          <w:p w14:paraId="6C3EFF04" w14:textId="77777777" w:rsidR="00C20C39" w:rsidRPr="004F07C8" w:rsidRDefault="00C20C3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CA3443" w14:textId="77777777" w:rsidR="00C20C39" w:rsidRPr="004F07C8" w:rsidRDefault="00C20C3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343D943" w14:textId="77777777" w:rsidR="00C20C39" w:rsidRPr="004F07C8" w:rsidRDefault="00C20C3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F2C0E5" w14:textId="77777777" w:rsidR="00C20C39" w:rsidRPr="004F07C8" w:rsidRDefault="00C20C39" w:rsidP="00945E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20C39" w:rsidRPr="00F51F88" w14:paraId="6CF0B855" w14:textId="77777777" w:rsidTr="00945E9A">
        <w:trPr>
          <w:cantSplit/>
        </w:trPr>
        <w:tc>
          <w:tcPr>
            <w:tcW w:w="3969" w:type="dxa"/>
          </w:tcPr>
          <w:p w14:paraId="60C582BA" w14:textId="77777777" w:rsidR="00C20C39" w:rsidRPr="00F51F88" w:rsidRDefault="00C20C3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350E63" w14:textId="77777777" w:rsidR="00C20C39" w:rsidRPr="00836535" w:rsidRDefault="00C20C3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5275A642" w14:textId="77777777" w:rsidR="00C20C39" w:rsidRPr="00F51F88" w:rsidRDefault="00C20C3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67817F5" w14:textId="77777777" w:rsidR="00C20C39" w:rsidRPr="00836535" w:rsidRDefault="00C20C3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14:paraId="483BCDA6" w14:textId="77777777" w:rsidR="00C20C39" w:rsidRPr="00F51F88" w:rsidRDefault="00C20C39" w:rsidP="00945E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4D2342" w14:textId="77777777" w:rsidR="00C20C39" w:rsidRPr="00836535" w:rsidRDefault="00C20C3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</w:tcPr>
          <w:p w14:paraId="5F4E7F87" w14:textId="77777777" w:rsidR="00C20C39" w:rsidRPr="00F51F88" w:rsidRDefault="00C20C3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7F551A" w14:textId="77777777" w:rsidR="00C20C39" w:rsidRPr="00836535" w:rsidRDefault="00C20C3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C20C39" w:rsidRPr="0040703F" w14:paraId="5B5601D9" w14:textId="77777777" w:rsidTr="00945E9A">
        <w:trPr>
          <w:cantSplit/>
        </w:trPr>
        <w:tc>
          <w:tcPr>
            <w:tcW w:w="3969" w:type="dxa"/>
          </w:tcPr>
          <w:p w14:paraId="69DC98AD" w14:textId="77777777" w:rsidR="00C20C39" w:rsidRPr="0034376C" w:rsidRDefault="00C20C39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7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14:paraId="4EDA122B" w14:textId="77777777" w:rsidR="00C20C39" w:rsidRPr="001E535E" w:rsidRDefault="00C20C39" w:rsidP="00945E9A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1EF7D5FD" w14:textId="77777777" w:rsidR="00C20C39" w:rsidRPr="0040703F" w:rsidRDefault="00C20C39" w:rsidP="00945E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4D900A3" w14:textId="77777777" w:rsidR="00C20C39" w:rsidRPr="001E535E" w:rsidRDefault="00C20C39" w:rsidP="00945E9A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33FA29C2" w14:textId="77777777" w:rsidR="00C20C39" w:rsidRPr="0040703F" w:rsidRDefault="00C20C39" w:rsidP="00945E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F20C854" w14:textId="77777777" w:rsidR="00C20C39" w:rsidRPr="001E535E" w:rsidRDefault="00C20C39" w:rsidP="00945E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14:paraId="47B1F19E" w14:textId="77777777" w:rsidR="00C20C39" w:rsidRPr="0040703F" w:rsidRDefault="00C20C39" w:rsidP="00945E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108F0F98" w14:textId="77777777" w:rsidR="00C20C39" w:rsidRPr="001E535E" w:rsidRDefault="00C20C39" w:rsidP="00945E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4C6AA7" w:rsidRPr="00FE6E1F" w14:paraId="1B9D40AE" w14:textId="77777777" w:rsidTr="00945E9A">
        <w:trPr>
          <w:cantSplit/>
        </w:trPr>
        <w:tc>
          <w:tcPr>
            <w:tcW w:w="3969" w:type="dxa"/>
          </w:tcPr>
          <w:p w14:paraId="0D91D48D" w14:textId="77777777" w:rsidR="004C6AA7" w:rsidRPr="007C5763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2E93DC39" w14:textId="77777777" w:rsidR="004C6AA7" w:rsidRPr="003461C3" w:rsidRDefault="003461C3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461C3">
              <w:rPr>
                <w:rFonts w:ascii="Angsana New" w:hAnsi="Angsana New"/>
                <w:bCs/>
                <w:sz w:val="30"/>
                <w:szCs w:val="30"/>
              </w:rPr>
              <w:t>2,099,375</w:t>
            </w:r>
          </w:p>
        </w:tc>
        <w:tc>
          <w:tcPr>
            <w:tcW w:w="284" w:type="dxa"/>
          </w:tcPr>
          <w:p w14:paraId="7974369E" w14:textId="77777777" w:rsidR="004C6AA7" w:rsidRPr="001C2E22" w:rsidRDefault="004C6AA7" w:rsidP="004C6AA7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604946" w14:textId="77777777" w:rsidR="004C6AA7" w:rsidRPr="003461C3" w:rsidRDefault="003461C3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461C3">
              <w:rPr>
                <w:rFonts w:ascii="Angsana New" w:hAnsi="Angsana New"/>
                <w:bCs/>
                <w:sz w:val="30"/>
                <w:szCs w:val="30"/>
              </w:rPr>
              <w:t>2,239,303</w:t>
            </w:r>
          </w:p>
        </w:tc>
        <w:tc>
          <w:tcPr>
            <w:tcW w:w="284" w:type="dxa"/>
          </w:tcPr>
          <w:p w14:paraId="5AE808A0" w14:textId="77777777" w:rsidR="004C6AA7" w:rsidRPr="001C2E22" w:rsidRDefault="004C6AA7" w:rsidP="004C6AA7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14:paraId="129FC841" w14:textId="77777777" w:rsidR="004C6AA7" w:rsidRPr="003461C3" w:rsidRDefault="003461C3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461C3">
              <w:rPr>
                <w:rFonts w:ascii="Angsana New" w:hAnsi="Angsana New"/>
                <w:bCs/>
                <w:sz w:val="30"/>
                <w:szCs w:val="30"/>
              </w:rPr>
              <w:t>1,232,709</w:t>
            </w:r>
          </w:p>
        </w:tc>
        <w:tc>
          <w:tcPr>
            <w:tcW w:w="283" w:type="dxa"/>
          </w:tcPr>
          <w:p w14:paraId="16D22F32" w14:textId="77777777" w:rsidR="004C6AA7" w:rsidRPr="001C2E22" w:rsidRDefault="004C6AA7" w:rsidP="004C6AA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186952E1" w14:textId="77777777" w:rsidR="004C6AA7" w:rsidRPr="003461C3" w:rsidRDefault="003461C3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461C3">
              <w:rPr>
                <w:rFonts w:ascii="Angsana New" w:hAnsi="Angsana New"/>
                <w:bCs/>
                <w:sz w:val="30"/>
                <w:szCs w:val="30"/>
              </w:rPr>
              <w:t>1,202,399</w:t>
            </w:r>
          </w:p>
        </w:tc>
      </w:tr>
      <w:tr w:rsidR="004C6AA7" w:rsidRPr="00FE6E1F" w14:paraId="579DADBA" w14:textId="77777777" w:rsidTr="00C20C39">
        <w:trPr>
          <w:cantSplit/>
        </w:trPr>
        <w:tc>
          <w:tcPr>
            <w:tcW w:w="3969" w:type="dxa"/>
          </w:tcPr>
          <w:p w14:paraId="7AC71CDD" w14:textId="77777777" w:rsidR="004C6AA7" w:rsidRPr="007C5763" w:rsidRDefault="00945E9A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  <w:r w:rsidR="004C6AA7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รายได้จากการให้บริการระยะสั้น</w:t>
            </w:r>
          </w:p>
        </w:tc>
        <w:tc>
          <w:tcPr>
            <w:tcW w:w="1276" w:type="dxa"/>
            <w:vAlign w:val="center"/>
          </w:tcPr>
          <w:p w14:paraId="43AB3954" w14:textId="77777777" w:rsidR="004C6AA7" w:rsidRPr="001C2E22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AC32CDA" w14:textId="77777777" w:rsidR="004C6AA7" w:rsidRPr="001C2E22" w:rsidRDefault="004C6AA7" w:rsidP="004C6AA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C9C58CC" w14:textId="77777777" w:rsidR="004C6AA7" w:rsidRPr="001C2E22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5076D64" w14:textId="77777777" w:rsidR="004C6AA7" w:rsidRPr="001C2E22" w:rsidRDefault="004C6AA7" w:rsidP="004C6AA7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14:paraId="28FC62A8" w14:textId="77777777" w:rsidR="004C6AA7" w:rsidRPr="001C2E22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75618BE3" w14:textId="77777777" w:rsidR="004C6AA7" w:rsidRPr="001C2E22" w:rsidRDefault="004C6AA7" w:rsidP="004C6AA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3A4080E5" w14:textId="77777777" w:rsidR="004C6AA7" w:rsidRPr="001C2E22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4C6AA7" w:rsidRPr="00FE6E1F" w14:paraId="05E858B3" w14:textId="77777777" w:rsidTr="00945E9A">
        <w:trPr>
          <w:cantSplit/>
        </w:trPr>
        <w:tc>
          <w:tcPr>
            <w:tcW w:w="3969" w:type="dxa"/>
          </w:tcPr>
          <w:p w14:paraId="571E9EEC" w14:textId="77777777" w:rsidR="004C6AA7" w:rsidRPr="007C5763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(ไม่เกิน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45E9A"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วัน)</w:t>
            </w:r>
          </w:p>
        </w:tc>
        <w:tc>
          <w:tcPr>
            <w:tcW w:w="1276" w:type="dxa"/>
            <w:vAlign w:val="center"/>
          </w:tcPr>
          <w:p w14:paraId="4CC3A238" w14:textId="15179FC1" w:rsidR="004C6AA7" w:rsidRPr="005D639D" w:rsidRDefault="005D639D" w:rsidP="005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620B23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4C6AA7" w:rsidRPr="005D639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20B23">
              <w:rPr>
                <w:rFonts w:ascii="Angsana New" w:hAnsi="Angsana New"/>
                <w:bCs/>
                <w:sz w:val="30"/>
                <w:szCs w:val="30"/>
              </w:rPr>
              <w:t>483</w:t>
            </w:r>
          </w:p>
        </w:tc>
        <w:tc>
          <w:tcPr>
            <w:tcW w:w="284" w:type="dxa"/>
          </w:tcPr>
          <w:p w14:paraId="08331A0F" w14:textId="77777777" w:rsidR="004C6AA7" w:rsidRPr="001C2E22" w:rsidRDefault="004C6AA7" w:rsidP="004C6AA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B7B7184" w14:textId="77777777" w:rsidR="004C6AA7" w:rsidRPr="005D639D" w:rsidRDefault="005D639D" w:rsidP="005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39</w:t>
            </w:r>
            <w:r w:rsidR="004C6AA7" w:rsidRPr="005D639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D639D">
              <w:rPr>
                <w:rFonts w:ascii="Angsana New" w:hAnsi="Angsana New"/>
                <w:bCs/>
                <w:sz w:val="30"/>
                <w:szCs w:val="30"/>
              </w:rPr>
              <w:t>623</w:t>
            </w:r>
          </w:p>
        </w:tc>
        <w:tc>
          <w:tcPr>
            <w:tcW w:w="284" w:type="dxa"/>
          </w:tcPr>
          <w:p w14:paraId="39BE940B" w14:textId="77777777" w:rsidR="004C6AA7" w:rsidRPr="001C2E22" w:rsidRDefault="004C6AA7" w:rsidP="004C6AA7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14:paraId="5F424196" w14:textId="77777777" w:rsidR="004C6AA7" w:rsidRPr="005D639D" w:rsidRDefault="004C6AA7" w:rsidP="005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5D639D" w:rsidRPr="005D639D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5D639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D639D" w:rsidRPr="005D639D">
              <w:rPr>
                <w:rFonts w:ascii="Angsana New" w:hAnsi="Angsana New"/>
                <w:bCs/>
                <w:sz w:val="30"/>
                <w:szCs w:val="30"/>
              </w:rPr>
              <w:t>840</w:t>
            </w:r>
          </w:p>
        </w:tc>
        <w:tc>
          <w:tcPr>
            <w:tcW w:w="283" w:type="dxa"/>
          </w:tcPr>
          <w:p w14:paraId="0BDAFE4C" w14:textId="77777777" w:rsidR="004C6AA7" w:rsidRPr="001C2E22" w:rsidRDefault="004C6AA7" w:rsidP="004C6AA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6B5A652D" w14:textId="77777777" w:rsidR="004C6AA7" w:rsidRPr="005D639D" w:rsidRDefault="005D639D" w:rsidP="005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48</w:t>
            </w:r>
            <w:r w:rsidR="004C6AA7" w:rsidRPr="005D639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D639D">
              <w:rPr>
                <w:rFonts w:ascii="Angsana New" w:hAnsi="Angsana New"/>
                <w:bCs/>
                <w:sz w:val="30"/>
                <w:szCs w:val="30"/>
              </w:rPr>
              <w:t>927</w:t>
            </w:r>
          </w:p>
        </w:tc>
      </w:tr>
      <w:tr w:rsidR="004C6AA7" w:rsidRPr="00FE6E1F" w14:paraId="410F870D" w14:textId="77777777" w:rsidTr="00945E9A">
        <w:trPr>
          <w:cantSplit/>
        </w:trPr>
        <w:tc>
          <w:tcPr>
            <w:tcW w:w="3969" w:type="dxa"/>
          </w:tcPr>
          <w:p w14:paraId="3D9F8D7D" w14:textId="77777777" w:rsidR="004C6AA7" w:rsidRPr="007C5763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03D2AC" w14:textId="5724B5B3" w:rsidR="004C6AA7" w:rsidRPr="005D639D" w:rsidRDefault="005D639D" w:rsidP="005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2B45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="00C25EC2" w:rsidRPr="005D639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D639D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C37F55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C25EC2" w:rsidRPr="005D639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20B23">
              <w:rPr>
                <w:rFonts w:ascii="Angsana New" w:hAnsi="Angsana New"/>
                <w:bCs/>
                <w:sz w:val="30"/>
                <w:szCs w:val="30"/>
              </w:rPr>
              <w:t>858</w:t>
            </w:r>
          </w:p>
        </w:tc>
        <w:tc>
          <w:tcPr>
            <w:tcW w:w="284" w:type="dxa"/>
          </w:tcPr>
          <w:p w14:paraId="06B5D74C" w14:textId="77777777" w:rsidR="004C6AA7" w:rsidRPr="001C2E22" w:rsidRDefault="004C6AA7" w:rsidP="004C6AA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91124AD" w14:textId="77777777" w:rsidR="004C6AA7" w:rsidRPr="005D639D" w:rsidRDefault="005D639D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2,278,926</w:t>
            </w:r>
          </w:p>
        </w:tc>
        <w:tc>
          <w:tcPr>
            <w:tcW w:w="284" w:type="dxa"/>
          </w:tcPr>
          <w:p w14:paraId="71B8BED0" w14:textId="77777777" w:rsidR="004C6AA7" w:rsidRPr="001C2E22" w:rsidRDefault="004C6AA7" w:rsidP="004C6AA7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7D13B8" w14:textId="77777777" w:rsidR="004C6AA7" w:rsidRPr="005D639D" w:rsidRDefault="005D639D" w:rsidP="005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1,267</w:t>
            </w:r>
            <w:r w:rsidR="004C6AA7" w:rsidRPr="005D639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D639D">
              <w:rPr>
                <w:rFonts w:ascii="Angsana New" w:hAnsi="Angsana New"/>
                <w:bCs/>
                <w:sz w:val="30"/>
                <w:szCs w:val="30"/>
              </w:rPr>
              <w:t>549</w:t>
            </w:r>
          </w:p>
        </w:tc>
        <w:tc>
          <w:tcPr>
            <w:tcW w:w="283" w:type="dxa"/>
          </w:tcPr>
          <w:p w14:paraId="746A51E2" w14:textId="77777777" w:rsidR="004C6AA7" w:rsidRPr="001C2E22" w:rsidRDefault="004C6AA7" w:rsidP="004C6AA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D4355A" w14:textId="77777777" w:rsidR="004C6AA7" w:rsidRPr="005D639D" w:rsidRDefault="005D639D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1,251,326</w:t>
            </w:r>
          </w:p>
        </w:tc>
      </w:tr>
      <w:tr w:rsidR="004C6AA7" w:rsidRPr="00FE6E1F" w14:paraId="0E73F1FC" w14:textId="77777777" w:rsidTr="00945E9A">
        <w:trPr>
          <w:cantSplit/>
        </w:trPr>
        <w:tc>
          <w:tcPr>
            <w:tcW w:w="3969" w:type="dxa"/>
          </w:tcPr>
          <w:p w14:paraId="0BBCD0E6" w14:textId="77777777" w:rsidR="004C6AA7" w:rsidRPr="0034376C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7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14:paraId="65A6AC7E" w14:textId="77777777" w:rsidR="004C6AA7" w:rsidRPr="005D639D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6344CAB" w14:textId="77777777" w:rsidR="004C6AA7" w:rsidRPr="001C2E22" w:rsidRDefault="004C6AA7" w:rsidP="004C6AA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5F6E0F5D" w14:textId="77777777" w:rsidR="004C6AA7" w:rsidRPr="005D639D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C505B6C" w14:textId="77777777" w:rsidR="004C6AA7" w:rsidRPr="001C2E22" w:rsidRDefault="004C6AA7" w:rsidP="004C6AA7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14:paraId="51D002A5" w14:textId="77777777" w:rsidR="004C6AA7" w:rsidRPr="005D639D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4024790" w14:textId="77777777" w:rsidR="004C6AA7" w:rsidRPr="001C2E22" w:rsidRDefault="004C6AA7" w:rsidP="004C6AA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56802E10" w14:textId="77777777" w:rsidR="004C6AA7" w:rsidRPr="005D639D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C6AA7" w:rsidRPr="00FE6E1F" w14:paraId="1C089533" w14:textId="77777777" w:rsidTr="00945E9A">
        <w:trPr>
          <w:cantSplit/>
        </w:trPr>
        <w:tc>
          <w:tcPr>
            <w:tcW w:w="3969" w:type="dxa"/>
          </w:tcPr>
          <w:p w14:paraId="1116FFAE" w14:textId="77777777" w:rsidR="004C6AA7" w:rsidRPr="007C5763" w:rsidRDefault="00945E9A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5E9A">
              <w:rPr>
                <w:rFonts w:ascii="Angsana New" w:hAnsi="Angsana New" w:hint="cs"/>
                <w:sz w:val="30"/>
                <w:szCs w:val="30"/>
              </w:rPr>
              <w:t>-</w:t>
            </w:r>
            <w:r w:rsidR="004C6AA7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5B735A" w14:textId="78954B37" w:rsidR="004C6AA7" w:rsidRPr="005D639D" w:rsidRDefault="00620B23" w:rsidP="005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4C6AA7" w:rsidRPr="005D639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971</w:t>
            </w:r>
          </w:p>
        </w:tc>
        <w:tc>
          <w:tcPr>
            <w:tcW w:w="284" w:type="dxa"/>
          </w:tcPr>
          <w:p w14:paraId="616525ED" w14:textId="77777777" w:rsidR="004C6AA7" w:rsidRPr="001C2E22" w:rsidRDefault="004C6AA7" w:rsidP="004C6AA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06CD3F6" w14:textId="77777777" w:rsidR="004C6AA7" w:rsidRPr="005D639D" w:rsidRDefault="005D639D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5,162</w:t>
            </w:r>
          </w:p>
        </w:tc>
        <w:tc>
          <w:tcPr>
            <w:tcW w:w="284" w:type="dxa"/>
          </w:tcPr>
          <w:p w14:paraId="6A0C3631" w14:textId="77777777" w:rsidR="004C6AA7" w:rsidRPr="001C2E22" w:rsidRDefault="004C6AA7" w:rsidP="004C6AA7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87EDFC" w14:textId="77777777" w:rsidR="004C6AA7" w:rsidRPr="005D639D" w:rsidRDefault="005D639D" w:rsidP="005D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639D">
              <w:rPr>
                <w:rFonts w:ascii="Angsana New" w:hAnsi="Angsana New"/>
                <w:bCs/>
                <w:sz w:val="30"/>
                <w:szCs w:val="30"/>
              </w:rPr>
              <w:t>1,4</w:t>
            </w:r>
            <w:r>
              <w:rPr>
                <w:rFonts w:ascii="Angsana New" w:hAnsi="Angsana New"/>
                <w:bCs/>
                <w:sz w:val="30"/>
                <w:szCs w:val="30"/>
              </w:rPr>
              <w:t>03</w:t>
            </w:r>
          </w:p>
        </w:tc>
        <w:tc>
          <w:tcPr>
            <w:tcW w:w="283" w:type="dxa"/>
          </w:tcPr>
          <w:p w14:paraId="06C1CF57" w14:textId="77777777" w:rsidR="004C6AA7" w:rsidRPr="001C2E22" w:rsidRDefault="004C6AA7" w:rsidP="004C6AA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3BFA92" w14:textId="77777777" w:rsidR="004C6AA7" w:rsidRPr="005D639D" w:rsidRDefault="004C6AA7" w:rsidP="004C6AA7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63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C6AA7" w:rsidRPr="00FE6E1F" w14:paraId="1CA842A0" w14:textId="77777777" w:rsidTr="00945E9A">
        <w:trPr>
          <w:cantSplit/>
        </w:trPr>
        <w:tc>
          <w:tcPr>
            <w:tcW w:w="3969" w:type="dxa"/>
          </w:tcPr>
          <w:p w14:paraId="1050770F" w14:textId="77777777" w:rsidR="004C6AA7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9F43065" w14:textId="77777777" w:rsidR="004C6AA7" w:rsidRPr="003461C3" w:rsidRDefault="003461C3" w:rsidP="00F0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461C3">
              <w:rPr>
                <w:rFonts w:ascii="Angsana New" w:hAnsi="Angsana New"/>
                <w:bCs/>
                <w:sz w:val="30"/>
                <w:szCs w:val="30"/>
              </w:rPr>
              <w:t>2,1</w:t>
            </w:r>
            <w:r w:rsidR="00F06FEF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3461C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06FEF">
              <w:rPr>
                <w:rFonts w:ascii="Angsana New" w:hAnsi="Angsana New"/>
                <w:bCs/>
                <w:sz w:val="30"/>
                <w:szCs w:val="30"/>
              </w:rPr>
              <w:t>829</w:t>
            </w:r>
          </w:p>
        </w:tc>
        <w:tc>
          <w:tcPr>
            <w:tcW w:w="284" w:type="dxa"/>
          </w:tcPr>
          <w:p w14:paraId="27F18A81" w14:textId="77777777" w:rsidR="004C6AA7" w:rsidRPr="001C2E22" w:rsidRDefault="004C6AA7" w:rsidP="004C6AA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B3B6B" w14:textId="77777777" w:rsidR="004C6AA7" w:rsidRPr="003461C3" w:rsidRDefault="003461C3" w:rsidP="00F0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461C3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F06FEF">
              <w:rPr>
                <w:rFonts w:ascii="Angsana New" w:hAnsi="Angsana New"/>
                <w:bCs/>
                <w:sz w:val="30"/>
                <w:szCs w:val="30"/>
              </w:rPr>
              <w:t>284</w:t>
            </w:r>
            <w:r w:rsidRPr="003461C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06FEF">
              <w:rPr>
                <w:rFonts w:ascii="Angsana New" w:hAnsi="Angsana New"/>
                <w:bCs/>
                <w:sz w:val="30"/>
                <w:szCs w:val="30"/>
              </w:rPr>
              <w:t>088</w:t>
            </w:r>
          </w:p>
        </w:tc>
        <w:tc>
          <w:tcPr>
            <w:tcW w:w="284" w:type="dxa"/>
          </w:tcPr>
          <w:p w14:paraId="5F037FCA" w14:textId="77777777" w:rsidR="004C6AA7" w:rsidRPr="001C2E22" w:rsidRDefault="004C6AA7" w:rsidP="004C6AA7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44A5568" w14:textId="77777777" w:rsidR="004C6AA7" w:rsidRPr="003461C3" w:rsidRDefault="003461C3" w:rsidP="00346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461C3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268</w:t>
            </w:r>
            <w:r w:rsidR="004C6AA7" w:rsidRPr="003461C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952</w:t>
            </w:r>
          </w:p>
        </w:tc>
        <w:tc>
          <w:tcPr>
            <w:tcW w:w="283" w:type="dxa"/>
          </w:tcPr>
          <w:p w14:paraId="52BB3545" w14:textId="77777777" w:rsidR="004C6AA7" w:rsidRPr="001C2E22" w:rsidRDefault="004C6AA7" w:rsidP="004C6AA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2F784A2" w14:textId="77777777" w:rsidR="004C6AA7" w:rsidRPr="001C2E22" w:rsidRDefault="003461C3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3461C3">
              <w:rPr>
                <w:rFonts w:ascii="Angsana New" w:hAnsi="Angsana New"/>
                <w:bCs/>
                <w:sz w:val="30"/>
                <w:szCs w:val="30"/>
              </w:rPr>
              <w:t>1,251,326</w:t>
            </w:r>
          </w:p>
        </w:tc>
      </w:tr>
    </w:tbl>
    <w:p w14:paraId="7E10ACB1" w14:textId="77777777" w:rsidR="00B7092B" w:rsidRDefault="00B7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0BE07D2" w14:textId="77777777" w:rsidR="005B7356" w:rsidRDefault="005B7356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53EF780" w14:textId="77777777" w:rsidR="00155310" w:rsidRPr="007A0F3F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40998">
        <w:rPr>
          <w:rFonts w:ascii="Angsana New" w:hAnsi="Angsana New"/>
          <w:b/>
          <w:bCs/>
          <w:sz w:val="30"/>
          <w:szCs w:val="30"/>
        </w:rPr>
        <w:t>5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0BA9DF24" w14:textId="77777777"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0EE22273" w14:textId="117B92EF" w:rsidR="00B50884" w:rsidRPr="00907376" w:rsidRDefault="009C0940" w:rsidP="00907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7175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66554" w:rsidRPr="00471751">
        <w:rPr>
          <w:rFonts w:ascii="Angsana New" w:hAnsi="Angsana New" w:hint="cs"/>
          <w:sz w:val="30"/>
          <w:szCs w:val="30"/>
        </w:rPr>
        <w:t>3</w:t>
      </w:r>
      <w:r w:rsidR="007267F4">
        <w:rPr>
          <w:rFonts w:ascii="Angsana New" w:hAnsi="Angsana New" w:hint="cs"/>
          <w:sz w:val="30"/>
          <w:szCs w:val="30"/>
          <w:cs/>
        </w:rPr>
        <w:t>0</w:t>
      </w:r>
      <w:r w:rsidR="00666554" w:rsidRPr="00471751">
        <w:rPr>
          <w:rFonts w:ascii="Angsana New" w:hAnsi="Angsana New" w:hint="cs"/>
          <w:sz w:val="30"/>
          <w:szCs w:val="30"/>
        </w:rPr>
        <w:t xml:space="preserve"> </w:t>
      </w:r>
      <w:r w:rsidR="001C2E22">
        <w:rPr>
          <w:rFonts w:ascii="Angsana New" w:hAnsi="Angsana New" w:hint="cs"/>
          <w:sz w:val="30"/>
          <w:szCs w:val="30"/>
          <w:cs/>
        </w:rPr>
        <w:t>กันยายน</w:t>
      </w:r>
      <w:r w:rsidR="00666554" w:rsidRPr="00471751">
        <w:rPr>
          <w:rFonts w:ascii="Angsana New" w:hAnsi="Angsana New" w:hint="cs"/>
          <w:sz w:val="30"/>
          <w:szCs w:val="30"/>
          <w:cs/>
        </w:rPr>
        <w:t xml:space="preserve"> </w:t>
      </w:r>
      <w:r w:rsidR="00666554" w:rsidRPr="00471751">
        <w:rPr>
          <w:rFonts w:ascii="Angsana New" w:hAnsi="Angsana New" w:hint="cs"/>
          <w:sz w:val="30"/>
          <w:szCs w:val="30"/>
        </w:rPr>
        <w:t>2567</w:t>
      </w:r>
      <w:r w:rsidR="004746D8" w:rsidRPr="00471751">
        <w:rPr>
          <w:rFonts w:ascii="Angsana New" w:hAnsi="Angsana New"/>
          <w:sz w:val="30"/>
          <w:szCs w:val="30"/>
        </w:rPr>
        <w:t xml:space="preserve"> </w:t>
      </w:r>
      <w:r w:rsidR="00AD02D6" w:rsidRPr="00907376">
        <w:rPr>
          <w:rFonts w:ascii="Angsana New" w:hAnsi="Angsana New" w:hint="cs"/>
          <w:sz w:val="30"/>
          <w:szCs w:val="30"/>
          <w:cs/>
        </w:rPr>
        <w:t>กลุ่ม</w:t>
      </w:r>
      <w:r w:rsidR="00AD02D6" w:rsidRPr="00907376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="006821D8" w:rsidRPr="00907376">
        <w:rPr>
          <w:rFonts w:ascii="Angsana New" w:hAnsi="Angsana New" w:hint="cs"/>
          <w:sz w:val="30"/>
          <w:szCs w:val="30"/>
          <w:cs/>
        </w:rPr>
        <w:t>และ</w:t>
      </w:r>
      <w:r w:rsidR="00AD02D6" w:rsidRPr="00907376">
        <w:rPr>
          <w:rFonts w:ascii="Angsana New" w:hAnsi="Angsana New" w:hint="cs"/>
          <w:sz w:val="30"/>
          <w:szCs w:val="30"/>
          <w:cs/>
        </w:rPr>
        <w:t>ปรับปรุงอาคารโรงงานและสัญญา</w:t>
      </w:r>
      <w:r w:rsidR="00AD02D6" w:rsidRPr="00907376">
        <w:rPr>
          <w:rFonts w:ascii="Angsana New" w:hAnsi="Angsana New"/>
          <w:sz w:val="30"/>
          <w:szCs w:val="30"/>
          <w:cs/>
        </w:rPr>
        <w:t>ซื้อเครื่องจักร</w:t>
      </w:r>
      <w:r w:rsidR="00AD02D6" w:rsidRPr="00907376">
        <w:rPr>
          <w:rFonts w:ascii="Angsana New" w:hAnsi="Angsana New" w:hint="cs"/>
          <w:sz w:val="30"/>
          <w:szCs w:val="30"/>
          <w:cs/>
        </w:rPr>
        <w:t>และอุปกรณ์เป็น</w:t>
      </w:r>
      <w:r w:rsidR="00AD02D6" w:rsidRPr="00907376">
        <w:rPr>
          <w:rFonts w:ascii="Angsana New" w:hAnsi="Angsana New"/>
          <w:sz w:val="30"/>
          <w:szCs w:val="30"/>
          <w:cs/>
        </w:rPr>
        <w:t>จำนวนเงิน</w:t>
      </w:r>
      <w:r w:rsidR="00AD02D6" w:rsidRPr="00907376">
        <w:rPr>
          <w:rFonts w:ascii="Angsana New" w:hAnsi="Angsana New" w:hint="cs"/>
          <w:sz w:val="30"/>
          <w:szCs w:val="30"/>
          <w:cs/>
        </w:rPr>
        <w:t>รวมประมาณ</w:t>
      </w:r>
      <w:r w:rsidR="00AD02D6" w:rsidRPr="00907376">
        <w:rPr>
          <w:rFonts w:ascii="Angsana New" w:hAnsi="Angsana New"/>
          <w:sz w:val="30"/>
          <w:szCs w:val="30"/>
        </w:rPr>
        <w:t xml:space="preserve"> </w:t>
      </w:r>
      <w:r w:rsidR="00A65611" w:rsidRPr="00907376">
        <w:rPr>
          <w:rFonts w:ascii="Angsana New" w:hAnsi="Angsana New"/>
          <w:sz w:val="30"/>
          <w:szCs w:val="30"/>
        </w:rPr>
        <w:t>2</w:t>
      </w:r>
      <w:r w:rsidR="00907376" w:rsidRPr="00907376">
        <w:rPr>
          <w:rFonts w:ascii="Angsana New" w:hAnsi="Angsana New"/>
          <w:sz w:val="30"/>
          <w:szCs w:val="30"/>
        </w:rPr>
        <w:t>7.7</w:t>
      </w:r>
      <w:r w:rsidR="00AD02D6" w:rsidRPr="00907376">
        <w:rPr>
          <w:rFonts w:ascii="Angsana New" w:hAnsi="Angsana New"/>
          <w:sz w:val="30"/>
          <w:szCs w:val="30"/>
        </w:rPr>
        <w:t xml:space="preserve"> </w:t>
      </w:r>
      <w:r w:rsidR="00AD02D6" w:rsidRPr="00907376">
        <w:rPr>
          <w:rFonts w:ascii="Angsana New" w:hAnsi="Angsana New"/>
          <w:sz w:val="30"/>
          <w:szCs w:val="30"/>
          <w:cs/>
        </w:rPr>
        <w:t>ล้าน</w:t>
      </w:r>
      <w:r w:rsidR="00AD02D6" w:rsidRPr="00907376">
        <w:rPr>
          <w:rFonts w:ascii="Angsana New" w:hAnsi="Angsana New" w:hint="cs"/>
          <w:sz w:val="30"/>
          <w:szCs w:val="30"/>
          <w:cs/>
        </w:rPr>
        <w:t>บาท</w:t>
      </w:r>
      <w:r w:rsidR="00907376">
        <w:rPr>
          <w:rFonts w:ascii="Angsana New" w:hAnsi="Angsana New" w:hint="cs"/>
          <w:sz w:val="30"/>
          <w:szCs w:val="30"/>
          <w:cs/>
        </w:rPr>
        <w:t xml:space="preserve"> </w:t>
      </w:r>
      <w:r w:rsidR="00AD02D6" w:rsidRPr="00907376">
        <w:rPr>
          <w:rFonts w:ascii="Angsana New" w:hAnsi="Angsana New" w:hint="cs"/>
          <w:sz w:val="30"/>
          <w:szCs w:val="30"/>
        </w:rPr>
        <w:t>0</w:t>
      </w:r>
      <w:r w:rsidR="00AD02D6" w:rsidRPr="00907376">
        <w:rPr>
          <w:rFonts w:ascii="Angsana New" w:hAnsi="Angsana New" w:hint="cs"/>
          <w:sz w:val="30"/>
          <w:szCs w:val="30"/>
          <w:cs/>
        </w:rPr>
        <w:t>.</w:t>
      </w:r>
      <w:r w:rsidR="00A65611" w:rsidRPr="00907376">
        <w:rPr>
          <w:rFonts w:ascii="Angsana New" w:hAnsi="Angsana New"/>
          <w:sz w:val="30"/>
          <w:szCs w:val="30"/>
        </w:rPr>
        <w:t>2</w:t>
      </w:r>
      <w:r w:rsidR="00AD02D6" w:rsidRPr="00907376">
        <w:rPr>
          <w:rFonts w:ascii="Angsana New" w:hAnsi="Angsana New"/>
          <w:sz w:val="30"/>
          <w:szCs w:val="30"/>
        </w:rPr>
        <w:t xml:space="preserve"> </w:t>
      </w:r>
      <w:r w:rsidR="00AD02D6" w:rsidRPr="00907376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="00AD02D6" w:rsidRPr="00907376">
        <w:rPr>
          <w:rFonts w:ascii="Angsana New" w:hAnsi="Angsana New" w:hint="cs"/>
          <w:sz w:val="30"/>
          <w:szCs w:val="30"/>
          <w:cs/>
        </w:rPr>
        <w:t>ยูโร</w:t>
      </w:r>
      <w:r w:rsidR="00907376">
        <w:rPr>
          <w:rFonts w:ascii="Angsana New" w:hAnsi="Angsana New" w:hint="cs"/>
          <w:sz w:val="30"/>
          <w:szCs w:val="30"/>
          <w:cs/>
        </w:rPr>
        <w:t xml:space="preserve">และ </w:t>
      </w:r>
      <w:r w:rsidR="000F3CB5">
        <w:rPr>
          <w:rFonts w:ascii="Angsana New" w:hAnsi="Angsana New"/>
          <w:sz w:val="30"/>
          <w:szCs w:val="30"/>
        </w:rPr>
        <w:t>0.03</w:t>
      </w:r>
      <w:r w:rsidR="00907376">
        <w:rPr>
          <w:rFonts w:ascii="Angsana New" w:hAnsi="Angsana New" w:hint="cs"/>
          <w:sz w:val="30"/>
          <w:szCs w:val="30"/>
          <w:cs/>
        </w:rPr>
        <w:t xml:space="preserve"> ล้านเหรียญสหรัฐ</w:t>
      </w:r>
    </w:p>
    <w:p w14:paraId="14505C5D" w14:textId="77777777" w:rsidR="00907376" w:rsidRPr="00A22779" w:rsidRDefault="00907376" w:rsidP="00907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9F4134E" w14:textId="77777777" w:rsidR="00B50884" w:rsidRPr="00B16D19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40998">
        <w:rPr>
          <w:rFonts w:ascii="Angsana New" w:hAnsi="Angsana New"/>
          <w:b/>
          <w:bCs/>
          <w:sz w:val="30"/>
          <w:szCs w:val="30"/>
        </w:rPr>
        <w:t>6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A840E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14:paraId="53958807" w14:textId="77777777" w:rsidR="00B50884" w:rsidRPr="00D769E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A905594" w14:textId="77777777"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/>
          <w:sz w:val="30"/>
          <w:szCs w:val="30"/>
          <w:cs/>
        </w:rPr>
        <w:t xml:space="preserve">ณ </w:t>
      </w:r>
      <w:r w:rsidRPr="009E3E3A">
        <w:rPr>
          <w:rFonts w:ascii="Angsana New" w:hAnsi="Angsana New" w:hint="cs"/>
          <w:sz w:val="30"/>
          <w:szCs w:val="30"/>
          <w:cs/>
        </w:rPr>
        <w:t xml:space="preserve"> </w:t>
      </w:r>
      <w:r w:rsidR="0004300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66554">
        <w:rPr>
          <w:rFonts w:ascii="Angsana New" w:hAnsi="Angsana New" w:hint="cs"/>
          <w:sz w:val="30"/>
          <w:szCs w:val="30"/>
        </w:rPr>
        <w:t>3</w:t>
      </w:r>
      <w:r w:rsidR="007267F4">
        <w:rPr>
          <w:rFonts w:ascii="Angsana New" w:hAnsi="Angsana New" w:hint="cs"/>
          <w:sz w:val="30"/>
          <w:szCs w:val="30"/>
          <w:cs/>
        </w:rPr>
        <w:t>0</w:t>
      </w:r>
      <w:r w:rsidR="00666554">
        <w:rPr>
          <w:rFonts w:ascii="Angsana New" w:hAnsi="Angsana New" w:hint="cs"/>
          <w:sz w:val="30"/>
          <w:szCs w:val="30"/>
        </w:rPr>
        <w:t xml:space="preserve"> </w:t>
      </w:r>
      <w:r w:rsidR="001C2E22">
        <w:rPr>
          <w:rFonts w:ascii="Angsana New" w:hAnsi="Angsana New" w:hint="cs"/>
          <w:sz w:val="30"/>
          <w:szCs w:val="30"/>
          <w:cs/>
        </w:rPr>
        <w:t>กันยายน</w:t>
      </w:r>
      <w:r w:rsidR="00666554">
        <w:rPr>
          <w:rFonts w:ascii="Angsana New" w:hAnsi="Angsana New" w:hint="cs"/>
          <w:sz w:val="30"/>
          <w:szCs w:val="30"/>
          <w:cs/>
        </w:rPr>
        <w:t xml:space="preserve"> </w:t>
      </w:r>
      <w:r w:rsidR="00666554">
        <w:rPr>
          <w:rFonts w:ascii="Angsana New" w:hAnsi="Angsana New" w:hint="cs"/>
          <w:sz w:val="30"/>
          <w:szCs w:val="30"/>
        </w:rPr>
        <w:t>2567</w:t>
      </w:r>
      <w:r w:rsidRPr="009E3E3A">
        <w:rPr>
          <w:rFonts w:ascii="Angsana New" w:hAnsi="Angsana New"/>
          <w:sz w:val="30"/>
          <w:szCs w:val="30"/>
        </w:rPr>
        <w:t xml:space="preserve"> </w:t>
      </w:r>
      <w:r w:rsidRPr="00322330">
        <w:rPr>
          <w:rFonts w:ascii="Angsana New" w:hAnsi="Angsana New"/>
          <w:sz w:val="30"/>
          <w:szCs w:val="30"/>
          <w:cs/>
        </w:rPr>
        <w:t>ธนาคารในประเทศ</w:t>
      </w:r>
      <w:r w:rsidR="006821D8">
        <w:rPr>
          <w:rFonts w:ascii="Angsana New" w:hAnsi="Angsana New" w:hint="cs"/>
          <w:sz w:val="30"/>
          <w:szCs w:val="30"/>
          <w:cs/>
        </w:rPr>
        <w:t>หลาย</w:t>
      </w:r>
      <w:r w:rsidR="004519C9">
        <w:rPr>
          <w:rFonts w:ascii="Angsana New" w:hAnsi="Angsana New" w:hint="cs"/>
          <w:sz w:val="30"/>
          <w:szCs w:val="30"/>
          <w:cs/>
        </w:rPr>
        <w:t>แห่ง</w:t>
      </w:r>
      <w:r w:rsidR="003C4A2A">
        <w:rPr>
          <w:rFonts w:ascii="Angsana New" w:hAnsi="Angsana New" w:hint="cs"/>
          <w:sz w:val="30"/>
          <w:szCs w:val="30"/>
          <w:cs/>
        </w:rPr>
        <w:t>ได้</w:t>
      </w:r>
      <w:r w:rsidRPr="00322330">
        <w:rPr>
          <w:rFonts w:ascii="Angsana New" w:hAnsi="Angsana New"/>
          <w:sz w:val="30"/>
          <w:szCs w:val="30"/>
          <w:cs/>
        </w:rPr>
        <w:t>ออกหนังสือค้ำประกันกลุ่มบริษัทให้กับรัฐวิสาหกิจ</w:t>
      </w:r>
      <w:r w:rsidR="00DD368B">
        <w:rPr>
          <w:rFonts w:ascii="Angsana New" w:hAnsi="Angsana New" w:hint="cs"/>
          <w:sz w:val="30"/>
          <w:szCs w:val="30"/>
          <w:cs/>
        </w:rPr>
        <w:t>และ</w:t>
      </w:r>
      <w:r w:rsidRPr="00CA72D0">
        <w:rPr>
          <w:rFonts w:ascii="Angsana New" w:hAnsi="Angsana New"/>
          <w:sz w:val="30"/>
          <w:szCs w:val="30"/>
          <w:cs/>
        </w:rPr>
        <w:t>บริษัทเอกชนหลายแห่งเป็นจำนวนเงินรวม</w:t>
      </w:r>
      <w:r w:rsidRPr="00907376">
        <w:rPr>
          <w:rFonts w:ascii="Angsana New" w:hAnsi="Angsana New" w:hint="cs"/>
          <w:sz w:val="30"/>
          <w:szCs w:val="30"/>
          <w:cs/>
        </w:rPr>
        <w:t>ประมาณ</w:t>
      </w:r>
      <w:r w:rsidRPr="00907376">
        <w:rPr>
          <w:rFonts w:ascii="Angsana New" w:hAnsi="Angsana New"/>
          <w:sz w:val="30"/>
          <w:szCs w:val="30"/>
        </w:rPr>
        <w:t xml:space="preserve"> </w:t>
      </w:r>
      <w:r w:rsidR="00907376" w:rsidRPr="00907376">
        <w:rPr>
          <w:rFonts w:ascii="Angsana New" w:hAnsi="Angsana New"/>
          <w:sz w:val="30"/>
          <w:szCs w:val="30"/>
        </w:rPr>
        <w:t>169</w:t>
      </w:r>
      <w:r w:rsidR="0075558C" w:rsidRPr="00907376">
        <w:rPr>
          <w:rFonts w:ascii="Angsana New" w:hAnsi="Angsana New"/>
          <w:sz w:val="30"/>
          <w:szCs w:val="30"/>
        </w:rPr>
        <w:t>.9</w:t>
      </w:r>
      <w:r w:rsidRPr="00907376">
        <w:rPr>
          <w:rFonts w:ascii="Angsana New" w:hAnsi="Angsana New"/>
          <w:sz w:val="30"/>
          <w:szCs w:val="30"/>
        </w:rPr>
        <w:t xml:space="preserve"> </w:t>
      </w:r>
      <w:r w:rsidRPr="00907376">
        <w:rPr>
          <w:rFonts w:ascii="Angsana New" w:hAnsi="Angsana New"/>
          <w:sz w:val="30"/>
          <w:szCs w:val="30"/>
          <w:cs/>
        </w:rPr>
        <w:t>ล้าน</w:t>
      </w:r>
      <w:r w:rsidRPr="0075558C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</w:p>
    <w:p w14:paraId="7E2FCADB" w14:textId="77777777" w:rsidR="00B7092B" w:rsidRDefault="00B70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A862754" w14:textId="77777777" w:rsidR="000F2F43" w:rsidRDefault="0044524E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40998">
        <w:rPr>
          <w:rFonts w:ascii="Angsana New" w:hAnsi="Angsana New"/>
          <w:b/>
          <w:bCs/>
          <w:sz w:val="30"/>
          <w:szCs w:val="30"/>
        </w:rPr>
        <w:t>7</w:t>
      </w:r>
      <w:r w:rsidR="000F2F43">
        <w:rPr>
          <w:rFonts w:ascii="Angsana New" w:hAnsi="Angsana New"/>
          <w:b/>
          <w:bCs/>
          <w:sz w:val="30"/>
          <w:szCs w:val="30"/>
        </w:rPr>
        <w:t>.</w:t>
      </w:r>
      <w:r w:rsidR="000F2F43">
        <w:rPr>
          <w:rFonts w:ascii="Angsana New" w:hAnsi="Angsana New"/>
          <w:b/>
          <w:bCs/>
          <w:sz w:val="30"/>
          <w:szCs w:val="30"/>
        </w:rPr>
        <w:tab/>
      </w:r>
      <w:r w:rsidR="000F2F43">
        <w:rPr>
          <w:rFonts w:ascii="Angsana New" w:hAnsi="Angsana New" w:hint="cs"/>
          <w:b/>
          <w:bCs/>
          <w:sz w:val="30"/>
          <w:szCs w:val="30"/>
          <w:cs/>
        </w:rPr>
        <w:t xml:space="preserve">อื่น ๆ </w:t>
      </w:r>
    </w:p>
    <w:p w14:paraId="579F670E" w14:textId="77777777" w:rsidR="000F2F43" w:rsidRPr="00575C1C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19415E01" w14:textId="77777777" w:rsidR="000F2F43" w:rsidRPr="00D53B4C" w:rsidRDefault="000F2F43" w:rsidP="000F2F43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14:paraId="7BBFFEA3" w14:textId="77777777" w:rsidR="000F2F43" w:rsidRPr="00D53B4C" w:rsidRDefault="000F2F43" w:rsidP="000F2F43">
      <w:pPr>
        <w:pStyle w:val="NoSpacing"/>
        <w:rPr>
          <w:sz w:val="16"/>
          <w:szCs w:val="16"/>
        </w:rPr>
      </w:pPr>
    </w:p>
    <w:p w14:paraId="0F98AEDA" w14:textId="77777777" w:rsidR="003C4A2A" w:rsidRDefault="0044524E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</w:rPr>
        <w:t>9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</w:t>
      </w:r>
      <w:r w:rsidR="00D41A58" w:rsidRPr="00575C1C">
        <w:rPr>
          <w:rFonts w:ascii="Angsana New" w:hAnsi="Angsana New"/>
          <w:sz w:val="30"/>
          <w:szCs w:val="30"/>
          <w:cs/>
        </w:rPr>
        <w:t>สำหรับปี</w:t>
      </w:r>
      <w:r w:rsidR="00D41A58" w:rsidRPr="00575C1C">
        <w:rPr>
          <w:rFonts w:ascii="Angsana New" w:hAnsi="Angsana New"/>
          <w:sz w:val="30"/>
          <w:szCs w:val="30"/>
        </w:rPr>
        <w:t xml:space="preserve"> 2556</w:t>
      </w:r>
      <w:r w:rsidR="00D41A58" w:rsidRPr="00575C1C">
        <w:rPr>
          <w:rFonts w:ascii="Angsana New" w:hAnsi="Angsana New"/>
          <w:sz w:val="30"/>
          <w:szCs w:val="30"/>
          <w:cs/>
        </w:rPr>
        <w:t xml:space="preserve"> 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(รวมเบี้ยปรับและเงินเพิ่มถึงวันที่ </w:t>
      </w:r>
      <w:r w:rsidR="003C4A2A" w:rsidRPr="00575C1C">
        <w:rPr>
          <w:rFonts w:ascii="Angsana New" w:hAnsi="Angsana New"/>
          <w:sz w:val="30"/>
          <w:szCs w:val="30"/>
        </w:rPr>
        <w:t>31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="003C4A2A" w:rsidRPr="00575C1C">
        <w:rPr>
          <w:rFonts w:ascii="Angsana New" w:hAnsi="Angsana New"/>
          <w:sz w:val="30"/>
          <w:szCs w:val="30"/>
        </w:rPr>
        <w:t>2561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) </w:t>
      </w:r>
      <w:r w:rsidRPr="00575C1C">
        <w:rPr>
          <w:rFonts w:ascii="Angsana New" w:hAnsi="Angsana New"/>
          <w:sz w:val="30"/>
          <w:szCs w:val="30"/>
          <w:cs/>
        </w:rPr>
        <w:t>จากกรมสรรพากรจำนวนเงิน</w:t>
      </w:r>
      <w:r w:rsidR="003C4A2A">
        <w:rPr>
          <w:rFonts w:ascii="Angsana New" w:hAnsi="Angsana New" w:hint="cs"/>
          <w:sz w:val="30"/>
          <w:szCs w:val="30"/>
          <w:cs/>
        </w:rPr>
        <w:t>รวม</w:t>
      </w:r>
      <w:r w:rsidRPr="00575C1C">
        <w:rPr>
          <w:rFonts w:ascii="Angsana New" w:hAnsi="Angsana New"/>
          <w:sz w:val="30"/>
          <w:szCs w:val="30"/>
          <w:cs/>
        </w:rPr>
        <w:t xml:space="preserve">ประมาณ </w:t>
      </w:r>
      <w:r w:rsidR="003C4A2A">
        <w:rPr>
          <w:rFonts w:ascii="Angsana New" w:hAnsi="Angsana New"/>
          <w:sz w:val="30"/>
          <w:szCs w:val="30"/>
        </w:rPr>
        <w:t>1</w:t>
      </w:r>
      <w:r w:rsidRPr="00575C1C">
        <w:rPr>
          <w:rFonts w:ascii="Angsana New" w:hAnsi="Angsana New"/>
          <w:sz w:val="30"/>
          <w:szCs w:val="30"/>
        </w:rPr>
        <w:t>4</w:t>
      </w:r>
      <w:r w:rsidR="003C4A2A">
        <w:rPr>
          <w:rFonts w:ascii="Angsana New" w:hAnsi="Angsana New"/>
          <w:sz w:val="30"/>
          <w:szCs w:val="30"/>
        </w:rPr>
        <w:t>8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  <w:r w:rsidR="003C4A2A" w:rsidRPr="00575C1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C4A2A">
        <w:rPr>
          <w:rFonts w:ascii="Angsana New" w:hAnsi="Angsana New" w:hint="cs"/>
          <w:sz w:val="30"/>
          <w:szCs w:val="30"/>
          <w:cs/>
        </w:rPr>
        <w:t>การประเมินดังกล่าวเกี่ยว</w:t>
      </w:r>
      <w:r w:rsidR="00377EED">
        <w:rPr>
          <w:rFonts w:ascii="Angsana New" w:hAnsi="Angsana New" w:hint="cs"/>
          <w:sz w:val="30"/>
          <w:szCs w:val="30"/>
          <w:cs/>
        </w:rPr>
        <w:t>ข้อง</w:t>
      </w:r>
      <w:r w:rsidR="003C4A2A">
        <w:rPr>
          <w:rFonts w:ascii="Angsana New" w:hAnsi="Angsana New" w:hint="cs"/>
          <w:sz w:val="30"/>
          <w:szCs w:val="30"/>
          <w:cs/>
        </w:rPr>
        <w:t>กับรายรับจากการขายสิทธิในการซื้อคืนที่ดินพร้อมสิ่งปลูกสร้างในปี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  <w:r w:rsidR="00DB16BA" w:rsidRPr="00DB16BA">
        <w:rPr>
          <w:rFonts w:ascii="Angsana New" w:hAnsi="Angsana New"/>
          <w:sz w:val="30"/>
          <w:szCs w:val="30"/>
        </w:rPr>
        <w:t>2556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</w:p>
    <w:p w14:paraId="6F788994" w14:textId="77777777" w:rsidR="003C4A2A" w:rsidRPr="003C4A2A" w:rsidRDefault="003C4A2A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14:paraId="7E42EF4B" w14:textId="77777777" w:rsidR="003C4A2A" w:rsidRDefault="0044524E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B16BA" w:rsidRPr="00DB16BA">
        <w:rPr>
          <w:rFonts w:ascii="Angsana New" w:hAnsi="Angsana New"/>
          <w:sz w:val="30"/>
          <w:szCs w:val="30"/>
        </w:rPr>
        <w:t>5</w:t>
      </w:r>
      <w:r w:rsidRPr="00575C1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DB16BA" w:rsidRPr="00DB16BA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 xml:space="preserve">ได้ยื่นอุทธรณ์การประเมินดังกล่าวต่อคณะกรรมการพิจารณาอุทธรณ์ของกรมสรรพากร (“คณะกรรมการ”) </w:t>
      </w:r>
      <w:r w:rsidRPr="00575C1C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DB16BA" w:rsidRPr="00DB16BA">
        <w:rPr>
          <w:rFonts w:ascii="Angsana New" w:hAnsi="Angsana New" w:hint="cs"/>
          <w:sz w:val="30"/>
          <w:szCs w:val="30"/>
        </w:rPr>
        <w:t>1</w:t>
      </w:r>
      <w:r w:rsidRPr="00575C1C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DB16BA" w:rsidRPr="00DB16BA">
        <w:rPr>
          <w:rFonts w:ascii="Angsana New" w:hAnsi="Angsana New" w:hint="cs"/>
          <w:sz w:val="30"/>
          <w:szCs w:val="30"/>
        </w:rPr>
        <w:t>2563</w:t>
      </w:r>
      <w:r w:rsidRPr="00575C1C">
        <w:rPr>
          <w:rFonts w:ascii="Angsana New" w:hAnsi="Angsana New" w:hint="cs"/>
          <w:sz w:val="30"/>
          <w:szCs w:val="30"/>
          <w:cs/>
        </w:rPr>
        <w:t xml:space="preserve"> บริษัทย่อยได้ยื่นคำชี้แจงก</w:t>
      </w:r>
      <w:r w:rsidR="005947B5">
        <w:rPr>
          <w:rFonts w:ascii="Angsana New" w:hAnsi="Angsana New" w:hint="cs"/>
          <w:sz w:val="30"/>
          <w:szCs w:val="30"/>
          <w:cs/>
        </w:rPr>
        <w:t>าร</w:t>
      </w:r>
      <w:r w:rsidRPr="00575C1C">
        <w:rPr>
          <w:rFonts w:ascii="Angsana New" w:hAnsi="Angsana New" w:hint="cs"/>
          <w:sz w:val="30"/>
          <w:szCs w:val="30"/>
          <w:cs/>
        </w:rPr>
        <w:t>อุทธรณ์</w:t>
      </w:r>
      <w:r w:rsidR="005947B5">
        <w:rPr>
          <w:rFonts w:ascii="Angsana New" w:hAnsi="Angsana New" w:hint="cs"/>
          <w:sz w:val="30"/>
          <w:szCs w:val="30"/>
          <w:cs/>
        </w:rPr>
        <w:t>ภาษี</w:t>
      </w:r>
      <w:r w:rsidR="005947B5" w:rsidRPr="00575C1C">
        <w:rPr>
          <w:rFonts w:ascii="Angsana New" w:hAnsi="Angsana New" w:hint="cs"/>
          <w:sz w:val="30"/>
          <w:szCs w:val="30"/>
          <w:cs/>
        </w:rPr>
        <w:t>เพิ่มเติม</w:t>
      </w:r>
      <w:r w:rsidRPr="00575C1C">
        <w:rPr>
          <w:rFonts w:ascii="Angsana New" w:hAnsi="Angsana New" w:hint="cs"/>
          <w:sz w:val="30"/>
          <w:szCs w:val="30"/>
          <w:cs/>
        </w:rPr>
        <w:t xml:space="preserve">ต่อคณะกรรมการ </w:t>
      </w:r>
      <w:r w:rsidRPr="00575C1C">
        <w:rPr>
          <w:rFonts w:ascii="Angsana New" w:hAnsi="Angsana New"/>
          <w:sz w:val="30"/>
          <w:szCs w:val="30"/>
          <w:cs/>
        </w:rPr>
        <w:t>ขณะนี้คณะกรรมการ</w:t>
      </w:r>
      <w:r w:rsidR="00377EED">
        <w:rPr>
          <w:rFonts w:ascii="Angsana New" w:hAnsi="Angsana New" w:hint="cs"/>
          <w:sz w:val="30"/>
          <w:szCs w:val="30"/>
          <w:cs/>
        </w:rPr>
        <w:t>ยังคงอยู่ระหว่างการ</w:t>
      </w:r>
      <w:r w:rsidR="003C4A2A">
        <w:rPr>
          <w:rFonts w:ascii="Angsana New" w:hAnsi="Angsana New" w:hint="cs"/>
          <w:sz w:val="30"/>
          <w:szCs w:val="30"/>
          <w:cs/>
        </w:rPr>
        <w:t>พิจารณาการ</w:t>
      </w:r>
      <w:r>
        <w:rPr>
          <w:rFonts w:ascii="Angsana New" w:hAnsi="Angsana New"/>
          <w:sz w:val="30"/>
          <w:szCs w:val="30"/>
          <w:cs/>
        </w:rPr>
        <w:t>อุทธรณ์ดังกล่าว</w:t>
      </w:r>
    </w:p>
    <w:p w14:paraId="68E30C40" w14:textId="77777777" w:rsidR="003C4A2A" w:rsidRPr="003C4A2A" w:rsidRDefault="003C4A2A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14:paraId="6959E4C4" w14:textId="77777777" w:rsidR="00491B12" w:rsidRDefault="00377EED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FB30EC">
        <w:rPr>
          <w:rFonts w:ascii="Angsana New" w:hAnsi="Angsana New" w:hint="cs"/>
          <w:sz w:val="30"/>
          <w:szCs w:val="30"/>
          <w:cs/>
        </w:rPr>
        <w:t>เงินฝากประจำ</w:t>
      </w:r>
      <w:r w:rsidR="003C4A2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B16BA" w:rsidRPr="00DB16BA">
        <w:rPr>
          <w:rFonts w:ascii="Angsana New" w:hAnsi="Angsana New" w:hint="cs"/>
          <w:sz w:val="30"/>
          <w:szCs w:val="30"/>
        </w:rPr>
        <w:t>29</w:t>
      </w:r>
      <w:r w:rsidR="003C4A2A">
        <w:rPr>
          <w:rFonts w:ascii="Angsana New" w:hAnsi="Angsana New" w:hint="cs"/>
          <w:sz w:val="30"/>
          <w:szCs w:val="30"/>
          <w:cs/>
        </w:rPr>
        <w:t>.</w:t>
      </w:r>
      <w:r w:rsidR="00DB16BA" w:rsidRPr="00DB16BA">
        <w:rPr>
          <w:rFonts w:ascii="Angsana New" w:hAnsi="Angsana New" w:hint="cs"/>
          <w:sz w:val="30"/>
          <w:szCs w:val="30"/>
        </w:rPr>
        <w:t>5</w:t>
      </w:r>
      <w:r w:rsidR="003C4A2A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0D4452">
        <w:rPr>
          <w:rFonts w:ascii="Angsana New" w:hAnsi="Angsana New" w:hint="cs"/>
          <w:sz w:val="30"/>
          <w:szCs w:val="30"/>
          <w:cs/>
        </w:rPr>
        <w:t>กับ</w:t>
      </w:r>
      <w:r w:rsidR="003C4A2A">
        <w:rPr>
          <w:rFonts w:ascii="Angsana New" w:hAnsi="Angsana New" w:hint="cs"/>
          <w:sz w:val="30"/>
          <w:szCs w:val="30"/>
          <w:cs/>
        </w:rPr>
        <w:t>ธนาคารในประเทศแห่งหนึ่งและที่ดินบางแปลงของกลุ่มบริษัท</w:t>
      </w:r>
      <w:r>
        <w:rPr>
          <w:rFonts w:ascii="Angsana New" w:hAnsi="Angsana New" w:hint="cs"/>
          <w:sz w:val="30"/>
          <w:szCs w:val="30"/>
          <w:cs/>
        </w:rPr>
        <w:t>รวมถึง</w:t>
      </w:r>
      <w:r w:rsidR="003C4A2A">
        <w:rPr>
          <w:rFonts w:ascii="Angsana New" w:hAnsi="Angsana New" w:hint="cs"/>
          <w:sz w:val="30"/>
          <w:szCs w:val="30"/>
          <w:cs/>
        </w:rPr>
        <w:t>บุคคลและกิจการที่เกี่ยวข้องกันบางแห่งเป็นหลักประกันสำหรับการประเมิน</w:t>
      </w:r>
      <w:r>
        <w:rPr>
          <w:rFonts w:ascii="Angsana New" w:hAnsi="Angsana New" w:hint="cs"/>
          <w:sz w:val="30"/>
          <w:szCs w:val="30"/>
          <w:cs/>
        </w:rPr>
        <w:t>ภาษี</w:t>
      </w:r>
      <w:r w:rsidR="003C4A2A">
        <w:rPr>
          <w:rFonts w:ascii="Angsana New" w:hAnsi="Angsana New" w:hint="cs"/>
          <w:sz w:val="30"/>
          <w:szCs w:val="30"/>
          <w:cs/>
        </w:rPr>
        <w:t xml:space="preserve">นี้ </w:t>
      </w:r>
      <w:r w:rsidR="00491B12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="00491B12">
        <w:rPr>
          <w:rFonts w:ascii="Angsana New" w:hAnsi="Angsana New"/>
          <w:sz w:val="30"/>
          <w:szCs w:val="30"/>
          <w:cs/>
        </w:rPr>
        <w:t>ประมาณ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="00491B12">
        <w:rPr>
          <w:rFonts w:ascii="Angsana New" w:hAnsi="Angsana New"/>
          <w:sz w:val="30"/>
          <w:szCs w:val="30"/>
          <w:cs/>
        </w:rPr>
        <w:t>หนี้สินจากการถูกประเมินภาษีดังกล่าวข้างต้น</w:t>
      </w:r>
      <w:r>
        <w:rPr>
          <w:rFonts w:ascii="Angsana New" w:hAnsi="Angsana New" w:hint="cs"/>
          <w:sz w:val="30"/>
          <w:szCs w:val="30"/>
          <w:cs/>
        </w:rPr>
        <w:t>และรับรู้ไว้ในงบการเงินรวม</w:t>
      </w:r>
      <w:r w:rsidR="00491B12">
        <w:rPr>
          <w:rFonts w:ascii="Angsana New" w:hAnsi="Angsana New"/>
          <w:sz w:val="30"/>
          <w:szCs w:val="30"/>
          <w:cs/>
        </w:rPr>
        <w:t xml:space="preserve">เป็นจำนวนเงินประมาณ </w:t>
      </w:r>
      <w:r w:rsidR="00DB16BA" w:rsidRPr="00DB16BA">
        <w:rPr>
          <w:rFonts w:ascii="Angsana New" w:hAnsi="Angsana New"/>
          <w:sz w:val="30"/>
          <w:szCs w:val="30"/>
        </w:rPr>
        <w:t>79</w:t>
      </w:r>
      <w:r w:rsidR="00491B12">
        <w:rPr>
          <w:rFonts w:ascii="Angsana New" w:hAnsi="Angsana New"/>
          <w:sz w:val="30"/>
          <w:szCs w:val="30"/>
          <w:cs/>
        </w:rPr>
        <w:t>.</w:t>
      </w:r>
      <w:r w:rsidR="00491B12">
        <w:rPr>
          <w:rFonts w:ascii="Angsana New" w:hAnsi="Angsana New"/>
          <w:sz w:val="30"/>
          <w:szCs w:val="30"/>
        </w:rPr>
        <w:t>9</w:t>
      </w:r>
      <w:r w:rsidR="00491B12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14:paraId="38AA1429" w14:textId="77777777" w:rsidR="00F66A26" w:rsidRDefault="00F66A26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D44461" w14:textId="77777777" w:rsidR="002674CF" w:rsidRDefault="002674CF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503520" w14:textId="77777777" w:rsidR="00907376" w:rsidRDefault="00907376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12D814" w14:textId="77777777" w:rsidR="00907376" w:rsidRDefault="00907376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F84DBB" w14:textId="77777777" w:rsidR="00907376" w:rsidRDefault="00907376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CAF04D" w14:textId="77777777" w:rsidR="00907376" w:rsidRDefault="00907376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6718D12" w14:textId="77777777" w:rsidR="00307C6E" w:rsidRPr="00B972AD" w:rsidRDefault="00307C6E" w:rsidP="0030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18.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B972AD">
        <w:rPr>
          <w:rFonts w:ascii="Angsana New" w:hAnsi="Angsana New" w:hint="cs"/>
          <w:b/>
          <w:bCs/>
          <w:sz w:val="30"/>
          <w:szCs w:val="30"/>
          <w:cs/>
        </w:rPr>
        <w:t>จัดประเภทรายการใหม่</w:t>
      </w:r>
    </w:p>
    <w:p w14:paraId="1D3DAFE0" w14:textId="77777777" w:rsidR="00307C6E" w:rsidRPr="00B972AD" w:rsidRDefault="00307C6E" w:rsidP="0030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6290F106" w14:textId="77777777" w:rsidR="00307C6E" w:rsidRDefault="00307C6E" w:rsidP="00307C6E">
      <w:pPr>
        <w:pStyle w:val="NoSpacing"/>
        <w:ind w:right="-38"/>
        <w:jc w:val="thaiDistribute"/>
        <w:rPr>
          <w:rFonts w:ascii="Angsana New" w:hAnsi="Angsana New"/>
          <w:szCs w:val="30"/>
        </w:rPr>
      </w:pPr>
      <w:r w:rsidRPr="00B972AD">
        <w:rPr>
          <w:rFonts w:ascii="Angsana New" w:hAnsi="Angsana New"/>
          <w:szCs w:val="30"/>
          <w:cs/>
        </w:rPr>
        <w:t>บริษัทได</w:t>
      </w:r>
      <w:r>
        <w:rPr>
          <w:rFonts w:ascii="Angsana New" w:hAnsi="Angsana New"/>
          <w:szCs w:val="30"/>
          <w:cs/>
        </w:rPr>
        <w:t>้จัดประเภทรายการบัญชีบางรายการใ</w:t>
      </w:r>
      <w:r>
        <w:rPr>
          <w:rFonts w:ascii="Angsana New" w:hAnsi="Angsana New" w:hint="cs"/>
          <w:szCs w:val="30"/>
          <w:cs/>
        </w:rPr>
        <w:t>นงบกำไรขาดทุนเบ็ดเสร็จรวมและงบกำไรขาดทุนเบ็ดเสร็จเฉพาะกิจการสำหรับงวดสามเดือนและ</w:t>
      </w:r>
      <w:r w:rsidR="001C2E22">
        <w:rPr>
          <w:rFonts w:ascii="Angsana New" w:hAnsi="Angsana New" w:hint="cs"/>
          <w:szCs w:val="30"/>
          <w:cs/>
        </w:rPr>
        <w:t>เก้า</w:t>
      </w:r>
      <w:r>
        <w:rPr>
          <w:rFonts w:ascii="Angsana New" w:hAnsi="Angsana New" w:hint="cs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Cs w:val="30"/>
        </w:rPr>
        <w:t>30</w:t>
      </w:r>
      <w:r>
        <w:rPr>
          <w:rFonts w:ascii="Angsana New" w:hAnsi="Angsana New" w:hint="cs"/>
          <w:szCs w:val="30"/>
          <w:cs/>
        </w:rPr>
        <w:t xml:space="preserve"> </w:t>
      </w:r>
      <w:r w:rsidR="001C2E22">
        <w:rPr>
          <w:rFonts w:ascii="Angsana New" w:hAnsi="Angsana New" w:hint="cs"/>
          <w:szCs w:val="30"/>
          <w:cs/>
        </w:rPr>
        <w:t>กันยายน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</w:rPr>
        <w:t>2566</w:t>
      </w:r>
      <w:r>
        <w:rPr>
          <w:rFonts w:ascii="Angsana New" w:hAnsi="Angsana New" w:hint="cs"/>
          <w:szCs w:val="30"/>
          <w:cs/>
        </w:rPr>
        <w:t xml:space="preserve"> </w:t>
      </w:r>
      <w:r w:rsidRPr="00B972AD">
        <w:rPr>
          <w:rFonts w:ascii="Angsana New" w:hAnsi="Angsana New"/>
          <w:szCs w:val="30"/>
          <w:cs/>
        </w:rPr>
        <w:t>ใหม่</w:t>
      </w:r>
      <w:r>
        <w:rPr>
          <w:rFonts w:ascii="Angsana New" w:hAnsi="Angsana New" w:hint="cs"/>
          <w:szCs w:val="30"/>
          <w:cs/>
        </w:rPr>
        <w:t xml:space="preserve"> </w:t>
      </w:r>
      <w:r w:rsidRPr="00B972AD">
        <w:rPr>
          <w:rFonts w:ascii="Angsana New" w:hAnsi="Angsana New"/>
          <w:szCs w:val="30"/>
          <w:cs/>
        </w:rPr>
        <w:t>เพื่อให้สอดคล้องกับการ</w:t>
      </w:r>
      <w:r w:rsidRPr="00B972AD">
        <w:rPr>
          <w:rFonts w:ascii="Angsana New" w:hAnsi="Angsana New" w:hint="cs"/>
          <w:szCs w:val="30"/>
          <w:cs/>
        </w:rPr>
        <w:t>แสดงรายการ</w:t>
      </w:r>
      <w:r w:rsidRPr="00B972AD">
        <w:rPr>
          <w:rFonts w:ascii="Angsana New" w:hAnsi="Angsana New"/>
          <w:szCs w:val="30"/>
          <w:cs/>
        </w:rPr>
        <w:t>ใน</w:t>
      </w:r>
      <w:r>
        <w:rPr>
          <w:rFonts w:ascii="Angsana New" w:hAnsi="Angsana New" w:hint="cs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1C2E22">
        <w:rPr>
          <w:rFonts w:ascii="Angsana New" w:hAnsi="Angsana New" w:hint="cs"/>
          <w:szCs w:val="30"/>
          <w:cs/>
        </w:rPr>
        <w:t>เก้า</w:t>
      </w:r>
      <w:r>
        <w:rPr>
          <w:rFonts w:ascii="Angsana New" w:hAnsi="Angsana New" w:hint="cs"/>
          <w:szCs w:val="30"/>
          <w:cs/>
        </w:rPr>
        <w:t xml:space="preserve">เดือนสิ้นสุดวันที่                </w:t>
      </w:r>
      <w:r>
        <w:rPr>
          <w:rFonts w:ascii="Angsana New" w:hAnsi="Angsana New"/>
          <w:szCs w:val="30"/>
        </w:rPr>
        <w:t>30</w:t>
      </w:r>
      <w:r>
        <w:rPr>
          <w:rFonts w:ascii="Angsana New" w:hAnsi="Angsana New" w:hint="cs"/>
          <w:szCs w:val="30"/>
          <w:cs/>
        </w:rPr>
        <w:t xml:space="preserve"> </w:t>
      </w:r>
      <w:r w:rsidR="001C2E22">
        <w:rPr>
          <w:rFonts w:ascii="Angsana New" w:hAnsi="Angsana New" w:hint="cs"/>
          <w:szCs w:val="30"/>
          <w:cs/>
        </w:rPr>
        <w:t>กันยายน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</w:rPr>
        <w:t>2567</w:t>
      </w:r>
      <w:r>
        <w:rPr>
          <w:rFonts w:ascii="Angsana New" w:hAnsi="Angsana New" w:hint="cs"/>
          <w:szCs w:val="30"/>
          <w:cs/>
        </w:rPr>
        <w:t xml:space="preserve"> </w:t>
      </w:r>
      <w:r w:rsidRPr="00B972AD">
        <w:rPr>
          <w:rFonts w:ascii="Angsana New" w:hAnsi="Angsana New" w:hint="cs"/>
          <w:szCs w:val="30"/>
          <w:cs/>
        </w:rPr>
        <w:t>โดย</w:t>
      </w:r>
      <w:r w:rsidRPr="00B972AD">
        <w:rPr>
          <w:rFonts w:ascii="Angsana New" w:hAnsi="Angsana New"/>
          <w:szCs w:val="30"/>
          <w:cs/>
        </w:rPr>
        <w:t>ไม่มีผลกระทบต่อกำไร</w:t>
      </w:r>
      <w:r w:rsidRPr="00B972AD">
        <w:rPr>
          <w:rFonts w:ascii="Angsana New" w:hAnsi="Angsana New" w:hint="cs"/>
          <w:szCs w:val="30"/>
          <w:cs/>
        </w:rPr>
        <w:t>ขาดทุนเบ็ดเสร็จ</w:t>
      </w:r>
      <w:r w:rsidRPr="00B972AD">
        <w:rPr>
          <w:rFonts w:ascii="Angsana New" w:hAnsi="Angsana New"/>
          <w:szCs w:val="30"/>
          <w:cs/>
        </w:rPr>
        <w:t>หรือส่วนของผู้ถือหุ้น</w:t>
      </w:r>
      <w:r w:rsidRPr="00B972AD">
        <w:rPr>
          <w:rFonts w:ascii="Angsana New" w:hAnsi="Angsana New" w:hint="cs"/>
          <w:szCs w:val="30"/>
          <w:cs/>
        </w:rPr>
        <w:t xml:space="preserve"> </w:t>
      </w:r>
      <w:r w:rsidRPr="00B972AD">
        <w:rPr>
          <w:rFonts w:ascii="Angsana New" w:hAnsi="Angsana New"/>
          <w:szCs w:val="30"/>
          <w:cs/>
        </w:rPr>
        <w:t>การจัดประเภทรายการ</w:t>
      </w:r>
      <w:r w:rsidRPr="00B972AD">
        <w:rPr>
          <w:rFonts w:ascii="Angsana New" w:hAnsi="Angsana New" w:hint="cs"/>
          <w:szCs w:val="30"/>
          <w:cs/>
        </w:rPr>
        <w:t>บัญชีใหม่มีดังต่อไปนี้</w:t>
      </w:r>
    </w:p>
    <w:p w14:paraId="6D7B6C69" w14:textId="77777777" w:rsidR="00307C6E" w:rsidRPr="00575C1C" w:rsidRDefault="00307C6E" w:rsidP="0030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307C6E" w:rsidRPr="003B7FDC" w14:paraId="6ACAC986" w14:textId="77777777" w:rsidTr="006B386E">
        <w:tc>
          <w:tcPr>
            <w:tcW w:w="1843" w:type="dxa"/>
            <w:vAlign w:val="bottom"/>
          </w:tcPr>
          <w:p w14:paraId="32FAF44D" w14:textId="77777777" w:rsidR="00307C6E" w:rsidRPr="003A0B62" w:rsidRDefault="00307C6E" w:rsidP="00945E9A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222" w:type="dxa"/>
            <w:gridSpan w:val="11"/>
            <w:tcBorders>
              <w:bottom w:val="single" w:sz="4" w:space="0" w:color="auto"/>
            </w:tcBorders>
          </w:tcPr>
          <w:p w14:paraId="607B0710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  <w:r w:rsidR="003A0B62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="003A0B62" w:rsidRPr="003B7FD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พันบาท</w:t>
            </w:r>
            <w:r w:rsidR="003A0B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07C6E" w:rsidRPr="003B7FDC" w14:paraId="1374666F" w14:textId="77777777" w:rsidTr="006B386E">
        <w:tc>
          <w:tcPr>
            <w:tcW w:w="1843" w:type="dxa"/>
            <w:vAlign w:val="bottom"/>
          </w:tcPr>
          <w:p w14:paraId="00A21C49" w14:textId="77777777" w:rsidR="00307C6E" w:rsidRPr="003B7FDC" w:rsidRDefault="00307C6E" w:rsidP="00945E9A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</w:tcPr>
          <w:p w14:paraId="6623C0B5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4A4D5B2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</w:tcPr>
          <w:p w14:paraId="42A6C8DC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3B7FD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307C6E" w:rsidRPr="003B7FDC" w14:paraId="7E4C0A85" w14:textId="77777777" w:rsidTr="006B386E">
        <w:tc>
          <w:tcPr>
            <w:tcW w:w="1843" w:type="dxa"/>
            <w:vAlign w:val="bottom"/>
          </w:tcPr>
          <w:p w14:paraId="738A60E0" w14:textId="77777777" w:rsidR="00307C6E" w:rsidRPr="003B7FDC" w:rsidRDefault="00307C6E" w:rsidP="00945E9A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B36631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ก่อน</w:t>
            </w: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64202B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32FE92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65CDE90" w14:textId="77777777" w:rsidR="00307C6E" w:rsidRPr="003B7FDC" w:rsidRDefault="00307C6E" w:rsidP="00945E9A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D304A4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หลัง</w:t>
            </w: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284" w:type="dxa"/>
          </w:tcPr>
          <w:p w14:paraId="6165E89C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998B21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ก่อน</w:t>
            </w: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67B3E64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154E27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964277B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24B5014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หลัง</w:t>
            </w: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</w:tr>
      <w:tr w:rsidR="00307C6E" w:rsidRPr="003B7FDC" w14:paraId="679965C2" w14:textId="77777777" w:rsidTr="006B386E">
        <w:tc>
          <w:tcPr>
            <w:tcW w:w="1843" w:type="dxa"/>
            <w:vAlign w:val="bottom"/>
          </w:tcPr>
          <w:p w14:paraId="463C88CD" w14:textId="77777777" w:rsidR="00307C6E" w:rsidRPr="003B7FDC" w:rsidRDefault="00307C6E" w:rsidP="00945E9A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58FD50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3FFA9B90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2EB151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ใหม่</w:t>
            </w:r>
          </w:p>
        </w:tc>
        <w:tc>
          <w:tcPr>
            <w:tcW w:w="283" w:type="dxa"/>
          </w:tcPr>
          <w:p w14:paraId="76552745" w14:textId="77777777" w:rsidR="00307C6E" w:rsidRPr="003B7FDC" w:rsidRDefault="00307C6E" w:rsidP="00945E9A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BD080C5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48E8E566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B5601C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14:paraId="2E34D4C9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D3E8DA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ใหม่</w:t>
            </w:r>
          </w:p>
        </w:tc>
        <w:tc>
          <w:tcPr>
            <w:tcW w:w="284" w:type="dxa"/>
          </w:tcPr>
          <w:p w14:paraId="4B98D820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A810CD" w14:textId="77777777" w:rsidR="00307C6E" w:rsidRPr="003B7FDC" w:rsidRDefault="00307C6E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3B7FDC" w:rsidRPr="003B7FDC" w14:paraId="660BB6B6" w14:textId="77777777" w:rsidTr="006B386E">
        <w:tc>
          <w:tcPr>
            <w:tcW w:w="1843" w:type="dxa"/>
            <w:vAlign w:val="bottom"/>
          </w:tcPr>
          <w:p w14:paraId="02E1A2CA" w14:textId="77777777" w:rsidR="003B7FDC" w:rsidRPr="003B7FDC" w:rsidRDefault="003B7FDC" w:rsidP="00945E9A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52ED4A9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10A1107F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0E028BFE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3" w:type="dxa"/>
          </w:tcPr>
          <w:p w14:paraId="12C13710" w14:textId="77777777" w:rsidR="003B7FDC" w:rsidRPr="003B7FDC" w:rsidRDefault="003B7FDC" w:rsidP="00945E9A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96A2599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18312EAF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31D8A9B8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3" w:type="dxa"/>
          </w:tcPr>
          <w:p w14:paraId="5FF3CFE2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277AFB5A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340974E7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9D68726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EC1294" w:rsidRPr="003B7FDC" w14:paraId="6A61924E" w14:textId="77777777" w:rsidTr="00465F54">
        <w:tc>
          <w:tcPr>
            <w:tcW w:w="1843" w:type="dxa"/>
            <w:vAlign w:val="bottom"/>
          </w:tcPr>
          <w:p w14:paraId="6A6D5242" w14:textId="77777777" w:rsidR="00EC1294" w:rsidRPr="00535F81" w:rsidRDefault="00EC1294" w:rsidP="00EC1294">
            <w:pPr>
              <w:pStyle w:val="a2"/>
              <w:tabs>
                <w:tab w:val="clear" w:pos="1080"/>
                <w:tab w:val="clear" w:pos="1242"/>
                <w:tab w:val="clear" w:pos="1422"/>
              </w:tabs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535F81">
              <w:rPr>
                <w:rFonts w:ascii="Angsana New" w:hAnsi="Angsana New"/>
                <w:sz w:val="26"/>
                <w:szCs w:val="26"/>
                <w:cs/>
              </w:rPr>
              <w:t xml:space="preserve">รายได้จากการขาย </w:t>
            </w:r>
            <w:r w:rsidRPr="00945E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535F81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</w:tcPr>
          <w:p w14:paraId="7EF9AEA0" w14:textId="77777777" w:rsidR="00EC1294" w:rsidRPr="00786D5F" w:rsidRDefault="00EC1294" w:rsidP="00EC1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7</w:t>
            </w:r>
            <w:r>
              <w:rPr>
                <w:rFonts w:ascii="Angsana New" w:hAnsi="Angsana New"/>
                <w:bCs/>
                <w:sz w:val="26"/>
                <w:szCs w:val="26"/>
              </w:rPr>
              <w:t>92</w:t>
            </w:r>
            <w:r w:rsidRPr="00786D5F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378</w:t>
            </w:r>
          </w:p>
        </w:tc>
        <w:tc>
          <w:tcPr>
            <w:tcW w:w="284" w:type="dxa"/>
          </w:tcPr>
          <w:p w14:paraId="4BAD2B9B" w14:textId="77777777" w:rsidR="00EC1294" w:rsidRPr="00786D5F" w:rsidRDefault="00EC1294" w:rsidP="00EC1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D6EC056" w14:textId="77777777" w:rsidR="00EC1294" w:rsidRPr="00F760C6" w:rsidRDefault="00EC1294" w:rsidP="00EC1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760C6">
              <w:rPr>
                <w:rFonts w:ascii="Angsana New" w:hAnsi="Angsana New"/>
                <w:bCs/>
                <w:sz w:val="26"/>
                <w:szCs w:val="26"/>
              </w:rPr>
              <w:t>7,739</w:t>
            </w:r>
          </w:p>
        </w:tc>
        <w:tc>
          <w:tcPr>
            <w:tcW w:w="283" w:type="dxa"/>
          </w:tcPr>
          <w:p w14:paraId="2CD573B7" w14:textId="77777777" w:rsidR="00EC1294" w:rsidRPr="00F760C6" w:rsidRDefault="00EC1294" w:rsidP="00EC1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3C51078" w14:textId="77777777" w:rsidR="00EC1294" w:rsidRPr="00F760C6" w:rsidRDefault="00EC1294" w:rsidP="00EC1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760C6">
              <w:rPr>
                <w:rFonts w:ascii="Angsana New" w:hAnsi="Angsana New"/>
                <w:bCs/>
                <w:sz w:val="26"/>
                <w:szCs w:val="26"/>
              </w:rPr>
              <w:t>800,117</w:t>
            </w:r>
          </w:p>
        </w:tc>
        <w:tc>
          <w:tcPr>
            <w:tcW w:w="284" w:type="dxa"/>
          </w:tcPr>
          <w:p w14:paraId="0A158F08" w14:textId="77777777" w:rsidR="00EC1294" w:rsidRPr="003B7FDC" w:rsidRDefault="00EC1294" w:rsidP="00EC1294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81CEBA9" w14:textId="402E4494" w:rsidR="00EC1294" w:rsidRPr="00EC1294" w:rsidRDefault="00EC1294" w:rsidP="00EC1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63CBB">
              <w:rPr>
                <w:rFonts w:ascii="Angsana New" w:hAnsi="Angsana New"/>
                <w:bCs/>
                <w:sz w:val="26"/>
                <w:szCs w:val="26"/>
              </w:rPr>
              <w:t>4</w:t>
            </w:r>
            <w:r>
              <w:rPr>
                <w:rFonts w:ascii="Angsana New" w:hAnsi="Angsana New"/>
                <w:bCs/>
                <w:sz w:val="26"/>
                <w:szCs w:val="26"/>
              </w:rPr>
              <w:t>60</w:t>
            </w:r>
            <w:r w:rsidRPr="00B63CBB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258</w:t>
            </w:r>
          </w:p>
        </w:tc>
        <w:tc>
          <w:tcPr>
            <w:tcW w:w="283" w:type="dxa"/>
          </w:tcPr>
          <w:p w14:paraId="0889B6B9" w14:textId="77777777" w:rsidR="00EC1294" w:rsidRPr="003B7FDC" w:rsidRDefault="00EC1294" w:rsidP="00EC129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633824B" w14:textId="77777777" w:rsidR="00EC1294" w:rsidRPr="001C2E22" w:rsidRDefault="00EC1294" w:rsidP="00EC1294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945E9A">
              <w:rPr>
                <w:rFonts w:ascii="Angsana New" w:hAnsi="Angsan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</w:tcPr>
          <w:p w14:paraId="211A3BBC" w14:textId="77777777" w:rsidR="00EC1294" w:rsidRPr="001C2E22" w:rsidRDefault="00EC1294" w:rsidP="00EC1294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6724F87" w14:textId="1F5700B9" w:rsidR="00EC1294" w:rsidRPr="00EC1294" w:rsidRDefault="00EC1294" w:rsidP="00EC1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63CBB">
              <w:rPr>
                <w:rFonts w:ascii="Angsana New" w:hAnsi="Angsana New"/>
                <w:bCs/>
                <w:sz w:val="26"/>
                <w:szCs w:val="26"/>
              </w:rPr>
              <w:t>4</w:t>
            </w:r>
            <w:r>
              <w:rPr>
                <w:rFonts w:ascii="Angsana New" w:hAnsi="Angsana New"/>
                <w:bCs/>
                <w:sz w:val="26"/>
                <w:szCs w:val="26"/>
              </w:rPr>
              <w:t>60</w:t>
            </w:r>
            <w:r w:rsidRPr="00B63CBB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258</w:t>
            </w:r>
          </w:p>
        </w:tc>
      </w:tr>
      <w:tr w:rsidR="00535F81" w:rsidRPr="003B7FDC" w14:paraId="38E9057A" w14:textId="77777777" w:rsidTr="006B386E">
        <w:tc>
          <w:tcPr>
            <w:tcW w:w="1843" w:type="dxa"/>
            <w:vAlign w:val="bottom"/>
          </w:tcPr>
          <w:p w14:paraId="3C36B73E" w14:textId="77777777" w:rsidR="00535F81" w:rsidRPr="00535F81" w:rsidRDefault="00535F81" w:rsidP="00945E9A">
            <w:pPr>
              <w:pStyle w:val="a2"/>
              <w:tabs>
                <w:tab w:val="clear" w:pos="1080"/>
                <w:tab w:val="clear" w:pos="1242"/>
                <w:tab w:val="clear" w:pos="1422"/>
              </w:tabs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535F81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1134" w:type="dxa"/>
          </w:tcPr>
          <w:p w14:paraId="1A20977F" w14:textId="77777777" w:rsidR="00535F81" w:rsidRPr="00535F81" w:rsidRDefault="00535F81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6F60B209" w14:textId="77777777" w:rsidR="00535F81" w:rsidRPr="00535F81" w:rsidRDefault="00535F81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B9AE75F" w14:textId="77777777" w:rsidR="00535F81" w:rsidRPr="001C2E22" w:rsidRDefault="00535F81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3" w:type="dxa"/>
          </w:tcPr>
          <w:p w14:paraId="30AB1B21" w14:textId="77777777" w:rsidR="00535F81" w:rsidRPr="001C2E22" w:rsidRDefault="00535F81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2F3C7EF5" w14:textId="77777777" w:rsidR="00535F81" w:rsidRPr="001C2E22" w:rsidRDefault="00535F81" w:rsidP="00945E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4" w:type="dxa"/>
          </w:tcPr>
          <w:p w14:paraId="3EDF38CC" w14:textId="77777777" w:rsidR="00535F81" w:rsidRPr="003B7FDC" w:rsidRDefault="00535F81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1492C201" w14:textId="77777777" w:rsidR="00535F81" w:rsidRPr="003B7FDC" w:rsidRDefault="00535F81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3" w:type="dxa"/>
          </w:tcPr>
          <w:p w14:paraId="5D29564F" w14:textId="77777777" w:rsidR="00535F81" w:rsidRPr="003B7FDC" w:rsidRDefault="00535F81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15E10C83" w14:textId="77777777" w:rsidR="00535F81" w:rsidRPr="001C2E22" w:rsidRDefault="00535F81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284" w:type="dxa"/>
          </w:tcPr>
          <w:p w14:paraId="75A9C212" w14:textId="77777777" w:rsidR="00535F81" w:rsidRPr="001C2E22" w:rsidRDefault="00535F81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C872D7E" w14:textId="77777777" w:rsidR="00535F81" w:rsidRPr="001C2E22" w:rsidRDefault="00535F81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EC1294" w:rsidRPr="003B7FDC" w14:paraId="3ABB5FB5" w14:textId="77777777" w:rsidTr="005C2FB8">
        <w:tc>
          <w:tcPr>
            <w:tcW w:w="1843" w:type="dxa"/>
            <w:vAlign w:val="bottom"/>
          </w:tcPr>
          <w:p w14:paraId="5E83F6D4" w14:textId="77777777" w:rsidR="00EC1294" w:rsidRPr="00535F81" w:rsidRDefault="00EC1294" w:rsidP="00EC1294">
            <w:pPr>
              <w:pStyle w:val="a2"/>
              <w:tabs>
                <w:tab w:val="clear" w:pos="1080"/>
                <w:tab w:val="clear" w:pos="1242"/>
                <w:tab w:val="clear" w:pos="1422"/>
              </w:tabs>
              <w:ind w:right="-1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535F81">
              <w:rPr>
                <w:rFonts w:ascii="Angsana New" w:hAnsi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34" w:type="dxa"/>
          </w:tcPr>
          <w:p w14:paraId="07A1173C" w14:textId="77777777" w:rsidR="00EC1294" w:rsidRPr="00786D5F" w:rsidRDefault="00EC1294" w:rsidP="00EC1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2</w:t>
            </w:r>
            <w:r>
              <w:rPr>
                <w:rFonts w:ascii="Angsana New" w:hAnsi="Angsana New"/>
                <w:bCs/>
                <w:sz w:val="26"/>
                <w:szCs w:val="26"/>
              </w:rPr>
              <w:t>2</w:t>
            </w:r>
            <w:r w:rsidRPr="00786D5F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054</w:t>
            </w:r>
          </w:p>
        </w:tc>
        <w:tc>
          <w:tcPr>
            <w:tcW w:w="284" w:type="dxa"/>
          </w:tcPr>
          <w:p w14:paraId="4A0501B5" w14:textId="77777777" w:rsidR="00EC1294" w:rsidRPr="00535F81" w:rsidRDefault="00EC1294" w:rsidP="00EC12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D1F5D56" w14:textId="77777777" w:rsidR="00EC1294" w:rsidRPr="00B63CBB" w:rsidRDefault="00EC1294" w:rsidP="00EC12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63CBB">
              <w:rPr>
                <w:rFonts w:ascii="Angsana New" w:hAnsi="Angsana New"/>
                <w:sz w:val="26"/>
                <w:szCs w:val="26"/>
              </w:rPr>
              <w:t xml:space="preserve"> (7,739)</w:t>
            </w:r>
          </w:p>
        </w:tc>
        <w:tc>
          <w:tcPr>
            <w:tcW w:w="283" w:type="dxa"/>
          </w:tcPr>
          <w:p w14:paraId="774C8B40" w14:textId="77777777" w:rsidR="00EC1294" w:rsidRPr="00B63CBB" w:rsidRDefault="00EC1294" w:rsidP="00EC12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E86FC60" w14:textId="77777777" w:rsidR="00EC1294" w:rsidRPr="00B63CBB" w:rsidRDefault="00EC1294" w:rsidP="00EC12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63CBB">
              <w:rPr>
                <w:rFonts w:ascii="Angsana New" w:hAnsi="Angsana New"/>
                <w:sz w:val="26"/>
                <w:szCs w:val="26"/>
              </w:rPr>
              <w:t>14,315</w:t>
            </w:r>
          </w:p>
        </w:tc>
        <w:tc>
          <w:tcPr>
            <w:tcW w:w="284" w:type="dxa"/>
          </w:tcPr>
          <w:p w14:paraId="2B8CDEE5" w14:textId="77777777" w:rsidR="00EC1294" w:rsidRPr="003B7FDC" w:rsidRDefault="00EC1294" w:rsidP="00EC1294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64FBFDF" w14:textId="05268618" w:rsidR="00EC1294" w:rsidRPr="00EC1294" w:rsidRDefault="00EC1294" w:rsidP="00EC1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15</w:t>
            </w:r>
            <w:r w:rsidRPr="00B63CBB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804</w:t>
            </w:r>
          </w:p>
        </w:tc>
        <w:tc>
          <w:tcPr>
            <w:tcW w:w="283" w:type="dxa"/>
          </w:tcPr>
          <w:p w14:paraId="4C80AF31" w14:textId="77777777" w:rsidR="00EC1294" w:rsidRPr="003B7FDC" w:rsidRDefault="00EC1294" w:rsidP="00EC129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FCDDB31" w14:textId="77777777" w:rsidR="00EC1294" w:rsidRPr="001C2E22" w:rsidRDefault="00EC1294" w:rsidP="00EC1294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945E9A">
              <w:rPr>
                <w:rFonts w:ascii="Angsana New" w:hAnsi="Angsan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</w:tcPr>
          <w:p w14:paraId="175ED253" w14:textId="77777777" w:rsidR="00EC1294" w:rsidRPr="001C2E22" w:rsidRDefault="00EC1294" w:rsidP="00EC1294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BB786CE" w14:textId="25D13ABB" w:rsidR="00EC1294" w:rsidRPr="00EC1294" w:rsidRDefault="00EC1294" w:rsidP="00EC1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15</w:t>
            </w:r>
            <w:r w:rsidRPr="00B63CBB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804</w:t>
            </w:r>
          </w:p>
        </w:tc>
      </w:tr>
      <w:tr w:rsidR="003B7FDC" w:rsidRPr="003B7FDC" w14:paraId="1D5EDC41" w14:textId="77777777" w:rsidTr="006B386E">
        <w:tc>
          <w:tcPr>
            <w:tcW w:w="1843" w:type="dxa"/>
            <w:vAlign w:val="bottom"/>
          </w:tcPr>
          <w:p w14:paraId="4153788C" w14:textId="77777777" w:rsidR="003B7FDC" w:rsidRPr="003B7FDC" w:rsidRDefault="00786D5F" w:rsidP="003B7FDC">
            <w:pPr>
              <w:tabs>
                <w:tab w:val="clear" w:pos="227"/>
                <w:tab w:val="left" w:pos="342"/>
              </w:tabs>
              <w:ind w:right="-164"/>
              <w:rPr>
                <w:rFonts w:ascii="Angsana New" w:hAnsi="Angsana New"/>
                <w:sz w:val="26"/>
                <w:szCs w:val="26"/>
                <w:cs/>
              </w:rPr>
            </w:pPr>
            <w:r w:rsidRPr="003B7FDC">
              <w:rPr>
                <w:rFonts w:ascii="Angsana New" w:hAnsi="Angsan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3A446BE0" w14:textId="77777777" w:rsidR="003B7FDC" w:rsidRPr="00786D5F" w:rsidRDefault="00786D5F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6</w:t>
            </w:r>
            <w:r w:rsidR="00223E11">
              <w:rPr>
                <w:rFonts w:ascii="Angsana New" w:hAnsi="Angsana New"/>
                <w:bCs/>
                <w:sz w:val="26"/>
                <w:szCs w:val="26"/>
              </w:rPr>
              <w:t>92</w:t>
            </w:r>
            <w:r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="00223E11">
              <w:rPr>
                <w:rFonts w:ascii="Angsana New" w:hAnsi="Angsana New"/>
                <w:bCs/>
                <w:sz w:val="26"/>
                <w:szCs w:val="26"/>
              </w:rPr>
              <w:t>898</w:t>
            </w:r>
          </w:p>
        </w:tc>
        <w:tc>
          <w:tcPr>
            <w:tcW w:w="284" w:type="dxa"/>
            <w:shd w:val="clear" w:color="auto" w:fill="auto"/>
          </w:tcPr>
          <w:p w14:paraId="6DEB421F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75547F9E" w14:textId="77777777" w:rsidR="003B7FDC" w:rsidRPr="00B63CBB" w:rsidRDefault="003B7FDC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CB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B63CBB" w:rsidRPr="00B63CBB">
              <w:rPr>
                <w:rFonts w:ascii="Angsana New" w:hAnsi="Angsana New"/>
                <w:sz w:val="26"/>
                <w:szCs w:val="26"/>
              </w:rPr>
              <w:t>70</w:t>
            </w:r>
            <w:r w:rsidR="006B386E" w:rsidRPr="00B63CBB">
              <w:rPr>
                <w:rFonts w:ascii="Angsana New" w:hAnsi="Angsana New"/>
                <w:sz w:val="26"/>
                <w:szCs w:val="26"/>
              </w:rPr>
              <w:t>,</w:t>
            </w:r>
            <w:r w:rsidR="00B63CBB" w:rsidRPr="00B63CBB">
              <w:rPr>
                <w:rFonts w:ascii="Angsana New" w:hAnsi="Angsana New"/>
                <w:sz w:val="26"/>
                <w:szCs w:val="26"/>
              </w:rPr>
              <w:t>694</w:t>
            </w:r>
            <w:r w:rsidRPr="00B63CB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5B0C104" w14:textId="77777777" w:rsidR="003B7FDC" w:rsidRPr="00B63CBB" w:rsidRDefault="003B7FDC" w:rsidP="003B7FDC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E99098" w14:textId="77777777" w:rsidR="003B7FDC" w:rsidRPr="00B63CBB" w:rsidRDefault="00B63CBB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63CBB">
              <w:rPr>
                <w:rFonts w:ascii="Angsana New" w:hAnsi="Angsana New"/>
                <w:bCs/>
                <w:sz w:val="26"/>
                <w:szCs w:val="26"/>
              </w:rPr>
              <w:t>622</w:t>
            </w:r>
            <w:r w:rsidR="006B386E" w:rsidRPr="00B63CBB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B63CBB">
              <w:rPr>
                <w:rFonts w:ascii="Angsana New" w:hAnsi="Angsana New"/>
                <w:bCs/>
                <w:sz w:val="26"/>
                <w:szCs w:val="26"/>
              </w:rPr>
              <w:t>204</w:t>
            </w:r>
          </w:p>
        </w:tc>
        <w:tc>
          <w:tcPr>
            <w:tcW w:w="284" w:type="dxa"/>
          </w:tcPr>
          <w:p w14:paraId="235CDE67" w14:textId="77777777" w:rsidR="003B7FDC" w:rsidRPr="00B63CBB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CCDE53" w14:textId="77777777" w:rsidR="003B7FDC" w:rsidRPr="00B63CBB" w:rsidRDefault="00223E1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63CBB">
              <w:rPr>
                <w:rFonts w:ascii="Angsana New" w:hAnsi="Angsana New"/>
                <w:bCs/>
                <w:sz w:val="26"/>
                <w:szCs w:val="26"/>
              </w:rPr>
              <w:t>440</w:t>
            </w:r>
            <w:r w:rsidR="00155404" w:rsidRPr="00B63CBB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B63CBB">
              <w:rPr>
                <w:rFonts w:ascii="Angsana New" w:hAnsi="Angsana New"/>
                <w:bCs/>
                <w:sz w:val="26"/>
                <w:szCs w:val="26"/>
              </w:rPr>
              <w:t>436</w:t>
            </w:r>
          </w:p>
        </w:tc>
        <w:tc>
          <w:tcPr>
            <w:tcW w:w="283" w:type="dxa"/>
          </w:tcPr>
          <w:p w14:paraId="1A79E5E1" w14:textId="77777777" w:rsidR="003B7FDC" w:rsidRPr="00B63CBB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74A667" w14:textId="77777777" w:rsidR="003B7FDC" w:rsidRPr="00B63CBB" w:rsidRDefault="003B7FDC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CB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B63CBB" w:rsidRPr="00B63CBB">
              <w:rPr>
                <w:rFonts w:ascii="Angsana New" w:hAnsi="Angsana New"/>
                <w:sz w:val="26"/>
                <w:szCs w:val="26"/>
              </w:rPr>
              <w:t>51</w:t>
            </w:r>
            <w:r w:rsidR="006B386E" w:rsidRPr="00B63CBB">
              <w:rPr>
                <w:rFonts w:ascii="Angsana New" w:hAnsi="Angsana New"/>
                <w:sz w:val="26"/>
                <w:szCs w:val="26"/>
              </w:rPr>
              <w:t>,</w:t>
            </w:r>
            <w:r w:rsidR="00B63CBB" w:rsidRPr="00B63CBB">
              <w:rPr>
                <w:rFonts w:ascii="Angsana New" w:hAnsi="Angsana New"/>
                <w:sz w:val="26"/>
                <w:szCs w:val="26"/>
              </w:rPr>
              <w:t>222</w:t>
            </w:r>
            <w:r w:rsidRPr="00B63CB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0320AA11" w14:textId="77777777" w:rsidR="003B7FDC" w:rsidRPr="00B63CBB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7291031" w14:textId="77777777" w:rsidR="003B7FDC" w:rsidRPr="00B63CBB" w:rsidRDefault="006B386E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63CBB">
              <w:rPr>
                <w:rFonts w:ascii="Angsana New" w:hAnsi="Angsana New"/>
                <w:bCs/>
                <w:sz w:val="26"/>
                <w:szCs w:val="26"/>
              </w:rPr>
              <w:t>3</w:t>
            </w:r>
            <w:r w:rsidR="00B63CBB" w:rsidRPr="00B63CBB">
              <w:rPr>
                <w:rFonts w:ascii="Angsana New" w:hAnsi="Angsana New"/>
                <w:bCs/>
                <w:sz w:val="26"/>
                <w:szCs w:val="26"/>
              </w:rPr>
              <w:t>89</w:t>
            </w:r>
            <w:r w:rsidRPr="00B63CBB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="00B63CBB" w:rsidRPr="00B63CBB">
              <w:rPr>
                <w:rFonts w:ascii="Angsana New" w:hAnsi="Angsana New"/>
                <w:bCs/>
                <w:sz w:val="26"/>
                <w:szCs w:val="26"/>
              </w:rPr>
              <w:t>214</w:t>
            </w:r>
          </w:p>
        </w:tc>
      </w:tr>
      <w:tr w:rsidR="003B7FDC" w:rsidRPr="003B7FDC" w14:paraId="4530FDB0" w14:textId="77777777" w:rsidTr="006B386E">
        <w:tc>
          <w:tcPr>
            <w:tcW w:w="1843" w:type="dxa"/>
          </w:tcPr>
          <w:p w14:paraId="5B3479C9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FDC">
              <w:rPr>
                <w:rFonts w:ascii="Angsana New" w:hAnsi="Angsana New"/>
                <w:sz w:val="26"/>
                <w:szCs w:val="26"/>
                <w:cs/>
              </w:rPr>
              <w:t>ต้นทุนการให้เช่าและ</w:t>
            </w:r>
          </w:p>
        </w:tc>
        <w:tc>
          <w:tcPr>
            <w:tcW w:w="1134" w:type="dxa"/>
            <w:vAlign w:val="bottom"/>
          </w:tcPr>
          <w:p w14:paraId="0730FB80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7D2D0B0E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440E02B5" w14:textId="77777777" w:rsidR="003B7FDC" w:rsidRPr="001C2E22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688AC5E0" w14:textId="77777777" w:rsidR="003B7FDC" w:rsidRPr="001C2E22" w:rsidRDefault="003B7FDC" w:rsidP="003B7FDC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26"/>
                <w:szCs w:val="26"/>
                <w:highlight w:val="yellow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D60056" w14:textId="77777777" w:rsidR="003B7FDC" w:rsidRPr="001C2E22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14:paraId="62D7B48A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0835EF0C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14:paraId="18205BD4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14:paraId="2C6F9DE5" w14:textId="77777777" w:rsidR="003B7FDC" w:rsidRPr="001C2E22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14:paraId="510937C7" w14:textId="77777777" w:rsidR="003B7FDC" w:rsidRPr="001C2E22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69ADA21C" w14:textId="77777777" w:rsidR="003B7FDC" w:rsidRPr="001C2E22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6B386E" w:rsidRPr="003B7FDC" w14:paraId="2DA56BD0" w14:textId="77777777" w:rsidTr="006B386E">
        <w:tc>
          <w:tcPr>
            <w:tcW w:w="1843" w:type="dxa"/>
          </w:tcPr>
          <w:p w14:paraId="038129E6" w14:textId="77777777" w:rsidR="006B386E" w:rsidRPr="003B7FDC" w:rsidRDefault="006B386E" w:rsidP="006B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F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3B7FDC">
              <w:rPr>
                <w:rFonts w:ascii="Angsana New" w:hAnsi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34" w:type="dxa"/>
            <w:vAlign w:val="center"/>
          </w:tcPr>
          <w:p w14:paraId="0D3111AF" w14:textId="77777777" w:rsidR="006B386E" w:rsidRPr="00155404" w:rsidRDefault="006B386E" w:rsidP="006B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E8011BC" w14:textId="77777777" w:rsidR="006B386E" w:rsidRPr="003B7FDC" w:rsidRDefault="006B386E" w:rsidP="006B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3524C1" w14:textId="796E0C3A" w:rsidR="006B386E" w:rsidRPr="00B63CBB" w:rsidRDefault="00B63CBB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63CBB">
              <w:rPr>
                <w:rFonts w:ascii="Angsana New" w:hAnsi="Angsana New"/>
                <w:bCs/>
                <w:sz w:val="26"/>
                <w:szCs w:val="26"/>
              </w:rPr>
              <w:t>2,4</w:t>
            </w:r>
            <w:r w:rsidR="00512737">
              <w:rPr>
                <w:rFonts w:ascii="Angsana New" w:hAnsi="Angsana New"/>
                <w:bCs/>
                <w:sz w:val="26"/>
                <w:szCs w:val="26"/>
              </w:rPr>
              <w:t>08</w:t>
            </w:r>
          </w:p>
        </w:tc>
        <w:tc>
          <w:tcPr>
            <w:tcW w:w="283" w:type="dxa"/>
            <w:shd w:val="clear" w:color="auto" w:fill="auto"/>
          </w:tcPr>
          <w:p w14:paraId="4BCFB038" w14:textId="77777777" w:rsidR="006B386E" w:rsidRPr="00B63CBB" w:rsidRDefault="006B386E" w:rsidP="006B386E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A81F59" w14:textId="037C49E2" w:rsidR="006B386E" w:rsidRPr="00B63CBB" w:rsidRDefault="00B63CBB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63CBB">
              <w:rPr>
                <w:rFonts w:ascii="Angsana New" w:hAnsi="Angsana New"/>
                <w:bCs/>
                <w:sz w:val="26"/>
                <w:szCs w:val="26"/>
              </w:rPr>
              <w:t>2</w:t>
            </w:r>
            <w:r w:rsidR="006B386E" w:rsidRPr="00B63CBB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B63CBB">
              <w:rPr>
                <w:rFonts w:ascii="Angsana New" w:hAnsi="Angsana New"/>
                <w:bCs/>
                <w:sz w:val="26"/>
                <w:szCs w:val="26"/>
              </w:rPr>
              <w:t>4</w:t>
            </w:r>
            <w:r w:rsidR="00512737">
              <w:rPr>
                <w:rFonts w:ascii="Angsana New" w:hAnsi="Angsana New"/>
                <w:bCs/>
                <w:sz w:val="26"/>
                <w:szCs w:val="26"/>
              </w:rPr>
              <w:t>08</w:t>
            </w:r>
          </w:p>
        </w:tc>
        <w:tc>
          <w:tcPr>
            <w:tcW w:w="284" w:type="dxa"/>
          </w:tcPr>
          <w:p w14:paraId="41C7835B" w14:textId="77777777" w:rsidR="006B386E" w:rsidRPr="00B63CBB" w:rsidRDefault="006B386E" w:rsidP="006B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E0714CD" w14:textId="77777777" w:rsidR="006B386E" w:rsidRPr="00B63CBB" w:rsidRDefault="006B386E" w:rsidP="00AE3118">
            <w:pPr>
              <w:pStyle w:val="30"/>
              <w:tabs>
                <w:tab w:val="clear" w:pos="360"/>
                <w:tab w:val="clear" w:pos="720"/>
                <w:tab w:val="left" w:pos="489"/>
              </w:tabs>
              <w:ind w:left="-108"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63CBB">
              <w:rPr>
                <w:rFonts w:ascii="Angsana New" w:hAnsi="Angsana New"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10B5AEAE" w14:textId="77777777" w:rsidR="006B386E" w:rsidRPr="00B63CBB" w:rsidRDefault="006B386E" w:rsidP="006B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4FAF126" w14:textId="77777777" w:rsidR="006B386E" w:rsidRPr="00B63CBB" w:rsidRDefault="006B386E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63CBB">
              <w:rPr>
                <w:rFonts w:ascii="Angsana New" w:hAnsi="Angsana New"/>
                <w:bCs/>
                <w:sz w:val="26"/>
                <w:szCs w:val="26"/>
              </w:rPr>
              <w:t>1,</w:t>
            </w:r>
            <w:r w:rsidR="00B63CBB" w:rsidRPr="00B63CBB">
              <w:rPr>
                <w:rFonts w:ascii="Angsana New" w:hAnsi="Angsana New"/>
                <w:bCs/>
                <w:sz w:val="26"/>
                <w:szCs w:val="26"/>
              </w:rPr>
              <w:t>637</w:t>
            </w:r>
          </w:p>
        </w:tc>
        <w:tc>
          <w:tcPr>
            <w:tcW w:w="284" w:type="dxa"/>
          </w:tcPr>
          <w:p w14:paraId="4A021186" w14:textId="77777777" w:rsidR="006B386E" w:rsidRPr="00B63CBB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C672FE6" w14:textId="77777777" w:rsidR="006B386E" w:rsidRPr="00B63CBB" w:rsidRDefault="00B63CBB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63CBB">
              <w:rPr>
                <w:rFonts w:ascii="Angsana New" w:hAnsi="Angsana New"/>
                <w:bCs/>
                <w:sz w:val="26"/>
                <w:szCs w:val="26"/>
              </w:rPr>
              <w:t>1,637</w:t>
            </w:r>
          </w:p>
        </w:tc>
      </w:tr>
      <w:tr w:rsidR="006B386E" w:rsidRPr="003B7FDC" w14:paraId="5AADFB1F" w14:textId="77777777" w:rsidTr="006B386E">
        <w:tc>
          <w:tcPr>
            <w:tcW w:w="1843" w:type="dxa"/>
          </w:tcPr>
          <w:p w14:paraId="3E25DB8F" w14:textId="77777777" w:rsidR="006B386E" w:rsidRPr="003B7FDC" w:rsidRDefault="006B386E" w:rsidP="006B386E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26"/>
                <w:szCs w:val="26"/>
                <w:cs/>
              </w:rPr>
            </w:pPr>
            <w:r w:rsidRPr="003B7FDC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vAlign w:val="center"/>
          </w:tcPr>
          <w:p w14:paraId="4D64E45A" w14:textId="77777777" w:rsidR="006B386E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10,</w:t>
            </w:r>
            <w:r w:rsidR="00223E11">
              <w:rPr>
                <w:rFonts w:ascii="Angsana New" w:hAnsi="Angsana New"/>
                <w:bCs/>
                <w:sz w:val="26"/>
                <w:szCs w:val="26"/>
              </w:rPr>
              <w:t>908</w:t>
            </w:r>
          </w:p>
        </w:tc>
        <w:tc>
          <w:tcPr>
            <w:tcW w:w="284" w:type="dxa"/>
            <w:shd w:val="clear" w:color="auto" w:fill="auto"/>
          </w:tcPr>
          <w:p w14:paraId="32991DA6" w14:textId="77777777" w:rsidR="006B386E" w:rsidRPr="003B7FDC" w:rsidRDefault="006B386E" w:rsidP="006B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371331B0" w14:textId="77777777" w:rsidR="006B386E" w:rsidRPr="00B63CBB" w:rsidRDefault="006B386E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63CBB">
              <w:rPr>
                <w:rFonts w:ascii="Angsana New" w:hAnsi="Angsana New"/>
                <w:bCs/>
                <w:sz w:val="26"/>
                <w:szCs w:val="26"/>
              </w:rPr>
              <w:t>6</w:t>
            </w:r>
            <w:r w:rsidR="00B63CBB" w:rsidRPr="00B63CBB">
              <w:rPr>
                <w:rFonts w:ascii="Angsana New" w:hAnsi="Angsana New"/>
                <w:bCs/>
                <w:sz w:val="26"/>
                <w:szCs w:val="26"/>
              </w:rPr>
              <w:t>8</w:t>
            </w:r>
            <w:r w:rsidRPr="00B63CBB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="00B63CBB" w:rsidRPr="00B63CBB">
              <w:rPr>
                <w:rFonts w:ascii="Angsana New" w:hAnsi="Angsana New"/>
                <w:bCs/>
                <w:sz w:val="26"/>
                <w:szCs w:val="26"/>
              </w:rPr>
              <w:t>286</w:t>
            </w:r>
          </w:p>
        </w:tc>
        <w:tc>
          <w:tcPr>
            <w:tcW w:w="283" w:type="dxa"/>
            <w:shd w:val="clear" w:color="auto" w:fill="auto"/>
          </w:tcPr>
          <w:p w14:paraId="7665F23E" w14:textId="77777777" w:rsidR="006B386E" w:rsidRPr="00B63CBB" w:rsidRDefault="006B386E" w:rsidP="006B386E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00B3567" w14:textId="77777777" w:rsidR="006B386E" w:rsidRPr="00B63CBB" w:rsidRDefault="006B386E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63CBB">
              <w:rPr>
                <w:rFonts w:ascii="Angsana New" w:hAnsi="Angsana New"/>
                <w:bCs/>
                <w:sz w:val="26"/>
                <w:szCs w:val="26"/>
              </w:rPr>
              <w:t>7</w:t>
            </w:r>
            <w:r w:rsidR="00B63CBB" w:rsidRPr="00B63CBB">
              <w:rPr>
                <w:rFonts w:ascii="Angsana New" w:hAnsi="Angsana New"/>
                <w:bCs/>
                <w:sz w:val="26"/>
                <w:szCs w:val="26"/>
              </w:rPr>
              <w:t>9</w:t>
            </w:r>
            <w:r w:rsidRPr="00B63CBB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="00B63CBB" w:rsidRPr="00B63CBB">
              <w:rPr>
                <w:rFonts w:ascii="Angsana New" w:hAnsi="Angsana New"/>
                <w:bCs/>
                <w:sz w:val="26"/>
                <w:szCs w:val="26"/>
              </w:rPr>
              <w:t>194</w:t>
            </w:r>
          </w:p>
        </w:tc>
        <w:tc>
          <w:tcPr>
            <w:tcW w:w="284" w:type="dxa"/>
          </w:tcPr>
          <w:p w14:paraId="090C7415" w14:textId="77777777" w:rsidR="006B386E" w:rsidRPr="003B7FDC" w:rsidRDefault="006B386E" w:rsidP="006B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DCDFDEE" w14:textId="77777777" w:rsidR="006B386E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3,</w:t>
            </w:r>
            <w:r w:rsidR="00223E11">
              <w:rPr>
                <w:rFonts w:ascii="Angsana New" w:hAnsi="Angsana New"/>
                <w:bCs/>
                <w:sz w:val="26"/>
                <w:szCs w:val="26"/>
              </w:rPr>
              <w:t>781</w:t>
            </w:r>
          </w:p>
        </w:tc>
        <w:tc>
          <w:tcPr>
            <w:tcW w:w="283" w:type="dxa"/>
          </w:tcPr>
          <w:p w14:paraId="2293650F" w14:textId="77777777" w:rsidR="006B386E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98C2E0" w14:textId="77777777" w:rsidR="006B386E" w:rsidRPr="00B63CBB" w:rsidRDefault="006B386E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63CBB">
              <w:rPr>
                <w:rFonts w:ascii="Angsana New" w:hAnsi="Angsana New"/>
                <w:bCs/>
                <w:sz w:val="26"/>
                <w:szCs w:val="26"/>
              </w:rPr>
              <w:t>4</w:t>
            </w:r>
            <w:r w:rsidR="00B63CBB" w:rsidRPr="00B63CBB">
              <w:rPr>
                <w:rFonts w:ascii="Angsana New" w:hAnsi="Angsana New"/>
                <w:bCs/>
                <w:sz w:val="26"/>
                <w:szCs w:val="26"/>
              </w:rPr>
              <w:t>9</w:t>
            </w:r>
            <w:r w:rsidRPr="00B63CBB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="00B63CBB" w:rsidRPr="00B63CBB">
              <w:rPr>
                <w:rFonts w:ascii="Angsana New" w:hAnsi="Angsana New"/>
                <w:bCs/>
                <w:sz w:val="26"/>
                <w:szCs w:val="26"/>
              </w:rPr>
              <w:t>585</w:t>
            </w:r>
          </w:p>
        </w:tc>
        <w:tc>
          <w:tcPr>
            <w:tcW w:w="284" w:type="dxa"/>
          </w:tcPr>
          <w:p w14:paraId="7E78B75B" w14:textId="77777777" w:rsidR="006B386E" w:rsidRPr="00B63CBB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1F0FCC" w14:textId="77777777" w:rsidR="006B386E" w:rsidRPr="00B63CBB" w:rsidRDefault="00B63CBB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63CBB">
              <w:rPr>
                <w:rFonts w:ascii="Angsana New" w:hAnsi="Angsana New"/>
                <w:bCs/>
                <w:sz w:val="26"/>
                <w:szCs w:val="26"/>
              </w:rPr>
              <w:t>53</w:t>
            </w:r>
            <w:r w:rsidR="006B386E" w:rsidRPr="00B63CBB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B63CBB">
              <w:rPr>
                <w:rFonts w:ascii="Angsana New" w:hAnsi="Angsana New"/>
                <w:bCs/>
                <w:sz w:val="26"/>
                <w:szCs w:val="26"/>
              </w:rPr>
              <w:t>366</w:t>
            </w:r>
          </w:p>
        </w:tc>
      </w:tr>
    </w:tbl>
    <w:p w14:paraId="5F87B165" w14:textId="77777777" w:rsidR="006B386E" w:rsidRPr="000D5B26" w:rsidRDefault="006B386E" w:rsidP="0030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3B7FDC" w:rsidRPr="003B7FDC" w14:paraId="7C63BB1A" w14:textId="77777777" w:rsidTr="006B386E">
        <w:tc>
          <w:tcPr>
            <w:tcW w:w="1843" w:type="dxa"/>
            <w:vAlign w:val="bottom"/>
          </w:tcPr>
          <w:p w14:paraId="73AD676D" w14:textId="77777777" w:rsidR="003B7FDC" w:rsidRPr="003B7FDC" w:rsidRDefault="003B7FDC" w:rsidP="00945E9A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222" w:type="dxa"/>
            <w:gridSpan w:val="11"/>
            <w:tcBorders>
              <w:bottom w:val="single" w:sz="4" w:space="0" w:color="auto"/>
            </w:tcBorders>
          </w:tcPr>
          <w:p w14:paraId="5E65A47A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 w:hint="cs"/>
                <w:sz w:val="26"/>
                <w:szCs w:val="26"/>
                <w:cs/>
              </w:rPr>
              <w:t>สำหรับงว</w:t>
            </w:r>
            <w:r w:rsidR="001C2E22">
              <w:rPr>
                <w:rFonts w:ascii="Angsana New" w:hAnsi="Angsana New" w:hint="cs"/>
                <w:sz w:val="26"/>
                <w:szCs w:val="26"/>
                <w:cs/>
              </w:rPr>
              <w:t>ดเก้า</w:t>
            </w:r>
            <w:r w:rsidRPr="003B7FDC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="003A0B62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="003A0B62" w:rsidRPr="003B7FD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พันบาท</w:t>
            </w:r>
            <w:r w:rsidR="003A0B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B7FDC" w:rsidRPr="003B7FDC" w14:paraId="22ACF4CA" w14:textId="77777777" w:rsidTr="006B386E">
        <w:tc>
          <w:tcPr>
            <w:tcW w:w="1843" w:type="dxa"/>
            <w:vAlign w:val="bottom"/>
          </w:tcPr>
          <w:p w14:paraId="190DCC09" w14:textId="77777777" w:rsidR="003B7FDC" w:rsidRPr="003B7FDC" w:rsidRDefault="003B7FDC" w:rsidP="00945E9A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</w:tcPr>
          <w:p w14:paraId="415924D9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3E77FC9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</w:tcPr>
          <w:p w14:paraId="331E0B86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3B7FD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3B7FDC" w:rsidRPr="003B7FDC" w14:paraId="3102508E" w14:textId="77777777" w:rsidTr="006B386E">
        <w:tc>
          <w:tcPr>
            <w:tcW w:w="1843" w:type="dxa"/>
            <w:vAlign w:val="bottom"/>
          </w:tcPr>
          <w:p w14:paraId="6037AC71" w14:textId="77777777" w:rsidR="003B7FDC" w:rsidRPr="003B7FDC" w:rsidRDefault="003B7FDC" w:rsidP="00945E9A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DF5AB1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ก่อน</w:t>
            </w: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DA72ADD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245612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A06DF10" w14:textId="77777777" w:rsidR="003B7FDC" w:rsidRPr="003B7FDC" w:rsidRDefault="003B7FDC" w:rsidP="00945E9A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4A8194B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หลัง</w:t>
            </w: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284" w:type="dxa"/>
          </w:tcPr>
          <w:p w14:paraId="0FDF19BB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EAD958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ก่อน</w:t>
            </w: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8A110EF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13865A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6160942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6DE54B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หลัง</w:t>
            </w: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</w:tr>
      <w:tr w:rsidR="003B7FDC" w:rsidRPr="003B7FDC" w14:paraId="470CE5EA" w14:textId="77777777" w:rsidTr="006B386E">
        <w:tc>
          <w:tcPr>
            <w:tcW w:w="1843" w:type="dxa"/>
            <w:vAlign w:val="bottom"/>
          </w:tcPr>
          <w:p w14:paraId="40D9170D" w14:textId="77777777" w:rsidR="003B7FDC" w:rsidRPr="003B7FDC" w:rsidRDefault="003B7FDC" w:rsidP="00945E9A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5621CA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7A5B3AF0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F1135C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ใหม่</w:t>
            </w:r>
          </w:p>
        </w:tc>
        <w:tc>
          <w:tcPr>
            <w:tcW w:w="283" w:type="dxa"/>
          </w:tcPr>
          <w:p w14:paraId="738061CC" w14:textId="77777777" w:rsidR="003B7FDC" w:rsidRPr="003B7FDC" w:rsidRDefault="003B7FDC" w:rsidP="00945E9A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34C3DA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464A35AC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F9D928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14:paraId="370CACEC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52A7F5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ใหม่</w:t>
            </w:r>
          </w:p>
        </w:tc>
        <w:tc>
          <w:tcPr>
            <w:tcW w:w="284" w:type="dxa"/>
          </w:tcPr>
          <w:p w14:paraId="0A025420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61F551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3B7FDC" w:rsidRPr="003B7FDC" w14:paraId="26029CBF" w14:textId="77777777" w:rsidTr="006B386E">
        <w:tc>
          <w:tcPr>
            <w:tcW w:w="1843" w:type="dxa"/>
            <w:vAlign w:val="bottom"/>
          </w:tcPr>
          <w:p w14:paraId="54DD1268" w14:textId="77777777" w:rsidR="003B7FDC" w:rsidRPr="003B7FDC" w:rsidRDefault="003B7FDC" w:rsidP="00945E9A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017F5CD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723D8107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3C8BD54A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3" w:type="dxa"/>
          </w:tcPr>
          <w:p w14:paraId="5B825983" w14:textId="77777777" w:rsidR="003B7FDC" w:rsidRPr="003B7FDC" w:rsidRDefault="003B7FDC" w:rsidP="00945E9A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2B0EA6E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481E50C2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4E0CF14D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3" w:type="dxa"/>
          </w:tcPr>
          <w:p w14:paraId="6191F41B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374EA78B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5F7E6360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EB73896" w14:textId="77777777" w:rsidR="003B7FDC" w:rsidRPr="003B7FDC" w:rsidRDefault="003B7FDC" w:rsidP="00945E9A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EE5F4B" w:rsidRPr="003B7FDC" w14:paraId="2CD443D8" w14:textId="77777777" w:rsidTr="00642B45">
        <w:tc>
          <w:tcPr>
            <w:tcW w:w="1843" w:type="dxa"/>
            <w:vAlign w:val="bottom"/>
          </w:tcPr>
          <w:p w14:paraId="4D442573" w14:textId="77777777" w:rsidR="00EE5F4B" w:rsidRPr="00535F81" w:rsidRDefault="00EE5F4B" w:rsidP="00EE5F4B">
            <w:pPr>
              <w:pStyle w:val="a2"/>
              <w:tabs>
                <w:tab w:val="clear" w:pos="1080"/>
                <w:tab w:val="clear" w:pos="1242"/>
                <w:tab w:val="clear" w:pos="1422"/>
              </w:tabs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535F81">
              <w:rPr>
                <w:rFonts w:ascii="Angsana New" w:hAnsi="Angsana New"/>
                <w:sz w:val="26"/>
                <w:szCs w:val="26"/>
                <w:cs/>
              </w:rPr>
              <w:t xml:space="preserve">รายได้จากการขาย </w:t>
            </w:r>
            <w:r w:rsidRPr="00945E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535F81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</w:tcPr>
          <w:p w14:paraId="4A5D935B" w14:textId="77777777" w:rsidR="00EE5F4B" w:rsidRPr="00786D5F" w:rsidRDefault="00EE5F4B" w:rsidP="00EE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</w:t>
            </w:r>
            <w:r w:rsidRPr="00786D5F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214</w:t>
            </w:r>
            <w:r w:rsidRPr="00786D5F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865</w:t>
            </w:r>
          </w:p>
        </w:tc>
        <w:tc>
          <w:tcPr>
            <w:tcW w:w="284" w:type="dxa"/>
          </w:tcPr>
          <w:p w14:paraId="02EAD717" w14:textId="77777777" w:rsidR="00EE5F4B" w:rsidRPr="00535F81" w:rsidRDefault="00EE5F4B" w:rsidP="00EE5F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64A3658" w14:textId="77777777" w:rsidR="00EE5F4B" w:rsidRPr="000D5B26" w:rsidRDefault="00EE5F4B" w:rsidP="00EE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0D5B26">
              <w:rPr>
                <w:rFonts w:ascii="Angsana New" w:hAnsi="Angsana New"/>
                <w:bCs/>
                <w:sz w:val="26"/>
                <w:szCs w:val="26"/>
              </w:rPr>
              <w:t>24,438</w:t>
            </w:r>
          </w:p>
        </w:tc>
        <w:tc>
          <w:tcPr>
            <w:tcW w:w="283" w:type="dxa"/>
          </w:tcPr>
          <w:p w14:paraId="68138F28" w14:textId="77777777" w:rsidR="00EE5F4B" w:rsidRPr="000D5B26" w:rsidRDefault="00EE5F4B" w:rsidP="00EE5F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167E36A" w14:textId="77777777" w:rsidR="00EE5F4B" w:rsidRPr="000D5B26" w:rsidRDefault="00EE5F4B" w:rsidP="00EE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0D5B26">
              <w:rPr>
                <w:rFonts w:ascii="Angsana New" w:hAnsi="Angsana New"/>
                <w:bCs/>
                <w:sz w:val="26"/>
                <w:szCs w:val="26"/>
              </w:rPr>
              <w:t>2,239,303</w:t>
            </w:r>
          </w:p>
        </w:tc>
        <w:tc>
          <w:tcPr>
            <w:tcW w:w="284" w:type="dxa"/>
          </w:tcPr>
          <w:p w14:paraId="198C27A9" w14:textId="77777777" w:rsidR="00EE5F4B" w:rsidRPr="003B7FDC" w:rsidRDefault="00EE5F4B" w:rsidP="00EE5F4B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0DA432E" w14:textId="1BA04412" w:rsidR="00EE5F4B" w:rsidRPr="00EE5F4B" w:rsidRDefault="00EE5F4B" w:rsidP="00EE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1,202</w:t>
            </w:r>
            <w:r w:rsidRPr="00786D5F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399</w:t>
            </w:r>
          </w:p>
        </w:tc>
        <w:tc>
          <w:tcPr>
            <w:tcW w:w="283" w:type="dxa"/>
          </w:tcPr>
          <w:p w14:paraId="40500BCF" w14:textId="77777777" w:rsidR="00EE5F4B" w:rsidRPr="003B7FDC" w:rsidRDefault="00EE5F4B" w:rsidP="00EE5F4B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9E1E4B5" w14:textId="77777777" w:rsidR="00EE5F4B" w:rsidRPr="001C2E22" w:rsidRDefault="00EE5F4B" w:rsidP="00EE5F4B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945E9A">
              <w:rPr>
                <w:rFonts w:ascii="Angsana New" w:hAnsi="Angsan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</w:tcPr>
          <w:p w14:paraId="4A0FCBCB" w14:textId="77777777" w:rsidR="00EE5F4B" w:rsidRPr="001C2E22" w:rsidRDefault="00EE5F4B" w:rsidP="00EE5F4B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B0A14FE" w14:textId="206E76AD" w:rsidR="00EE5F4B" w:rsidRPr="00EE5F4B" w:rsidRDefault="00EE5F4B" w:rsidP="00EE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1,202</w:t>
            </w:r>
            <w:r w:rsidRPr="00786D5F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399</w:t>
            </w:r>
          </w:p>
        </w:tc>
      </w:tr>
      <w:tr w:rsidR="00535F81" w:rsidRPr="003B7FDC" w14:paraId="5449BD0A" w14:textId="77777777" w:rsidTr="006B386E">
        <w:tc>
          <w:tcPr>
            <w:tcW w:w="1843" w:type="dxa"/>
            <w:vAlign w:val="bottom"/>
          </w:tcPr>
          <w:p w14:paraId="663B7AB3" w14:textId="77777777" w:rsidR="00535F81" w:rsidRPr="00535F81" w:rsidRDefault="00535F81" w:rsidP="00535F81">
            <w:pPr>
              <w:pStyle w:val="a2"/>
              <w:tabs>
                <w:tab w:val="clear" w:pos="1080"/>
                <w:tab w:val="clear" w:pos="1242"/>
                <w:tab w:val="clear" w:pos="1422"/>
              </w:tabs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535F81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1134" w:type="dxa"/>
          </w:tcPr>
          <w:p w14:paraId="12DF1EF0" w14:textId="77777777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4B2A4F9" w14:textId="77777777" w:rsidR="00535F81" w:rsidRPr="00535F81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46F9862" w14:textId="77777777" w:rsidR="00535F81" w:rsidRPr="000D5B26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6835BCB8" w14:textId="77777777" w:rsidR="00535F81" w:rsidRPr="000D5B26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095C5DE" w14:textId="77777777" w:rsidR="00535F81" w:rsidRPr="000D5B26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CD4CC7C" w14:textId="77777777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4AB58E2F" w14:textId="77777777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3" w:type="dxa"/>
          </w:tcPr>
          <w:p w14:paraId="321C7273" w14:textId="77777777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085F634C" w14:textId="77777777" w:rsidR="00535F81" w:rsidRPr="001C2E22" w:rsidRDefault="00535F81" w:rsidP="00535F81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284" w:type="dxa"/>
          </w:tcPr>
          <w:p w14:paraId="4E7112F4" w14:textId="77777777" w:rsidR="00535F81" w:rsidRPr="001C2E22" w:rsidRDefault="00535F81" w:rsidP="00535F81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2F10B42" w14:textId="77777777" w:rsidR="00535F81" w:rsidRPr="001C2E22" w:rsidRDefault="00535F81" w:rsidP="00535F81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EE5F4B" w:rsidRPr="003B7FDC" w14:paraId="15BAA603" w14:textId="77777777" w:rsidTr="006B386E">
        <w:tc>
          <w:tcPr>
            <w:tcW w:w="1843" w:type="dxa"/>
            <w:vAlign w:val="bottom"/>
          </w:tcPr>
          <w:p w14:paraId="2BE60F36" w14:textId="77777777" w:rsidR="00EE5F4B" w:rsidRPr="00535F81" w:rsidRDefault="00EE5F4B" w:rsidP="00EE5F4B">
            <w:pPr>
              <w:pStyle w:val="a2"/>
              <w:tabs>
                <w:tab w:val="clear" w:pos="1080"/>
                <w:tab w:val="clear" w:pos="1242"/>
                <w:tab w:val="clear" w:pos="1422"/>
              </w:tabs>
              <w:ind w:right="-1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535F81">
              <w:rPr>
                <w:rFonts w:ascii="Angsana New" w:hAnsi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34" w:type="dxa"/>
          </w:tcPr>
          <w:p w14:paraId="33E257A5" w14:textId="77777777" w:rsidR="00EE5F4B" w:rsidRPr="00786D5F" w:rsidRDefault="00EE5F4B" w:rsidP="00EE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69</w:t>
            </w:r>
            <w:r w:rsidRPr="00786D5F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223</w:t>
            </w:r>
          </w:p>
        </w:tc>
        <w:tc>
          <w:tcPr>
            <w:tcW w:w="284" w:type="dxa"/>
          </w:tcPr>
          <w:p w14:paraId="0D49244B" w14:textId="77777777" w:rsidR="00EE5F4B" w:rsidRPr="00535F81" w:rsidRDefault="00EE5F4B" w:rsidP="00EE5F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A02126F" w14:textId="77777777" w:rsidR="00EE5F4B" w:rsidRPr="000D5B26" w:rsidRDefault="00EE5F4B" w:rsidP="00EE5F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5B2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0D5B26">
              <w:rPr>
                <w:rFonts w:ascii="Angsana New" w:hAnsi="Angsana New"/>
                <w:bCs/>
                <w:sz w:val="26"/>
                <w:szCs w:val="26"/>
              </w:rPr>
              <w:t>24,438</w:t>
            </w:r>
            <w:r w:rsidRPr="000D5B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4C8A0736" w14:textId="77777777" w:rsidR="00EE5F4B" w:rsidRPr="000D5B26" w:rsidRDefault="00EE5F4B" w:rsidP="00EE5F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643891E" w14:textId="77777777" w:rsidR="00EE5F4B" w:rsidRPr="000D5B26" w:rsidRDefault="00EE5F4B" w:rsidP="00EE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0D5B26">
              <w:rPr>
                <w:rFonts w:ascii="Angsana New" w:hAnsi="Angsana New"/>
                <w:bCs/>
                <w:sz w:val="26"/>
                <w:szCs w:val="26"/>
              </w:rPr>
              <w:t>44,785</w:t>
            </w:r>
          </w:p>
        </w:tc>
        <w:tc>
          <w:tcPr>
            <w:tcW w:w="284" w:type="dxa"/>
          </w:tcPr>
          <w:p w14:paraId="47F03052" w14:textId="77777777" w:rsidR="00EE5F4B" w:rsidRPr="003B7FDC" w:rsidRDefault="00EE5F4B" w:rsidP="00EE5F4B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47A8D42" w14:textId="50B12EFB" w:rsidR="00EE5F4B" w:rsidRPr="00EE5F4B" w:rsidRDefault="00EE5F4B" w:rsidP="00EE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48</w:t>
            </w:r>
            <w:r w:rsidRPr="00786D5F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927</w:t>
            </w:r>
          </w:p>
        </w:tc>
        <w:tc>
          <w:tcPr>
            <w:tcW w:w="283" w:type="dxa"/>
          </w:tcPr>
          <w:p w14:paraId="4C8A0427" w14:textId="77777777" w:rsidR="00EE5F4B" w:rsidRPr="003B7FDC" w:rsidRDefault="00EE5F4B" w:rsidP="00EE5F4B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5CE2A93" w14:textId="77777777" w:rsidR="00EE5F4B" w:rsidRPr="001C2E22" w:rsidRDefault="00EE5F4B" w:rsidP="00EE5F4B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945E9A">
              <w:rPr>
                <w:rFonts w:ascii="Angsana New" w:hAnsi="Angsan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</w:tcPr>
          <w:p w14:paraId="31444483" w14:textId="77777777" w:rsidR="00EE5F4B" w:rsidRPr="001C2E22" w:rsidRDefault="00EE5F4B" w:rsidP="00EE5F4B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30519C7" w14:textId="2E7BAEF5" w:rsidR="00EE5F4B" w:rsidRPr="00EE5F4B" w:rsidRDefault="00EE5F4B" w:rsidP="00EE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48</w:t>
            </w:r>
            <w:r w:rsidRPr="00786D5F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927</w:t>
            </w:r>
          </w:p>
        </w:tc>
      </w:tr>
      <w:tr w:rsidR="00535F81" w:rsidRPr="003B7FDC" w14:paraId="18CB77FC" w14:textId="77777777" w:rsidTr="006B386E">
        <w:tc>
          <w:tcPr>
            <w:tcW w:w="1843" w:type="dxa"/>
            <w:vAlign w:val="bottom"/>
          </w:tcPr>
          <w:p w14:paraId="347F75D7" w14:textId="77777777" w:rsidR="00535F81" w:rsidRPr="003B7FDC" w:rsidRDefault="00786D5F" w:rsidP="00535F81">
            <w:pPr>
              <w:tabs>
                <w:tab w:val="clear" w:pos="227"/>
                <w:tab w:val="left" w:pos="342"/>
              </w:tabs>
              <w:ind w:right="-164"/>
              <w:rPr>
                <w:rFonts w:ascii="Angsana New" w:hAnsi="Angsana New"/>
                <w:sz w:val="26"/>
                <w:szCs w:val="26"/>
                <w:cs/>
              </w:rPr>
            </w:pPr>
            <w:r w:rsidRPr="003B7FDC">
              <w:rPr>
                <w:rFonts w:ascii="Angsana New" w:hAnsi="Angsan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18D88E27" w14:textId="77777777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1,</w:t>
            </w:r>
            <w:r w:rsidR="003C6507">
              <w:rPr>
                <w:rFonts w:ascii="Angsana New" w:hAnsi="Angsana New"/>
                <w:bCs/>
                <w:sz w:val="26"/>
                <w:szCs w:val="26"/>
              </w:rPr>
              <w:t>956</w:t>
            </w:r>
            <w:r w:rsidRPr="00786D5F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="003C6507">
              <w:rPr>
                <w:rFonts w:ascii="Angsana New" w:hAnsi="Angsana New"/>
                <w:bCs/>
                <w:sz w:val="26"/>
                <w:szCs w:val="26"/>
              </w:rPr>
              <w:t>214</w:t>
            </w:r>
          </w:p>
        </w:tc>
        <w:tc>
          <w:tcPr>
            <w:tcW w:w="284" w:type="dxa"/>
            <w:shd w:val="clear" w:color="auto" w:fill="auto"/>
          </w:tcPr>
          <w:p w14:paraId="46D227DD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07501DE2" w14:textId="77777777" w:rsidR="00535F81" w:rsidRPr="00F760C6" w:rsidRDefault="00535F81" w:rsidP="00F760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0C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F760C6" w:rsidRPr="00F760C6">
              <w:rPr>
                <w:rFonts w:ascii="Angsana New" w:hAnsi="Angsana New"/>
                <w:sz w:val="26"/>
                <w:szCs w:val="26"/>
              </w:rPr>
              <w:t>207</w:t>
            </w:r>
            <w:r w:rsidRPr="00F760C6">
              <w:rPr>
                <w:rFonts w:ascii="Angsana New" w:hAnsi="Angsana New"/>
                <w:sz w:val="26"/>
                <w:szCs w:val="26"/>
              </w:rPr>
              <w:t>,</w:t>
            </w:r>
            <w:r w:rsidR="00F760C6" w:rsidRPr="00F760C6">
              <w:rPr>
                <w:rFonts w:ascii="Angsana New" w:hAnsi="Angsana New"/>
                <w:sz w:val="26"/>
                <w:szCs w:val="26"/>
              </w:rPr>
              <w:t>675</w:t>
            </w:r>
            <w:r w:rsidRPr="00F760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7971D5A" w14:textId="77777777" w:rsidR="00535F81" w:rsidRPr="00F760C6" w:rsidRDefault="00535F81" w:rsidP="00535F81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4DCCA6" w14:textId="77777777" w:rsidR="00535F81" w:rsidRPr="00F760C6" w:rsidRDefault="00F760C6" w:rsidP="00F7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760C6">
              <w:rPr>
                <w:rFonts w:ascii="Angsana New" w:hAnsi="Angsana New"/>
                <w:bCs/>
                <w:sz w:val="26"/>
                <w:szCs w:val="26"/>
              </w:rPr>
              <w:t>1,748</w:t>
            </w:r>
            <w:r w:rsidR="00535F81" w:rsidRPr="00F760C6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F760C6">
              <w:rPr>
                <w:rFonts w:ascii="Angsana New" w:hAnsi="Angsana New"/>
                <w:bCs/>
                <w:sz w:val="26"/>
                <w:szCs w:val="26"/>
              </w:rPr>
              <w:t>539</w:t>
            </w:r>
          </w:p>
        </w:tc>
        <w:tc>
          <w:tcPr>
            <w:tcW w:w="284" w:type="dxa"/>
          </w:tcPr>
          <w:p w14:paraId="22B0FD09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7AE7F824" w14:textId="77777777" w:rsidR="00535F81" w:rsidRPr="00786D5F" w:rsidRDefault="003C6507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1,170</w:t>
            </w:r>
            <w:r w:rsidR="00535F81" w:rsidRPr="00786D5F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855</w:t>
            </w:r>
          </w:p>
        </w:tc>
        <w:tc>
          <w:tcPr>
            <w:tcW w:w="283" w:type="dxa"/>
          </w:tcPr>
          <w:p w14:paraId="30276DEC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14:paraId="73B0BF7D" w14:textId="77777777" w:rsidR="00535F81" w:rsidRPr="00F760C6" w:rsidRDefault="00535F81" w:rsidP="00F760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0C6">
              <w:rPr>
                <w:rFonts w:ascii="Angsana New" w:hAnsi="Angsana New"/>
                <w:sz w:val="26"/>
                <w:szCs w:val="26"/>
              </w:rPr>
              <w:t>(</w:t>
            </w:r>
            <w:r w:rsidR="00F760C6" w:rsidRPr="00F760C6">
              <w:rPr>
                <w:rFonts w:ascii="Angsana New" w:hAnsi="Angsana New"/>
                <w:sz w:val="26"/>
                <w:szCs w:val="26"/>
              </w:rPr>
              <w:t>147</w:t>
            </w:r>
            <w:r w:rsidRPr="00F760C6">
              <w:rPr>
                <w:rFonts w:ascii="Angsana New" w:hAnsi="Angsana New"/>
                <w:sz w:val="26"/>
                <w:szCs w:val="26"/>
              </w:rPr>
              <w:t>,</w:t>
            </w:r>
            <w:r w:rsidR="00F760C6" w:rsidRPr="00F760C6">
              <w:rPr>
                <w:rFonts w:ascii="Angsana New" w:hAnsi="Angsana New"/>
                <w:sz w:val="26"/>
                <w:szCs w:val="26"/>
              </w:rPr>
              <w:t>251</w:t>
            </w:r>
            <w:r w:rsidRPr="00F760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5EAF068F" w14:textId="77777777" w:rsidR="00535F81" w:rsidRPr="00F760C6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B9B885E" w14:textId="77777777" w:rsidR="00535F81" w:rsidRPr="00F760C6" w:rsidRDefault="00F760C6" w:rsidP="00F7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760C6">
              <w:rPr>
                <w:rFonts w:ascii="Angsana New" w:hAnsi="Angsana New"/>
                <w:bCs/>
                <w:sz w:val="26"/>
                <w:szCs w:val="26"/>
              </w:rPr>
              <w:t>1,023</w:t>
            </w:r>
            <w:r w:rsidR="00535F81" w:rsidRPr="00F760C6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F760C6">
              <w:rPr>
                <w:rFonts w:ascii="Angsana New" w:hAnsi="Angsana New"/>
                <w:bCs/>
                <w:sz w:val="26"/>
                <w:szCs w:val="26"/>
              </w:rPr>
              <w:t>604</w:t>
            </w:r>
          </w:p>
        </w:tc>
      </w:tr>
      <w:tr w:rsidR="00535F81" w:rsidRPr="003B7FDC" w14:paraId="1F6DBEBA" w14:textId="77777777" w:rsidTr="006B386E">
        <w:tc>
          <w:tcPr>
            <w:tcW w:w="1843" w:type="dxa"/>
          </w:tcPr>
          <w:p w14:paraId="50C6BF82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FDC">
              <w:rPr>
                <w:rFonts w:ascii="Angsana New" w:hAnsi="Angsana New"/>
                <w:sz w:val="26"/>
                <w:szCs w:val="26"/>
                <w:cs/>
              </w:rPr>
              <w:t>ต้นทุนการให้เช่าและ</w:t>
            </w:r>
          </w:p>
        </w:tc>
        <w:tc>
          <w:tcPr>
            <w:tcW w:w="1134" w:type="dxa"/>
            <w:vAlign w:val="bottom"/>
          </w:tcPr>
          <w:p w14:paraId="73ADCA92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6D4135E7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79BDCA49" w14:textId="77777777" w:rsidR="00535F81" w:rsidRPr="00F760C6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1065DF7" w14:textId="77777777" w:rsidR="00535F81" w:rsidRPr="00F760C6" w:rsidRDefault="00535F81" w:rsidP="00535F81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4F818D" w14:textId="77777777" w:rsidR="00535F81" w:rsidRPr="00F760C6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12A0099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0365D510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14:paraId="74AB745E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14:paraId="709C24C5" w14:textId="77777777" w:rsidR="00535F81" w:rsidRPr="00F760C6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13B85B0" w14:textId="77777777" w:rsidR="00535F81" w:rsidRPr="00F760C6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3848EF9" w14:textId="77777777" w:rsidR="00535F81" w:rsidRPr="00F760C6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0C6" w:rsidRPr="003B7FDC" w14:paraId="1444A4A5" w14:textId="77777777" w:rsidTr="006B386E">
        <w:tc>
          <w:tcPr>
            <w:tcW w:w="1843" w:type="dxa"/>
          </w:tcPr>
          <w:p w14:paraId="503A97FF" w14:textId="77777777" w:rsidR="00F760C6" w:rsidRPr="003B7FDC" w:rsidRDefault="00F760C6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F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3B7FDC">
              <w:rPr>
                <w:rFonts w:ascii="Angsana New" w:hAnsi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34" w:type="dxa"/>
            <w:vAlign w:val="center"/>
          </w:tcPr>
          <w:p w14:paraId="72E5F4D7" w14:textId="77777777" w:rsidR="00F760C6" w:rsidRPr="00155404" w:rsidRDefault="00F760C6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AEEC8D3" w14:textId="77777777" w:rsidR="00F760C6" w:rsidRPr="003B7FDC" w:rsidRDefault="00F760C6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359B3612" w14:textId="79B39CF4" w:rsidR="00F760C6" w:rsidRPr="00F760C6" w:rsidRDefault="00F760C6" w:rsidP="00F7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760C6">
              <w:rPr>
                <w:rFonts w:ascii="Angsana New" w:hAnsi="Angsana New"/>
                <w:bCs/>
                <w:sz w:val="26"/>
                <w:szCs w:val="26"/>
              </w:rPr>
              <w:t>9,</w:t>
            </w:r>
            <w:r w:rsidR="003828D2">
              <w:rPr>
                <w:rFonts w:ascii="Angsana New" w:hAnsi="Angsana New"/>
                <w:bCs/>
                <w:sz w:val="26"/>
                <w:szCs w:val="26"/>
              </w:rPr>
              <w:t>232</w:t>
            </w:r>
          </w:p>
        </w:tc>
        <w:tc>
          <w:tcPr>
            <w:tcW w:w="283" w:type="dxa"/>
            <w:shd w:val="clear" w:color="auto" w:fill="auto"/>
          </w:tcPr>
          <w:p w14:paraId="1E762E47" w14:textId="77777777" w:rsidR="00F760C6" w:rsidRPr="00F760C6" w:rsidRDefault="00F760C6" w:rsidP="00786D5F">
            <w:pPr>
              <w:pStyle w:val="ASSETS"/>
              <w:tabs>
                <w:tab w:val="left" w:pos="0"/>
                <w:tab w:val="left" w:pos="558"/>
                <w:tab w:val="left" w:pos="1026"/>
                <w:tab w:val="left" w:pos="1310"/>
              </w:tabs>
              <w:ind w:right="94" w:firstLine="33"/>
              <w:jc w:val="left"/>
              <w:rPr>
                <w:rFonts w:ascii="Angsana New" w:hAnsi="Angsana New"/>
                <w:b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6DA1630" w14:textId="19E0DC59" w:rsidR="00F760C6" w:rsidRPr="00F760C6" w:rsidRDefault="00F760C6" w:rsidP="00B6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760C6">
              <w:rPr>
                <w:rFonts w:ascii="Angsana New" w:hAnsi="Angsana New"/>
                <w:bCs/>
                <w:sz w:val="26"/>
                <w:szCs w:val="26"/>
              </w:rPr>
              <w:t>9,</w:t>
            </w:r>
            <w:r w:rsidR="003828D2">
              <w:rPr>
                <w:rFonts w:ascii="Angsana New" w:hAnsi="Angsana New"/>
                <w:bCs/>
                <w:sz w:val="26"/>
                <w:szCs w:val="26"/>
              </w:rPr>
              <w:t>232</w:t>
            </w:r>
          </w:p>
        </w:tc>
        <w:tc>
          <w:tcPr>
            <w:tcW w:w="284" w:type="dxa"/>
          </w:tcPr>
          <w:p w14:paraId="6791F259" w14:textId="77777777" w:rsidR="00F760C6" w:rsidRPr="003B7FDC" w:rsidRDefault="00F760C6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650B2209" w14:textId="77777777" w:rsidR="00F760C6" w:rsidRPr="00155404" w:rsidRDefault="00F760C6" w:rsidP="00AE3118">
            <w:pPr>
              <w:pStyle w:val="30"/>
              <w:tabs>
                <w:tab w:val="clear" w:pos="360"/>
                <w:tab w:val="clear" w:pos="720"/>
                <w:tab w:val="left" w:pos="489"/>
              </w:tabs>
              <w:ind w:left="-108"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7725AE13" w14:textId="77777777" w:rsidR="00F760C6" w:rsidRPr="003B7FDC" w:rsidRDefault="00F760C6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14:paraId="7B9403F0" w14:textId="77777777" w:rsidR="00F760C6" w:rsidRPr="00F760C6" w:rsidRDefault="00F760C6" w:rsidP="00F7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760C6">
              <w:rPr>
                <w:rFonts w:ascii="Angsana New" w:hAnsi="Angsana New"/>
                <w:bCs/>
                <w:sz w:val="26"/>
                <w:szCs w:val="26"/>
              </w:rPr>
              <w:t>5,740</w:t>
            </w:r>
          </w:p>
        </w:tc>
        <w:tc>
          <w:tcPr>
            <w:tcW w:w="284" w:type="dxa"/>
          </w:tcPr>
          <w:p w14:paraId="786803E6" w14:textId="77777777" w:rsidR="00F760C6" w:rsidRPr="00F760C6" w:rsidRDefault="00F760C6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96A762E" w14:textId="77777777" w:rsidR="00F760C6" w:rsidRPr="00F760C6" w:rsidRDefault="00F760C6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760C6">
              <w:rPr>
                <w:rFonts w:ascii="Angsana New" w:hAnsi="Angsana New"/>
                <w:bCs/>
                <w:sz w:val="26"/>
                <w:szCs w:val="26"/>
              </w:rPr>
              <w:t>5,740</w:t>
            </w:r>
          </w:p>
        </w:tc>
      </w:tr>
      <w:tr w:rsidR="00535F81" w:rsidRPr="003B7FDC" w14:paraId="2D5B15C0" w14:textId="77777777" w:rsidTr="006B386E">
        <w:tc>
          <w:tcPr>
            <w:tcW w:w="1843" w:type="dxa"/>
          </w:tcPr>
          <w:p w14:paraId="286D10EE" w14:textId="77777777" w:rsidR="00535F81" w:rsidRPr="003B7FDC" w:rsidRDefault="00535F81" w:rsidP="00535F81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26"/>
                <w:szCs w:val="26"/>
                <w:cs/>
              </w:rPr>
            </w:pPr>
            <w:r w:rsidRPr="003B7FDC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vAlign w:val="center"/>
          </w:tcPr>
          <w:p w14:paraId="7B2F3CC5" w14:textId="77777777" w:rsidR="00535F81" w:rsidRPr="00786D5F" w:rsidRDefault="003C6507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32</w:t>
            </w:r>
            <w:r w:rsidR="00535F81" w:rsidRPr="00786D5F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406</w:t>
            </w:r>
          </w:p>
        </w:tc>
        <w:tc>
          <w:tcPr>
            <w:tcW w:w="284" w:type="dxa"/>
            <w:shd w:val="clear" w:color="auto" w:fill="auto"/>
          </w:tcPr>
          <w:p w14:paraId="5E3B4840" w14:textId="77777777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34FB4AA" w14:textId="77777777" w:rsidR="00535F81" w:rsidRPr="00F760C6" w:rsidRDefault="00F760C6" w:rsidP="00F7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760C6">
              <w:rPr>
                <w:rFonts w:ascii="Angsana New" w:hAnsi="Angsana New"/>
                <w:bCs/>
                <w:sz w:val="26"/>
                <w:szCs w:val="26"/>
              </w:rPr>
              <w:t>198</w:t>
            </w:r>
            <w:r w:rsidR="00535F81" w:rsidRPr="00F760C6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F760C6">
              <w:rPr>
                <w:rFonts w:ascii="Angsana New" w:hAnsi="Angsana New"/>
                <w:bCs/>
                <w:sz w:val="26"/>
                <w:szCs w:val="26"/>
              </w:rPr>
              <w:t>443</w:t>
            </w:r>
          </w:p>
        </w:tc>
        <w:tc>
          <w:tcPr>
            <w:tcW w:w="283" w:type="dxa"/>
            <w:shd w:val="clear" w:color="auto" w:fill="auto"/>
          </w:tcPr>
          <w:p w14:paraId="43D2A96F" w14:textId="77777777" w:rsidR="00535F81" w:rsidRPr="00F760C6" w:rsidRDefault="00535F81" w:rsidP="00786D5F">
            <w:pPr>
              <w:pStyle w:val="ASSETS"/>
              <w:tabs>
                <w:tab w:val="left" w:pos="0"/>
                <w:tab w:val="left" w:pos="558"/>
              </w:tabs>
              <w:ind w:right="94"/>
              <w:jc w:val="left"/>
              <w:rPr>
                <w:rFonts w:ascii="Angsana New" w:hAnsi="Angsana New"/>
                <w:b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3BAF2B3" w14:textId="77777777" w:rsidR="00535F81" w:rsidRPr="00F760C6" w:rsidRDefault="00F760C6" w:rsidP="00F7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760C6">
              <w:rPr>
                <w:rFonts w:ascii="Angsana New" w:hAnsi="Angsana New"/>
                <w:bCs/>
                <w:sz w:val="26"/>
                <w:szCs w:val="26"/>
              </w:rPr>
              <w:t>230</w:t>
            </w:r>
            <w:r w:rsidR="00535F81" w:rsidRPr="00F760C6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F760C6">
              <w:rPr>
                <w:rFonts w:ascii="Angsana New" w:hAnsi="Angsana New"/>
                <w:bCs/>
                <w:sz w:val="26"/>
                <w:szCs w:val="26"/>
              </w:rPr>
              <w:t>849</w:t>
            </w:r>
          </w:p>
        </w:tc>
        <w:tc>
          <w:tcPr>
            <w:tcW w:w="284" w:type="dxa"/>
          </w:tcPr>
          <w:p w14:paraId="35FD7BAB" w14:textId="77777777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87E2344" w14:textId="77777777" w:rsidR="00535F81" w:rsidRPr="00786D5F" w:rsidRDefault="003C6507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10</w:t>
            </w:r>
            <w:r w:rsidR="00535F81" w:rsidRPr="00786D5F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416</w:t>
            </w:r>
          </w:p>
        </w:tc>
        <w:tc>
          <w:tcPr>
            <w:tcW w:w="283" w:type="dxa"/>
          </w:tcPr>
          <w:p w14:paraId="7A1BC0DD" w14:textId="77777777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C2E456" w14:textId="77777777" w:rsidR="00535F81" w:rsidRPr="00F760C6" w:rsidRDefault="00F760C6" w:rsidP="00F7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760C6">
              <w:rPr>
                <w:rFonts w:ascii="Angsana New" w:hAnsi="Angsana New"/>
                <w:bCs/>
                <w:sz w:val="26"/>
                <w:szCs w:val="26"/>
              </w:rPr>
              <w:t>141</w:t>
            </w:r>
            <w:r w:rsidR="00535F81" w:rsidRPr="00F760C6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F760C6">
              <w:rPr>
                <w:rFonts w:ascii="Angsana New" w:hAnsi="Angsana New"/>
                <w:bCs/>
                <w:sz w:val="26"/>
                <w:szCs w:val="26"/>
              </w:rPr>
              <w:t>511</w:t>
            </w:r>
          </w:p>
        </w:tc>
        <w:tc>
          <w:tcPr>
            <w:tcW w:w="284" w:type="dxa"/>
          </w:tcPr>
          <w:p w14:paraId="70BE6911" w14:textId="77777777" w:rsidR="00535F81" w:rsidRPr="00F760C6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3D1A95C" w14:textId="77777777" w:rsidR="00535F81" w:rsidRPr="00F760C6" w:rsidRDefault="00F760C6" w:rsidP="00F7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760C6">
              <w:rPr>
                <w:rFonts w:ascii="Angsana New" w:hAnsi="Angsana New"/>
                <w:bCs/>
                <w:sz w:val="26"/>
                <w:szCs w:val="26"/>
              </w:rPr>
              <w:t>151</w:t>
            </w:r>
            <w:r w:rsidR="00535F81" w:rsidRPr="00F760C6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F760C6">
              <w:rPr>
                <w:rFonts w:ascii="Angsana New" w:hAnsi="Angsana New"/>
                <w:bCs/>
                <w:sz w:val="26"/>
                <w:szCs w:val="26"/>
              </w:rPr>
              <w:t>927</w:t>
            </w:r>
          </w:p>
        </w:tc>
      </w:tr>
    </w:tbl>
    <w:p w14:paraId="1A5E2CBC" w14:textId="77777777" w:rsidR="00DB0547" w:rsidRDefault="00DB0547" w:rsidP="00DB0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DF6ECC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307C6E">
        <w:rPr>
          <w:rFonts w:ascii="Angsana New" w:hAnsi="Angsana New"/>
          <w:b/>
          <w:bCs/>
          <w:sz w:val="30"/>
          <w:szCs w:val="30"/>
        </w:rPr>
        <w:t>9</w:t>
      </w:r>
      <w:r>
        <w:rPr>
          <w:rFonts w:ascii="Angsana New" w:hAnsi="Angsana New" w:hint="cs"/>
          <w:b/>
          <w:bCs/>
          <w:sz w:val="30"/>
          <w:szCs w:val="30"/>
          <w:cs/>
        </w:rPr>
        <w:t>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9E6F4CD" w14:textId="77777777" w:rsidR="00B7092B" w:rsidRPr="00907376" w:rsidRDefault="00B7092B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C4A2169" w14:textId="6BF98FE6" w:rsidR="001F65B5" w:rsidRDefault="001F65B5" w:rsidP="001F6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F65B5">
        <w:rPr>
          <w:rFonts w:ascii="Angsana New" w:hAnsi="Angsana New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1F65B5">
        <w:rPr>
          <w:rFonts w:ascii="Angsana New" w:hAnsi="Angsana New"/>
          <w:sz w:val="30"/>
          <w:szCs w:val="30"/>
        </w:rPr>
        <w:t xml:space="preserve">12 </w:t>
      </w:r>
      <w:r w:rsidRPr="001F65B5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1F65B5">
        <w:rPr>
          <w:rFonts w:ascii="Angsana New" w:hAnsi="Angsana New"/>
          <w:sz w:val="30"/>
          <w:szCs w:val="30"/>
        </w:rPr>
        <w:t xml:space="preserve">2567 </w:t>
      </w:r>
      <w:r w:rsidRPr="001F65B5">
        <w:rPr>
          <w:rFonts w:ascii="Angsana New" w:hAnsi="Angsana New" w:hint="cs"/>
          <w:sz w:val="30"/>
          <w:szCs w:val="30"/>
          <w:cs/>
        </w:rPr>
        <w:t>คณะกรรมการบริษัทได้มีมติ</w:t>
      </w:r>
      <w:r w:rsidR="00C7539D" w:rsidRPr="00C7539D">
        <w:rPr>
          <w:rFonts w:ascii="Angsana New" w:hAnsi="Angsana New"/>
          <w:sz w:val="30"/>
          <w:szCs w:val="30"/>
          <w:cs/>
        </w:rPr>
        <w:t>ให้สัตยาบัน</w:t>
      </w:r>
      <w:r w:rsidR="00524C1D">
        <w:rPr>
          <w:rFonts w:ascii="Angsana New" w:hAnsi="Angsana New" w:hint="cs"/>
          <w:sz w:val="30"/>
          <w:szCs w:val="30"/>
          <w:cs/>
        </w:rPr>
        <w:t>ใน</w:t>
      </w:r>
      <w:r w:rsidRPr="001F65B5">
        <w:rPr>
          <w:rFonts w:ascii="Angsana New" w:hAnsi="Angsana New" w:hint="cs"/>
          <w:sz w:val="30"/>
          <w:szCs w:val="30"/>
          <w:cs/>
        </w:rPr>
        <w:t>เรื่องดังต่อไปนี้</w:t>
      </w:r>
    </w:p>
    <w:p w14:paraId="62F070D0" w14:textId="77777777" w:rsidR="001F65B5" w:rsidRPr="001F65B5" w:rsidRDefault="001F65B5" w:rsidP="001F6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3D24DA31" w14:textId="60125986" w:rsidR="001F65B5" w:rsidRDefault="00C7539D" w:rsidP="001F65B5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2" w:hanging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="001F65B5" w:rsidRPr="001F65B5">
        <w:rPr>
          <w:rFonts w:ascii="Angsana New" w:hAnsi="Angsana New" w:hint="cs"/>
          <w:sz w:val="30"/>
          <w:szCs w:val="30"/>
          <w:cs/>
        </w:rPr>
        <w:t xml:space="preserve">รับซื้อฝากที่ดินรวม </w:t>
      </w:r>
      <w:r w:rsidR="001F65B5" w:rsidRPr="001F65B5">
        <w:rPr>
          <w:rFonts w:ascii="Angsana New" w:hAnsi="Angsana New"/>
          <w:sz w:val="30"/>
          <w:szCs w:val="30"/>
        </w:rPr>
        <w:t>3</w:t>
      </w:r>
      <w:r w:rsidR="001F65B5" w:rsidRPr="001F65B5">
        <w:rPr>
          <w:rFonts w:ascii="Angsana New" w:hAnsi="Angsana New" w:hint="cs"/>
          <w:sz w:val="30"/>
          <w:szCs w:val="30"/>
          <w:cs/>
        </w:rPr>
        <w:t xml:space="preserve"> โฉนดจาก</w:t>
      </w:r>
      <w:r w:rsidR="001F65B5" w:rsidRPr="001F65B5">
        <w:rPr>
          <w:rFonts w:ascii="Angsana New" w:hAnsi="Angsana New"/>
          <w:sz w:val="30"/>
          <w:szCs w:val="30"/>
          <w:cs/>
        </w:rPr>
        <w:t>บุคคลที่ไม่เกี่ยวข้องกันท่านหนึ่งซึ่งเป็นผู้บริหารของบริษัทคู่ค้ากับ</w:t>
      </w:r>
      <w:r w:rsidR="001F65B5" w:rsidRPr="00D12B45">
        <w:rPr>
          <w:rFonts w:ascii="Angsana New" w:hAnsi="Angsana New"/>
          <w:spacing w:val="8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(บุคคลเดียวกันกับผู้กู้ยืมในย่อหน้าแรกของหมายเหตุ </w:t>
      </w:r>
      <w:r>
        <w:rPr>
          <w:rFonts w:ascii="Angsana New" w:hAnsi="Angsana New"/>
          <w:spacing w:val="8"/>
          <w:sz w:val="30"/>
          <w:szCs w:val="30"/>
        </w:rPr>
        <w:t>8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) </w:t>
      </w:r>
      <w:r w:rsidR="001F65B5" w:rsidRPr="00D12B45">
        <w:rPr>
          <w:rFonts w:ascii="Angsana New" w:hAnsi="Angsana New" w:hint="cs"/>
          <w:spacing w:val="8"/>
          <w:sz w:val="30"/>
          <w:szCs w:val="30"/>
          <w:cs/>
        </w:rPr>
        <w:t xml:space="preserve">เป็นจำนวนเงิน </w:t>
      </w:r>
      <w:r w:rsidR="001F65B5" w:rsidRPr="00D12B45">
        <w:rPr>
          <w:rFonts w:ascii="Angsana New" w:hAnsi="Angsana New"/>
          <w:spacing w:val="8"/>
          <w:sz w:val="30"/>
          <w:szCs w:val="30"/>
        </w:rPr>
        <w:t xml:space="preserve">4.5 </w:t>
      </w:r>
      <w:r w:rsidR="001F65B5" w:rsidRPr="00D12B45">
        <w:rPr>
          <w:rFonts w:ascii="Angsana New" w:hAnsi="Angsana New" w:hint="cs"/>
          <w:spacing w:val="8"/>
          <w:sz w:val="30"/>
          <w:szCs w:val="30"/>
          <w:cs/>
        </w:rPr>
        <w:t>ล้านบาท</w:t>
      </w:r>
      <w:r>
        <w:rPr>
          <w:rFonts w:ascii="Angsana New" w:hAnsi="Angsana New" w:hint="cs"/>
          <w:spacing w:val="8"/>
          <w:sz w:val="30"/>
          <w:szCs w:val="30"/>
          <w:cs/>
        </w:rPr>
        <w:t>เป็น</w:t>
      </w:r>
      <w:r w:rsidR="001F65B5" w:rsidRPr="00D12B45">
        <w:rPr>
          <w:rFonts w:ascii="Angsana New" w:hAnsi="Angsana New" w:hint="cs"/>
          <w:spacing w:val="8"/>
          <w:sz w:val="30"/>
          <w:szCs w:val="30"/>
          <w:cs/>
        </w:rPr>
        <w:t xml:space="preserve">ระยะเวลา </w:t>
      </w:r>
      <w:r w:rsidR="001F65B5" w:rsidRPr="00D12B45">
        <w:rPr>
          <w:rFonts w:ascii="Angsana New" w:hAnsi="Angsana New"/>
          <w:spacing w:val="8"/>
          <w:sz w:val="30"/>
          <w:szCs w:val="30"/>
        </w:rPr>
        <w:t xml:space="preserve">5 </w:t>
      </w:r>
      <w:r w:rsidR="001F65B5" w:rsidRPr="00D12B45">
        <w:rPr>
          <w:rFonts w:ascii="Angsana New" w:hAnsi="Angsana New" w:hint="cs"/>
          <w:spacing w:val="8"/>
          <w:sz w:val="30"/>
          <w:szCs w:val="30"/>
          <w:cs/>
        </w:rPr>
        <w:t xml:space="preserve">ปี </w:t>
      </w:r>
      <w:r>
        <w:rPr>
          <w:rFonts w:ascii="Angsana New" w:hAnsi="Angsana New" w:hint="cs"/>
          <w:spacing w:val="8"/>
          <w:sz w:val="30"/>
          <w:szCs w:val="30"/>
          <w:cs/>
        </w:rPr>
        <w:t>โดยมี</w:t>
      </w:r>
      <w:r w:rsidR="00512737">
        <w:rPr>
          <w:rFonts w:ascii="Angsana New" w:hAnsi="Angsana New" w:hint="cs"/>
          <w:spacing w:val="8"/>
          <w:sz w:val="30"/>
          <w:szCs w:val="30"/>
          <w:cs/>
        </w:rPr>
        <w:t xml:space="preserve">อัตราดอกเบี้ยร้อยละ </w:t>
      </w:r>
      <w:r w:rsidR="00512737">
        <w:rPr>
          <w:rFonts w:ascii="Angsana New" w:hAnsi="Angsana New"/>
          <w:spacing w:val="8"/>
          <w:sz w:val="30"/>
          <w:szCs w:val="30"/>
        </w:rPr>
        <w:t xml:space="preserve">12 </w:t>
      </w:r>
      <w:r w:rsidR="00512737">
        <w:rPr>
          <w:rFonts w:ascii="Angsana New" w:hAnsi="Angsana New" w:hint="cs"/>
          <w:spacing w:val="8"/>
          <w:sz w:val="30"/>
          <w:szCs w:val="30"/>
          <w:cs/>
        </w:rPr>
        <w:t>ต่อปี</w:t>
      </w:r>
      <w:r w:rsidR="004E63CB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1F65B5" w:rsidRPr="00D12B45">
        <w:rPr>
          <w:rFonts w:ascii="Angsana New" w:hAnsi="Angsana New" w:hint="cs"/>
          <w:spacing w:val="8"/>
          <w:sz w:val="30"/>
          <w:szCs w:val="30"/>
          <w:cs/>
        </w:rPr>
        <w:t>การรับซื้อฝากที่ดินนี้</w:t>
      </w:r>
      <w:r w:rsidR="001F65B5" w:rsidRPr="00D12B45">
        <w:rPr>
          <w:rFonts w:ascii="Angsana New" w:hAnsi="Angsana New"/>
          <w:spacing w:val="8"/>
          <w:sz w:val="30"/>
          <w:szCs w:val="30"/>
          <w:cs/>
        </w:rPr>
        <w:t>ได้รับการอนุมัติโดยที่ประชุม</w:t>
      </w:r>
      <w:r w:rsidR="001F65B5" w:rsidRPr="001F65B5">
        <w:rPr>
          <w:rFonts w:ascii="Angsana New" w:hAnsi="Angsana New"/>
          <w:sz w:val="30"/>
          <w:szCs w:val="30"/>
          <w:cs/>
        </w:rPr>
        <w:t xml:space="preserve">คณะกรรมการบริหารเมื่อวันที่ </w:t>
      </w:r>
      <w:r w:rsidR="001F65B5" w:rsidRPr="001F65B5">
        <w:rPr>
          <w:rFonts w:ascii="Angsana New" w:hAnsi="Angsana New"/>
          <w:sz w:val="30"/>
          <w:szCs w:val="30"/>
        </w:rPr>
        <w:t xml:space="preserve">12 </w:t>
      </w:r>
      <w:r w:rsidR="001F65B5" w:rsidRPr="001F65B5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1F65B5" w:rsidRPr="001F65B5">
        <w:rPr>
          <w:rFonts w:ascii="Angsana New" w:hAnsi="Angsana New"/>
          <w:sz w:val="30"/>
          <w:szCs w:val="30"/>
        </w:rPr>
        <w:t>2567</w:t>
      </w:r>
      <w:r w:rsidR="001F65B5" w:rsidRPr="001F65B5">
        <w:rPr>
          <w:rFonts w:ascii="Angsana New" w:hAnsi="Angsana New"/>
          <w:sz w:val="30"/>
          <w:szCs w:val="30"/>
          <w:cs/>
        </w:rPr>
        <w:t xml:space="preserve"> และให้สัตยาบันโดยที่ประชุมคณะกรรมการบริษัทเมื่อวันที่ </w:t>
      </w:r>
      <w:r w:rsidR="001F65B5" w:rsidRPr="001F65B5">
        <w:rPr>
          <w:rFonts w:ascii="Angsana New" w:hAnsi="Angsana New"/>
          <w:sz w:val="30"/>
          <w:szCs w:val="30"/>
        </w:rPr>
        <w:t xml:space="preserve">12 </w:t>
      </w:r>
      <w:r w:rsidR="001F65B5" w:rsidRPr="001F65B5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F65B5" w:rsidRPr="001F65B5"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ทั้งนี้ บริษัทคู่ค้าดังกล่าวมียอดค้างชำระเป็นลูกหนี้การค้ารวมประมาณ </w:t>
      </w:r>
      <w:r>
        <w:rPr>
          <w:rFonts w:ascii="Angsana New" w:hAnsi="Angsana New"/>
          <w:sz w:val="30"/>
          <w:szCs w:val="30"/>
        </w:rPr>
        <w:t xml:space="preserve">7.2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ซึ่งบริษัทได้บรรลุข้อตกลงในเดือนตุลาคม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กับบุคคลดังกล่าวนี้ให้สามารถคิดดอกเบี้ยร้อยละ </w:t>
      </w:r>
      <w:r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 w:hint="cs"/>
          <w:sz w:val="30"/>
          <w:szCs w:val="30"/>
          <w:cs/>
        </w:rPr>
        <w:t xml:space="preserve"> ต่อปีบนยอดหนี้ที่ค้างชำระได้ โดยบรรดาหนี้ที่ค้างชำระทั้งหมดและดอกเบี้ยที่เกี่ยวข้องให้ทยอยหักจากหนี้ค่าสินค้าหรือวัตถุดิบที่จะมีขึ้นในอนาคต</w:t>
      </w:r>
      <w:r w:rsidR="004B227D">
        <w:rPr>
          <w:rFonts w:ascii="Angsana New" w:hAnsi="Angsana New" w:hint="cs"/>
          <w:sz w:val="30"/>
          <w:szCs w:val="30"/>
          <w:cs/>
        </w:rPr>
        <w:t>ระหว่างบริษัทและบริษัทคู่ค้าดังกล่าว</w:t>
      </w:r>
      <w:r w:rsidR="00524C1D">
        <w:rPr>
          <w:rFonts w:ascii="Angsana New" w:hAnsi="Angsana New" w:hint="cs"/>
          <w:sz w:val="30"/>
          <w:szCs w:val="30"/>
          <w:cs/>
        </w:rPr>
        <w:t xml:space="preserve"> </w:t>
      </w:r>
      <w:r w:rsidR="001F65B5" w:rsidRPr="001F65B5">
        <w:rPr>
          <w:rFonts w:ascii="Angsana New" w:hAnsi="Angsana New"/>
          <w:sz w:val="30"/>
          <w:szCs w:val="30"/>
          <w:cs/>
        </w:rPr>
        <w:t>และ</w:t>
      </w:r>
    </w:p>
    <w:p w14:paraId="49D36297" w14:textId="77777777" w:rsidR="000F4167" w:rsidRPr="000F4167" w:rsidRDefault="000F4167" w:rsidP="000F41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2"/>
        <w:jc w:val="thaiDistribute"/>
        <w:rPr>
          <w:rFonts w:ascii="Angsana New" w:hAnsi="Angsana New"/>
          <w:sz w:val="16"/>
          <w:szCs w:val="16"/>
        </w:rPr>
      </w:pPr>
    </w:p>
    <w:p w14:paraId="4D7A1E0F" w14:textId="5A01DB2E" w:rsidR="001F65B5" w:rsidRDefault="00A3197A" w:rsidP="001F65B5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2" w:hanging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การรับ</w:t>
      </w:r>
      <w:r w:rsidR="001F65B5" w:rsidRPr="001F65B5">
        <w:rPr>
          <w:rFonts w:ascii="Angsana New" w:hAnsi="Angsana New" w:hint="cs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ส่วนที่</w:t>
      </w:r>
      <w:r w:rsidR="001F65B5" w:rsidRPr="001F65B5">
        <w:rPr>
          <w:rFonts w:ascii="Angsana New" w:hAnsi="Angsana New" w:hint="cs"/>
          <w:sz w:val="30"/>
          <w:szCs w:val="30"/>
          <w:cs/>
        </w:rPr>
        <w:t>เพิ่มเติม</w:t>
      </w:r>
      <w:r w:rsidR="001F65B5" w:rsidRPr="001F65B5">
        <w:rPr>
          <w:rFonts w:ascii="Angsana New" w:hAnsi="Angsana New"/>
          <w:sz w:val="30"/>
          <w:szCs w:val="30"/>
          <w:cs/>
        </w:rPr>
        <w:t>จากธนาคารในประเทศแห่งหนึ่งเป็นจำนวนเงิน</w:t>
      </w:r>
      <w:r w:rsidR="001F65B5" w:rsidRPr="001F65B5">
        <w:rPr>
          <w:rFonts w:ascii="Angsana New" w:hAnsi="Angsana New" w:hint="cs"/>
          <w:sz w:val="30"/>
          <w:szCs w:val="30"/>
          <w:cs/>
        </w:rPr>
        <w:t>รวม</w:t>
      </w:r>
      <w:r w:rsidR="001F65B5" w:rsidRPr="001F65B5">
        <w:rPr>
          <w:rFonts w:ascii="Angsana New" w:hAnsi="Angsana New"/>
          <w:sz w:val="30"/>
          <w:szCs w:val="30"/>
          <w:cs/>
        </w:rPr>
        <w:t xml:space="preserve"> </w:t>
      </w:r>
      <w:r w:rsidR="001F65B5" w:rsidRPr="001F65B5">
        <w:rPr>
          <w:rFonts w:ascii="Angsana New" w:hAnsi="Angsana New"/>
          <w:sz w:val="30"/>
          <w:szCs w:val="30"/>
        </w:rPr>
        <w:t>318</w:t>
      </w:r>
      <w:r w:rsidR="001F65B5" w:rsidRPr="001F65B5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1F65B5" w:rsidRPr="001F65B5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60E0122B" w14:textId="16A67530" w:rsidR="001F65B5" w:rsidRDefault="001F65B5" w:rsidP="001F65B5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24" w:hanging="406"/>
        <w:jc w:val="thaiDistribute"/>
        <w:rPr>
          <w:rFonts w:ascii="Angsana New" w:hAnsi="Angsana New"/>
          <w:sz w:val="30"/>
          <w:szCs w:val="30"/>
        </w:rPr>
      </w:pPr>
      <w:r w:rsidRPr="001F65B5">
        <w:rPr>
          <w:rFonts w:ascii="Angsana New" w:hAnsi="Angsana New" w:hint="cs"/>
          <w:sz w:val="30"/>
          <w:szCs w:val="30"/>
          <w:cs/>
        </w:rPr>
        <w:t xml:space="preserve">วงเงินกู้ระยะยาวจำนวน </w:t>
      </w:r>
      <w:r w:rsidRPr="001F65B5">
        <w:rPr>
          <w:rFonts w:ascii="Angsana New" w:hAnsi="Angsana New"/>
          <w:sz w:val="30"/>
          <w:szCs w:val="30"/>
        </w:rPr>
        <w:t xml:space="preserve">250 </w:t>
      </w:r>
      <w:r w:rsidRPr="001F65B5">
        <w:rPr>
          <w:rFonts w:ascii="Angsana New" w:hAnsi="Angsana New" w:hint="cs"/>
          <w:sz w:val="30"/>
          <w:szCs w:val="30"/>
          <w:cs/>
        </w:rPr>
        <w:t>ล้านบาท</w:t>
      </w:r>
      <w:r w:rsidR="00A3197A">
        <w:rPr>
          <w:rFonts w:ascii="Angsana New" w:hAnsi="Angsana New" w:hint="cs"/>
          <w:sz w:val="30"/>
          <w:szCs w:val="30"/>
          <w:cs/>
        </w:rPr>
        <w:t xml:space="preserve"> (</w:t>
      </w:r>
      <w:r w:rsidR="00A3197A">
        <w:rPr>
          <w:rFonts w:ascii="Angsana New" w:hAnsi="Angsana New"/>
          <w:sz w:val="30"/>
          <w:szCs w:val="30"/>
        </w:rPr>
        <w:t>7</w:t>
      </w:r>
      <w:r w:rsidR="00A3197A">
        <w:rPr>
          <w:rFonts w:ascii="Angsana New" w:hAnsi="Angsana New" w:hint="cs"/>
          <w:sz w:val="30"/>
          <w:szCs w:val="30"/>
          <w:cs/>
        </w:rPr>
        <w:t xml:space="preserve"> ปี)</w:t>
      </w:r>
      <w:r w:rsidRPr="001F65B5">
        <w:rPr>
          <w:rFonts w:ascii="Angsana New" w:hAnsi="Angsana New" w:hint="cs"/>
          <w:sz w:val="30"/>
          <w:szCs w:val="30"/>
          <w:cs/>
        </w:rPr>
        <w:t xml:space="preserve"> </w:t>
      </w:r>
      <w:r w:rsidR="00324E16">
        <w:rPr>
          <w:rFonts w:ascii="Angsana New" w:hAnsi="Angsana New" w:hint="cs"/>
          <w:sz w:val="30"/>
          <w:szCs w:val="30"/>
          <w:cs/>
        </w:rPr>
        <w:t>โดยบริษัทเบิกเงินกู้</w:t>
      </w:r>
      <w:r w:rsidR="00AD4EA5">
        <w:rPr>
          <w:rFonts w:ascii="Angsana New" w:hAnsi="Angsana New" w:hint="cs"/>
          <w:sz w:val="30"/>
          <w:szCs w:val="30"/>
          <w:cs/>
        </w:rPr>
        <w:t>นี้</w:t>
      </w:r>
      <w:r w:rsidR="00324E16">
        <w:rPr>
          <w:rFonts w:ascii="Angsana New" w:hAnsi="Angsana New" w:hint="cs"/>
          <w:sz w:val="30"/>
          <w:szCs w:val="30"/>
          <w:cs/>
        </w:rPr>
        <w:t xml:space="preserve">แล้วเมื่อวันที่ </w:t>
      </w:r>
      <w:r w:rsidR="00324E16">
        <w:rPr>
          <w:rFonts w:ascii="Angsana New" w:hAnsi="Angsana New"/>
          <w:sz w:val="30"/>
          <w:szCs w:val="30"/>
        </w:rPr>
        <w:t xml:space="preserve">29 </w:t>
      </w:r>
      <w:r w:rsidR="00324E16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324E16">
        <w:rPr>
          <w:rFonts w:ascii="Angsana New" w:hAnsi="Angsana New"/>
          <w:sz w:val="30"/>
          <w:szCs w:val="30"/>
        </w:rPr>
        <w:t>2567</w:t>
      </w:r>
    </w:p>
    <w:p w14:paraId="0F25EAF8" w14:textId="492C4942" w:rsidR="001F65B5" w:rsidRDefault="001F65B5" w:rsidP="001F65B5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24" w:hanging="406"/>
        <w:jc w:val="thaiDistribute"/>
        <w:rPr>
          <w:rFonts w:ascii="Angsana New" w:hAnsi="Angsana New"/>
          <w:sz w:val="30"/>
          <w:szCs w:val="30"/>
        </w:rPr>
      </w:pPr>
      <w:r w:rsidRPr="001F65B5">
        <w:rPr>
          <w:rFonts w:ascii="Angsana New" w:hAnsi="Angsana New" w:hint="cs"/>
          <w:sz w:val="30"/>
          <w:szCs w:val="30"/>
          <w:cs/>
        </w:rPr>
        <w:t xml:space="preserve">วงเงินกู้คุ้มครองเครดิตจำนวน </w:t>
      </w:r>
      <w:r w:rsidRPr="001F65B5">
        <w:rPr>
          <w:rFonts w:ascii="Angsana New" w:hAnsi="Angsana New"/>
          <w:sz w:val="30"/>
          <w:szCs w:val="30"/>
        </w:rPr>
        <w:t xml:space="preserve">3 </w:t>
      </w:r>
      <w:r w:rsidRPr="001F65B5">
        <w:rPr>
          <w:rFonts w:ascii="Angsana New" w:hAnsi="Angsana New" w:hint="cs"/>
          <w:sz w:val="30"/>
          <w:szCs w:val="30"/>
          <w:cs/>
        </w:rPr>
        <w:t>ล้านบาท</w:t>
      </w:r>
      <w:r w:rsidR="00B25D89">
        <w:rPr>
          <w:rFonts w:ascii="Angsana New" w:hAnsi="Angsana New"/>
          <w:sz w:val="30"/>
          <w:szCs w:val="30"/>
        </w:rPr>
        <w:t xml:space="preserve"> </w:t>
      </w:r>
      <w:r w:rsidR="00B25D89">
        <w:rPr>
          <w:rFonts w:ascii="Angsana New" w:hAnsi="Angsana New" w:hint="cs"/>
          <w:sz w:val="30"/>
          <w:szCs w:val="30"/>
          <w:cs/>
        </w:rPr>
        <w:t>และ</w:t>
      </w:r>
    </w:p>
    <w:p w14:paraId="3CB3DC6C" w14:textId="77777777" w:rsidR="001F65B5" w:rsidRDefault="001F65B5" w:rsidP="001F65B5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24" w:hanging="406"/>
        <w:jc w:val="thaiDistribute"/>
        <w:rPr>
          <w:rFonts w:ascii="Angsana New" w:hAnsi="Angsana New"/>
          <w:sz w:val="30"/>
          <w:szCs w:val="30"/>
        </w:rPr>
      </w:pPr>
      <w:r w:rsidRPr="001F65B5">
        <w:rPr>
          <w:rFonts w:ascii="Angsana New" w:hAnsi="Angsana New" w:hint="cs"/>
          <w:sz w:val="30"/>
          <w:szCs w:val="30"/>
          <w:cs/>
        </w:rPr>
        <w:t xml:space="preserve">วงเงินหมุนเวียนแบบรวมวงเงินจากเดิมจำนวน </w:t>
      </w:r>
      <w:r w:rsidRPr="001F65B5">
        <w:rPr>
          <w:rFonts w:ascii="Angsana New" w:hAnsi="Angsana New"/>
          <w:sz w:val="30"/>
          <w:szCs w:val="30"/>
        </w:rPr>
        <w:t xml:space="preserve">200 </w:t>
      </w:r>
      <w:r w:rsidRPr="001F65B5">
        <w:rPr>
          <w:rFonts w:ascii="Angsana New" w:hAnsi="Angsana New" w:hint="cs"/>
          <w:sz w:val="30"/>
          <w:szCs w:val="30"/>
          <w:cs/>
        </w:rPr>
        <w:t xml:space="preserve">ล้านบาทเป็น </w:t>
      </w:r>
      <w:r w:rsidRPr="001F65B5">
        <w:rPr>
          <w:rFonts w:ascii="Angsana New" w:hAnsi="Angsana New"/>
          <w:sz w:val="30"/>
          <w:szCs w:val="30"/>
        </w:rPr>
        <w:t xml:space="preserve">265 </w:t>
      </w:r>
      <w:r w:rsidRPr="001F65B5">
        <w:rPr>
          <w:rFonts w:ascii="Angsana New" w:hAnsi="Angsana New" w:hint="cs"/>
          <w:sz w:val="30"/>
          <w:szCs w:val="30"/>
          <w:cs/>
        </w:rPr>
        <w:t>ล้านบาท</w:t>
      </w:r>
    </w:p>
    <w:p w14:paraId="5B1BFB24" w14:textId="77777777" w:rsidR="00004004" w:rsidRPr="00004004" w:rsidRDefault="00004004" w:rsidP="000040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24"/>
        <w:jc w:val="thaiDistribute"/>
        <w:rPr>
          <w:rFonts w:ascii="Angsana New" w:hAnsi="Angsana New"/>
          <w:sz w:val="16"/>
          <w:szCs w:val="16"/>
        </w:rPr>
      </w:pPr>
    </w:p>
    <w:p w14:paraId="5B7E8119" w14:textId="3D97B959" w:rsidR="001F65B5" w:rsidRPr="001F65B5" w:rsidRDefault="001F65B5" w:rsidP="000F41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2"/>
        <w:jc w:val="thaiDistribute"/>
        <w:rPr>
          <w:rFonts w:ascii="Angsana New" w:hAnsi="Angsana New"/>
          <w:sz w:val="30"/>
          <w:szCs w:val="30"/>
        </w:rPr>
      </w:pPr>
      <w:r w:rsidRPr="001F65B5">
        <w:rPr>
          <w:rFonts w:ascii="Angsana New" w:hAnsi="Angsana New" w:hint="cs"/>
          <w:sz w:val="30"/>
          <w:szCs w:val="30"/>
          <w:cs/>
        </w:rPr>
        <w:t>วงเงินสินเชื่อดังกล่าวค้ำประกันโดย</w:t>
      </w:r>
    </w:p>
    <w:p w14:paraId="1F2B80F0" w14:textId="6DBA90EB" w:rsidR="009C299E" w:rsidRDefault="004B227D" w:rsidP="001F65B5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="001F65B5" w:rsidRPr="009C299E">
        <w:rPr>
          <w:rFonts w:ascii="Angsana New" w:hAnsi="Angsana New"/>
          <w:sz w:val="30"/>
          <w:szCs w:val="30"/>
          <w:cs/>
        </w:rPr>
        <w:t>จดจำนองที่ดินพร้อมสิ่งปลูกสร้าง</w:t>
      </w:r>
      <w:r w:rsidR="001F65B5" w:rsidRPr="009C299E">
        <w:rPr>
          <w:rFonts w:ascii="Angsana New" w:hAnsi="Angsana New" w:hint="cs"/>
          <w:sz w:val="30"/>
          <w:szCs w:val="30"/>
          <w:cs/>
        </w:rPr>
        <w:t>ของบริษัทย่อย</w:t>
      </w:r>
      <w:r>
        <w:rPr>
          <w:rFonts w:ascii="Angsana New" w:hAnsi="Angsana New" w:hint="cs"/>
          <w:sz w:val="30"/>
          <w:szCs w:val="30"/>
          <w:cs/>
        </w:rPr>
        <w:t>แห่งหนึ่ง</w:t>
      </w:r>
      <w:r w:rsidR="001F65B5" w:rsidRPr="009C299E">
        <w:rPr>
          <w:rFonts w:ascii="Angsana New" w:hAnsi="Angsana New"/>
          <w:sz w:val="30"/>
          <w:szCs w:val="30"/>
          <w:cs/>
        </w:rPr>
        <w:t>และกิจการที่เกี่ยวข้องกัน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อีก</w:t>
      </w:r>
      <w:r w:rsidR="001F65B5" w:rsidRPr="009C299E">
        <w:rPr>
          <w:rFonts w:ascii="Angsana New" w:hAnsi="Angsana New"/>
          <w:sz w:val="30"/>
          <w:szCs w:val="30"/>
          <w:cs/>
        </w:rPr>
        <w:t>แห่งหนึ่ง</w:t>
      </w:r>
      <w:r w:rsidR="00B25D89">
        <w:rPr>
          <w:rFonts w:ascii="Angsana New" w:hAnsi="Angsana New" w:hint="cs"/>
          <w:sz w:val="30"/>
          <w:szCs w:val="30"/>
          <w:cs/>
        </w:rPr>
        <w:t xml:space="preserve"> และ</w:t>
      </w:r>
    </w:p>
    <w:p w14:paraId="62FE3D65" w14:textId="77777777" w:rsidR="00907376" w:rsidRPr="009C299E" w:rsidRDefault="001F65B5" w:rsidP="009C299E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C299E">
        <w:rPr>
          <w:rFonts w:ascii="Angsana New" w:hAnsi="Angsana New" w:hint="cs"/>
          <w:sz w:val="30"/>
          <w:szCs w:val="30"/>
          <w:cs/>
        </w:rPr>
        <w:t>บริษัทย่อยสองแห่งค้ำประกันเต็มวงเงิน</w:t>
      </w:r>
    </w:p>
    <w:p w14:paraId="4E862D19" w14:textId="77777777" w:rsidR="00907376" w:rsidRPr="009C299E" w:rsidRDefault="00907376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C7CF705" w14:textId="77777777" w:rsidR="00155310" w:rsidRPr="00B972AD" w:rsidRDefault="00307C6E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155310" w:rsidRPr="00B972AD">
        <w:rPr>
          <w:rFonts w:ascii="Angsana New" w:hAnsi="Angsana New"/>
          <w:b/>
          <w:bCs/>
          <w:sz w:val="30"/>
          <w:szCs w:val="30"/>
        </w:rPr>
        <w:t>.</w:t>
      </w:r>
      <w:r w:rsidR="00155310" w:rsidRPr="00B972AD">
        <w:rPr>
          <w:rFonts w:ascii="Angsana New" w:hAnsi="Angsana New"/>
          <w:b/>
          <w:bCs/>
          <w:sz w:val="30"/>
          <w:szCs w:val="30"/>
        </w:rPr>
        <w:tab/>
      </w:r>
      <w:r w:rsidR="00155310"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155310"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311D339D" w14:textId="77777777"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4851DBBC" w14:textId="77777777"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s/>
        </w:rPr>
      </w:pPr>
      <w:r w:rsidRPr="00553BB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 w:rsidRPr="00553BBD">
        <w:rPr>
          <w:rFonts w:ascii="Angsana New" w:hAnsi="Angsana New" w:hint="cs"/>
          <w:sz w:val="30"/>
          <w:szCs w:val="30"/>
          <w:cs/>
        </w:rPr>
        <w:t xml:space="preserve">มคณะกรรมการของบริษัทเมื่อวันที่ </w:t>
      </w:r>
      <w:r w:rsidR="00DB16BA" w:rsidRPr="00DB0547">
        <w:rPr>
          <w:rFonts w:ascii="Angsana New" w:hAnsi="Angsana New" w:hint="cs"/>
          <w:sz w:val="30"/>
          <w:szCs w:val="30"/>
        </w:rPr>
        <w:t>1</w:t>
      </w:r>
      <w:r w:rsidR="001C2E22">
        <w:rPr>
          <w:rFonts w:ascii="Angsana New" w:hAnsi="Angsana New"/>
          <w:sz w:val="30"/>
          <w:szCs w:val="30"/>
        </w:rPr>
        <w:t>2</w:t>
      </w:r>
      <w:r w:rsidRPr="002820A8">
        <w:rPr>
          <w:rFonts w:ascii="Angsana New" w:hAnsi="Angsana New" w:hint="cs"/>
          <w:sz w:val="30"/>
          <w:szCs w:val="30"/>
          <w:cs/>
        </w:rPr>
        <w:t xml:space="preserve"> </w:t>
      </w:r>
      <w:r w:rsidR="001C2E22">
        <w:rPr>
          <w:rFonts w:ascii="Angsana New" w:hAnsi="Angsana New" w:hint="cs"/>
          <w:sz w:val="30"/>
          <w:szCs w:val="30"/>
          <w:cs/>
        </w:rPr>
        <w:t>พฤศจิกายน</w:t>
      </w:r>
      <w:r w:rsidRPr="00553BB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53BBD">
        <w:rPr>
          <w:rFonts w:ascii="Angsana New" w:hAnsi="Angsana New"/>
          <w:sz w:val="30"/>
          <w:szCs w:val="30"/>
        </w:rPr>
        <w:t>25</w:t>
      </w:r>
      <w:r w:rsidR="003E3BA5" w:rsidRPr="00553BBD">
        <w:rPr>
          <w:rFonts w:ascii="Angsana New" w:hAnsi="Angsana New"/>
          <w:sz w:val="30"/>
          <w:szCs w:val="30"/>
        </w:rPr>
        <w:t>6</w:t>
      </w:r>
      <w:r w:rsidR="00ED11C1">
        <w:rPr>
          <w:rFonts w:ascii="Angsana New" w:hAnsi="Angsana New"/>
          <w:sz w:val="30"/>
          <w:szCs w:val="30"/>
        </w:rPr>
        <w:t>7</w:t>
      </w:r>
    </w:p>
    <w:sectPr w:rsidR="00155310" w:rsidRPr="00DE08BC" w:rsidSect="00E92D5A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B17B6C" w14:textId="77777777" w:rsidR="00CB680D" w:rsidRDefault="00CB680D">
      <w:r>
        <w:separator/>
      </w:r>
    </w:p>
  </w:endnote>
  <w:endnote w:type="continuationSeparator" w:id="0">
    <w:p w14:paraId="1349030A" w14:textId="77777777" w:rsidR="00CB680D" w:rsidRDefault="00CB6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1EA39" w14:textId="77777777" w:rsidR="008415B7" w:rsidRDefault="009A7C19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415B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15B7">
      <w:rPr>
        <w:rStyle w:val="PageNumber"/>
        <w:noProof/>
      </w:rPr>
      <w:t>26</w:t>
    </w:r>
    <w:r>
      <w:rPr>
        <w:rStyle w:val="PageNumber"/>
      </w:rPr>
      <w:fldChar w:fldCharType="end"/>
    </w:r>
  </w:p>
  <w:p w14:paraId="5AA35CCE" w14:textId="77777777" w:rsidR="008415B7" w:rsidRDefault="008415B7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7A702" w14:textId="77777777" w:rsidR="008415B7" w:rsidRPr="00CD60A0" w:rsidRDefault="009A7C19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8415B7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155603">
      <w:rPr>
        <w:rStyle w:val="PageNumber"/>
        <w:rFonts w:ascii="Angsana New" w:hAnsi="Angsana New"/>
        <w:noProof/>
        <w:sz w:val="30"/>
        <w:szCs w:val="30"/>
      </w:rPr>
      <w:t>27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14:paraId="2C1EE1FA" w14:textId="77777777" w:rsidR="008415B7" w:rsidRDefault="008415B7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400A9" w14:textId="77777777" w:rsidR="008415B7" w:rsidRPr="00792103" w:rsidRDefault="008415B7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</w:t>
    </w:r>
    <w:r>
      <w:rPr>
        <w:rFonts w:ascii="Angsana New" w:hAnsi="Angsana New" w:hint="cs"/>
        <w:sz w:val="30"/>
        <w:szCs w:val="30"/>
        <w:cs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C1CB8" w14:textId="77777777" w:rsidR="008415B7" w:rsidRDefault="009A7C19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415B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15B7">
      <w:rPr>
        <w:rStyle w:val="PageNumber"/>
        <w:noProof/>
      </w:rPr>
      <w:t>26</w:t>
    </w:r>
    <w:r>
      <w:rPr>
        <w:rStyle w:val="PageNumber"/>
      </w:rPr>
      <w:fldChar w:fldCharType="end"/>
    </w:r>
  </w:p>
  <w:p w14:paraId="2966C844" w14:textId="77777777" w:rsidR="008415B7" w:rsidRDefault="008415B7" w:rsidP="003242F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B0996" w14:textId="77777777" w:rsidR="008415B7" w:rsidRPr="00CD60A0" w:rsidRDefault="009A7C19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8415B7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155603">
      <w:rPr>
        <w:rStyle w:val="PageNumber"/>
        <w:rFonts w:ascii="Angsana New" w:hAnsi="Angsana New"/>
        <w:noProof/>
        <w:sz w:val="30"/>
        <w:szCs w:val="30"/>
      </w:rPr>
      <w:t>28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14:paraId="638BB38E" w14:textId="77777777" w:rsidR="008415B7" w:rsidRDefault="008415B7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3C090" w14:textId="77777777" w:rsidR="008415B7" w:rsidRPr="00792103" w:rsidRDefault="008415B7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627C3" w14:textId="77777777" w:rsidR="008415B7" w:rsidRDefault="009A7C19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415B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15B7">
      <w:rPr>
        <w:rStyle w:val="PageNumber"/>
        <w:noProof/>
      </w:rPr>
      <w:t>26</w:t>
    </w:r>
    <w:r>
      <w:rPr>
        <w:rStyle w:val="PageNumber"/>
      </w:rPr>
      <w:fldChar w:fldCharType="end"/>
    </w:r>
  </w:p>
  <w:p w14:paraId="45404193" w14:textId="77777777" w:rsidR="008415B7" w:rsidRDefault="008415B7" w:rsidP="003242F2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DF2CD" w14:textId="77777777" w:rsidR="008415B7" w:rsidRPr="00CD60A0" w:rsidRDefault="009A7C19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8415B7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155603">
      <w:rPr>
        <w:rStyle w:val="PageNumber"/>
        <w:rFonts w:ascii="Angsana New" w:hAnsi="Angsana New"/>
        <w:noProof/>
        <w:sz w:val="30"/>
        <w:szCs w:val="30"/>
      </w:rPr>
      <w:t>29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14:paraId="0A88AA8C" w14:textId="77777777" w:rsidR="008415B7" w:rsidRDefault="008415B7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1EDDC" w14:textId="77777777" w:rsidR="008415B7" w:rsidRPr="00792103" w:rsidRDefault="008415B7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B1C913" w14:textId="77777777" w:rsidR="00CB680D" w:rsidRDefault="00CB680D">
      <w:r>
        <w:separator/>
      </w:r>
    </w:p>
  </w:footnote>
  <w:footnote w:type="continuationSeparator" w:id="0">
    <w:p w14:paraId="3138C3D5" w14:textId="77777777" w:rsidR="00CB680D" w:rsidRDefault="00CB6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6B2B7" w14:textId="77777777" w:rsidR="008415B7" w:rsidRDefault="008415B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E930155" w14:textId="77777777" w:rsidR="008415B7" w:rsidRDefault="008415B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8A6CE1C" w14:textId="77777777" w:rsidR="008415B7" w:rsidRPr="005F70D0" w:rsidRDefault="008415B7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0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23DAC71" w14:textId="77777777" w:rsidR="008415B7" w:rsidRPr="00D27ADF" w:rsidRDefault="008415B7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130D1B3C" w14:textId="77777777" w:rsidR="008415B7" w:rsidRDefault="008415B7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78DA7868" w14:textId="77777777" w:rsidR="008415B7" w:rsidRDefault="008415B7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B16BA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704A13AE" w14:textId="77777777" w:rsidR="008415B7" w:rsidRDefault="008415B7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30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  <w:r>
      <w:rPr>
        <w:rStyle w:val="PageNumber"/>
        <w:rFonts w:ascii="Angsana New" w:hAnsi="Angsana New"/>
        <w:b/>
        <w:bCs/>
        <w:sz w:val="30"/>
        <w:szCs w:val="30"/>
      </w:rPr>
      <w:tab/>
    </w:r>
  </w:p>
  <w:p w14:paraId="64E1FB9C" w14:textId="77777777" w:rsidR="008415B7" w:rsidRPr="00E55B20" w:rsidRDefault="008415B7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ABAC7" w14:textId="77777777" w:rsidR="008415B7" w:rsidRDefault="008415B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F4C37D7" w14:textId="77777777" w:rsidR="008415B7" w:rsidRDefault="008415B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A06FAE3" w14:textId="77777777" w:rsidR="008415B7" w:rsidRPr="005F70D0" w:rsidRDefault="008415B7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8D3B0C2" w14:textId="77777777" w:rsidR="008415B7" w:rsidRPr="00D27ADF" w:rsidRDefault="008415B7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C30B13B" w14:textId="77777777" w:rsidR="008415B7" w:rsidRDefault="008415B7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330C0B76" w14:textId="77777777" w:rsidR="008415B7" w:rsidRPr="00D27ADF" w:rsidRDefault="008415B7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B16BA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70207E56" w14:textId="77777777" w:rsidR="008415B7" w:rsidRDefault="008415B7">
    <w:pPr>
      <w:pStyle w:val="Header"/>
      <w:rPr>
        <w:sz w:val="30"/>
        <w:szCs w:val="30"/>
      </w:rPr>
    </w:pPr>
  </w:p>
  <w:p w14:paraId="299BAC98" w14:textId="77777777" w:rsidR="008415B7" w:rsidRPr="00E55B20" w:rsidRDefault="008415B7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62877" w14:textId="77777777" w:rsidR="008415B7" w:rsidRDefault="008415B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7CB5CFC" w14:textId="77777777" w:rsidR="008415B7" w:rsidRDefault="008415B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FBAFDC6" w14:textId="77777777" w:rsidR="008415B7" w:rsidRPr="005F70D0" w:rsidRDefault="008415B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3A660AF" w14:textId="77777777" w:rsidR="008415B7" w:rsidRPr="00D27ADF" w:rsidRDefault="008415B7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70D7E58D" w14:textId="77777777" w:rsidR="008415B7" w:rsidRDefault="008415B7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 w:hint="cs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hint="cs"/>
        <w:b/>
        <w:bCs/>
        <w:sz w:val="32"/>
        <w:szCs w:val="32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>
      <w:rPr>
        <w:rFonts w:ascii="Angsana New" w:hAnsi="Angsana New" w:hint="cs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258E331B" w14:textId="77777777" w:rsidR="008415B7" w:rsidRPr="00D27ADF" w:rsidRDefault="008415B7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 w:hint="cs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hint="cs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5B4B6767" w14:textId="77777777" w:rsidR="008415B7" w:rsidRDefault="008415B7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14:paraId="76CAB707" w14:textId="77777777" w:rsidR="008415B7" w:rsidRPr="00E55B20" w:rsidRDefault="008415B7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65737" w14:textId="77777777" w:rsidR="008415B7" w:rsidRDefault="008415B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55CB31F" w14:textId="77777777" w:rsidR="008415B7" w:rsidRDefault="008415B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0507EE8" w14:textId="77777777" w:rsidR="008415B7" w:rsidRPr="005F70D0" w:rsidRDefault="008415B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B217188" w14:textId="77777777" w:rsidR="008415B7" w:rsidRPr="00D27ADF" w:rsidRDefault="008415B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D0D53F0" w14:textId="77777777" w:rsidR="008415B7" w:rsidRDefault="008415B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7359D662" w14:textId="77777777" w:rsidR="008415B7" w:rsidRPr="00D27ADF" w:rsidRDefault="008415B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B16BA">
      <w:rPr>
        <w:rFonts w:ascii="Angsana New" w:hAnsi="Angsana New" w:hint="cs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58825048" w14:textId="77777777" w:rsidR="008415B7" w:rsidRPr="00CC5926" w:rsidRDefault="008415B7">
    <w:pPr>
      <w:pStyle w:val="Header"/>
      <w:rPr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EAEB3" w14:textId="77777777" w:rsidR="008415B7" w:rsidRDefault="008415B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000C319" w14:textId="77777777" w:rsidR="008415B7" w:rsidRDefault="008415B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8496727" w14:textId="77777777" w:rsidR="008415B7" w:rsidRPr="005F70D0" w:rsidRDefault="008415B7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0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  <w:cs/>
      </w:rPr>
      <w:tab/>
    </w:r>
  </w:p>
  <w:p w14:paraId="1307318A" w14:textId="77777777" w:rsidR="008415B7" w:rsidRPr="00D27ADF" w:rsidRDefault="008415B7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160443F7" w14:textId="77777777" w:rsidR="008415B7" w:rsidRDefault="008415B7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3CB0237D" w14:textId="77777777" w:rsidR="008415B7" w:rsidRDefault="008415B7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B16BA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4C4E3432" w14:textId="77777777" w:rsidR="008415B7" w:rsidRDefault="008415B7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30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  <w:r>
      <w:rPr>
        <w:rStyle w:val="PageNumber"/>
        <w:rFonts w:ascii="Angsana New" w:hAnsi="Angsana New"/>
        <w:b/>
        <w:bCs/>
        <w:sz w:val="30"/>
        <w:szCs w:val="30"/>
      </w:rPr>
      <w:tab/>
    </w:r>
  </w:p>
  <w:p w14:paraId="6F354E6F" w14:textId="77777777" w:rsidR="008415B7" w:rsidRPr="00E55B20" w:rsidRDefault="008415B7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2A6E39" w14:textId="77777777" w:rsidR="008415B7" w:rsidRDefault="008415B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4D37645" w14:textId="77777777" w:rsidR="008415B7" w:rsidRDefault="008415B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F6D0EC1" w14:textId="77777777" w:rsidR="008415B7" w:rsidRPr="005F70D0" w:rsidRDefault="008415B7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5DBEC37" w14:textId="77777777" w:rsidR="008415B7" w:rsidRPr="00D27ADF" w:rsidRDefault="008415B7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101B541" w14:textId="77777777" w:rsidR="008415B7" w:rsidRDefault="008415B7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399325BA" w14:textId="77777777" w:rsidR="008415B7" w:rsidRPr="00D27ADF" w:rsidRDefault="008415B7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B16BA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5D1B235E" w14:textId="77777777" w:rsidR="008415B7" w:rsidRDefault="008415B7">
    <w:pPr>
      <w:pStyle w:val="Header"/>
      <w:rPr>
        <w:sz w:val="30"/>
        <w:szCs w:val="30"/>
      </w:rPr>
    </w:pPr>
  </w:p>
  <w:p w14:paraId="7528A76F" w14:textId="77777777" w:rsidR="008415B7" w:rsidRPr="00E55B20" w:rsidRDefault="008415B7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1D530D"/>
    <w:multiLevelType w:val="hybridMultilevel"/>
    <w:tmpl w:val="ACCA5D72"/>
    <w:lvl w:ilvl="0" w:tplc="2DCAEEBA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EC69F0"/>
    <w:multiLevelType w:val="hybridMultilevel"/>
    <w:tmpl w:val="C9487D2A"/>
    <w:lvl w:ilvl="0" w:tplc="30AA778C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D40708"/>
    <w:multiLevelType w:val="hybridMultilevel"/>
    <w:tmpl w:val="F9D29D2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D93886"/>
    <w:multiLevelType w:val="hybridMultilevel"/>
    <w:tmpl w:val="16980ABA"/>
    <w:lvl w:ilvl="0" w:tplc="7ED064C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38205D7"/>
    <w:multiLevelType w:val="hybridMultilevel"/>
    <w:tmpl w:val="8BBC3FC6"/>
    <w:lvl w:ilvl="0" w:tplc="6960EA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3DC19B5"/>
    <w:multiLevelType w:val="hybridMultilevel"/>
    <w:tmpl w:val="B15A5464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617B18"/>
    <w:multiLevelType w:val="hybridMultilevel"/>
    <w:tmpl w:val="DAF4790C"/>
    <w:lvl w:ilvl="0" w:tplc="50BC8F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812908"/>
    <w:multiLevelType w:val="hybridMultilevel"/>
    <w:tmpl w:val="87DCA91A"/>
    <w:lvl w:ilvl="0" w:tplc="878C87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1EE4503E"/>
    <w:multiLevelType w:val="hybridMultilevel"/>
    <w:tmpl w:val="E4FC24C6"/>
    <w:lvl w:ilvl="0" w:tplc="04090011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9" w15:restartNumberingAfterBreak="0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6" w15:restartNumberingAfterBreak="0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3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8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7B535E6"/>
    <w:multiLevelType w:val="hybridMultilevel"/>
    <w:tmpl w:val="F3DA8328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5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365668">
    <w:abstractNumId w:val="6"/>
  </w:num>
  <w:num w:numId="2" w16cid:durableId="1842039597">
    <w:abstractNumId w:val="5"/>
  </w:num>
  <w:num w:numId="3" w16cid:durableId="840197568">
    <w:abstractNumId w:val="9"/>
  </w:num>
  <w:num w:numId="4" w16cid:durableId="1598443110">
    <w:abstractNumId w:val="7"/>
  </w:num>
  <w:num w:numId="5" w16cid:durableId="1989747498">
    <w:abstractNumId w:val="8"/>
  </w:num>
  <w:num w:numId="6" w16cid:durableId="86392887">
    <w:abstractNumId w:val="3"/>
  </w:num>
  <w:num w:numId="7" w16cid:durableId="67843750">
    <w:abstractNumId w:val="2"/>
  </w:num>
  <w:num w:numId="8" w16cid:durableId="1846020407">
    <w:abstractNumId w:val="0"/>
  </w:num>
  <w:num w:numId="9" w16cid:durableId="128789629">
    <w:abstractNumId w:val="1"/>
  </w:num>
  <w:num w:numId="10" w16cid:durableId="1573588159">
    <w:abstractNumId w:val="4"/>
  </w:num>
  <w:num w:numId="11" w16cid:durableId="1432699473">
    <w:abstractNumId w:val="35"/>
  </w:num>
  <w:num w:numId="12" w16cid:durableId="687097315">
    <w:abstractNumId w:val="28"/>
  </w:num>
  <w:num w:numId="13" w16cid:durableId="128979324">
    <w:abstractNumId w:val="42"/>
  </w:num>
  <w:num w:numId="14" w16cid:durableId="117991783">
    <w:abstractNumId w:val="32"/>
  </w:num>
  <w:num w:numId="15" w16cid:durableId="54283865">
    <w:abstractNumId w:val="37"/>
  </w:num>
  <w:num w:numId="16" w16cid:durableId="1263609456">
    <w:abstractNumId w:val="31"/>
  </w:num>
  <w:num w:numId="17" w16cid:durableId="156265502">
    <w:abstractNumId w:val="38"/>
  </w:num>
  <w:num w:numId="18" w16cid:durableId="689331397">
    <w:abstractNumId w:val="30"/>
  </w:num>
  <w:num w:numId="19" w16cid:durableId="530916608">
    <w:abstractNumId w:val="41"/>
  </w:num>
  <w:num w:numId="20" w16cid:durableId="1918513261">
    <w:abstractNumId w:val="40"/>
  </w:num>
  <w:num w:numId="21" w16cid:durableId="1580208096">
    <w:abstractNumId w:val="34"/>
  </w:num>
  <w:num w:numId="22" w16cid:durableId="257955629">
    <w:abstractNumId w:val="44"/>
  </w:num>
  <w:num w:numId="23" w16cid:durableId="1753156535">
    <w:abstractNumId w:val="27"/>
  </w:num>
  <w:num w:numId="24" w16cid:durableId="111175884">
    <w:abstractNumId w:val="46"/>
  </w:num>
  <w:num w:numId="25" w16cid:durableId="1512839843">
    <w:abstractNumId w:val="13"/>
  </w:num>
  <w:num w:numId="26" w16cid:durableId="1598754368">
    <w:abstractNumId w:val="26"/>
  </w:num>
  <w:num w:numId="27" w16cid:durableId="1443380114">
    <w:abstractNumId w:val="10"/>
  </w:num>
  <w:num w:numId="28" w16cid:durableId="606692889">
    <w:abstractNumId w:val="11"/>
  </w:num>
  <w:num w:numId="29" w16cid:durableId="1757556392">
    <w:abstractNumId w:val="18"/>
  </w:num>
  <w:num w:numId="30" w16cid:durableId="373892831">
    <w:abstractNumId w:val="36"/>
  </w:num>
  <w:num w:numId="31" w16cid:durableId="1448740668">
    <w:abstractNumId w:val="33"/>
  </w:num>
  <w:num w:numId="32" w16cid:durableId="726340250">
    <w:abstractNumId w:val="19"/>
  </w:num>
  <w:num w:numId="33" w16cid:durableId="1442068014">
    <w:abstractNumId w:val="43"/>
  </w:num>
  <w:num w:numId="34" w16cid:durableId="453325618">
    <w:abstractNumId w:val="29"/>
  </w:num>
  <w:num w:numId="35" w16cid:durableId="966276993">
    <w:abstractNumId w:val="23"/>
  </w:num>
  <w:num w:numId="36" w16cid:durableId="1570069645">
    <w:abstractNumId w:val="45"/>
  </w:num>
  <w:num w:numId="37" w16cid:durableId="852963397">
    <w:abstractNumId w:val="14"/>
  </w:num>
  <w:num w:numId="38" w16cid:durableId="450974078">
    <w:abstractNumId w:val="17"/>
  </w:num>
  <w:num w:numId="39" w16cid:durableId="201208357">
    <w:abstractNumId w:val="16"/>
  </w:num>
  <w:num w:numId="40" w16cid:durableId="1154296900">
    <w:abstractNumId w:val="15"/>
  </w:num>
  <w:num w:numId="41" w16cid:durableId="1169246115">
    <w:abstractNumId w:val="20"/>
  </w:num>
  <w:num w:numId="42" w16cid:durableId="375131234">
    <w:abstractNumId w:val="22"/>
  </w:num>
  <w:num w:numId="43" w16cid:durableId="601381858">
    <w:abstractNumId w:val="39"/>
  </w:num>
  <w:num w:numId="44" w16cid:durableId="1644699288">
    <w:abstractNumId w:val="12"/>
  </w:num>
  <w:num w:numId="45" w16cid:durableId="1659846768">
    <w:abstractNumId w:val="21"/>
  </w:num>
  <w:num w:numId="46" w16cid:durableId="1205144457">
    <w:abstractNumId w:val="25"/>
  </w:num>
  <w:num w:numId="47" w16cid:durableId="1991984534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0320"/>
    <w:rsid w:val="00000640"/>
    <w:rsid w:val="000008CA"/>
    <w:rsid w:val="00000BF8"/>
    <w:rsid w:val="00000C58"/>
    <w:rsid w:val="0000100A"/>
    <w:rsid w:val="00001033"/>
    <w:rsid w:val="00001093"/>
    <w:rsid w:val="00002028"/>
    <w:rsid w:val="000020A7"/>
    <w:rsid w:val="00002473"/>
    <w:rsid w:val="00002A6E"/>
    <w:rsid w:val="00003227"/>
    <w:rsid w:val="000032E3"/>
    <w:rsid w:val="00004004"/>
    <w:rsid w:val="00004141"/>
    <w:rsid w:val="0000423F"/>
    <w:rsid w:val="000043BC"/>
    <w:rsid w:val="000046AC"/>
    <w:rsid w:val="00004AB8"/>
    <w:rsid w:val="00004F68"/>
    <w:rsid w:val="000058E3"/>
    <w:rsid w:val="00005A29"/>
    <w:rsid w:val="00005D82"/>
    <w:rsid w:val="00005DB8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147"/>
    <w:rsid w:val="000112DA"/>
    <w:rsid w:val="0001131E"/>
    <w:rsid w:val="000116C7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3FFE"/>
    <w:rsid w:val="000140B9"/>
    <w:rsid w:val="00014EEF"/>
    <w:rsid w:val="00015725"/>
    <w:rsid w:val="00016282"/>
    <w:rsid w:val="00016F44"/>
    <w:rsid w:val="000171F1"/>
    <w:rsid w:val="00017389"/>
    <w:rsid w:val="0001744B"/>
    <w:rsid w:val="000174EC"/>
    <w:rsid w:val="00017697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CB1"/>
    <w:rsid w:val="00021DBF"/>
    <w:rsid w:val="00021F0D"/>
    <w:rsid w:val="000222CA"/>
    <w:rsid w:val="00022604"/>
    <w:rsid w:val="00022690"/>
    <w:rsid w:val="0002330A"/>
    <w:rsid w:val="00023D45"/>
    <w:rsid w:val="00023DDB"/>
    <w:rsid w:val="00023DE0"/>
    <w:rsid w:val="00023E79"/>
    <w:rsid w:val="00023EB1"/>
    <w:rsid w:val="000242E0"/>
    <w:rsid w:val="000245F4"/>
    <w:rsid w:val="00024A21"/>
    <w:rsid w:val="00025BB8"/>
    <w:rsid w:val="00025CD8"/>
    <w:rsid w:val="00025FF9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998"/>
    <w:rsid w:val="00040C07"/>
    <w:rsid w:val="00042061"/>
    <w:rsid w:val="000420C9"/>
    <w:rsid w:val="00042461"/>
    <w:rsid w:val="00042A87"/>
    <w:rsid w:val="00042C1B"/>
    <w:rsid w:val="00043004"/>
    <w:rsid w:val="000434F8"/>
    <w:rsid w:val="000441A5"/>
    <w:rsid w:val="00044306"/>
    <w:rsid w:val="00044648"/>
    <w:rsid w:val="00044EC5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A9"/>
    <w:rsid w:val="00047EC7"/>
    <w:rsid w:val="000505C8"/>
    <w:rsid w:val="00050817"/>
    <w:rsid w:val="00050929"/>
    <w:rsid w:val="000510D2"/>
    <w:rsid w:val="00051874"/>
    <w:rsid w:val="00051B67"/>
    <w:rsid w:val="00051BFB"/>
    <w:rsid w:val="000520D3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65B"/>
    <w:rsid w:val="00056F4A"/>
    <w:rsid w:val="000576C3"/>
    <w:rsid w:val="00057813"/>
    <w:rsid w:val="00057A56"/>
    <w:rsid w:val="00057D11"/>
    <w:rsid w:val="00060AA0"/>
    <w:rsid w:val="00060F63"/>
    <w:rsid w:val="00061092"/>
    <w:rsid w:val="00061853"/>
    <w:rsid w:val="00061BBC"/>
    <w:rsid w:val="00062267"/>
    <w:rsid w:val="000624A8"/>
    <w:rsid w:val="00062681"/>
    <w:rsid w:val="000639D7"/>
    <w:rsid w:val="0006445E"/>
    <w:rsid w:val="000644F1"/>
    <w:rsid w:val="000645DB"/>
    <w:rsid w:val="00064606"/>
    <w:rsid w:val="00064626"/>
    <w:rsid w:val="00064800"/>
    <w:rsid w:val="00064929"/>
    <w:rsid w:val="00064DE5"/>
    <w:rsid w:val="00064F3E"/>
    <w:rsid w:val="0006574D"/>
    <w:rsid w:val="00065921"/>
    <w:rsid w:val="00065B86"/>
    <w:rsid w:val="00066227"/>
    <w:rsid w:val="00066359"/>
    <w:rsid w:val="00066DEB"/>
    <w:rsid w:val="00066F7E"/>
    <w:rsid w:val="00067110"/>
    <w:rsid w:val="00067688"/>
    <w:rsid w:val="000678D5"/>
    <w:rsid w:val="00067E38"/>
    <w:rsid w:val="00067FB8"/>
    <w:rsid w:val="00070012"/>
    <w:rsid w:val="00070738"/>
    <w:rsid w:val="00070E33"/>
    <w:rsid w:val="0007174E"/>
    <w:rsid w:val="00071857"/>
    <w:rsid w:val="00071A16"/>
    <w:rsid w:val="00071ADD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B06"/>
    <w:rsid w:val="00074DA2"/>
    <w:rsid w:val="0007532D"/>
    <w:rsid w:val="0007540D"/>
    <w:rsid w:val="000758C6"/>
    <w:rsid w:val="00075AC7"/>
    <w:rsid w:val="00075AE2"/>
    <w:rsid w:val="00075AE8"/>
    <w:rsid w:val="00076190"/>
    <w:rsid w:val="0007627A"/>
    <w:rsid w:val="00076490"/>
    <w:rsid w:val="000767A6"/>
    <w:rsid w:val="00076C83"/>
    <w:rsid w:val="00076F50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91F"/>
    <w:rsid w:val="00081E37"/>
    <w:rsid w:val="0008257D"/>
    <w:rsid w:val="00082D00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2D27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5C33"/>
    <w:rsid w:val="000962C0"/>
    <w:rsid w:val="000964C8"/>
    <w:rsid w:val="00097198"/>
    <w:rsid w:val="0009730C"/>
    <w:rsid w:val="000974AA"/>
    <w:rsid w:val="00097572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44"/>
    <w:rsid w:val="000A3B9F"/>
    <w:rsid w:val="000A3CC9"/>
    <w:rsid w:val="000A482A"/>
    <w:rsid w:val="000A4B14"/>
    <w:rsid w:val="000A4D8A"/>
    <w:rsid w:val="000A4DF4"/>
    <w:rsid w:val="000A528D"/>
    <w:rsid w:val="000A52BF"/>
    <w:rsid w:val="000A5DE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518"/>
    <w:rsid w:val="000B089B"/>
    <w:rsid w:val="000B0960"/>
    <w:rsid w:val="000B0BD2"/>
    <w:rsid w:val="000B0CD8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4F16"/>
    <w:rsid w:val="000B5696"/>
    <w:rsid w:val="000B5E1F"/>
    <w:rsid w:val="000B6130"/>
    <w:rsid w:val="000B6261"/>
    <w:rsid w:val="000B6884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757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B69"/>
    <w:rsid w:val="000C3CBC"/>
    <w:rsid w:val="000C3E4D"/>
    <w:rsid w:val="000C406D"/>
    <w:rsid w:val="000C4184"/>
    <w:rsid w:val="000C4350"/>
    <w:rsid w:val="000C44DA"/>
    <w:rsid w:val="000C455F"/>
    <w:rsid w:val="000C4D42"/>
    <w:rsid w:val="000C4DC3"/>
    <w:rsid w:val="000C5268"/>
    <w:rsid w:val="000C542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AB"/>
    <w:rsid w:val="000D10DD"/>
    <w:rsid w:val="000D11C5"/>
    <w:rsid w:val="000D120A"/>
    <w:rsid w:val="000D1229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452"/>
    <w:rsid w:val="000D465B"/>
    <w:rsid w:val="000D4A48"/>
    <w:rsid w:val="000D53BB"/>
    <w:rsid w:val="000D5B26"/>
    <w:rsid w:val="000D641F"/>
    <w:rsid w:val="000D66E8"/>
    <w:rsid w:val="000D69B7"/>
    <w:rsid w:val="000D69DA"/>
    <w:rsid w:val="000D6BAF"/>
    <w:rsid w:val="000D6D84"/>
    <w:rsid w:val="000D6FB7"/>
    <w:rsid w:val="000D71CF"/>
    <w:rsid w:val="000D7B32"/>
    <w:rsid w:val="000D7C61"/>
    <w:rsid w:val="000E040A"/>
    <w:rsid w:val="000E0455"/>
    <w:rsid w:val="000E0C35"/>
    <w:rsid w:val="000E2129"/>
    <w:rsid w:val="000E2613"/>
    <w:rsid w:val="000E2A88"/>
    <w:rsid w:val="000E2BFD"/>
    <w:rsid w:val="000E2C24"/>
    <w:rsid w:val="000E2CF8"/>
    <w:rsid w:val="000E3315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154"/>
    <w:rsid w:val="000F146E"/>
    <w:rsid w:val="000F14CA"/>
    <w:rsid w:val="000F1553"/>
    <w:rsid w:val="000F1622"/>
    <w:rsid w:val="000F192A"/>
    <w:rsid w:val="000F1B02"/>
    <w:rsid w:val="000F1CEB"/>
    <w:rsid w:val="000F1F11"/>
    <w:rsid w:val="000F22F5"/>
    <w:rsid w:val="000F292A"/>
    <w:rsid w:val="000F2AF4"/>
    <w:rsid w:val="000F2F43"/>
    <w:rsid w:val="000F2F8B"/>
    <w:rsid w:val="000F38DF"/>
    <w:rsid w:val="000F3CB5"/>
    <w:rsid w:val="000F4085"/>
    <w:rsid w:val="000F4167"/>
    <w:rsid w:val="000F43C9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6AB3"/>
    <w:rsid w:val="000F7053"/>
    <w:rsid w:val="000F7A60"/>
    <w:rsid w:val="000F7BB6"/>
    <w:rsid w:val="00100A07"/>
    <w:rsid w:val="001019A3"/>
    <w:rsid w:val="001019B0"/>
    <w:rsid w:val="00101B39"/>
    <w:rsid w:val="00101E71"/>
    <w:rsid w:val="00101EA5"/>
    <w:rsid w:val="0010212D"/>
    <w:rsid w:val="00102213"/>
    <w:rsid w:val="001022C7"/>
    <w:rsid w:val="001022CE"/>
    <w:rsid w:val="0010239A"/>
    <w:rsid w:val="0010294A"/>
    <w:rsid w:val="00102AEE"/>
    <w:rsid w:val="00102B7D"/>
    <w:rsid w:val="00103454"/>
    <w:rsid w:val="00103751"/>
    <w:rsid w:val="00103C82"/>
    <w:rsid w:val="0010423A"/>
    <w:rsid w:val="00104388"/>
    <w:rsid w:val="00104F0E"/>
    <w:rsid w:val="00105088"/>
    <w:rsid w:val="00105550"/>
    <w:rsid w:val="00105596"/>
    <w:rsid w:val="001055BE"/>
    <w:rsid w:val="001056A6"/>
    <w:rsid w:val="00105847"/>
    <w:rsid w:val="0010595F"/>
    <w:rsid w:val="001060C1"/>
    <w:rsid w:val="001070DA"/>
    <w:rsid w:val="00107442"/>
    <w:rsid w:val="001076A8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80B"/>
    <w:rsid w:val="00112D22"/>
    <w:rsid w:val="00112FB2"/>
    <w:rsid w:val="001130C1"/>
    <w:rsid w:val="001132E7"/>
    <w:rsid w:val="001135B5"/>
    <w:rsid w:val="001136CF"/>
    <w:rsid w:val="00113FAE"/>
    <w:rsid w:val="0011420C"/>
    <w:rsid w:val="001145FD"/>
    <w:rsid w:val="001147C9"/>
    <w:rsid w:val="0011485E"/>
    <w:rsid w:val="001151B0"/>
    <w:rsid w:val="00115BF1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17CDF"/>
    <w:rsid w:val="00117D96"/>
    <w:rsid w:val="001201A7"/>
    <w:rsid w:val="00121506"/>
    <w:rsid w:val="0012183F"/>
    <w:rsid w:val="001218FE"/>
    <w:rsid w:val="00122009"/>
    <w:rsid w:val="00122220"/>
    <w:rsid w:val="00122411"/>
    <w:rsid w:val="00122461"/>
    <w:rsid w:val="00122807"/>
    <w:rsid w:val="001228AE"/>
    <w:rsid w:val="00123F83"/>
    <w:rsid w:val="001246B0"/>
    <w:rsid w:val="00124782"/>
    <w:rsid w:val="00124939"/>
    <w:rsid w:val="00124AC3"/>
    <w:rsid w:val="00124B8C"/>
    <w:rsid w:val="00125129"/>
    <w:rsid w:val="0012539A"/>
    <w:rsid w:val="00125434"/>
    <w:rsid w:val="00125D8E"/>
    <w:rsid w:val="00126B9C"/>
    <w:rsid w:val="00126CF3"/>
    <w:rsid w:val="00126E20"/>
    <w:rsid w:val="001273BF"/>
    <w:rsid w:val="0012785B"/>
    <w:rsid w:val="00127CB2"/>
    <w:rsid w:val="00130122"/>
    <w:rsid w:val="00130C02"/>
    <w:rsid w:val="00130C1A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46BC"/>
    <w:rsid w:val="001348FC"/>
    <w:rsid w:val="001349BB"/>
    <w:rsid w:val="00134B0D"/>
    <w:rsid w:val="00134DEB"/>
    <w:rsid w:val="00134ED7"/>
    <w:rsid w:val="00135138"/>
    <w:rsid w:val="001352CC"/>
    <w:rsid w:val="00135740"/>
    <w:rsid w:val="00135A32"/>
    <w:rsid w:val="001360BB"/>
    <w:rsid w:val="001364B0"/>
    <w:rsid w:val="0013692C"/>
    <w:rsid w:val="00136F9B"/>
    <w:rsid w:val="0013700D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688"/>
    <w:rsid w:val="00141F61"/>
    <w:rsid w:val="00141FE3"/>
    <w:rsid w:val="00142274"/>
    <w:rsid w:val="00142633"/>
    <w:rsid w:val="001428C4"/>
    <w:rsid w:val="00142F19"/>
    <w:rsid w:val="0014335B"/>
    <w:rsid w:val="0014342E"/>
    <w:rsid w:val="00144320"/>
    <w:rsid w:val="00144D58"/>
    <w:rsid w:val="00145120"/>
    <w:rsid w:val="001451C4"/>
    <w:rsid w:val="0014523E"/>
    <w:rsid w:val="00145421"/>
    <w:rsid w:val="001456ED"/>
    <w:rsid w:val="001457F6"/>
    <w:rsid w:val="001463ED"/>
    <w:rsid w:val="001468CC"/>
    <w:rsid w:val="00146A64"/>
    <w:rsid w:val="00146D9D"/>
    <w:rsid w:val="001471E3"/>
    <w:rsid w:val="00147334"/>
    <w:rsid w:val="0014749A"/>
    <w:rsid w:val="00147569"/>
    <w:rsid w:val="00147E54"/>
    <w:rsid w:val="00147F37"/>
    <w:rsid w:val="0015041C"/>
    <w:rsid w:val="00151210"/>
    <w:rsid w:val="00151549"/>
    <w:rsid w:val="0015214B"/>
    <w:rsid w:val="0015298A"/>
    <w:rsid w:val="0015314C"/>
    <w:rsid w:val="001536ED"/>
    <w:rsid w:val="001539DD"/>
    <w:rsid w:val="00153AD7"/>
    <w:rsid w:val="00153BB1"/>
    <w:rsid w:val="001542C3"/>
    <w:rsid w:val="001545CA"/>
    <w:rsid w:val="00155310"/>
    <w:rsid w:val="00155404"/>
    <w:rsid w:val="00155603"/>
    <w:rsid w:val="00155810"/>
    <w:rsid w:val="0015599E"/>
    <w:rsid w:val="00155CB3"/>
    <w:rsid w:val="00155D8E"/>
    <w:rsid w:val="00155EBB"/>
    <w:rsid w:val="00156782"/>
    <w:rsid w:val="00157581"/>
    <w:rsid w:val="0015765D"/>
    <w:rsid w:val="0015799C"/>
    <w:rsid w:val="00157D58"/>
    <w:rsid w:val="00157FE9"/>
    <w:rsid w:val="001605B1"/>
    <w:rsid w:val="00160E0B"/>
    <w:rsid w:val="00160FC7"/>
    <w:rsid w:val="0016112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B44"/>
    <w:rsid w:val="00163F9F"/>
    <w:rsid w:val="00164117"/>
    <w:rsid w:val="00164190"/>
    <w:rsid w:val="0016479E"/>
    <w:rsid w:val="001647A3"/>
    <w:rsid w:val="00164B59"/>
    <w:rsid w:val="00164B98"/>
    <w:rsid w:val="0016500D"/>
    <w:rsid w:val="001653E7"/>
    <w:rsid w:val="00165FA9"/>
    <w:rsid w:val="00165FF1"/>
    <w:rsid w:val="00167537"/>
    <w:rsid w:val="00167B68"/>
    <w:rsid w:val="001702C4"/>
    <w:rsid w:val="0017036C"/>
    <w:rsid w:val="00170462"/>
    <w:rsid w:val="00170901"/>
    <w:rsid w:val="00170CFB"/>
    <w:rsid w:val="0017129E"/>
    <w:rsid w:val="0017140D"/>
    <w:rsid w:val="00171730"/>
    <w:rsid w:val="001725BB"/>
    <w:rsid w:val="001725D7"/>
    <w:rsid w:val="00172740"/>
    <w:rsid w:val="001728B6"/>
    <w:rsid w:val="00172D87"/>
    <w:rsid w:val="001732AD"/>
    <w:rsid w:val="00173427"/>
    <w:rsid w:val="0017375B"/>
    <w:rsid w:val="00173914"/>
    <w:rsid w:val="001740FD"/>
    <w:rsid w:val="001741AE"/>
    <w:rsid w:val="00174B80"/>
    <w:rsid w:val="00175025"/>
    <w:rsid w:val="0017555E"/>
    <w:rsid w:val="001757E7"/>
    <w:rsid w:val="00175D19"/>
    <w:rsid w:val="00176183"/>
    <w:rsid w:val="001762C9"/>
    <w:rsid w:val="00176393"/>
    <w:rsid w:val="00176515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ADB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2F1D"/>
    <w:rsid w:val="001834FE"/>
    <w:rsid w:val="00183635"/>
    <w:rsid w:val="00183679"/>
    <w:rsid w:val="00183C5D"/>
    <w:rsid w:val="00184EF2"/>
    <w:rsid w:val="0018538F"/>
    <w:rsid w:val="001856CC"/>
    <w:rsid w:val="00185EC9"/>
    <w:rsid w:val="001863CD"/>
    <w:rsid w:val="0018644F"/>
    <w:rsid w:val="001865F1"/>
    <w:rsid w:val="001866EB"/>
    <w:rsid w:val="00186861"/>
    <w:rsid w:val="00187000"/>
    <w:rsid w:val="00187146"/>
    <w:rsid w:val="001871BD"/>
    <w:rsid w:val="0018728A"/>
    <w:rsid w:val="00187737"/>
    <w:rsid w:val="00190804"/>
    <w:rsid w:val="0019093B"/>
    <w:rsid w:val="00190B8C"/>
    <w:rsid w:val="001914D3"/>
    <w:rsid w:val="00191BD2"/>
    <w:rsid w:val="00191D94"/>
    <w:rsid w:val="001920B2"/>
    <w:rsid w:val="00192526"/>
    <w:rsid w:val="00192C4F"/>
    <w:rsid w:val="0019345A"/>
    <w:rsid w:val="0019346C"/>
    <w:rsid w:val="001935EC"/>
    <w:rsid w:val="00193970"/>
    <w:rsid w:val="00193BB6"/>
    <w:rsid w:val="001948CD"/>
    <w:rsid w:val="0019506A"/>
    <w:rsid w:val="00195F61"/>
    <w:rsid w:val="0019655F"/>
    <w:rsid w:val="00196F4B"/>
    <w:rsid w:val="001972F3"/>
    <w:rsid w:val="00197804"/>
    <w:rsid w:val="001979F2"/>
    <w:rsid w:val="00197C3F"/>
    <w:rsid w:val="00197F1A"/>
    <w:rsid w:val="001A0740"/>
    <w:rsid w:val="001A0CA4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A7E32"/>
    <w:rsid w:val="001B01FE"/>
    <w:rsid w:val="001B0A6A"/>
    <w:rsid w:val="001B130C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0AA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6C5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1DD"/>
    <w:rsid w:val="001C238B"/>
    <w:rsid w:val="001C2425"/>
    <w:rsid w:val="001C26BF"/>
    <w:rsid w:val="001C27DB"/>
    <w:rsid w:val="001C2E22"/>
    <w:rsid w:val="001C34CE"/>
    <w:rsid w:val="001C39A3"/>
    <w:rsid w:val="001C3B2D"/>
    <w:rsid w:val="001C3F29"/>
    <w:rsid w:val="001C4458"/>
    <w:rsid w:val="001C4762"/>
    <w:rsid w:val="001C4798"/>
    <w:rsid w:val="001C49CC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24"/>
    <w:rsid w:val="001C7863"/>
    <w:rsid w:val="001C7B39"/>
    <w:rsid w:val="001C7B67"/>
    <w:rsid w:val="001D0609"/>
    <w:rsid w:val="001D098C"/>
    <w:rsid w:val="001D0C6B"/>
    <w:rsid w:val="001D1501"/>
    <w:rsid w:val="001D19CA"/>
    <w:rsid w:val="001D1A80"/>
    <w:rsid w:val="001D236E"/>
    <w:rsid w:val="001D2A52"/>
    <w:rsid w:val="001D346B"/>
    <w:rsid w:val="001D36B5"/>
    <w:rsid w:val="001D45E8"/>
    <w:rsid w:val="001D54C3"/>
    <w:rsid w:val="001D62F4"/>
    <w:rsid w:val="001D67EB"/>
    <w:rsid w:val="001D6B19"/>
    <w:rsid w:val="001D6EEA"/>
    <w:rsid w:val="001D75CC"/>
    <w:rsid w:val="001D7899"/>
    <w:rsid w:val="001E07F9"/>
    <w:rsid w:val="001E083C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2F6A"/>
    <w:rsid w:val="001E3A0F"/>
    <w:rsid w:val="001E3DF5"/>
    <w:rsid w:val="001E3DF7"/>
    <w:rsid w:val="001E408A"/>
    <w:rsid w:val="001E6302"/>
    <w:rsid w:val="001E6A35"/>
    <w:rsid w:val="001E6AFC"/>
    <w:rsid w:val="001E6DBB"/>
    <w:rsid w:val="001E6F64"/>
    <w:rsid w:val="001E74D2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1EF4"/>
    <w:rsid w:val="001F209C"/>
    <w:rsid w:val="001F2DCC"/>
    <w:rsid w:val="001F2FE2"/>
    <w:rsid w:val="001F3206"/>
    <w:rsid w:val="001F34C5"/>
    <w:rsid w:val="001F3578"/>
    <w:rsid w:val="001F3952"/>
    <w:rsid w:val="001F3CE7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5B5"/>
    <w:rsid w:val="001F6868"/>
    <w:rsid w:val="001F6A01"/>
    <w:rsid w:val="001F6AE8"/>
    <w:rsid w:val="001F7047"/>
    <w:rsid w:val="001F70F9"/>
    <w:rsid w:val="001F7589"/>
    <w:rsid w:val="001F7751"/>
    <w:rsid w:val="001F77E8"/>
    <w:rsid w:val="001F7897"/>
    <w:rsid w:val="00200041"/>
    <w:rsid w:val="002000D7"/>
    <w:rsid w:val="00200298"/>
    <w:rsid w:val="00201133"/>
    <w:rsid w:val="00201358"/>
    <w:rsid w:val="002017DF"/>
    <w:rsid w:val="0020199E"/>
    <w:rsid w:val="00201AC9"/>
    <w:rsid w:val="00201FA0"/>
    <w:rsid w:val="00202101"/>
    <w:rsid w:val="00202138"/>
    <w:rsid w:val="002024F0"/>
    <w:rsid w:val="00202A96"/>
    <w:rsid w:val="00202D2D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853"/>
    <w:rsid w:val="00205C30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745"/>
    <w:rsid w:val="0021192B"/>
    <w:rsid w:val="00211B08"/>
    <w:rsid w:val="00211E14"/>
    <w:rsid w:val="00212164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606D"/>
    <w:rsid w:val="0021645B"/>
    <w:rsid w:val="0021659D"/>
    <w:rsid w:val="00216603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17AE3"/>
    <w:rsid w:val="00217FF2"/>
    <w:rsid w:val="002202FA"/>
    <w:rsid w:val="00220717"/>
    <w:rsid w:val="002207F2"/>
    <w:rsid w:val="002208A1"/>
    <w:rsid w:val="002219BF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E11"/>
    <w:rsid w:val="00223F8D"/>
    <w:rsid w:val="002241CC"/>
    <w:rsid w:val="0022426F"/>
    <w:rsid w:val="002247EA"/>
    <w:rsid w:val="00224837"/>
    <w:rsid w:val="00225184"/>
    <w:rsid w:val="00225361"/>
    <w:rsid w:val="00225612"/>
    <w:rsid w:val="00225964"/>
    <w:rsid w:val="00225FB2"/>
    <w:rsid w:val="0022658D"/>
    <w:rsid w:val="0022743F"/>
    <w:rsid w:val="00227509"/>
    <w:rsid w:val="00227920"/>
    <w:rsid w:val="00227F74"/>
    <w:rsid w:val="002301A8"/>
    <w:rsid w:val="002302FE"/>
    <w:rsid w:val="002310DA"/>
    <w:rsid w:val="00231E67"/>
    <w:rsid w:val="0023246D"/>
    <w:rsid w:val="00232C7F"/>
    <w:rsid w:val="00232E73"/>
    <w:rsid w:val="00233476"/>
    <w:rsid w:val="0023380A"/>
    <w:rsid w:val="00233B2F"/>
    <w:rsid w:val="00233C49"/>
    <w:rsid w:val="00233D00"/>
    <w:rsid w:val="00234609"/>
    <w:rsid w:val="00235469"/>
    <w:rsid w:val="0023553A"/>
    <w:rsid w:val="002359D1"/>
    <w:rsid w:val="00235F31"/>
    <w:rsid w:val="00236400"/>
    <w:rsid w:val="00236EB5"/>
    <w:rsid w:val="002372D9"/>
    <w:rsid w:val="002374B3"/>
    <w:rsid w:val="00237582"/>
    <w:rsid w:val="002376AB"/>
    <w:rsid w:val="002378DD"/>
    <w:rsid w:val="00237ACE"/>
    <w:rsid w:val="0024031E"/>
    <w:rsid w:val="002404EF"/>
    <w:rsid w:val="00240E4F"/>
    <w:rsid w:val="0024130A"/>
    <w:rsid w:val="0024132C"/>
    <w:rsid w:val="002416C7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4E35"/>
    <w:rsid w:val="0024538F"/>
    <w:rsid w:val="002454CE"/>
    <w:rsid w:val="00245B8A"/>
    <w:rsid w:val="002463CF"/>
    <w:rsid w:val="002464C6"/>
    <w:rsid w:val="00246EB4"/>
    <w:rsid w:val="00246EE4"/>
    <w:rsid w:val="00246F92"/>
    <w:rsid w:val="002473F9"/>
    <w:rsid w:val="00247E6B"/>
    <w:rsid w:val="00250390"/>
    <w:rsid w:val="00250475"/>
    <w:rsid w:val="00250620"/>
    <w:rsid w:val="002518DD"/>
    <w:rsid w:val="00251901"/>
    <w:rsid w:val="002523D4"/>
    <w:rsid w:val="00252826"/>
    <w:rsid w:val="002529C2"/>
    <w:rsid w:val="00252BB5"/>
    <w:rsid w:val="00252C7A"/>
    <w:rsid w:val="0025311F"/>
    <w:rsid w:val="002532AD"/>
    <w:rsid w:val="002539AA"/>
    <w:rsid w:val="00253D7C"/>
    <w:rsid w:val="00253E97"/>
    <w:rsid w:val="002542B3"/>
    <w:rsid w:val="00254357"/>
    <w:rsid w:val="002545E0"/>
    <w:rsid w:val="00254905"/>
    <w:rsid w:val="00254DD0"/>
    <w:rsid w:val="00255549"/>
    <w:rsid w:val="00255C85"/>
    <w:rsid w:val="00255CF9"/>
    <w:rsid w:val="002565F7"/>
    <w:rsid w:val="0025797F"/>
    <w:rsid w:val="00257BF9"/>
    <w:rsid w:val="00257CD3"/>
    <w:rsid w:val="0026052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6D14"/>
    <w:rsid w:val="002671F2"/>
    <w:rsid w:val="002673BA"/>
    <w:rsid w:val="002674CF"/>
    <w:rsid w:val="002675FD"/>
    <w:rsid w:val="00267760"/>
    <w:rsid w:val="002679DE"/>
    <w:rsid w:val="00267E95"/>
    <w:rsid w:val="00270401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20A8"/>
    <w:rsid w:val="00283C37"/>
    <w:rsid w:val="00283CC0"/>
    <w:rsid w:val="0028442C"/>
    <w:rsid w:val="00284EE6"/>
    <w:rsid w:val="00285121"/>
    <w:rsid w:val="00285328"/>
    <w:rsid w:val="00285696"/>
    <w:rsid w:val="00285912"/>
    <w:rsid w:val="002859D9"/>
    <w:rsid w:val="00285B1A"/>
    <w:rsid w:val="00285DC7"/>
    <w:rsid w:val="0028611C"/>
    <w:rsid w:val="00286BF5"/>
    <w:rsid w:val="00287081"/>
    <w:rsid w:val="002878A0"/>
    <w:rsid w:val="00287A4E"/>
    <w:rsid w:val="0029026D"/>
    <w:rsid w:val="00290BEE"/>
    <w:rsid w:val="00290C92"/>
    <w:rsid w:val="00290F03"/>
    <w:rsid w:val="00290F5A"/>
    <w:rsid w:val="00291A03"/>
    <w:rsid w:val="00291B12"/>
    <w:rsid w:val="002922F3"/>
    <w:rsid w:val="00292452"/>
    <w:rsid w:val="00292624"/>
    <w:rsid w:val="002926B7"/>
    <w:rsid w:val="002931D3"/>
    <w:rsid w:val="00293227"/>
    <w:rsid w:val="00293264"/>
    <w:rsid w:val="00294378"/>
    <w:rsid w:val="002944D4"/>
    <w:rsid w:val="002945CD"/>
    <w:rsid w:val="002947CF"/>
    <w:rsid w:val="00294A61"/>
    <w:rsid w:val="00294AF1"/>
    <w:rsid w:val="00295241"/>
    <w:rsid w:val="00295470"/>
    <w:rsid w:val="00295518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3D"/>
    <w:rsid w:val="00297AD0"/>
    <w:rsid w:val="00297F16"/>
    <w:rsid w:val="002A0659"/>
    <w:rsid w:val="002A0835"/>
    <w:rsid w:val="002A150A"/>
    <w:rsid w:val="002A177A"/>
    <w:rsid w:val="002A21ED"/>
    <w:rsid w:val="002A2556"/>
    <w:rsid w:val="002A26E0"/>
    <w:rsid w:val="002A278E"/>
    <w:rsid w:val="002A2A32"/>
    <w:rsid w:val="002A2DAE"/>
    <w:rsid w:val="002A333E"/>
    <w:rsid w:val="002A38E0"/>
    <w:rsid w:val="002A3A5F"/>
    <w:rsid w:val="002A3B70"/>
    <w:rsid w:val="002A462D"/>
    <w:rsid w:val="002A46AA"/>
    <w:rsid w:val="002A48DA"/>
    <w:rsid w:val="002A51DA"/>
    <w:rsid w:val="002A57A3"/>
    <w:rsid w:val="002A61B2"/>
    <w:rsid w:val="002A64F9"/>
    <w:rsid w:val="002A67A1"/>
    <w:rsid w:val="002A6DD1"/>
    <w:rsid w:val="002A6E56"/>
    <w:rsid w:val="002A754E"/>
    <w:rsid w:val="002B00BF"/>
    <w:rsid w:val="002B02B4"/>
    <w:rsid w:val="002B0649"/>
    <w:rsid w:val="002B070B"/>
    <w:rsid w:val="002B071B"/>
    <w:rsid w:val="002B084E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422"/>
    <w:rsid w:val="002B75EC"/>
    <w:rsid w:val="002B7EFE"/>
    <w:rsid w:val="002B7FC7"/>
    <w:rsid w:val="002C039B"/>
    <w:rsid w:val="002C04CB"/>
    <w:rsid w:val="002C04EF"/>
    <w:rsid w:val="002C0AD9"/>
    <w:rsid w:val="002C0B9B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3FE5"/>
    <w:rsid w:val="002C46BA"/>
    <w:rsid w:val="002C4779"/>
    <w:rsid w:val="002C514C"/>
    <w:rsid w:val="002C514F"/>
    <w:rsid w:val="002C530A"/>
    <w:rsid w:val="002C5648"/>
    <w:rsid w:val="002C62F9"/>
    <w:rsid w:val="002C642F"/>
    <w:rsid w:val="002C6470"/>
    <w:rsid w:val="002C65BE"/>
    <w:rsid w:val="002C6846"/>
    <w:rsid w:val="002C6850"/>
    <w:rsid w:val="002C6C54"/>
    <w:rsid w:val="002C6EBA"/>
    <w:rsid w:val="002C6F4B"/>
    <w:rsid w:val="002C7C0D"/>
    <w:rsid w:val="002D0318"/>
    <w:rsid w:val="002D0391"/>
    <w:rsid w:val="002D053F"/>
    <w:rsid w:val="002D0ACC"/>
    <w:rsid w:val="002D1207"/>
    <w:rsid w:val="002D16CC"/>
    <w:rsid w:val="002D1A04"/>
    <w:rsid w:val="002D1F68"/>
    <w:rsid w:val="002D2B5D"/>
    <w:rsid w:val="002D34AB"/>
    <w:rsid w:val="002D3709"/>
    <w:rsid w:val="002D397D"/>
    <w:rsid w:val="002D3C58"/>
    <w:rsid w:val="002D44B5"/>
    <w:rsid w:val="002D44DD"/>
    <w:rsid w:val="002D468D"/>
    <w:rsid w:val="002D4726"/>
    <w:rsid w:val="002D487C"/>
    <w:rsid w:val="002D4FDC"/>
    <w:rsid w:val="002D50DF"/>
    <w:rsid w:val="002D5409"/>
    <w:rsid w:val="002D5513"/>
    <w:rsid w:val="002D55AB"/>
    <w:rsid w:val="002D5AF2"/>
    <w:rsid w:val="002D5BFC"/>
    <w:rsid w:val="002D5C12"/>
    <w:rsid w:val="002D5D74"/>
    <w:rsid w:val="002D6216"/>
    <w:rsid w:val="002D62A9"/>
    <w:rsid w:val="002D65BC"/>
    <w:rsid w:val="002D6712"/>
    <w:rsid w:val="002D6AE9"/>
    <w:rsid w:val="002D6B02"/>
    <w:rsid w:val="002D77B1"/>
    <w:rsid w:val="002D788A"/>
    <w:rsid w:val="002D7CBB"/>
    <w:rsid w:val="002E0661"/>
    <w:rsid w:val="002E0CEB"/>
    <w:rsid w:val="002E124B"/>
    <w:rsid w:val="002E2C6D"/>
    <w:rsid w:val="002E2CAD"/>
    <w:rsid w:val="002E3604"/>
    <w:rsid w:val="002E39E4"/>
    <w:rsid w:val="002E3DF5"/>
    <w:rsid w:val="002E46A4"/>
    <w:rsid w:val="002E4805"/>
    <w:rsid w:val="002E5164"/>
    <w:rsid w:val="002E5688"/>
    <w:rsid w:val="002E56A1"/>
    <w:rsid w:val="002E5B19"/>
    <w:rsid w:val="002E61DB"/>
    <w:rsid w:val="002E6375"/>
    <w:rsid w:val="002E63FE"/>
    <w:rsid w:val="002E665C"/>
    <w:rsid w:val="002E6DC3"/>
    <w:rsid w:val="002E6DF0"/>
    <w:rsid w:val="002E6EBF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2EC7"/>
    <w:rsid w:val="002F3164"/>
    <w:rsid w:val="002F34FB"/>
    <w:rsid w:val="002F37B8"/>
    <w:rsid w:val="002F394C"/>
    <w:rsid w:val="002F4A90"/>
    <w:rsid w:val="002F5173"/>
    <w:rsid w:val="002F558E"/>
    <w:rsid w:val="002F5BE0"/>
    <w:rsid w:val="002F5C05"/>
    <w:rsid w:val="002F5C1C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2DC"/>
    <w:rsid w:val="0030182F"/>
    <w:rsid w:val="00302003"/>
    <w:rsid w:val="0030243C"/>
    <w:rsid w:val="00302684"/>
    <w:rsid w:val="00302BE8"/>
    <w:rsid w:val="00302C9A"/>
    <w:rsid w:val="00302DB3"/>
    <w:rsid w:val="00302E7A"/>
    <w:rsid w:val="00302EB7"/>
    <w:rsid w:val="00303DEB"/>
    <w:rsid w:val="00304052"/>
    <w:rsid w:val="00304827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07C6E"/>
    <w:rsid w:val="0031025B"/>
    <w:rsid w:val="003102C6"/>
    <w:rsid w:val="003102F0"/>
    <w:rsid w:val="003106A9"/>
    <w:rsid w:val="00310BE1"/>
    <w:rsid w:val="00310C87"/>
    <w:rsid w:val="0031160A"/>
    <w:rsid w:val="0031178A"/>
    <w:rsid w:val="00311E5F"/>
    <w:rsid w:val="00312312"/>
    <w:rsid w:val="0031279C"/>
    <w:rsid w:val="003134C7"/>
    <w:rsid w:val="003137B3"/>
    <w:rsid w:val="003138CF"/>
    <w:rsid w:val="00313C18"/>
    <w:rsid w:val="003141D6"/>
    <w:rsid w:val="00315582"/>
    <w:rsid w:val="00315A41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0AED"/>
    <w:rsid w:val="00320DD9"/>
    <w:rsid w:val="00321047"/>
    <w:rsid w:val="0032167A"/>
    <w:rsid w:val="003218F6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4901"/>
    <w:rsid w:val="00324E16"/>
    <w:rsid w:val="0032508A"/>
    <w:rsid w:val="00325177"/>
    <w:rsid w:val="003252B0"/>
    <w:rsid w:val="003256F8"/>
    <w:rsid w:val="00325D54"/>
    <w:rsid w:val="00325FFB"/>
    <w:rsid w:val="0032618C"/>
    <w:rsid w:val="0032636A"/>
    <w:rsid w:val="00326719"/>
    <w:rsid w:val="003270C7"/>
    <w:rsid w:val="00327234"/>
    <w:rsid w:val="00327258"/>
    <w:rsid w:val="00327402"/>
    <w:rsid w:val="0032760A"/>
    <w:rsid w:val="003279C6"/>
    <w:rsid w:val="00327B8B"/>
    <w:rsid w:val="00330070"/>
    <w:rsid w:val="0033081D"/>
    <w:rsid w:val="00330ADD"/>
    <w:rsid w:val="00330E69"/>
    <w:rsid w:val="003310B1"/>
    <w:rsid w:val="00331322"/>
    <w:rsid w:val="003323A2"/>
    <w:rsid w:val="00332932"/>
    <w:rsid w:val="00332B3D"/>
    <w:rsid w:val="0033318E"/>
    <w:rsid w:val="003333E7"/>
    <w:rsid w:val="00333413"/>
    <w:rsid w:val="0033376E"/>
    <w:rsid w:val="00333CCF"/>
    <w:rsid w:val="00333DB6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1C3"/>
    <w:rsid w:val="0034648D"/>
    <w:rsid w:val="003466C7"/>
    <w:rsid w:val="003468D1"/>
    <w:rsid w:val="00346AB9"/>
    <w:rsid w:val="00347546"/>
    <w:rsid w:val="003478FF"/>
    <w:rsid w:val="00347E40"/>
    <w:rsid w:val="00347F01"/>
    <w:rsid w:val="0035073F"/>
    <w:rsid w:val="00350A66"/>
    <w:rsid w:val="00351544"/>
    <w:rsid w:val="00351766"/>
    <w:rsid w:val="003519F6"/>
    <w:rsid w:val="00352115"/>
    <w:rsid w:val="00352543"/>
    <w:rsid w:val="0035290B"/>
    <w:rsid w:val="00353030"/>
    <w:rsid w:val="00353218"/>
    <w:rsid w:val="00353453"/>
    <w:rsid w:val="00353B8A"/>
    <w:rsid w:val="00353CC9"/>
    <w:rsid w:val="00353FD5"/>
    <w:rsid w:val="00354230"/>
    <w:rsid w:val="003543AD"/>
    <w:rsid w:val="0035444B"/>
    <w:rsid w:val="003544D5"/>
    <w:rsid w:val="00355049"/>
    <w:rsid w:val="00355CC0"/>
    <w:rsid w:val="00355F3B"/>
    <w:rsid w:val="00356085"/>
    <w:rsid w:val="003571DB"/>
    <w:rsid w:val="00357201"/>
    <w:rsid w:val="0035734D"/>
    <w:rsid w:val="0035757C"/>
    <w:rsid w:val="003578F4"/>
    <w:rsid w:val="00357E3B"/>
    <w:rsid w:val="00360179"/>
    <w:rsid w:val="00360704"/>
    <w:rsid w:val="00360C77"/>
    <w:rsid w:val="003625F8"/>
    <w:rsid w:val="00362895"/>
    <w:rsid w:val="00363215"/>
    <w:rsid w:val="0036335C"/>
    <w:rsid w:val="003633A2"/>
    <w:rsid w:val="00363454"/>
    <w:rsid w:val="003634E0"/>
    <w:rsid w:val="003639CD"/>
    <w:rsid w:val="003643DE"/>
    <w:rsid w:val="003646C8"/>
    <w:rsid w:val="003649B9"/>
    <w:rsid w:val="00364E65"/>
    <w:rsid w:val="0036504B"/>
    <w:rsid w:val="003650FE"/>
    <w:rsid w:val="00365340"/>
    <w:rsid w:val="003658E6"/>
    <w:rsid w:val="00365F63"/>
    <w:rsid w:val="00366086"/>
    <w:rsid w:val="00366A6B"/>
    <w:rsid w:val="00366FD5"/>
    <w:rsid w:val="00367C56"/>
    <w:rsid w:val="00370053"/>
    <w:rsid w:val="00370D48"/>
    <w:rsid w:val="003713D1"/>
    <w:rsid w:val="003713D7"/>
    <w:rsid w:val="00371440"/>
    <w:rsid w:val="00371633"/>
    <w:rsid w:val="00372892"/>
    <w:rsid w:val="00372C10"/>
    <w:rsid w:val="0037318C"/>
    <w:rsid w:val="00373F4B"/>
    <w:rsid w:val="00374AB9"/>
    <w:rsid w:val="00374D15"/>
    <w:rsid w:val="00374F52"/>
    <w:rsid w:val="00375024"/>
    <w:rsid w:val="00375097"/>
    <w:rsid w:val="00375373"/>
    <w:rsid w:val="00375591"/>
    <w:rsid w:val="003755B6"/>
    <w:rsid w:val="003755C7"/>
    <w:rsid w:val="00375698"/>
    <w:rsid w:val="00375A45"/>
    <w:rsid w:val="00375E80"/>
    <w:rsid w:val="00376366"/>
    <w:rsid w:val="00376769"/>
    <w:rsid w:val="00376B1C"/>
    <w:rsid w:val="00376D2F"/>
    <w:rsid w:val="00377229"/>
    <w:rsid w:val="00377EED"/>
    <w:rsid w:val="0038057D"/>
    <w:rsid w:val="00380F12"/>
    <w:rsid w:val="003810EC"/>
    <w:rsid w:val="003815BA"/>
    <w:rsid w:val="00381DC7"/>
    <w:rsid w:val="0038226D"/>
    <w:rsid w:val="003826BC"/>
    <w:rsid w:val="003828D2"/>
    <w:rsid w:val="00382D34"/>
    <w:rsid w:val="00382DD0"/>
    <w:rsid w:val="00383144"/>
    <w:rsid w:val="003832D6"/>
    <w:rsid w:val="0038367E"/>
    <w:rsid w:val="00384284"/>
    <w:rsid w:val="00384A37"/>
    <w:rsid w:val="00384D01"/>
    <w:rsid w:val="00384D57"/>
    <w:rsid w:val="00385883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87EE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4E30"/>
    <w:rsid w:val="00395323"/>
    <w:rsid w:val="003959E5"/>
    <w:rsid w:val="00395DFE"/>
    <w:rsid w:val="00395F89"/>
    <w:rsid w:val="00396576"/>
    <w:rsid w:val="003967A4"/>
    <w:rsid w:val="003967C1"/>
    <w:rsid w:val="00396D15"/>
    <w:rsid w:val="003971B3"/>
    <w:rsid w:val="00397373"/>
    <w:rsid w:val="00397572"/>
    <w:rsid w:val="00397A40"/>
    <w:rsid w:val="00397EE4"/>
    <w:rsid w:val="00397F4B"/>
    <w:rsid w:val="003A0018"/>
    <w:rsid w:val="003A021A"/>
    <w:rsid w:val="003A04D5"/>
    <w:rsid w:val="003A08F5"/>
    <w:rsid w:val="003A0988"/>
    <w:rsid w:val="003A0B62"/>
    <w:rsid w:val="003A0E8C"/>
    <w:rsid w:val="003A0FC2"/>
    <w:rsid w:val="003A1557"/>
    <w:rsid w:val="003A15EC"/>
    <w:rsid w:val="003A1822"/>
    <w:rsid w:val="003A1A42"/>
    <w:rsid w:val="003A1D10"/>
    <w:rsid w:val="003A31FD"/>
    <w:rsid w:val="003A3666"/>
    <w:rsid w:val="003A395B"/>
    <w:rsid w:val="003A3FBC"/>
    <w:rsid w:val="003A4653"/>
    <w:rsid w:val="003A535A"/>
    <w:rsid w:val="003A5896"/>
    <w:rsid w:val="003A5A26"/>
    <w:rsid w:val="003A6384"/>
    <w:rsid w:val="003A6554"/>
    <w:rsid w:val="003A7A50"/>
    <w:rsid w:val="003A7A7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A9A"/>
    <w:rsid w:val="003B3E86"/>
    <w:rsid w:val="003B3EAE"/>
    <w:rsid w:val="003B4912"/>
    <w:rsid w:val="003B4C62"/>
    <w:rsid w:val="003B4C6F"/>
    <w:rsid w:val="003B52C8"/>
    <w:rsid w:val="003B5365"/>
    <w:rsid w:val="003B559E"/>
    <w:rsid w:val="003B579D"/>
    <w:rsid w:val="003B5FD3"/>
    <w:rsid w:val="003B5FF8"/>
    <w:rsid w:val="003B6136"/>
    <w:rsid w:val="003B619A"/>
    <w:rsid w:val="003B65E4"/>
    <w:rsid w:val="003B6A33"/>
    <w:rsid w:val="003B6E2E"/>
    <w:rsid w:val="003B6EB2"/>
    <w:rsid w:val="003B6FC0"/>
    <w:rsid w:val="003B74B2"/>
    <w:rsid w:val="003B7AF1"/>
    <w:rsid w:val="003B7FDC"/>
    <w:rsid w:val="003C0F96"/>
    <w:rsid w:val="003C1694"/>
    <w:rsid w:val="003C2375"/>
    <w:rsid w:val="003C244D"/>
    <w:rsid w:val="003C299E"/>
    <w:rsid w:val="003C2A02"/>
    <w:rsid w:val="003C3466"/>
    <w:rsid w:val="003C3475"/>
    <w:rsid w:val="003C404F"/>
    <w:rsid w:val="003C4239"/>
    <w:rsid w:val="003C448A"/>
    <w:rsid w:val="003C4A2A"/>
    <w:rsid w:val="003C4B7E"/>
    <w:rsid w:val="003C548F"/>
    <w:rsid w:val="003C64BB"/>
    <w:rsid w:val="003C6507"/>
    <w:rsid w:val="003C6670"/>
    <w:rsid w:val="003C7BD4"/>
    <w:rsid w:val="003D07F8"/>
    <w:rsid w:val="003D0D2A"/>
    <w:rsid w:val="003D15D3"/>
    <w:rsid w:val="003D1C43"/>
    <w:rsid w:val="003D2230"/>
    <w:rsid w:val="003D237D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B3A"/>
    <w:rsid w:val="003D6C0B"/>
    <w:rsid w:val="003D6DA8"/>
    <w:rsid w:val="003D768F"/>
    <w:rsid w:val="003E00F7"/>
    <w:rsid w:val="003E0F00"/>
    <w:rsid w:val="003E146E"/>
    <w:rsid w:val="003E1901"/>
    <w:rsid w:val="003E1924"/>
    <w:rsid w:val="003E19AA"/>
    <w:rsid w:val="003E226A"/>
    <w:rsid w:val="003E2C08"/>
    <w:rsid w:val="003E2DB7"/>
    <w:rsid w:val="003E2ECF"/>
    <w:rsid w:val="003E31EA"/>
    <w:rsid w:val="003E32AC"/>
    <w:rsid w:val="003E3457"/>
    <w:rsid w:val="003E3BA5"/>
    <w:rsid w:val="003E3CAF"/>
    <w:rsid w:val="003E3D16"/>
    <w:rsid w:val="003E485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25F"/>
    <w:rsid w:val="003E7E29"/>
    <w:rsid w:val="003F05A8"/>
    <w:rsid w:val="003F0939"/>
    <w:rsid w:val="003F0E26"/>
    <w:rsid w:val="003F0E3D"/>
    <w:rsid w:val="003F1869"/>
    <w:rsid w:val="003F250B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85F"/>
    <w:rsid w:val="003F4E22"/>
    <w:rsid w:val="003F5919"/>
    <w:rsid w:val="003F5D56"/>
    <w:rsid w:val="003F5EA8"/>
    <w:rsid w:val="003F604B"/>
    <w:rsid w:val="003F63EA"/>
    <w:rsid w:val="003F66AC"/>
    <w:rsid w:val="003F6AE5"/>
    <w:rsid w:val="003F6D5A"/>
    <w:rsid w:val="003F798C"/>
    <w:rsid w:val="003F7A87"/>
    <w:rsid w:val="003F7BA0"/>
    <w:rsid w:val="003F7BE1"/>
    <w:rsid w:val="004001ED"/>
    <w:rsid w:val="00400918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C3D"/>
    <w:rsid w:val="00406FEA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A7"/>
    <w:rsid w:val="004124B6"/>
    <w:rsid w:val="00412556"/>
    <w:rsid w:val="00412641"/>
    <w:rsid w:val="00412962"/>
    <w:rsid w:val="004135A0"/>
    <w:rsid w:val="004135C1"/>
    <w:rsid w:val="0041370F"/>
    <w:rsid w:val="00413ABD"/>
    <w:rsid w:val="00415A12"/>
    <w:rsid w:val="00415BAD"/>
    <w:rsid w:val="00415C54"/>
    <w:rsid w:val="00415F44"/>
    <w:rsid w:val="00416407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616"/>
    <w:rsid w:val="0042181D"/>
    <w:rsid w:val="00421C0F"/>
    <w:rsid w:val="004220A6"/>
    <w:rsid w:val="004221EF"/>
    <w:rsid w:val="004226A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7EE"/>
    <w:rsid w:val="00427D0C"/>
    <w:rsid w:val="00430383"/>
    <w:rsid w:val="00430A17"/>
    <w:rsid w:val="00430A6C"/>
    <w:rsid w:val="00431100"/>
    <w:rsid w:val="004312B7"/>
    <w:rsid w:val="00431418"/>
    <w:rsid w:val="004314C1"/>
    <w:rsid w:val="00431C44"/>
    <w:rsid w:val="00432F0E"/>
    <w:rsid w:val="0043392D"/>
    <w:rsid w:val="00433C21"/>
    <w:rsid w:val="0043432E"/>
    <w:rsid w:val="004344C7"/>
    <w:rsid w:val="00434646"/>
    <w:rsid w:val="00434CDC"/>
    <w:rsid w:val="004351DD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37FDF"/>
    <w:rsid w:val="004404AC"/>
    <w:rsid w:val="004416F2"/>
    <w:rsid w:val="00441C3B"/>
    <w:rsid w:val="00441D61"/>
    <w:rsid w:val="004423E9"/>
    <w:rsid w:val="004434A9"/>
    <w:rsid w:val="004436CA"/>
    <w:rsid w:val="00443794"/>
    <w:rsid w:val="004438C2"/>
    <w:rsid w:val="004439C7"/>
    <w:rsid w:val="00444225"/>
    <w:rsid w:val="004449BA"/>
    <w:rsid w:val="0044524E"/>
    <w:rsid w:val="00445FCD"/>
    <w:rsid w:val="00446218"/>
    <w:rsid w:val="004464A1"/>
    <w:rsid w:val="0044690E"/>
    <w:rsid w:val="00446B98"/>
    <w:rsid w:val="00447502"/>
    <w:rsid w:val="0044757A"/>
    <w:rsid w:val="004476BA"/>
    <w:rsid w:val="00447A30"/>
    <w:rsid w:val="004506EB"/>
    <w:rsid w:val="004507D9"/>
    <w:rsid w:val="00450D86"/>
    <w:rsid w:val="004513D1"/>
    <w:rsid w:val="004519C9"/>
    <w:rsid w:val="004520F9"/>
    <w:rsid w:val="004522AF"/>
    <w:rsid w:val="004529EC"/>
    <w:rsid w:val="00452A88"/>
    <w:rsid w:val="00452EEE"/>
    <w:rsid w:val="00452F60"/>
    <w:rsid w:val="00452F6B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14D"/>
    <w:rsid w:val="00461207"/>
    <w:rsid w:val="00461446"/>
    <w:rsid w:val="004619D6"/>
    <w:rsid w:val="00462572"/>
    <w:rsid w:val="00462883"/>
    <w:rsid w:val="00462F55"/>
    <w:rsid w:val="004636E5"/>
    <w:rsid w:val="004637E3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0F4"/>
    <w:rsid w:val="004671E4"/>
    <w:rsid w:val="004674C0"/>
    <w:rsid w:val="00467745"/>
    <w:rsid w:val="00467939"/>
    <w:rsid w:val="00467A34"/>
    <w:rsid w:val="00467EE4"/>
    <w:rsid w:val="00467F6C"/>
    <w:rsid w:val="00467FF9"/>
    <w:rsid w:val="004700FC"/>
    <w:rsid w:val="00470288"/>
    <w:rsid w:val="0047045D"/>
    <w:rsid w:val="0047049A"/>
    <w:rsid w:val="004707A5"/>
    <w:rsid w:val="00470E60"/>
    <w:rsid w:val="00471751"/>
    <w:rsid w:val="00471790"/>
    <w:rsid w:val="00471A60"/>
    <w:rsid w:val="00471D27"/>
    <w:rsid w:val="00471D8C"/>
    <w:rsid w:val="004720A2"/>
    <w:rsid w:val="004720E9"/>
    <w:rsid w:val="00472263"/>
    <w:rsid w:val="00472613"/>
    <w:rsid w:val="004727C9"/>
    <w:rsid w:val="00473E8B"/>
    <w:rsid w:val="0047424E"/>
    <w:rsid w:val="0047432C"/>
    <w:rsid w:val="004746D8"/>
    <w:rsid w:val="00474887"/>
    <w:rsid w:val="00474D44"/>
    <w:rsid w:val="0047521B"/>
    <w:rsid w:val="00475266"/>
    <w:rsid w:val="0047555E"/>
    <w:rsid w:val="004756C2"/>
    <w:rsid w:val="00475B4B"/>
    <w:rsid w:val="00475F36"/>
    <w:rsid w:val="0047616D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755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C8F"/>
    <w:rsid w:val="00487F84"/>
    <w:rsid w:val="0049059D"/>
    <w:rsid w:val="0049175D"/>
    <w:rsid w:val="00491765"/>
    <w:rsid w:val="004917DB"/>
    <w:rsid w:val="00491B12"/>
    <w:rsid w:val="00491C42"/>
    <w:rsid w:val="0049247E"/>
    <w:rsid w:val="004924BA"/>
    <w:rsid w:val="0049257A"/>
    <w:rsid w:val="0049271E"/>
    <w:rsid w:val="00492761"/>
    <w:rsid w:val="004930C6"/>
    <w:rsid w:val="004937FE"/>
    <w:rsid w:val="004940A2"/>
    <w:rsid w:val="00494319"/>
    <w:rsid w:val="00494338"/>
    <w:rsid w:val="00494515"/>
    <w:rsid w:val="00494C13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97D86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3E26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AA"/>
    <w:rsid w:val="004A74D5"/>
    <w:rsid w:val="004A7685"/>
    <w:rsid w:val="004A76EE"/>
    <w:rsid w:val="004A7855"/>
    <w:rsid w:val="004A798C"/>
    <w:rsid w:val="004A7EFC"/>
    <w:rsid w:val="004B0212"/>
    <w:rsid w:val="004B036D"/>
    <w:rsid w:val="004B092B"/>
    <w:rsid w:val="004B0B9A"/>
    <w:rsid w:val="004B1936"/>
    <w:rsid w:val="004B1EAF"/>
    <w:rsid w:val="004B1F22"/>
    <w:rsid w:val="004B227D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4EA5"/>
    <w:rsid w:val="004B5442"/>
    <w:rsid w:val="004B5E39"/>
    <w:rsid w:val="004B5F4F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B26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6AA7"/>
    <w:rsid w:val="004C6CEF"/>
    <w:rsid w:val="004C7737"/>
    <w:rsid w:val="004C77E2"/>
    <w:rsid w:val="004C786D"/>
    <w:rsid w:val="004C7B12"/>
    <w:rsid w:val="004C7DBE"/>
    <w:rsid w:val="004C7ED7"/>
    <w:rsid w:val="004D0065"/>
    <w:rsid w:val="004D05BB"/>
    <w:rsid w:val="004D08A2"/>
    <w:rsid w:val="004D0A25"/>
    <w:rsid w:val="004D0D0F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4FC"/>
    <w:rsid w:val="004D45B1"/>
    <w:rsid w:val="004D4913"/>
    <w:rsid w:val="004D493D"/>
    <w:rsid w:val="004D5607"/>
    <w:rsid w:val="004D5821"/>
    <w:rsid w:val="004D5B44"/>
    <w:rsid w:val="004D5BC7"/>
    <w:rsid w:val="004D5BF4"/>
    <w:rsid w:val="004D5C0A"/>
    <w:rsid w:val="004D6BA0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357"/>
    <w:rsid w:val="004E1819"/>
    <w:rsid w:val="004E1968"/>
    <w:rsid w:val="004E1B20"/>
    <w:rsid w:val="004E1E94"/>
    <w:rsid w:val="004E233A"/>
    <w:rsid w:val="004E239A"/>
    <w:rsid w:val="004E24C4"/>
    <w:rsid w:val="004E34F9"/>
    <w:rsid w:val="004E3928"/>
    <w:rsid w:val="004E43C5"/>
    <w:rsid w:val="004E4492"/>
    <w:rsid w:val="004E49DF"/>
    <w:rsid w:val="004E4A53"/>
    <w:rsid w:val="004E50D7"/>
    <w:rsid w:val="004E50DB"/>
    <w:rsid w:val="004E551F"/>
    <w:rsid w:val="004E5915"/>
    <w:rsid w:val="004E59C2"/>
    <w:rsid w:val="004E60DC"/>
    <w:rsid w:val="004E63CB"/>
    <w:rsid w:val="004E6804"/>
    <w:rsid w:val="004E68A9"/>
    <w:rsid w:val="004E6F1D"/>
    <w:rsid w:val="004E7663"/>
    <w:rsid w:val="004E76CB"/>
    <w:rsid w:val="004E79F1"/>
    <w:rsid w:val="004F0105"/>
    <w:rsid w:val="004F01CE"/>
    <w:rsid w:val="004F04BA"/>
    <w:rsid w:val="004F05CB"/>
    <w:rsid w:val="004F1178"/>
    <w:rsid w:val="004F11E8"/>
    <w:rsid w:val="004F13D7"/>
    <w:rsid w:val="004F1537"/>
    <w:rsid w:val="004F1A2A"/>
    <w:rsid w:val="004F1E47"/>
    <w:rsid w:val="004F2201"/>
    <w:rsid w:val="004F263C"/>
    <w:rsid w:val="004F2806"/>
    <w:rsid w:val="004F2835"/>
    <w:rsid w:val="004F2B61"/>
    <w:rsid w:val="004F2EA7"/>
    <w:rsid w:val="004F3174"/>
    <w:rsid w:val="004F336E"/>
    <w:rsid w:val="004F4C12"/>
    <w:rsid w:val="004F50BB"/>
    <w:rsid w:val="004F51AF"/>
    <w:rsid w:val="004F522F"/>
    <w:rsid w:val="004F5642"/>
    <w:rsid w:val="004F5771"/>
    <w:rsid w:val="004F5BD9"/>
    <w:rsid w:val="004F6561"/>
    <w:rsid w:val="004F6BCE"/>
    <w:rsid w:val="004F6C30"/>
    <w:rsid w:val="004F7064"/>
    <w:rsid w:val="004F70FC"/>
    <w:rsid w:val="004F7202"/>
    <w:rsid w:val="004F74D5"/>
    <w:rsid w:val="004F79CD"/>
    <w:rsid w:val="004F7B19"/>
    <w:rsid w:val="0050003D"/>
    <w:rsid w:val="00500331"/>
    <w:rsid w:val="0050066D"/>
    <w:rsid w:val="0050077B"/>
    <w:rsid w:val="005010B7"/>
    <w:rsid w:val="00501BA7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CA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257C"/>
    <w:rsid w:val="00512651"/>
    <w:rsid w:val="00512737"/>
    <w:rsid w:val="00513409"/>
    <w:rsid w:val="00513CBA"/>
    <w:rsid w:val="00513E74"/>
    <w:rsid w:val="00514D74"/>
    <w:rsid w:val="00514E21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8DB"/>
    <w:rsid w:val="00520982"/>
    <w:rsid w:val="005215F4"/>
    <w:rsid w:val="00521936"/>
    <w:rsid w:val="005219FB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4C1D"/>
    <w:rsid w:val="005250FD"/>
    <w:rsid w:val="00525D07"/>
    <w:rsid w:val="0052603E"/>
    <w:rsid w:val="00526342"/>
    <w:rsid w:val="00526FB4"/>
    <w:rsid w:val="0052737B"/>
    <w:rsid w:val="00527580"/>
    <w:rsid w:val="0052777E"/>
    <w:rsid w:val="00527C32"/>
    <w:rsid w:val="00527C60"/>
    <w:rsid w:val="00527D4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5F81"/>
    <w:rsid w:val="0053601D"/>
    <w:rsid w:val="00536593"/>
    <w:rsid w:val="00536656"/>
    <w:rsid w:val="00536B51"/>
    <w:rsid w:val="00536D4C"/>
    <w:rsid w:val="00536F9B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3D99"/>
    <w:rsid w:val="0054401E"/>
    <w:rsid w:val="00544E4B"/>
    <w:rsid w:val="00544F68"/>
    <w:rsid w:val="00545395"/>
    <w:rsid w:val="00545627"/>
    <w:rsid w:val="005462F1"/>
    <w:rsid w:val="00546633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2D6B"/>
    <w:rsid w:val="00553407"/>
    <w:rsid w:val="00553BBD"/>
    <w:rsid w:val="005549DC"/>
    <w:rsid w:val="00554D89"/>
    <w:rsid w:val="0055531D"/>
    <w:rsid w:val="00555326"/>
    <w:rsid w:val="005557F5"/>
    <w:rsid w:val="00555B0B"/>
    <w:rsid w:val="0055625A"/>
    <w:rsid w:val="00556EF6"/>
    <w:rsid w:val="00557080"/>
    <w:rsid w:val="00557F90"/>
    <w:rsid w:val="00560950"/>
    <w:rsid w:val="00560B3E"/>
    <w:rsid w:val="00560B3F"/>
    <w:rsid w:val="00561512"/>
    <w:rsid w:val="0056190E"/>
    <w:rsid w:val="005620BC"/>
    <w:rsid w:val="00562421"/>
    <w:rsid w:val="0056283A"/>
    <w:rsid w:val="00562AEA"/>
    <w:rsid w:val="00562B66"/>
    <w:rsid w:val="00562B9B"/>
    <w:rsid w:val="00562EBC"/>
    <w:rsid w:val="00563159"/>
    <w:rsid w:val="005636B5"/>
    <w:rsid w:val="00563851"/>
    <w:rsid w:val="0056400E"/>
    <w:rsid w:val="005641C4"/>
    <w:rsid w:val="00565311"/>
    <w:rsid w:val="00565353"/>
    <w:rsid w:val="00565AFD"/>
    <w:rsid w:val="00565FDA"/>
    <w:rsid w:val="005663ED"/>
    <w:rsid w:val="005668A3"/>
    <w:rsid w:val="00567213"/>
    <w:rsid w:val="005673C1"/>
    <w:rsid w:val="005674F1"/>
    <w:rsid w:val="00567B74"/>
    <w:rsid w:val="00570166"/>
    <w:rsid w:val="0057027F"/>
    <w:rsid w:val="00570370"/>
    <w:rsid w:val="00570423"/>
    <w:rsid w:val="00570700"/>
    <w:rsid w:val="00570CDE"/>
    <w:rsid w:val="00570F70"/>
    <w:rsid w:val="00570FE0"/>
    <w:rsid w:val="005711BB"/>
    <w:rsid w:val="0057122C"/>
    <w:rsid w:val="00571434"/>
    <w:rsid w:val="005718FD"/>
    <w:rsid w:val="00571AB0"/>
    <w:rsid w:val="00571CF4"/>
    <w:rsid w:val="00571D18"/>
    <w:rsid w:val="005724DB"/>
    <w:rsid w:val="00573214"/>
    <w:rsid w:val="00573455"/>
    <w:rsid w:val="00573616"/>
    <w:rsid w:val="00573712"/>
    <w:rsid w:val="0057379B"/>
    <w:rsid w:val="005738F9"/>
    <w:rsid w:val="00573B3B"/>
    <w:rsid w:val="005744F6"/>
    <w:rsid w:val="00574594"/>
    <w:rsid w:val="00574E9C"/>
    <w:rsid w:val="005750F9"/>
    <w:rsid w:val="00575442"/>
    <w:rsid w:val="00575471"/>
    <w:rsid w:val="0057564F"/>
    <w:rsid w:val="00575B3F"/>
    <w:rsid w:val="00575C1C"/>
    <w:rsid w:val="00575D79"/>
    <w:rsid w:val="005769C4"/>
    <w:rsid w:val="005769EA"/>
    <w:rsid w:val="00576EF6"/>
    <w:rsid w:val="00577255"/>
    <w:rsid w:val="0057794A"/>
    <w:rsid w:val="00577F56"/>
    <w:rsid w:val="00580579"/>
    <w:rsid w:val="00580B8F"/>
    <w:rsid w:val="005810AF"/>
    <w:rsid w:val="005814A5"/>
    <w:rsid w:val="00581644"/>
    <w:rsid w:val="00581F23"/>
    <w:rsid w:val="00582599"/>
    <w:rsid w:val="00582B2B"/>
    <w:rsid w:val="005831DE"/>
    <w:rsid w:val="005836DC"/>
    <w:rsid w:val="0058397D"/>
    <w:rsid w:val="005839B9"/>
    <w:rsid w:val="00584562"/>
    <w:rsid w:val="00584620"/>
    <w:rsid w:val="005850EE"/>
    <w:rsid w:val="005856C1"/>
    <w:rsid w:val="00585849"/>
    <w:rsid w:val="005860AD"/>
    <w:rsid w:val="00586110"/>
    <w:rsid w:val="0058621F"/>
    <w:rsid w:val="00586395"/>
    <w:rsid w:val="00586411"/>
    <w:rsid w:val="00586881"/>
    <w:rsid w:val="00586945"/>
    <w:rsid w:val="00586AA9"/>
    <w:rsid w:val="00586AB3"/>
    <w:rsid w:val="00587124"/>
    <w:rsid w:val="005873A3"/>
    <w:rsid w:val="005873A7"/>
    <w:rsid w:val="00587A2C"/>
    <w:rsid w:val="00587A5A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223"/>
    <w:rsid w:val="00592696"/>
    <w:rsid w:val="005930FB"/>
    <w:rsid w:val="00593C57"/>
    <w:rsid w:val="005947B5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2F56"/>
    <w:rsid w:val="005A355A"/>
    <w:rsid w:val="005A35C7"/>
    <w:rsid w:val="005A3712"/>
    <w:rsid w:val="005A41A8"/>
    <w:rsid w:val="005A4450"/>
    <w:rsid w:val="005A4E99"/>
    <w:rsid w:val="005A4F4A"/>
    <w:rsid w:val="005A5003"/>
    <w:rsid w:val="005A57F5"/>
    <w:rsid w:val="005A6363"/>
    <w:rsid w:val="005A68A0"/>
    <w:rsid w:val="005A74CB"/>
    <w:rsid w:val="005A7A4F"/>
    <w:rsid w:val="005A7B0C"/>
    <w:rsid w:val="005B00AF"/>
    <w:rsid w:val="005B0A09"/>
    <w:rsid w:val="005B0B3F"/>
    <w:rsid w:val="005B0FB5"/>
    <w:rsid w:val="005B222F"/>
    <w:rsid w:val="005B2634"/>
    <w:rsid w:val="005B2A14"/>
    <w:rsid w:val="005B2F79"/>
    <w:rsid w:val="005B34C0"/>
    <w:rsid w:val="005B37B1"/>
    <w:rsid w:val="005B3A1C"/>
    <w:rsid w:val="005B4650"/>
    <w:rsid w:val="005B48B2"/>
    <w:rsid w:val="005B4FA5"/>
    <w:rsid w:val="005B5199"/>
    <w:rsid w:val="005B5A8C"/>
    <w:rsid w:val="005B5FFD"/>
    <w:rsid w:val="005B6383"/>
    <w:rsid w:val="005B6561"/>
    <w:rsid w:val="005B7356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1A0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80C"/>
    <w:rsid w:val="005D0B3E"/>
    <w:rsid w:val="005D0BBA"/>
    <w:rsid w:val="005D148B"/>
    <w:rsid w:val="005D1BE2"/>
    <w:rsid w:val="005D1D9D"/>
    <w:rsid w:val="005D1E32"/>
    <w:rsid w:val="005D2261"/>
    <w:rsid w:val="005D229F"/>
    <w:rsid w:val="005D23CB"/>
    <w:rsid w:val="005D2494"/>
    <w:rsid w:val="005D24D8"/>
    <w:rsid w:val="005D26FA"/>
    <w:rsid w:val="005D2743"/>
    <w:rsid w:val="005D2922"/>
    <w:rsid w:val="005D2962"/>
    <w:rsid w:val="005D2D37"/>
    <w:rsid w:val="005D3D1A"/>
    <w:rsid w:val="005D3E58"/>
    <w:rsid w:val="005D3F8C"/>
    <w:rsid w:val="005D4131"/>
    <w:rsid w:val="005D43BE"/>
    <w:rsid w:val="005D4427"/>
    <w:rsid w:val="005D4BFC"/>
    <w:rsid w:val="005D4F5F"/>
    <w:rsid w:val="005D5127"/>
    <w:rsid w:val="005D624B"/>
    <w:rsid w:val="005D639D"/>
    <w:rsid w:val="005D65F9"/>
    <w:rsid w:val="005D75DF"/>
    <w:rsid w:val="005D7E08"/>
    <w:rsid w:val="005E0417"/>
    <w:rsid w:val="005E079B"/>
    <w:rsid w:val="005E097B"/>
    <w:rsid w:val="005E0B94"/>
    <w:rsid w:val="005E0D71"/>
    <w:rsid w:val="005E0D81"/>
    <w:rsid w:val="005E10AE"/>
    <w:rsid w:val="005E13C3"/>
    <w:rsid w:val="005E1675"/>
    <w:rsid w:val="005E1F01"/>
    <w:rsid w:val="005E21ED"/>
    <w:rsid w:val="005E23FF"/>
    <w:rsid w:val="005E267F"/>
    <w:rsid w:val="005E27BB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042"/>
    <w:rsid w:val="005E5DBB"/>
    <w:rsid w:val="005E5F76"/>
    <w:rsid w:val="005E6393"/>
    <w:rsid w:val="005E6C7E"/>
    <w:rsid w:val="005E6F92"/>
    <w:rsid w:val="005E7B24"/>
    <w:rsid w:val="005E7D66"/>
    <w:rsid w:val="005E7FC7"/>
    <w:rsid w:val="005F0003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EAC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3C4"/>
    <w:rsid w:val="005F749E"/>
    <w:rsid w:val="005F7D4D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2DF"/>
    <w:rsid w:val="0060251B"/>
    <w:rsid w:val="00602911"/>
    <w:rsid w:val="00602C20"/>
    <w:rsid w:val="00602C8B"/>
    <w:rsid w:val="0060388C"/>
    <w:rsid w:val="00603E8F"/>
    <w:rsid w:val="00603FB6"/>
    <w:rsid w:val="0060416D"/>
    <w:rsid w:val="006044AE"/>
    <w:rsid w:val="006048BE"/>
    <w:rsid w:val="00604D84"/>
    <w:rsid w:val="00604DA3"/>
    <w:rsid w:val="0060649E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1C7A"/>
    <w:rsid w:val="00612367"/>
    <w:rsid w:val="00612582"/>
    <w:rsid w:val="00612621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0B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2AE"/>
    <w:rsid w:val="006246B3"/>
    <w:rsid w:val="00624735"/>
    <w:rsid w:val="006251F5"/>
    <w:rsid w:val="00625648"/>
    <w:rsid w:val="006257FA"/>
    <w:rsid w:val="00625D3C"/>
    <w:rsid w:val="00626057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29D"/>
    <w:rsid w:val="006313F4"/>
    <w:rsid w:val="00631ACE"/>
    <w:rsid w:val="00631E7A"/>
    <w:rsid w:val="00632493"/>
    <w:rsid w:val="0063322B"/>
    <w:rsid w:val="006334B8"/>
    <w:rsid w:val="00633E34"/>
    <w:rsid w:val="00633E3B"/>
    <w:rsid w:val="006342DC"/>
    <w:rsid w:val="006343A8"/>
    <w:rsid w:val="006346FB"/>
    <w:rsid w:val="0063530D"/>
    <w:rsid w:val="006353B5"/>
    <w:rsid w:val="006355FB"/>
    <w:rsid w:val="006356B6"/>
    <w:rsid w:val="0063588E"/>
    <w:rsid w:val="0063599C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5C3"/>
    <w:rsid w:val="00642A19"/>
    <w:rsid w:val="00643041"/>
    <w:rsid w:val="006438B1"/>
    <w:rsid w:val="00643E29"/>
    <w:rsid w:val="00644124"/>
    <w:rsid w:val="006446BB"/>
    <w:rsid w:val="00644948"/>
    <w:rsid w:val="006455CE"/>
    <w:rsid w:val="00645819"/>
    <w:rsid w:val="00645FA1"/>
    <w:rsid w:val="00646121"/>
    <w:rsid w:val="006467E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4240"/>
    <w:rsid w:val="00654265"/>
    <w:rsid w:val="006549E8"/>
    <w:rsid w:val="00654B5C"/>
    <w:rsid w:val="0065544C"/>
    <w:rsid w:val="00655695"/>
    <w:rsid w:val="00655A91"/>
    <w:rsid w:val="00655BC0"/>
    <w:rsid w:val="00655CF1"/>
    <w:rsid w:val="0065621D"/>
    <w:rsid w:val="006563FC"/>
    <w:rsid w:val="00656737"/>
    <w:rsid w:val="0065673D"/>
    <w:rsid w:val="00656E71"/>
    <w:rsid w:val="00656F01"/>
    <w:rsid w:val="006574CA"/>
    <w:rsid w:val="00657AD3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999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453"/>
    <w:rsid w:val="00665698"/>
    <w:rsid w:val="00666554"/>
    <w:rsid w:val="00666CE7"/>
    <w:rsid w:val="00666DAB"/>
    <w:rsid w:val="00666EC1"/>
    <w:rsid w:val="00667491"/>
    <w:rsid w:val="00667D01"/>
    <w:rsid w:val="00670362"/>
    <w:rsid w:val="00670399"/>
    <w:rsid w:val="006710F4"/>
    <w:rsid w:val="00671101"/>
    <w:rsid w:val="0067132A"/>
    <w:rsid w:val="006713F3"/>
    <w:rsid w:val="00671489"/>
    <w:rsid w:val="006718F2"/>
    <w:rsid w:val="00671944"/>
    <w:rsid w:val="00671A5B"/>
    <w:rsid w:val="00671ADE"/>
    <w:rsid w:val="0067201F"/>
    <w:rsid w:val="0067217D"/>
    <w:rsid w:val="00672689"/>
    <w:rsid w:val="006730F8"/>
    <w:rsid w:val="00673411"/>
    <w:rsid w:val="00673549"/>
    <w:rsid w:val="00673928"/>
    <w:rsid w:val="0067444D"/>
    <w:rsid w:val="00674483"/>
    <w:rsid w:val="006744F4"/>
    <w:rsid w:val="00674692"/>
    <w:rsid w:val="0067485E"/>
    <w:rsid w:val="00674CEB"/>
    <w:rsid w:val="00674EC4"/>
    <w:rsid w:val="006752FE"/>
    <w:rsid w:val="00675407"/>
    <w:rsid w:val="0067546E"/>
    <w:rsid w:val="0067584E"/>
    <w:rsid w:val="006759AA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D71"/>
    <w:rsid w:val="00680FD4"/>
    <w:rsid w:val="006821D8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406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08B"/>
    <w:rsid w:val="00697329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1A02"/>
    <w:rsid w:val="006A216D"/>
    <w:rsid w:val="006A2A28"/>
    <w:rsid w:val="006A2AC1"/>
    <w:rsid w:val="006A31AD"/>
    <w:rsid w:val="006A367E"/>
    <w:rsid w:val="006A3A70"/>
    <w:rsid w:val="006A475C"/>
    <w:rsid w:val="006A4A1B"/>
    <w:rsid w:val="006A4A8E"/>
    <w:rsid w:val="006A4AAB"/>
    <w:rsid w:val="006A4B16"/>
    <w:rsid w:val="006A4F82"/>
    <w:rsid w:val="006A5BB9"/>
    <w:rsid w:val="006A6339"/>
    <w:rsid w:val="006A69C3"/>
    <w:rsid w:val="006A6EFB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86E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383"/>
    <w:rsid w:val="006B6437"/>
    <w:rsid w:val="006B6F86"/>
    <w:rsid w:val="006B770C"/>
    <w:rsid w:val="006C0464"/>
    <w:rsid w:val="006C06A1"/>
    <w:rsid w:val="006C10D5"/>
    <w:rsid w:val="006C1484"/>
    <w:rsid w:val="006C201A"/>
    <w:rsid w:val="006C2754"/>
    <w:rsid w:val="006C2950"/>
    <w:rsid w:val="006C2B39"/>
    <w:rsid w:val="006C3489"/>
    <w:rsid w:val="006C3881"/>
    <w:rsid w:val="006C39F0"/>
    <w:rsid w:val="006C3EB3"/>
    <w:rsid w:val="006C413F"/>
    <w:rsid w:val="006C454F"/>
    <w:rsid w:val="006C468D"/>
    <w:rsid w:val="006C4798"/>
    <w:rsid w:val="006C4924"/>
    <w:rsid w:val="006C4C52"/>
    <w:rsid w:val="006C5087"/>
    <w:rsid w:val="006C51E8"/>
    <w:rsid w:val="006C540F"/>
    <w:rsid w:val="006C5462"/>
    <w:rsid w:val="006C57BC"/>
    <w:rsid w:val="006C59D3"/>
    <w:rsid w:val="006C5D92"/>
    <w:rsid w:val="006C5DBB"/>
    <w:rsid w:val="006C6322"/>
    <w:rsid w:val="006C664B"/>
    <w:rsid w:val="006C6D06"/>
    <w:rsid w:val="006C6DB2"/>
    <w:rsid w:val="006C6F92"/>
    <w:rsid w:val="006C70F2"/>
    <w:rsid w:val="006D0185"/>
    <w:rsid w:val="006D084F"/>
    <w:rsid w:val="006D0A03"/>
    <w:rsid w:val="006D0B4E"/>
    <w:rsid w:val="006D2244"/>
    <w:rsid w:val="006D26B3"/>
    <w:rsid w:val="006D2E04"/>
    <w:rsid w:val="006D3066"/>
    <w:rsid w:val="006D40AB"/>
    <w:rsid w:val="006D426D"/>
    <w:rsid w:val="006D427C"/>
    <w:rsid w:val="006D4290"/>
    <w:rsid w:val="006D4893"/>
    <w:rsid w:val="006D4BED"/>
    <w:rsid w:val="006D4CB2"/>
    <w:rsid w:val="006D508A"/>
    <w:rsid w:val="006D5FA2"/>
    <w:rsid w:val="006D6B5E"/>
    <w:rsid w:val="006D6CCA"/>
    <w:rsid w:val="006D7389"/>
    <w:rsid w:val="006D7824"/>
    <w:rsid w:val="006D7EDD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2B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4DA"/>
    <w:rsid w:val="006E4528"/>
    <w:rsid w:val="006E469C"/>
    <w:rsid w:val="006E46FF"/>
    <w:rsid w:val="006E4C5B"/>
    <w:rsid w:val="006E5211"/>
    <w:rsid w:val="006E5608"/>
    <w:rsid w:val="006E6319"/>
    <w:rsid w:val="006E68B9"/>
    <w:rsid w:val="006E6FFB"/>
    <w:rsid w:val="006E7511"/>
    <w:rsid w:val="006E75D4"/>
    <w:rsid w:val="006E78A6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D03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5AC"/>
    <w:rsid w:val="006F6C71"/>
    <w:rsid w:val="006F6E5C"/>
    <w:rsid w:val="006F6F13"/>
    <w:rsid w:val="006F7031"/>
    <w:rsid w:val="006F772A"/>
    <w:rsid w:val="006F78F6"/>
    <w:rsid w:val="006F7B3C"/>
    <w:rsid w:val="006F7B94"/>
    <w:rsid w:val="007006A7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2B2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4E"/>
    <w:rsid w:val="00710F7B"/>
    <w:rsid w:val="00710FFC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A9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E41"/>
    <w:rsid w:val="00725536"/>
    <w:rsid w:val="007255CC"/>
    <w:rsid w:val="00725FCA"/>
    <w:rsid w:val="00726053"/>
    <w:rsid w:val="0072628F"/>
    <w:rsid w:val="007265B8"/>
    <w:rsid w:val="00726788"/>
    <w:rsid w:val="007267F4"/>
    <w:rsid w:val="00726918"/>
    <w:rsid w:val="0072743F"/>
    <w:rsid w:val="00727AEC"/>
    <w:rsid w:val="00727D0B"/>
    <w:rsid w:val="00730027"/>
    <w:rsid w:val="0073044B"/>
    <w:rsid w:val="00730526"/>
    <w:rsid w:val="0073072F"/>
    <w:rsid w:val="0073082C"/>
    <w:rsid w:val="00730A08"/>
    <w:rsid w:val="00731208"/>
    <w:rsid w:val="0073132C"/>
    <w:rsid w:val="00731D14"/>
    <w:rsid w:val="007320B3"/>
    <w:rsid w:val="007326D4"/>
    <w:rsid w:val="00732A83"/>
    <w:rsid w:val="00732AF3"/>
    <w:rsid w:val="007331B5"/>
    <w:rsid w:val="0073333B"/>
    <w:rsid w:val="007338C1"/>
    <w:rsid w:val="00733D6B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6EAD"/>
    <w:rsid w:val="00737188"/>
    <w:rsid w:val="00737460"/>
    <w:rsid w:val="00737A68"/>
    <w:rsid w:val="0074026C"/>
    <w:rsid w:val="00740B04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4B03"/>
    <w:rsid w:val="00745019"/>
    <w:rsid w:val="007455E8"/>
    <w:rsid w:val="007458F0"/>
    <w:rsid w:val="00745AAD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BB3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58C"/>
    <w:rsid w:val="00755866"/>
    <w:rsid w:val="00755A16"/>
    <w:rsid w:val="00755C5C"/>
    <w:rsid w:val="00755D43"/>
    <w:rsid w:val="00756339"/>
    <w:rsid w:val="0075636F"/>
    <w:rsid w:val="007569C5"/>
    <w:rsid w:val="0075710D"/>
    <w:rsid w:val="00757640"/>
    <w:rsid w:val="007576FD"/>
    <w:rsid w:val="00757947"/>
    <w:rsid w:val="00760A9B"/>
    <w:rsid w:val="00761090"/>
    <w:rsid w:val="007610B6"/>
    <w:rsid w:val="0076152A"/>
    <w:rsid w:val="0076164A"/>
    <w:rsid w:val="00761955"/>
    <w:rsid w:val="00761B03"/>
    <w:rsid w:val="00761E09"/>
    <w:rsid w:val="00761F12"/>
    <w:rsid w:val="00762034"/>
    <w:rsid w:val="0076239A"/>
    <w:rsid w:val="00762862"/>
    <w:rsid w:val="00762D43"/>
    <w:rsid w:val="00762F29"/>
    <w:rsid w:val="00762F65"/>
    <w:rsid w:val="00762F70"/>
    <w:rsid w:val="00763349"/>
    <w:rsid w:val="0076366C"/>
    <w:rsid w:val="00763994"/>
    <w:rsid w:val="00764503"/>
    <w:rsid w:val="00764B59"/>
    <w:rsid w:val="0076516B"/>
    <w:rsid w:val="007651B0"/>
    <w:rsid w:val="007652A7"/>
    <w:rsid w:val="007656DD"/>
    <w:rsid w:val="00766B4D"/>
    <w:rsid w:val="00766DBC"/>
    <w:rsid w:val="00767BDA"/>
    <w:rsid w:val="00767FE4"/>
    <w:rsid w:val="007702D9"/>
    <w:rsid w:val="0077088E"/>
    <w:rsid w:val="00770C0E"/>
    <w:rsid w:val="00770F90"/>
    <w:rsid w:val="00770FDB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2FEC"/>
    <w:rsid w:val="00773183"/>
    <w:rsid w:val="007732FE"/>
    <w:rsid w:val="007739E6"/>
    <w:rsid w:val="00773A97"/>
    <w:rsid w:val="00774A0C"/>
    <w:rsid w:val="0077544D"/>
    <w:rsid w:val="00775D54"/>
    <w:rsid w:val="00776045"/>
    <w:rsid w:val="00776279"/>
    <w:rsid w:val="007763A2"/>
    <w:rsid w:val="00776515"/>
    <w:rsid w:val="00776BC3"/>
    <w:rsid w:val="007774F8"/>
    <w:rsid w:val="007810BF"/>
    <w:rsid w:val="007817FD"/>
    <w:rsid w:val="00781AC7"/>
    <w:rsid w:val="00781CC4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608"/>
    <w:rsid w:val="00786D5F"/>
    <w:rsid w:val="00786DB8"/>
    <w:rsid w:val="00786E32"/>
    <w:rsid w:val="007871E2"/>
    <w:rsid w:val="00787E44"/>
    <w:rsid w:val="00790130"/>
    <w:rsid w:val="00790783"/>
    <w:rsid w:val="00790D37"/>
    <w:rsid w:val="00791055"/>
    <w:rsid w:val="00791AA9"/>
    <w:rsid w:val="00791E8F"/>
    <w:rsid w:val="00792034"/>
    <w:rsid w:val="00792103"/>
    <w:rsid w:val="00792D4C"/>
    <w:rsid w:val="00792D52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03D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0F3F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4C8"/>
    <w:rsid w:val="007A66AF"/>
    <w:rsid w:val="007A673B"/>
    <w:rsid w:val="007A7273"/>
    <w:rsid w:val="007A7281"/>
    <w:rsid w:val="007A72B6"/>
    <w:rsid w:val="007A7D60"/>
    <w:rsid w:val="007A7DFD"/>
    <w:rsid w:val="007B0164"/>
    <w:rsid w:val="007B0412"/>
    <w:rsid w:val="007B0429"/>
    <w:rsid w:val="007B063E"/>
    <w:rsid w:val="007B11AE"/>
    <w:rsid w:val="007B1384"/>
    <w:rsid w:val="007B2670"/>
    <w:rsid w:val="007B2801"/>
    <w:rsid w:val="007B296C"/>
    <w:rsid w:val="007B2985"/>
    <w:rsid w:val="007B2CAE"/>
    <w:rsid w:val="007B2EB4"/>
    <w:rsid w:val="007B3415"/>
    <w:rsid w:val="007B39A2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10A"/>
    <w:rsid w:val="007C1453"/>
    <w:rsid w:val="007C1516"/>
    <w:rsid w:val="007C24C3"/>
    <w:rsid w:val="007C2625"/>
    <w:rsid w:val="007C28C1"/>
    <w:rsid w:val="007C2FE8"/>
    <w:rsid w:val="007C306D"/>
    <w:rsid w:val="007C32AE"/>
    <w:rsid w:val="007C35BB"/>
    <w:rsid w:val="007C3B33"/>
    <w:rsid w:val="007C3C7E"/>
    <w:rsid w:val="007C4BA0"/>
    <w:rsid w:val="007C4E06"/>
    <w:rsid w:val="007C4EE6"/>
    <w:rsid w:val="007C52F3"/>
    <w:rsid w:val="007C55B0"/>
    <w:rsid w:val="007C5940"/>
    <w:rsid w:val="007C5969"/>
    <w:rsid w:val="007C6073"/>
    <w:rsid w:val="007C64C0"/>
    <w:rsid w:val="007C6745"/>
    <w:rsid w:val="007C6B0D"/>
    <w:rsid w:val="007D013D"/>
    <w:rsid w:val="007D048C"/>
    <w:rsid w:val="007D0746"/>
    <w:rsid w:val="007D15A0"/>
    <w:rsid w:val="007D1A70"/>
    <w:rsid w:val="007D1E49"/>
    <w:rsid w:val="007D2255"/>
    <w:rsid w:val="007D22FD"/>
    <w:rsid w:val="007D26CF"/>
    <w:rsid w:val="007D26D5"/>
    <w:rsid w:val="007D29D4"/>
    <w:rsid w:val="007D2E9D"/>
    <w:rsid w:val="007D2F06"/>
    <w:rsid w:val="007D3970"/>
    <w:rsid w:val="007D3A35"/>
    <w:rsid w:val="007D43CE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BA2"/>
    <w:rsid w:val="007D7ED1"/>
    <w:rsid w:val="007E03E2"/>
    <w:rsid w:val="007E05A1"/>
    <w:rsid w:val="007E0663"/>
    <w:rsid w:val="007E0828"/>
    <w:rsid w:val="007E09B2"/>
    <w:rsid w:val="007E0F67"/>
    <w:rsid w:val="007E1492"/>
    <w:rsid w:val="007E153B"/>
    <w:rsid w:val="007E17DA"/>
    <w:rsid w:val="007E1B5B"/>
    <w:rsid w:val="007E1C97"/>
    <w:rsid w:val="007E2136"/>
    <w:rsid w:val="007E2449"/>
    <w:rsid w:val="007E2485"/>
    <w:rsid w:val="007E24BB"/>
    <w:rsid w:val="007E2602"/>
    <w:rsid w:val="007E265D"/>
    <w:rsid w:val="007E28A4"/>
    <w:rsid w:val="007E39D7"/>
    <w:rsid w:val="007E3CE5"/>
    <w:rsid w:val="007E3DCC"/>
    <w:rsid w:val="007E47AB"/>
    <w:rsid w:val="007E47CF"/>
    <w:rsid w:val="007E4A88"/>
    <w:rsid w:val="007E4BBE"/>
    <w:rsid w:val="007E4D19"/>
    <w:rsid w:val="007E566E"/>
    <w:rsid w:val="007E5DD5"/>
    <w:rsid w:val="007E5EEE"/>
    <w:rsid w:val="007E62C0"/>
    <w:rsid w:val="007E6620"/>
    <w:rsid w:val="007E6AFA"/>
    <w:rsid w:val="007E6C44"/>
    <w:rsid w:val="007E6FFB"/>
    <w:rsid w:val="007E7062"/>
    <w:rsid w:val="007E7324"/>
    <w:rsid w:val="007E7404"/>
    <w:rsid w:val="007E77DD"/>
    <w:rsid w:val="007E7C6E"/>
    <w:rsid w:val="007E7ED7"/>
    <w:rsid w:val="007F05B0"/>
    <w:rsid w:val="007F0A83"/>
    <w:rsid w:val="007F0FC6"/>
    <w:rsid w:val="007F10D7"/>
    <w:rsid w:val="007F16AC"/>
    <w:rsid w:val="007F1C8D"/>
    <w:rsid w:val="007F1EC7"/>
    <w:rsid w:val="007F2982"/>
    <w:rsid w:val="007F3F94"/>
    <w:rsid w:val="007F4333"/>
    <w:rsid w:val="007F471C"/>
    <w:rsid w:val="007F48AE"/>
    <w:rsid w:val="007F5324"/>
    <w:rsid w:val="007F538B"/>
    <w:rsid w:val="007F5425"/>
    <w:rsid w:val="007F5921"/>
    <w:rsid w:val="007F59B9"/>
    <w:rsid w:val="007F5B83"/>
    <w:rsid w:val="007F67E5"/>
    <w:rsid w:val="007F7274"/>
    <w:rsid w:val="007F7482"/>
    <w:rsid w:val="007F74E5"/>
    <w:rsid w:val="007F7D23"/>
    <w:rsid w:val="008001B0"/>
    <w:rsid w:val="00800757"/>
    <w:rsid w:val="0080089A"/>
    <w:rsid w:val="00800A4F"/>
    <w:rsid w:val="00800FE1"/>
    <w:rsid w:val="00801429"/>
    <w:rsid w:val="0080198C"/>
    <w:rsid w:val="00801B89"/>
    <w:rsid w:val="00801D37"/>
    <w:rsid w:val="00801D3E"/>
    <w:rsid w:val="00801F9B"/>
    <w:rsid w:val="00802570"/>
    <w:rsid w:val="008025F5"/>
    <w:rsid w:val="008028F0"/>
    <w:rsid w:val="00802B2B"/>
    <w:rsid w:val="0080310D"/>
    <w:rsid w:val="008031C9"/>
    <w:rsid w:val="008033FB"/>
    <w:rsid w:val="00803502"/>
    <w:rsid w:val="008038CC"/>
    <w:rsid w:val="00804DD1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1A24"/>
    <w:rsid w:val="00812024"/>
    <w:rsid w:val="00812086"/>
    <w:rsid w:val="008124E1"/>
    <w:rsid w:val="00812906"/>
    <w:rsid w:val="00812AAC"/>
    <w:rsid w:val="00812CCE"/>
    <w:rsid w:val="00812F2E"/>
    <w:rsid w:val="00813995"/>
    <w:rsid w:val="008147CD"/>
    <w:rsid w:val="0081515A"/>
    <w:rsid w:val="008151D8"/>
    <w:rsid w:val="00815420"/>
    <w:rsid w:val="0081586F"/>
    <w:rsid w:val="00815D08"/>
    <w:rsid w:val="008160D6"/>
    <w:rsid w:val="0081630C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1A8A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901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40"/>
    <w:rsid w:val="00831572"/>
    <w:rsid w:val="00831960"/>
    <w:rsid w:val="00831B52"/>
    <w:rsid w:val="00832219"/>
    <w:rsid w:val="008324E4"/>
    <w:rsid w:val="00832510"/>
    <w:rsid w:val="0083298B"/>
    <w:rsid w:val="00832A80"/>
    <w:rsid w:val="00833096"/>
    <w:rsid w:val="0083335F"/>
    <w:rsid w:val="008335BF"/>
    <w:rsid w:val="0083379E"/>
    <w:rsid w:val="0083412C"/>
    <w:rsid w:val="00834232"/>
    <w:rsid w:val="00834B9E"/>
    <w:rsid w:val="00834C04"/>
    <w:rsid w:val="00834FAD"/>
    <w:rsid w:val="00835287"/>
    <w:rsid w:val="0083536B"/>
    <w:rsid w:val="0083550A"/>
    <w:rsid w:val="00835561"/>
    <w:rsid w:val="00835632"/>
    <w:rsid w:val="00835942"/>
    <w:rsid w:val="00835F3D"/>
    <w:rsid w:val="0083617C"/>
    <w:rsid w:val="008361E7"/>
    <w:rsid w:val="00836BF7"/>
    <w:rsid w:val="00836C7D"/>
    <w:rsid w:val="00836FDA"/>
    <w:rsid w:val="0083735D"/>
    <w:rsid w:val="00837434"/>
    <w:rsid w:val="0083746B"/>
    <w:rsid w:val="0083758B"/>
    <w:rsid w:val="00837695"/>
    <w:rsid w:val="008377C7"/>
    <w:rsid w:val="00837801"/>
    <w:rsid w:val="00837B3B"/>
    <w:rsid w:val="00837C6F"/>
    <w:rsid w:val="00837C71"/>
    <w:rsid w:val="008404F3"/>
    <w:rsid w:val="00841061"/>
    <w:rsid w:val="00841422"/>
    <w:rsid w:val="00841451"/>
    <w:rsid w:val="008415B7"/>
    <w:rsid w:val="008415CD"/>
    <w:rsid w:val="00841833"/>
    <w:rsid w:val="00841ABE"/>
    <w:rsid w:val="00841F8B"/>
    <w:rsid w:val="008422AA"/>
    <w:rsid w:val="008423E3"/>
    <w:rsid w:val="00842CEF"/>
    <w:rsid w:val="00842CFE"/>
    <w:rsid w:val="00843531"/>
    <w:rsid w:val="00843694"/>
    <w:rsid w:val="0084396E"/>
    <w:rsid w:val="00844420"/>
    <w:rsid w:val="00844A4A"/>
    <w:rsid w:val="008451BC"/>
    <w:rsid w:val="00845718"/>
    <w:rsid w:val="00845DA1"/>
    <w:rsid w:val="00846555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287"/>
    <w:rsid w:val="0085243D"/>
    <w:rsid w:val="008525F8"/>
    <w:rsid w:val="00852AC9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C4A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57C27"/>
    <w:rsid w:val="008600B0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5F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67CFA"/>
    <w:rsid w:val="008703C9"/>
    <w:rsid w:val="00870A57"/>
    <w:rsid w:val="00871384"/>
    <w:rsid w:val="00871AE8"/>
    <w:rsid w:val="00871F9F"/>
    <w:rsid w:val="008722BD"/>
    <w:rsid w:val="0087272E"/>
    <w:rsid w:val="0087334E"/>
    <w:rsid w:val="00873722"/>
    <w:rsid w:val="00873C72"/>
    <w:rsid w:val="00874CF0"/>
    <w:rsid w:val="0087558E"/>
    <w:rsid w:val="008755A4"/>
    <w:rsid w:val="008755D6"/>
    <w:rsid w:val="00875B4C"/>
    <w:rsid w:val="00875C40"/>
    <w:rsid w:val="00875E60"/>
    <w:rsid w:val="00875EB8"/>
    <w:rsid w:val="0087668D"/>
    <w:rsid w:val="00876B83"/>
    <w:rsid w:val="0087710B"/>
    <w:rsid w:val="008773EA"/>
    <w:rsid w:val="008776B0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80F"/>
    <w:rsid w:val="00885370"/>
    <w:rsid w:val="008855FA"/>
    <w:rsid w:val="00885905"/>
    <w:rsid w:val="00885AD3"/>
    <w:rsid w:val="0088686B"/>
    <w:rsid w:val="008868D8"/>
    <w:rsid w:val="00886A2A"/>
    <w:rsid w:val="00886ADA"/>
    <w:rsid w:val="00886BDF"/>
    <w:rsid w:val="00886E48"/>
    <w:rsid w:val="008873FF"/>
    <w:rsid w:val="00887665"/>
    <w:rsid w:val="00887882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2C6D"/>
    <w:rsid w:val="00892D6F"/>
    <w:rsid w:val="008933C9"/>
    <w:rsid w:val="008934F7"/>
    <w:rsid w:val="008937F4"/>
    <w:rsid w:val="00893C6F"/>
    <w:rsid w:val="00893D8D"/>
    <w:rsid w:val="00894295"/>
    <w:rsid w:val="0089454C"/>
    <w:rsid w:val="00894E56"/>
    <w:rsid w:val="00895259"/>
    <w:rsid w:val="0089562A"/>
    <w:rsid w:val="0089565D"/>
    <w:rsid w:val="0089581B"/>
    <w:rsid w:val="00896568"/>
    <w:rsid w:val="00896601"/>
    <w:rsid w:val="00896789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BDC"/>
    <w:rsid w:val="008A0C11"/>
    <w:rsid w:val="008A0DB3"/>
    <w:rsid w:val="008A0F78"/>
    <w:rsid w:val="008A1062"/>
    <w:rsid w:val="008A10B1"/>
    <w:rsid w:val="008A1295"/>
    <w:rsid w:val="008A1426"/>
    <w:rsid w:val="008A1460"/>
    <w:rsid w:val="008A1614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2E0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A49"/>
    <w:rsid w:val="008A6B41"/>
    <w:rsid w:val="008A7574"/>
    <w:rsid w:val="008A776B"/>
    <w:rsid w:val="008A794C"/>
    <w:rsid w:val="008A7D65"/>
    <w:rsid w:val="008B0AA7"/>
    <w:rsid w:val="008B0CAD"/>
    <w:rsid w:val="008B15FA"/>
    <w:rsid w:val="008B19EF"/>
    <w:rsid w:val="008B1AC3"/>
    <w:rsid w:val="008B237B"/>
    <w:rsid w:val="008B244D"/>
    <w:rsid w:val="008B2688"/>
    <w:rsid w:val="008B26E3"/>
    <w:rsid w:val="008B26F6"/>
    <w:rsid w:val="008B3DE2"/>
    <w:rsid w:val="008B45BA"/>
    <w:rsid w:val="008B4A4B"/>
    <w:rsid w:val="008B50BF"/>
    <w:rsid w:val="008B55AA"/>
    <w:rsid w:val="008B7874"/>
    <w:rsid w:val="008B78BA"/>
    <w:rsid w:val="008B7984"/>
    <w:rsid w:val="008C02B5"/>
    <w:rsid w:val="008C07A2"/>
    <w:rsid w:val="008C08EE"/>
    <w:rsid w:val="008C0F48"/>
    <w:rsid w:val="008C1326"/>
    <w:rsid w:val="008C14E1"/>
    <w:rsid w:val="008C16C7"/>
    <w:rsid w:val="008C1C9D"/>
    <w:rsid w:val="008C1DC7"/>
    <w:rsid w:val="008C1E14"/>
    <w:rsid w:val="008C2215"/>
    <w:rsid w:val="008C2277"/>
    <w:rsid w:val="008C31DF"/>
    <w:rsid w:val="008C339E"/>
    <w:rsid w:val="008C373A"/>
    <w:rsid w:val="008C41D1"/>
    <w:rsid w:val="008C42C5"/>
    <w:rsid w:val="008C437F"/>
    <w:rsid w:val="008C4E66"/>
    <w:rsid w:val="008C596F"/>
    <w:rsid w:val="008C59C6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3FE"/>
    <w:rsid w:val="008D2E0F"/>
    <w:rsid w:val="008D2F50"/>
    <w:rsid w:val="008D40CC"/>
    <w:rsid w:val="008D42FE"/>
    <w:rsid w:val="008D491D"/>
    <w:rsid w:val="008D4937"/>
    <w:rsid w:val="008D4D5E"/>
    <w:rsid w:val="008D5382"/>
    <w:rsid w:val="008D5C5A"/>
    <w:rsid w:val="008D6034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26A"/>
    <w:rsid w:val="008E1491"/>
    <w:rsid w:val="008E1955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60"/>
    <w:rsid w:val="008E4BD1"/>
    <w:rsid w:val="008E4F4A"/>
    <w:rsid w:val="008E52C5"/>
    <w:rsid w:val="008E561A"/>
    <w:rsid w:val="008E5969"/>
    <w:rsid w:val="008E5C9A"/>
    <w:rsid w:val="008E60ED"/>
    <w:rsid w:val="008E6423"/>
    <w:rsid w:val="008E67B9"/>
    <w:rsid w:val="008E67C9"/>
    <w:rsid w:val="008E6E06"/>
    <w:rsid w:val="008E6E54"/>
    <w:rsid w:val="008E6EE1"/>
    <w:rsid w:val="008E71CE"/>
    <w:rsid w:val="008E759F"/>
    <w:rsid w:val="008E7862"/>
    <w:rsid w:val="008E7BB9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2B77"/>
    <w:rsid w:val="008F3112"/>
    <w:rsid w:val="008F3379"/>
    <w:rsid w:val="008F3D6A"/>
    <w:rsid w:val="008F418C"/>
    <w:rsid w:val="008F44C1"/>
    <w:rsid w:val="008F45CA"/>
    <w:rsid w:val="008F4AB8"/>
    <w:rsid w:val="008F53C1"/>
    <w:rsid w:val="008F5541"/>
    <w:rsid w:val="008F5D6C"/>
    <w:rsid w:val="008F6152"/>
    <w:rsid w:val="008F6872"/>
    <w:rsid w:val="008F69A6"/>
    <w:rsid w:val="008F6A38"/>
    <w:rsid w:val="008F6BD4"/>
    <w:rsid w:val="008F6EF0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4F8"/>
    <w:rsid w:val="009015BE"/>
    <w:rsid w:val="0090183D"/>
    <w:rsid w:val="0090189A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25"/>
    <w:rsid w:val="00905884"/>
    <w:rsid w:val="00905928"/>
    <w:rsid w:val="00905C4D"/>
    <w:rsid w:val="0090630A"/>
    <w:rsid w:val="0090637C"/>
    <w:rsid w:val="009064E9"/>
    <w:rsid w:val="00906679"/>
    <w:rsid w:val="009070F5"/>
    <w:rsid w:val="00907321"/>
    <w:rsid w:val="00907376"/>
    <w:rsid w:val="0090741A"/>
    <w:rsid w:val="009078D8"/>
    <w:rsid w:val="009079FD"/>
    <w:rsid w:val="00907E27"/>
    <w:rsid w:val="00907EA8"/>
    <w:rsid w:val="0091014A"/>
    <w:rsid w:val="00910764"/>
    <w:rsid w:val="00911818"/>
    <w:rsid w:val="00911A7D"/>
    <w:rsid w:val="00911AE2"/>
    <w:rsid w:val="00911FF8"/>
    <w:rsid w:val="009126C4"/>
    <w:rsid w:val="00912851"/>
    <w:rsid w:val="00912DD3"/>
    <w:rsid w:val="00913400"/>
    <w:rsid w:val="009136FF"/>
    <w:rsid w:val="00913793"/>
    <w:rsid w:val="00913C7E"/>
    <w:rsid w:val="00913ED9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3EA"/>
    <w:rsid w:val="00916B39"/>
    <w:rsid w:val="0091719F"/>
    <w:rsid w:val="009175A7"/>
    <w:rsid w:val="00917623"/>
    <w:rsid w:val="00917EE3"/>
    <w:rsid w:val="00920304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F30"/>
    <w:rsid w:val="009232D7"/>
    <w:rsid w:val="009238F5"/>
    <w:rsid w:val="00923BB3"/>
    <w:rsid w:val="00924776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1A8"/>
    <w:rsid w:val="00944681"/>
    <w:rsid w:val="00944AEB"/>
    <w:rsid w:val="009450DA"/>
    <w:rsid w:val="00945315"/>
    <w:rsid w:val="00945535"/>
    <w:rsid w:val="009456E9"/>
    <w:rsid w:val="009458B5"/>
    <w:rsid w:val="00945E9A"/>
    <w:rsid w:val="00946EFB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479"/>
    <w:rsid w:val="00954FB7"/>
    <w:rsid w:val="00955120"/>
    <w:rsid w:val="009551AF"/>
    <w:rsid w:val="00955383"/>
    <w:rsid w:val="009554BA"/>
    <w:rsid w:val="00955D1B"/>
    <w:rsid w:val="00955F41"/>
    <w:rsid w:val="00956470"/>
    <w:rsid w:val="0095786B"/>
    <w:rsid w:val="00957C26"/>
    <w:rsid w:val="009600CA"/>
    <w:rsid w:val="00960164"/>
    <w:rsid w:val="009605C5"/>
    <w:rsid w:val="00960A1D"/>
    <w:rsid w:val="00960F29"/>
    <w:rsid w:val="00961194"/>
    <w:rsid w:val="009611E6"/>
    <w:rsid w:val="009623ED"/>
    <w:rsid w:val="00963D8C"/>
    <w:rsid w:val="00963EAF"/>
    <w:rsid w:val="00965636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046"/>
    <w:rsid w:val="009744D5"/>
    <w:rsid w:val="00974AB1"/>
    <w:rsid w:val="00974CD5"/>
    <w:rsid w:val="00974D49"/>
    <w:rsid w:val="00974E62"/>
    <w:rsid w:val="00975196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A7A"/>
    <w:rsid w:val="00977D94"/>
    <w:rsid w:val="00977EE9"/>
    <w:rsid w:val="009813F5"/>
    <w:rsid w:val="009819C3"/>
    <w:rsid w:val="00981ADC"/>
    <w:rsid w:val="00981C07"/>
    <w:rsid w:val="00981ED2"/>
    <w:rsid w:val="0098243D"/>
    <w:rsid w:val="00982483"/>
    <w:rsid w:val="009825F9"/>
    <w:rsid w:val="009826DC"/>
    <w:rsid w:val="00982751"/>
    <w:rsid w:val="00982F40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5C3D"/>
    <w:rsid w:val="009862CA"/>
    <w:rsid w:val="0098656A"/>
    <w:rsid w:val="00986F45"/>
    <w:rsid w:val="00987696"/>
    <w:rsid w:val="009879C7"/>
    <w:rsid w:val="00987A5B"/>
    <w:rsid w:val="00987AE1"/>
    <w:rsid w:val="00990157"/>
    <w:rsid w:val="00990522"/>
    <w:rsid w:val="009908F6"/>
    <w:rsid w:val="00990D7D"/>
    <w:rsid w:val="00991ABD"/>
    <w:rsid w:val="00991C08"/>
    <w:rsid w:val="00991FD8"/>
    <w:rsid w:val="00992500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4B2D"/>
    <w:rsid w:val="00995443"/>
    <w:rsid w:val="009957EA"/>
    <w:rsid w:val="00995CE1"/>
    <w:rsid w:val="00996B1F"/>
    <w:rsid w:val="00996CD8"/>
    <w:rsid w:val="0099739C"/>
    <w:rsid w:val="0099771D"/>
    <w:rsid w:val="0099773B"/>
    <w:rsid w:val="00997A4A"/>
    <w:rsid w:val="00997DA2"/>
    <w:rsid w:val="00997FB1"/>
    <w:rsid w:val="009A0062"/>
    <w:rsid w:val="009A0424"/>
    <w:rsid w:val="009A0532"/>
    <w:rsid w:val="009A0595"/>
    <w:rsid w:val="009A0AB8"/>
    <w:rsid w:val="009A0DAB"/>
    <w:rsid w:val="009A0F77"/>
    <w:rsid w:val="009A1083"/>
    <w:rsid w:val="009A1327"/>
    <w:rsid w:val="009A1349"/>
    <w:rsid w:val="009A1E35"/>
    <w:rsid w:val="009A24FB"/>
    <w:rsid w:val="009A252C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3BAA"/>
    <w:rsid w:val="009A4090"/>
    <w:rsid w:val="009A4845"/>
    <w:rsid w:val="009A4D2D"/>
    <w:rsid w:val="009A4DD2"/>
    <w:rsid w:val="009A4E3A"/>
    <w:rsid w:val="009A5430"/>
    <w:rsid w:val="009A60C8"/>
    <w:rsid w:val="009A62B7"/>
    <w:rsid w:val="009A6517"/>
    <w:rsid w:val="009A7C19"/>
    <w:rsid w:val="009A7FE7"/>
    <w:rsid w:val="009B0A4C"/>
    <w:rsid w:val="009B0D9B"/>
    <w:rsid w:val="009B11E9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2CDF"/>
    <w:rsid w:val="009B2F41"/>
    <w:rsid w:val="009B31F9"/>
    <w:rsid w:val="009B3360"/>
    <w:rsid w:val="009B3EEE"/>
    <w:rsid w:val="009B3FD2"/>
    <w:rsid w:val="009B4786"/>
    <w:rsid w:val="009B4C56"/>
    <w:rsid w:val="009B4C99"/>
    <w:rsid w:val="009B5951"/>
    <w:rsid w:val="009B60C5"/>
    <w:rsid w:val="009B656C"/>
    <w:rsid w:val="009B6D92"/>
    <w:rsid w:val="009B70DB"/>
    <w:rsid w:val="009B76A6"/>
    <w:rsid w:val="009B77A5"/>
    <w:rsid w:val="009C0332"/>
    <w:rsid w:val="009C03E3"/>
    <w:rsid w:val="009C061C"/>
    <w:rsid w:val="009C06BF"/>
    <w:rsid w:val="009C0940"/>
    <w:rsid w:val="009C15D8"/>
    <w:rsid w:val="009C1A0F"/>
    <w:rsid w:val="009C1A45"/>
    <w:rsid w:val="009C1A73"/>
    <w:rsid w:val="009C1E4F"/>
    <w:rsid w:val="009C21A0"/>
    <w:rsid w:val="009C22F2"/>
    <w:rsid w:val="009C238D"/>
    <w:rsid w:val="009C24EF"/>
    <w:rsid w:val="009C2573"/>
    <w:rsid w:val="009C2853"/>
    <w:rsid w:val="009C299E"/>
    <w:rsid w:val="009C2AA8"/>
    <w:rsid w:val="009C2B5A"/>
    <w:rsid w:val="009C2D97"/>
    <w:rsid w:val="009C397B"/>
    <w:rsid w:val="009C3B1A"/>
    <w:rsid w:val="009C3CC9"/>
    <w:rsid w:val="009C421C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C98"/>
    <w:rsid w:val="009C6189"/>
    <w:rsid w:val="009C6DF1"/>
    <w:rsid w:val="009C6E3F"/>
    <w:rsid w:val="009C6EE8"/>
    <w:rsid w:val="009C76D9"/>
    <w:rsid w:val="009C7897"/>
    <w:rsid w:val="009C78B4"/>
    <w:rsid w:val="009D01CC"/>
    <w:rsid w:val="009D03FF"/>
    <w:rsid w:val="009D040D"/>
    <w:rsid w:val="009D061F"/>
    <w:rsid w:val="009D0663"/>
    <w:rsid w:val="009D1066"/>
    <w:rsid w:val="009D107B"/>
    <w:rsid w:val="009D182E"/>
    <w:rsid w:val="009D19D7"/>
    <w:rsid w:val="009D1AC3"/>
    <w:rsid w:val="009D2CB3"/>
    <w:rsid w:val="009D2D40"/>
    <w:rsid w:val="009D3878"/>
    <w:rsid w:val="009D3D6A"/>
    <w:rsid w:val="009D3DFA"/>
    <w:rsid w:val="009D4120"/>
    <w:rsid w:val="009D41AE"/>
    <w:rsid w:val="009D4F6A"/>
    <w:rsid w:val="009D4FBB"/>
    <w:rsid w:val="009D54F4"/>
    <w:rsid w:val="009D565D"/>
    <w:rsid w:val="009D5681"/>
    <w:rsid w:val="009D5884"/>
    <w:rsid w:val="009D5D91"/>
    <w:rsid w:val="009D65F5"/>
    <w:rsid w:val="009D6AF4"/>
    <w:rsid w:val="009D6F4E"/>
    <w:rsid w:val="009D7A4C"/>
    <w:rsid w:val="009D7E77"/>
    <w:rsid w:val="009E038A"/>
    <w:rsid w:val="009E0941"/>
    <w:rsid w:val="009E0C4C"/>
    <w:rsid w:val="009E0C5D"/>
    <w:rsid w:val="009E0CCE"/>
    <w:rsid w:val="009E11C8"/>
    <w:rsid w:val="009E120E"/>
    <w:rsid w:val="009E1438"/>
    <w:rsid w:val="009E1A17"/>
    <w:rsid w:val="009E1E65"/>
    <w:rsid w:val="009E23F1"/>
    <w:rsid w:val="009E26F9"/>
    <w:rsid w:val="009E2995"/>
    <w:rsid w:val="009E2B2D"/>
    <w:rsid w:val="009E2B7F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5ABF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A62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98B"/>
    <w:rsid w:val="00A00B2F"/>
    <w:rsid w:val="00A012A6"/>
    <w:rsid w:val="00A01D92"/>
    <w:rsid w:val="00A02056"/>
    <w:rsid w:val="00A020E8"/>
    <w:rsid w:val="00A024C0"/>
    <w:rsid w:val="00A0299A"/>
    <w:rsid w:val="00A02EDB"/>
    <w:rsid w:val="00A02F70"/>
    <w:rsid w:val="00A034CC"/>
    <w:rsid w:val="00A03B7C"/>
    <w:rsid w:val="00A04632"/>
    <w:rsid w:val="00A048C2"/>
    <w:rsid w:val="00A04CFD"/>
    <w:rsid w:val="00A057E1"/>
    <w:rsid w:val="00A05C21"/>
    <w:rsid w:val="00A06114"/>
    <w:rsid w:val="00A062C5"/>
    <w:rsid w:val="00A06674"/>
    <w:rsid w:val="00A0689E"/>
    <w:rsid w:val="00A0692B"/>
    <w:rsid w:val="00A06A08"/>
    <w:rsid w:val="00A06EA8"/>
    <w:rsid w:val="00A07362"/>
    <w:rsid w:val="00A077B0"/>
    <w:rsid w:val="00A0799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6F0"/>
    <w:rsid w:val="00A12775"/>
    <w:rsid w:val="00A12A23"/>
    <w:rsid w:val="00A12A87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2779"/>
    <w:rsid w:val="00A22887"/>
    <w:rsid w:val="00A234E4"/>
    <w:rsid w:val="00A239BD"/>
    <w:rsid w:val="00A239C9"/>
    <w:rsid w:val="00A23CAA"/>
    <w:rsid w:val="00A23D34"/>
    <w:rsid w:val="00A24D44"/>
    <w:rsid w:val="00A24E31"/>
    <w:rsid w:val="00A24F8B"/>
    <w:rsid w:val="00A25103"/>
    <w:rsid w:val="00A25199"/>
    <w:rsid w:val="00A25266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97A"/>
    <w:rsid w:val="00A31C1C"/>
    <w:rsid w:val="00A31EE2"/>
    <w:rsid w:val="00A31F34"/>
    <w:rsid w:val="00A32D5B"/>
    <w:rsid w:val="00A331E6"/>
    <w:rsid w:val="00A3342D"/>
    <w:rsid w:val="00A336FA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6F22"/>
    <w:rsid w:val="00A371EB"/>
    <w:rsid w:val="00A374CB"/>
    <w:rsid w:val="00A37BEA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B50"/>
    <w:rsid w:val="00A42CED"/>
    <w:rsid w:val="00A42E65"/>
    <w:rsid w:val="00A42EAE"/>
    <w:rsid w:val="00A43228"/>
    <w:rsid w:val="00A434B7"/>
    <w:rsid w:val="00A437DD"/>
    <w:rsid w:val="00A43B47"/>
    <w:rsid w:val="00A440C0"/>
    <w:rsid w:val="00A44473"/>
    <w:rsid w:val="00A446E6"/>
    <w:rsid w:val="00A45090"/>
    <w:rsid w:val="00A4542D"/>
    <w:rsid w:val="00A456B3"/>
    <w:rsid w:val="00A45CCD"/>
    <w:rsid w:val="00A45F0B"/>
    <w:rsid w:val="00A45F82"/>
    <w:rsid w:val="00A46343"/>
    <w:rsid w:val="00A46657"/>
    <w:rsid w:val="00A46666"/>
    <w:rsid w:val="00A469F6"/>
    <w:rsid w:val="00A46C65"/>
    <w:rsid w:val="00A46CEE"/>
    <w:rsid w:val="00A46E98"/>
    <w:rsid w:val="00A4710A"/>
    <w:rsid w:val="00A478B3"/>
    <w:rsid w:val="00A50246"/>
    <w:rsid w:val="00A50A23"/>
    <w:rsid w:val="00A50B67"/>
    <w:rsid w:val="00A50CEB"/>
    <w:rsid w:val="00A50FA7"/>
    <w:rsid w:val="00A51698"/>
    <w:rsid w:val="00A51699"/>
    <w:rsid w:val="00A51C8A"/>
    <w:rsid w:val="00A51FEC"/>
    <w:rsid w:val="00A526F5"/>
    <w:rsid w:val="00A5279F"/>
    <w:rsid w:val="00A52EFD"/>
    <w:rsid w:val="00A5310F"/>
    <w:rsid w:val="00A532CD"/>
    <w:rsid w:val="00A53882"/>
    <w:rsid w:val="00A53DBC"/>
    <w:rsid w:val="00A54A7C"/>
    <w:rsid w:val="00A54BDD"/>
    <w:rsid w:val="00A54F25"/>
    <w:rsid w:val="00A54F3B"/>
    <w:rsid w:val="00A5508F"/>
    <w:rsid w:val="00A5525B"/>
    <w:rsid w:val="00A55539"/>
    <w:rsid w:val="00A55706"/>
    <w:rsid w:val="00A55890"/>
    <w:rsid w:val="00A56475"/>
    <w:rsid w:val="00A56929"/>
    <w:rsid w:val="00A57023"/>
    <w:rsid w:val="00A57202"/>
    <w:rsid w:val="00A57C90"/>
    <w:rsid w:val="00A60233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56A"/>
    <w:rsid w:val="00A63C6A"/>
    <w:rsid w:val="00A646B7"/>
    <w:rsid w:val="00A64827"/>
    <w:rsid w:val="00A6487D"/>
    <w:rsid w:val="00A654D8"/>
    <w:rsid w:val="00A65611"/>
    <w:rsid w:val="00A65A97"/>
    <w:rsid w:val="00A66C56"/>
    <w:rsid w:val="00A66E2B"/>
    <w:rsid w:val="00A6719A"/>
    <w:rsid w:val="00A67645"/>
    <w:rsid w:val="00A6764B"/>
    <w:rsid w:val="00A67685"/>
    <w:rsid w:val="00A67781"/>
    <w:rsid w:val="00A67AFE"/>
    <w:rsid w:val="00A67CDA"/>
    <w:rsid w:val="00A67D91"/>
    <w:rsid w:val="00A70B93"/>
    <w:rsid w:val="00A70E04"/>
    <w:rsid w:val="00A713F5"/>
    <w:rsid w:val="00A71D40"/>
    <w:rsid w:val="00A7201A"/>
    <w:rsid w:val="00A72100"/>
    <w:rsid w:val="00A72233"/>
    <w:rsid w:val="00A72451"/>
    <w:rsid w:val="00A725AD"/>
    <w:rsid w:val="00A726C0"/>
    <w:rsid w:val="00A7277E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2FA"/>
    <w:rsid w:val="00A7731D"/>
    <w:rsid w:val="00A7781B"/>
    <w:rsid w:val="00A77849"/>
    <w:rsid w:val="00A8003F"/>
    <w:rsid w:val="00A8073C"/>
    <w:rsid w:val="00A80D8F"/>
    <w:rsid w:val="00A80F2C"/>
    <w:rsid w:val="00A810B1"/>
    <w:rsid w:val="00A827C2"/>
    <w:rsid w:val="00A82AAB"/>
    <w:rsid w:val="00A82BA8"/>
    <w:rsid w:val="00A82CEF"/>
    <w:rsid w:val="00A82EA3"/>
    <w:rsid w:val="00A82FD8"/>
    <w:rsid w:val="00A83747"/>
    <w:rsid w:val="00A83799"/>
    <w:rsid w:val="00A838F5"/>
    <w:rsid w:val="00A83971"/>
    <w:rsid w:val="00A83A94"/>
    <w:rsid w:val="00A83C00"/>
    <w:rsid w:val="00A840E5"/>
    <w:rsid w:val="00A84387"/>
    <w:rsid w:val="00A843F3"/>
    <w:rsid w:val="00A84A19"/>
    <w:rsid w:val="00A84D07"/>
    <w:rsid w:val="00A84DA1"/>
    <w:rsid w:val="00A84EFC"/>
    <w:rsid w:val="00A84F11"/>
    <w:rsid w:val="00A85127"/>
    <w:rsid w:val="00A85230"/>
    <w:rsid w:val="00A8551D"/>
    <w:rsid w:val="00A86142"/>
    <w:rsid w:val="00A861F6"/>
    <w:rsid w:val="00A86269"/>
    <w:rsid w:val="00A862F0"/>
    <w:rsid w:val="00A8640B"/>
    <w:rsid w:val="00A86815"/>
    <w:rsid w:val="00A869BF"/>
    <w:rsid w:val="00A872D7"/>
    <w:rsid w:val="00A873A7"/>
    <w:rsid w:val="00A876D6"/>
    <w:rsid w:val="00A87A21"/>
    <w:rsid w:val="00A87EB5"/>
    <w:rsid w:val="00A90330"/>
    <w:rsid w:val="00A908AA"/>
    <w:rsid w:val="00A90BB1"/>
    <w:rsid w:val="00A9122C"/>
    <w:rsid w:val="00A912B8"/>
    <w:rsid w:val="00A9154B"/>
    <w:rsid w:val="00A9194D"/>
    <w:rsid w:val="00A91C9F"/>
    <w:rsid w:val="00A9201B"/>
    <w:rsid w:val="00A92560"/>
    <w:rsid w:val="00A92883"/>
    <w:rsid w:val="00A92FC6"/>
    <w:rsid w:val="00A932A3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664"/>
    <w:rsid w:val="00A96EA0"/>
    <w:rsid w:val="00A97049"/>
    <w:rsid w:val="00A973A3"/>
    <w:rsid w:val="00A9760C"/>
    <w:rsid w:val="00A97EFA"/>
    <w:rsid w:val="00AA0260"/>
    <w:rsid w:val="00AA0A4C"/>
    <w:rsid w:val="00AA0CBC"/>
    <w:rsid w:val="00AA145B"/>
    <w:rsid w:val="00AA14D4"/>
    <w:rsid w:val="00AA156B"/>
    <w:rsid w:val="00AA164E"/>
    <w:rsid w:val="00AA1C35"/>
    <w:rsid w:val="00AA2172"/>
    <w:rsid w:val="00AA23AB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912"/>
    <w:rsid w:val="00AA5D9C"/>
    <w:rsid w:val="00AA5F03"/>
    <w:rsid w:val="00AA751D"/>
    <w:rsid w:val="00AA7523"/>
    <w:rsid w:val="00AA7736"/>
    <w:rsid w:val="00AA783C"/>
    <w:rsid w:val="00AB0611"/>
    <w:rsid w:val="00AB07AC"/>
    <w:rsid w:val="00AB0976"/>
    <w:rsid w:val="00AB0C40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4D07"/>
    <w:rsid w:val="00AB4F88"/>
    <w:rsid w:val="00AB4F8F"/>
    <w:rsid w:val="00AB52BB"/>
    <w:rsid w:val="00AB5CD1"/>
    <w:rsid w:val="00AB61F4"/>
    <w:rsid w:val="00AB6CAB"/>
    <w:rsid w:val="00AB74AE"/>
    <w:rsid w:val="00AB7558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3D9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5A45"/>
    <w:rsid w:val="00AC6B24"/>
    <w:rsid w:val="00AC74A4"/>
    <w:rsid w:val="00AC74D6"/>
    <w:rsid w:val="00AC7D3A"/>
    <w:rsid w:val="00AC7D41"/>
    <w:rsid w:val="00AC7D93"/>
    <w:rsid w:val="00AD02D6"/>
    <w:rsid w:val="00AD09B0"/>
    <w:rsid w:val="00AD0AEE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40BD"/>
    <w:rsid w:val="00AD428F"/>
    <w:rsid w:val="00AD4426"/>
    <w:rsid w:val="00AD4460"/>
    <w:rsid w:val="00AD48FD"/>
    <w:rsid w:val="00AD4E1C"/>
    <w:rsid w:val="00AD4EA5"/>
    <w:rsid w:val="00AD4F44"/>
    <w:rsid w:val="00AD5316"/>
    <w:rsid w:val="00AD5369"/>
    <w:rsid w:val="00AD5A7F"/>
    <w:rsid w:val="00AD5D0D"/>
    <w:rsid w:val="00AD5F6C"/>
    <w:rsid w:val="00AD6346"/>
    <w:rsid w:val="00AD67A4"/>
    <w:rsid w:val="00AD6E46"/>
    <w:rsid w:val="00AD733E"/>
    <w:rsid w:val="00AD7CC9"/>
    <w:rsid w:val="00AE0485"/>
    <w:rsid w:val="00AE0532"/>
    <w:rsid w:val="00AE083A"/>
    <w:rsid w:val="00AE0BE1"/>
    <w:rsid w:val="00AE1C14"/>
    <w:rsid w:val="00AE2021"/>
    <w:rsid w:val="00AE2197"/>
    <w:rsid w:val="00AE2470"/>
    <w:rsid w:val="00AE3107"/>
    <w:rsid w:val="00AE3118"/>
    <w:rsid w:val="00AE3825"/>
    <w:rsid w:val="00AE3AC7"/>
    <w:rsid w:val="00AE3DBB"/>
    <w:rsid w:val="00AE3EFA"/>
    <w:rsid w:val="00AE3F12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6E0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476"/>
    <w:rsid w:val="00AF0BF5"/>
    <w:rsid w:val="00AF0C06"/>
    <w:rsid w:val="00AF1004"/>
    <w:rsid w:val="00AF11A9"/>
    <w:rsid w:val="00AF13E1"/>
    <w:rsid w:val="00AF245E"/>
    <w:rsid w:val="00AF2856"/>
    <w:rsid w:val="00AF2917"/>
    <w:rsid w:val="00AF2986"/>
    <w:rsid w:val="00AF2A4D"/>
    <w:rsid w:val="00AF2A83"/>
    <w:rsid w:val="00AF2B55"/>
    <w:rsid w:val="00AF2FB9"/>
    <w:rsid w:val="00AF2FE4"/>
    <w:rsid w:val="00AF3572"/>
    <w:rsid w:val="00AF3AA6"/>
    <w:rsid w:val="00AF40C0"/>
    <w:rsid w:val="00AF4391"/>
    <w:rsid w:val="00AF4A14"/>
    <w:rsid w:val="00AF4E05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3A3"/>
    <w:rsid w:val="00B023CE"/>
    <w:rsid w:val="00B02581"/>
    <w:rsid w:val="00B02972"/>
    <w:rsid w:val="00B02F90"/>
    <w:rsid w:val="00B03010"/>
    <w:rsid w:val="00B03025"/>
    <w:rsid w:val="00B03744"/>
    <w:rsid w:val="00B03A81"/>
    <w:rsid w:val="00B03BA6"/>
    <w:rsid w:val="00B03DF2"/>
    <w:rsid w:val="00B03DF5"/>
    <w:rsid w:val="00B03FEA"/>
    <w:rsid w:val="00B04636"/>
    <w:rsid w:val="00B04A0B"/>
    <w:rsid w:val="00B04B31"/>
    <w:rsid w:val="00B04DBC"/>
    <w:rsid w:val="00B05114"/>
    <w:rsid w:val="00B05844"/>
    <w:rsid w:val="00B05960"/>
    <w:rsid w:val="00B05A36"/>
    <w:rsid w:val="00B05C35"/>
    <w:rsid w:val="00B0600A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3C4F"/>
    <w:rsid w:val="00B1401E"/>
    <w:rsid w:val="00B1413D"/>
    <w:rsid w:val="00B145F2"/>
    <w:rsid w:val="00B14AFF"/>
    <w:rsid w:val="00B155A4"/>
    <w:rsid w:val="00B15709"/>
    <w:rsid w:val="00B15D34"/>
    <w:rsid w:val="00B15DB5"/>
    <w:rsid w:val="00B16039"/>
    <w:rsid w:val="00B16D19"/>
    <w:rsid w:val="00B17527"/>
    <w:rsid w:val="00B177D8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1DEE"/>
    <w:rsid w:val="00B22CCB"/>
    <w:rsid w:val="00B235C1"/>
    <w:rsid w:val="00B23666"/>
    <w:rsid w:val="00B23D89"/>
    <w:rsid w:val="00B2469F"/>
    <w:rsid w:val="00B249DD"/>
    <w:rsid w:val="00B24BEA"/>
    <w:rsid w:val="00B25219"/>
    <w:rsid w:val="00B2557A"/>
    <w:rsid w:val="00B25765"/>
    <w:rsid w:val="00B25D89"/>
    <w:rsid w:val="00B26230"/>
    <w:rsid w:val="00B267E3"/>
    <w:rsid w:val="00B26936"/>
    <w:rsid w:val="00B26D0B"/>
    <w:rsid w:val="00B26F8D"/>
    <w:rsid w:val="00B27075"/>
    <w:rsid w:val="00B2722A"/>
    <w:rsid w:val="00B27921"/>
    <w:rsid w:val="00B27CFD"/>
    <w:rsid w:val="00B304F7"/>
    <w:rsid w:val="00B30C03"/>
    <w:rsid w:val="00B31BA4"/>
    <w:rsid w:val="00B3212E"/>
    <w:rsid w:val="00B321CB"/>
    <w:rsid w:val="00B32B18"/>
    <w:rsid w:val="00B32B67"/>
    <w:rsid w:val="00B32F09"/>
    <w:rsid w:val="00B33002"/>
    <w:rsid w:val="00B342CF"/>
    <w:rsid w:val="00B3456C"/>
    <w:rsid w:val="00B34874"/>
    <w:rsid w:val="00B34BAE"/>
    <w:rsid w:val="00B35588"/>
    <w:rsid w:val="00B3573C"/>
    <w:rsid w:val="00B35B94"/>
    <w:rsid w:val="00B35FD8"/>
    <w:rsid w:val="00B36335"/>
    <w:rsid w:val="00B366D1"/>
    <w:rsid w:val="00B37EE8"/>
    <w:rsid w:val="00B37F24"/>
    <w:rsid w:val="00B402B4"/>
    <w:rsid w:val="00B4120D"/>
    <w:rsid w:val="00B416FD"/>
    <w:rsid w:val="00B41854"/>
    <w:rsid w:val="00B41875"/>
    <w:rsid w:val="00B41B41"/>
    <w:rsid w:val="00B4225F"/>
    <w:rsid w:val="00B422E9"/>
    <w:rsid w:val="00B42465"/>
    <w:rsid w:val="00B42846"/>
    <w:rsid w:val="00B42D0F"/>
    <w:rsid w:val="00B42E89"/>
    <w:rsid w:val="00B43757"/>
    <w:rsid w:val="00B43B64"/>
    <w:rsid w:val="00B4431C"/>
    <w:rsid w:val="00B451EF"/>
    <w:rsid w:val="00B45A80"/>
    <w:rsid w:val="00B45BD5"/>
    <w:rsid w:val="00B45F64"/>
    <w:rsid w:val="00B4600A"/>
    <w:rsid w:val="00B46033"/>
    <w:rsid w:val="00B46927"/>
    <w:rsid w:val="00B46D00"/>
    <w:rsid w:val="00B475C6"/>
    <w:rsid w:val="00B47621"/>
    <w:rsid w:val="00B47C82"/>
    <w:rsid w:val="00B50669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708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969"/>
    <w:rsid w:val="00B55BC9"/>
    <w:rsid w:val="00B55DCA"/>
    <w:rsid w:val="00B55F68"/>
    <w:rsid w:val="00B56766"/>
    <w:rsid w:val="00B567D4"/>
    <w:rsid w:val="00B567ED"/>
    <w:rsid w:val="00B56AC9"/>
    <w:rsid w:val="00B56CD4"/>
    <w:rsid w:val="00B57367"/>
    <w:rsid w:val="00B57CE5"/>
    <w:rsid w:val="00B60624"/>
    <w:rsid w:val="00B60A86"/>
    <w:rsid w:val="00B60E65"/>
    <w:rsid w:val="00B61521"/>
    <w:rsid w:val="00B61596"/>
    <w:rsid w:val="00B61770"/>
    <w:rsid w:val="00B61ECB"/>
    <w:rsid w:val="00B6213F"/>
    <w:rsid w:val="00B62783"/>
    <w:rsid w:val="00B631F9"/>
    <w:rsid w:val="00B6346C"/>
    <w:rsid w:val="00B634FA"/>
    <w:rsid w:val="00B63CBB"/>
    <w:rsid w:val="00B63F2F"/>
    <w:rsid w:val="00B64638"/>
    <w:rsid w:val="00B64733"/>
    <w:rsid w:val="00B64A25"/>
    <w:rsid w:val="00B64E27"/>
    <w:rsid w:val="00B64E73"/>
    <w:rsid w:val="00B6516E"/>
    <w:rsid w:val="00B6574C"/>
    <w:rsid w:val="00B65B90"/>
    <w:rsid w:val="00B65BF1"/>
    <w:rsid w:val="00B65D0C"/>
    <w:rsid w:val="00B67139"/>
    <w:rsid w:val="00B678F5"/>
    <w:rsid w:val="00B703F7"/>
    <w:rsid w:val="00B7045C"/>
    <w:rsid w:val="00B70741"/>
    <w:rsid w:val="00B7077C"/>
    <w:rsid w:val="00B707F7"/>
    <w:rsid w:val="00B7092B"/>
    <w:rsid w:val="00B70B77"/>
    <w:rsid w:val="00B71F42"/>
    <w:rsid w:val="00B7281C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0B1"/>
    <w:rsid w:val="00B767D9"/>
    <w:rsid w:val="00B7689E"/>
    <w:rsid w:val="00B76A55"/>
    <w:rsid w:val="00B76C6E"/>
    <w:rsid w:val="00B7700C"/>
    <w:rsid w:val="00B770F1"/>
    <w:rsid w:val="00B778C2"/>
    <w:rsid w:val="00B77D5E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27C"/>
    <w:rsid w:val="00B84CA7"/>
    <w:rsid w:val="00B84EBF"/>
    <w:rsid w:val="00B852E4"/>
    <w:rsid w:val="00B8569B"/>
    <w:rsid w:val="00B8598C"/>
    <w:rsid w:val="00B86A2F"/>
    <w:rsid w:val="00B86C10"/>
    <w:rsid w:val="00B87B01"/>
    <w:rsid w:val="00B87B4D"/>
    <w:rsid w:val="00B87C3E"/>
    <w:rsid w:val="00B90B6D"/>
    <w:rsid w:val="00B9175E"/>
    <w:rsid w:val="00B919A7"/>
    <w:rsid w:val="00B919DC"/>
    <w:rsid w:val="00B91A48"/>
    <w:rsid w:val="00B929F9"/>
    <w:rsid w:val="00B92B2E"/>
    <w:rsid w:val="00B9304F"/>
    <w:rsid w:val="00B9318C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557"/>
    <w:rsid w:val="00B9791B"/>
    <w:rsid w:val="00B97E10"/>
    <w:rsid w:val="00B97FE3"/>
    <w:rsid w:val="00BA1357"/>
    <w:rsid w:val="00BA14CE"/>
    <w:rsid w:val="00BA1950"/>
    <w:rsid w:val="00BA1DA8"/>
    <w:rsid w:val="00BA2377"/>
    <w:rsid w:val="00BA2E65"/>
    <w:rsid w:val="00BA3464"/>
    <w:rsid w:val="00BA4710"/>
    <w:rsid w:val="00BA476A"/>
    <w:rsid w:val="00BA4872"/>
    <w:rsid w:val="00BA4B8A"/>
    <w:rsid w:val="00BA4E0C"/>
    <w:rsid w:val="00BA4FA9"/>
    <w:rsid w:val="00BA5A28"/>
    <w:rsid w:val="00BA5AC0"/>
    <w:rsid w:val="00BA5AE5"/>
    <w:rsid w:val="00BA6425"/>
    <w:rsid w:val="00BA6BB6"/>
    <w:rsid w:val="00BA7471"/>
    <w:rsid w:val="00BA77C4"/>
    <w:rsid w:val="00BA7C47"/>
    <w:rsid w:val="00BB042F"/>
    <w:rsid w:val="00BB08CE"/>
    <w:rsid w:val="00BB08F6"/>
    <w:rsid w:val="00BB0CD4"/>
    <w:rsid w:val="00BB17C0"/>
    <w:rsid w:val="00BB1ACA"/>
    <w:rsid w:val="00BB1F67"/>
    <w:rsid w:val="00BB203A"/>
    <w:rsid w:val="00BB20CE"/>
    <w:rsid w:val="00BB21F2"/>
    <w:rsid w:val="00BB22A2"/>
    <w:rsid w:val="00BB246F"/>
    <w:rsid w:val="00BB28FC"/>
    <w:rsid w:val="00BB298D"/>
    <w:rsid w:val="00BB2D86"/>
    <w:rsid w:val="00BB30C5"/>
    <w:rsid w:val="00BB3308"/>
    <w:rsid w:val="00BB3ADB"/>
    <w:rsid w:val="00BB3C12"/>
    <w:rsid w:val="00BB3E23"/>
    <w:rsid w:val="00BB5046"/>
    <w:rsid w:val="00BB5323"/>
    <w:rsid w:val="00BB535B"/>
    <w:rsid w:val="00BB56B8"/>
    <w:rsid w:val="00BB5866"/>
    <w:rsid w:val="00BB652D"/>
    <w:rsid w:val="00BB6919"/>
    <w:rsid w:val="00BB6AA3"/>
    <w:rsid w:val="00BB7A7C"/>
    <w:rsid w:val="00BB7E25"/>
    <w:rsid w:val="00BC0616"/>
    <w:rsid w:val="00BC0DE1"/>
    <w:rsid w:val="00BC0F89"/>
    <w:rsid w:val="00BC1376"/>
    <w:rsid w:val="00BC1484"/>
    <w:rsid w:val="00BC16E6"/>
    <w:rsid w:val="00BC1CF9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5BA0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C57"/>
    <w:rsid w:val="00BD2EFF"/>
    <w:rsid w:val="00BD32C7"/>
    <w:rsid w:val="00BD3C26"/>
    <w:rsid w:val="00BD3E87"/>
    <w:rsid w:val="00BD40A9"/>
    <w:rsid w:val="00BD58E9"/>
    <w:rsid w:val="00BD5DC5"/>
    <w:rsid w:val="00BD6374"/>
    <w:rsid w:val="00BD66DD"/>
    <w:rsid w:val="00BD6826"/>
    <w:rsid w:val="00BD6947"/>
    <w:rsid w:val="00BD6B11"/>
    <w:rsid w:val="00BD6BBD"/>
    <w:rsid w:val="00BD6DC5"/>
    <w:rsid w:val="00BD6F25"/>
    <w:rsid w:val="00BD7B7E"/>
    <w:rsid w:val="00BD7F7D"/>
    <w:rsid w:val="00BE0433"/>
    <w:rsid w:val="00BE25D6"/>
    <w:rsid w:val="00BE2AB9"/>
    <w:rsid w:val="00BE33B8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0A50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5E7E"/>
    <w:rsid w:val="00BF6184"/>
    <w:rsid w:val="00BF71EC"/>
    <w:rsid w:val="00BF7736"/>
    <w:rsid w:val="00BF79DA"/>
    <w:rsid w:val="00BF7ADE"/>
    <w:rsid w:val="00BF7FF5"/>
    <w:rsid w:val="00C0092C"/>
    <w:rsid w:val="00C00A57"/>
    <w:rsid w:val="00C00F28"/>
    <w:rsid w:val="00C0121D"/>
    <w:rsid w:val="00C01E77"/>
    <w:rsid w:val="00C01E7B"/>
    <w:rsid w:val="00C020D2"/>
    <w:rsid w:val="00C02100"/>
    <w:rsid w:val="00C02141"/>
    <w:rsid w:val="00C02191"/>
    <w:rsid w:val="00C022FF"/>
    <w:rsid w:val="00C025C8"/>
    <w:rsid w:val="00C02601"/>
    <w:rsid w:val="00C02B6D"/>
    <w:rsid w:val="00C03603"/>
    <w:rsid w:val="00C044C1"/>
    <w:rsid w:val="00C04A62"/>
    <w:rsid w:val="00C055D7"/>
    <w:rsid w:val="00C058EB"/>
    <w:rsid w:val="00C05A54"/>
    <w:rsid w:val="00C05CD7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3D"/>
    <w:rsid w:val="00C1216B"/>
    <w:rsid w:val="00C1269C"/>
    <w:rsid w:val="00C12A3E"/>
    <w:rsid w:val="00C12A5A"/>
    <w:rsid w:val="00C12B59"/>
    <w:rsid w:val="00C12C99"/>
    <w:rsid w:val="00C12D4E"/>
    <w:rsid w:val="00C12D65"/>
    <w:rsid w:val="00C13632"/>
    <w:rsid w:val="00C13B81"/>
    <w:rsid w:val="00C13E5C"/>
    <w:rsid w:val="00C14053"/>
    <w:rsid w:val="00C144AF"/>
    <w:rsid w:val="00C14C30"/>
    <w:rsid w:val="00C14C59"/>
    <w:rsid w:val="00C14F17"/>
    <w:rsid w:val="00C15068"/>
    <w:rsid w:val="00C159A5"/>
    <w:rsid w:val="00C15FA2"/>
    <w:rsid w:val="00C166DB"/>
    <w:rsid w:val="00C167AB"/>
    <w:rsid w:val="00C167AC"/>
    <w:rsid w:val="00C16CD1"/>
    <w:rsid w:val="00C16FAD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39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837"/>
    <w:rsid w:val="00C23A1E"/>
    <w:rsid w:val="00C24614"/>
    <w:rsid w:val="00C24836"/>
    <w:rsid w:val="00C248C5"/>
    <w:rsid w:val="00C24AD0"/>
    <w:rsid w:val="00C24C01"/>
    <w:rsid w:val="00C2511E"/>
    <w:rsid w:val="00C2555B"/>
    <w:rsid w:val="00C25EA7"/>
    <w:rsid w:val="00C25EC2"/>
    <w:rsid w:val="00C25ECC"/>
    <w:rsid w:val="00C273D8"/>
    <w:rsid w:val="00C27675"/>
    <w:rsid w:val="00C302CF"/>
    <w:rsid w:val="00C305E5"/>
    <w:rsid w:val="00C31587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712"/>
    <w:rsid w:val="00C359CB"/>
    <w:rsid w:val="00C35AA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37F0F"/>
    <w:rsid w:val="00C37F55"/>
    <w:rsid w:val="00C40667"/>
    <w:rsid w:val="00C4079E"/>
    <w:rsid w:val="00C40AB9"/>
    <w:rsid w:val="00C4165C"/>
    <w:rsid w:val="00C41907"/>
    <w:rsid w:val="00C419FA"/>
    <w:rsid w:val="00C421C0"/>
    <w:rsid w:val="00C421E0"/>
    <w:rsid w:val="00C42286"/>
    <w:rsid w:val="00C42A9A"/>
    <w:rsid w:val="00C42F09"/>
    <w:rsid w:val="00C42F0F"/>
    <w:rsid w:val="00C4355C"/>
    <w:rsid w:val="00C44B4C"/>
    <w:rsid w:val="00C44D5B"/>
    <w:rsid w:val="00C4561A"/>
    <w:rsid w:val="00C458CF"/>
    <w:rsid w:val="00C45F28"/>
    <w:rsid w:val="00C4607F"/>
    <w:rsid w:val="00C463A0"/>
    <w:rsid w:val="00C46770"/>
    <w:rsid w:val="00C468A9"/>
    <w:rsid w:val="00C46926"/>
    <w:rsid w:val="00C46FF7"/>
    <w:rsid w:val="00C4742B"/>
    <w:rsid w:val="00C47F0A"/>
    <w:rsid w:val="00C502EE"/>
    <w:rsid w:val="00C503AD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1A4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13F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57A1A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2D8"/>
    <w:rsid w:val="00C63848"/>
    <w:rsid w:val="00C6417E"/>
    <w:rsid w:val="00C64280"/>
    <w:rsid w:val="00C64554"/>
    <w:rsid w:val="00C6459D"/>
    <w:rsid w:val="00C6487E"/>
    <w:rsid w:val="00C649C4"/>
    <w:rsid w:val="00C64B96"/>
    <w:rsid w:val="00C64DD0"/>
    <w:rsid w:val="00C652A3"/>
    <w:rsid w:val="00C654BC"/>
    <w:rsid w:val="00C6561B"/>
    <w:rsid w:val="00C65B5D"/>
    <w:rsid w:val="00C6641F"/>
    <w:rsid w:val="00C666F9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2FB"/>
    <w:rsid w:val="00C73599"/>
    <w:rsid w:val="00C73ECE"/>
    <w:rsid w:val="00C74165"/>
    <w:rsid w:val="00C744BA"/>
    <w:rsid w:val="00C74626"/>
    <w:rsid w:val="00C74725"/>
    <w:rsid w:val="00C747D1"/>
    <w:rsid w:val="00C74AEE"/>
    <w:rsid w:val="00C74BFA"/>
    <w:rsid w:val="00C74FB7"/>
    <w:rsid w:val="00C75141"/>
    <w:rsid w:val="00C7517B"/>
    <w:rsid w:val="00C7530F"/>
    <w:rsid w:val="00C7539D"/>
    <w:rsid w:val="00C75634"/>
    <w:rsid w:val="00C758BA"/>
    <w:rsid w:val="00C758DC"/>
    <w:rsid w:val="00C75967"/>
    <w:rsid w:val="00C75E0E"/>
    <w:rsid w:val="00C761C8"/>
    <w:rsid w:val="00C76261"/>
    <w:rsid w:val="00C763D2"/>
    <w:rsid w:val="00C76487"/>
    <w:rsid w:val="00C77135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2ECA"/>
    <w:rsid w:val="00C83098"/>
    <w:rsid w:val="00C83207"/>
    <w:rsid w:val="00C83BBF"/>
    <w:rsid w:val="00C843A5"/>
    <w:rsid w:val="00C844F6"/>
    <w:rsid w:val="00C84CD0"/>
    <w:rsid w:val="00C854DA"/>
    <w:rsid w:val="00C854EF"/>
    <w:rsid w:val="00C8577C"/>
    <w:rsid w:val="00C858FA"/>
    <w:rsid w:val="00C85980"/>
    <w:rsid w:val="00C85B97"/>
    <w:rsid w:val="00C86109"/>
    <w:rsid w:val="00C86209"/>
    <w:rsid w:val="00C867C9"/>
    <w:rsid w:val="00C86E81"/>
    <w:rsid w:val="00C87089"/>
    <w:rsid w:val="00C87172"/>
    <w:rsid w:val="00C87BA1"/>
    <w:rsid w:val="00C905AF"/>
    <w:rsid w:val="00C9116A"/>
    <w:rsid w:val="00C911D3"/>
    <w:rsid w:val="00C9144C"/>
    <w:rsid w:val="00C91EF3"/>
    <w:rsid w:val="00C921BF"/>
    <w:rsid w:val="00C922F1"/>
    <w:rsid w:val="00C928C9"/>
    <w:rsid w:val="00C92DDA"/>
    <w:rsid w:val="00C93254"/>
    <w:rsid w:val="00C93681"/>
    <w:rsid w:val="00C9383D"/>
    <w:rsid w:val="00C93896"/>
    <w:rsid w:val="00C9403A"/>
    <w:rsid w:val="00C94116"/>
    <w:rsid w:val="00C94270"/>
    <w:rsid w:val="00C9448C"/>
    <w:rsid w:val="00C9479F"/>
    <w:rsid w:val="00C9532D"/>
    <w:rsid w:val="00C956CA"/>
    <w:rsid w:val="00C95BD4"/>
    <w:rsid w:val="00C96816"/>
    <w:rsid w:val="00C969B6"/>
    <w:rsid w:val="00C96E62"/>
    <w:rsid w:val="00C96F70"/>
    <w:rsid w:val="00C96FDD"/>
    <w:rsid w:val="00C970BC"/>
    <w:rsid w:val="00C973F9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1FC"/>
    <w:rsid w:val="00CA23CF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2D0"/>
    <w:rsid w:val="00CA769D"/>
    <w:rsid w:val="00CA7784"/>
    <w:rsid w:val="00CA778A"/>
    <w:rsid w:val="00CB018A"/>
    <w:rsid w:val="00CB1A99"/>
    <w:rsid w:val="00CB25ED"/>
    <w:rsid w:val="00CB262E"/>
    <w:rsid w:val="00CB27D9"/>
    <w:rsid w:val="00CB29AE"/>
    <w:rsid w:val="00CB2DD8"/>
    <w:rsid w:val="00CB2EDE"/>
    <w:rsid w:val="00CB3494"/>
    <w:rsid w:val="00CB3E6A"/>
    <w:rsid w:val="00CB4450"/>
    <w:rsid w:val="00CB4EBF"/>
    <w:rsid w:val="00CB4F8C"/>
    <w:rsid w:val="00CB4FCE"/>
    <w:rsid w:val="00CB543C"/>
    <w:rsid w:val="00CB558E"/>
    <w:rsid w:val="00CB587A"/>
    <w:rsid w:val="00CB5C94"/>
    <w:rsid w:val="00CB5E91"/>
    <w:rsid w:val="00CB619F"/>
    <w:rsid w:val="00CB66A2"/>
    <w:rsid w:val="00CB680D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3B1E"/>
    <w:rsid w:val="00CC416C"/>
    <w:rsid w:val="00CC5926"/>
    <w:rsid w:val="00CC5C50"/>
    <w:rsid w:val="00CC63D9"/>
    <w:rsid w:val="00CC6669"/>
    <w:rsid w:val="00CC6702"/>
    <w:rsid w:val="00CC6775"/>
    <w:rsid w:val="00CC680F"/>
    <w:rsid w:val="00CC6D60"/>
    <w:rsid w:val="00CC7238"/>
    <w:rsid w:val="00CC77AD"/>
    <w:rsid w:val="00CC7B06"/>
    <w:rsid w:val="00CC7D48"/>
    <w:rsid w:val="00CC7DDD"/>
    <w:rsid w:val="00CC7EBB"/>
    <w:rsid w:val="00CD04C6"/>
    <w:rsid w:val="00CD06BF"/>
    <w:rsid w:val="00CD0713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387"/>
    <w:rsid w:val="00CD4432"/>
    <w:rsid w:val="00CD4583"/>
    <w:rsid w:val="00CD45A8"/>
    <w:rsid w:val="00CD4A12"/>
    <w:rsid w:val="00CD4B86"/>
    <w:rsid w:val="00CD4D75"/>
    <w:rsid w:val="00CD4E2E"/>
    <w:rsid w:val="00CD4E70"/>
    <w:rsid w:val="00CD4EC8"/>
    <w:rsid w:val="00CD4EFA"/>
    <w:rsid w:val="00CD5656"/>
    <w:rsid w:val="00CD6025"/>
    <w:rsid w:val="00CD60A0"/>
    <w:rsid w:val="00CD6243"/>
    <w:rsid w:val="00CD6AEE"/>
    <w:rsid w:val="00CD75E6"/>
    <w:rsid w:val="00CD7B2C"/>
    <w:rsid w:val="00CE0674"/>
    <w:rsid w:val="00CE07EB"/>
    <w:rsid w:val="00CE0B88"/>
    <w:rsid w:val="00CE16C1"/>
    <w:rsid w:val="00CE18FB"/>
    <w:rsid w:val="00CE1B13"/>
    <w:rsid w:val="00CE1BF8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7CE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2B5"/>
    <w:rsid w:val="00CF196C"/>
    <w:rsid w:val="00CF21F8"/>
    <w:rsid w:val="00CF266E"/>
    <w:rsid w:val="00CF2D06"/>
    <w:rsid w:val="00CF2EE1"/>
    <w:rsid w:val="00CF33C3"/>
    <w:rsid w:val="00CF436A"/>
    <w:rsid w:val="00CF4461"/>
    <w:rsid w:val="00CF46EF"/>
    <w:rsid w:val="00CF470A"/>
    <w:rsid w:val="00CF48A3"/>
    <w:rsid w:val="00CF4F18"/>
    <w:rsid w:val="00CF50B7"/>
    <w:rsid w:val="00CF5160"/>
    <w:rsid w:val="00CF59BB"/>
    <w:rsid w:val="00CF625E"/>
    <w:rsid w:val="00CF6350"/>
    <w:rsid w:val="00CF64EA"/>
    <w:rsid w:val="00CF6C71"/>
    <w:rsid w:val="00CF779B"/>
    <w:rsid w:val="00CF7BBF"/>
    <w:rsid w:val="00CF7DA9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2C98"/>
    <w:rsid w:val="00D02FAD"/>
    <w:rsid w:val="00D032EC"/>
    <w:rsid w:val="00D0338A"/>
    <w:rsid w:val="00D033C5"/>
    <w:rsid w:val="00D036ED"/>
    <w:rsid w:val="00D03726"/>
    <w:rsid w:val="00D03A04"/>
    <w:rsid w:val="00D03D26"/>
    <w:rsid w:val="00D05B70"/>
    <w:rsid w:val="00D060BA"/>
    <w:rsid w:val="00D061EA"/>
    <w:rsid w:val="00D06345"/>
    <w:rsid w:val="00D069AE"/>
    <w:rsid w:val="00D06AC7"/>
    <w:rsid w:val="00D06D05"/>
    <w:rsid w:val="00D06EA0"/>
    <w:rsid w:val="00D06FA2"/>
    <w:rsid w:val="00D0722A"/>
    <w:rsid w:val="00D07704"/>
    <w:rsid w:val="00D07977"/>
    <w:rsid w:val="00D07FDF"/>
    <w:rsid w:val="00D10071"/>
    <w:rsid w:val="00D108A9"/>
    <w:rsid w:val="00D10BDC"/>
    <w:rsid w:val="00D10E8B"/>
    <w:rsid w:val="00D11101"/>
    <w:rsid w:val="00D1110D"/>
    <w:rsid w:val="00D11198"/>
    <w:rsid w:val="00D111EF"/>
    <w:rsid w:val="00D1124F"/>
    <w:rsid w:val="00D11332"/>
    <w:rsid w:val="00D115BB"/>
    <w:rsid w:val="00D11626"/>
    <w:rsid w:val="00D11685"/>
    <w:rsid w:val="00D11FF3"/>
    <w:rsid w:val="00D12279"/>
    <w:rsid w:val="00D12B45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5C78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0C17"/>
    <w:rsid w:val="00D21E05"/>
    <w:rsid w:val="00D21E07"/>
    <w:rsid w:val="00D21E41"/>
    <w:rsid w:val="00D225E8"/>
    <w:rsid w:val="00D22A60"/>
    <w:rsid w:val="00D23245"/>
    <w:rsid w:val="00D2373E"/>
    <w:rsid w:val="00D239C4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5D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AAF"/>
    <w:rsid w:val="00D32DC1"/>
    <w:rsid w:val="00D32DE4"/>
    <w:rsid w:val="00D33137"/>
    <w:rsid w:val="00D3336A"/>
    <w:rsid w:val="00D33597"/>
    <w:rsid w:val="00D33744"/>
    <w:rsid w:val="00D337DF"/>
    <w:rsid w:val="00D338A3"/>
    <w:rsid w:val="00D3467F"/>
    <w:rsid w:val="00D34786"/>
    <w:rsid w:val="00D34910"/>
    <w:rsid w:val="00D34DC4"/>
    <w:rsid w:val="00D34E3F"/>
    <w:rsid w:val="00D34F2A"/>
    <w:rsid w:val="00D34FB6"/>
    <w:rsid w:val="00D3506C"/>
    <w:rsid w:val="00D357AF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1A58"/>
    <w:rsid w:val="00D42E27"/>
    <w:rsid w:val="00D42FEA"/>
    <w:rsid w:val="00D43467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44A"/>
    <w:rsid w:val="00D51981"/>
    <w:rsid w:val="00D51C61"/>
    <w:rsid w:val="00D51E37"/>
    <w:rsid w:val="00D52542"/>
    <w:rsid w:val="00D52819"/>
    <w:rsid w:val="00D52ADC"/>
    <w:rsid w:val="00D539AD"/>
    <w:rsid w:val="00D53A4B"/>
    <w:rsid w:val="00D53C22"/>
    <w:rsid w:val="00D53C2C"/>
    <w:rsid w:val="00D53E79"/>
    <w:rsid w:val="00D5433A"/>
    <w:rsid w:val="00D544D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116"/>
    <w:rsid w:val="00D6127B"/>
    <w:rsid w:val="00D61613"/>
    <w:rsid w:val="00D62111"/>
    <w:rsid w:val="00D62907"/>
    <w:rsid w:val="00D62A7B"/>
    <w:rsid w:val="00D6347B"/>
    <w:rsid w:val="00D63792"/>
    <w:rsid w:val="00D63941"/>
    <w:rsid w:val="00D63D5E"/>
    <w:rsid w:val="00D63E8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69DF"/>
    <w:rsid w:val="00D671C9"/>
    <w:rsid w:val="00D673CD"/>
    <w:rsid w:val="00D674D5"/>
    <w:rsid w:val="00D676E2"/>
    <w:rsid w:val="00D679C8"/>
    <w:rsid w:val="00D700E0"/>
    <w:rsid w:val="00D70548"/>
    <w:rsid w:val="00D70B55"/>
    <w:rsid w:val="00D71523"/>
    <w:rsid w:val="00D717C2"/>
    <w:rsid w:val="00D71AB5"/>
    <w:rsid w:val="00D71D4D"/>
    <w:rsid w:val="00D72147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2DD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2E99"/>
    <w:rsid w:val="00D832D6"/>
    <w:rsid w:val="00D8359A"/>
    <w:rsid w:val="00D835C1"/>
    <w:rsid w:val="00D835E0"/>
    <w:rsid w:val="00D8398B"/>
    <w:rsid w:val="00D84184"/>
    <w:rsid w:val="00D84A9B"/>
    <w:rsid w:val="00D8506C"/>
    <w:rsid w:val="00D85136"/>
    <w:rsid w:val="00D859DB"/>
    <w:rsid w:val="00D8661F"/>
    <w:rsid w:val="00D867D8"/>
    <w:rsid w:val="00D86BFC"/>
    <w:rsid w:val="00D86F2F"/>
    <w:rsid w:val="00D87319"/>
    <w:rsid w:val="00D87D21"/>
    <w:rsid w:val="00D90779"/>
    <w:rsid w:val="00D90D17"/>
    <w:rsid w:val="00D911C4"/>
    <w:rsid w:val="00D915CC"/>
    <w:rsid w:val="00D91D97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1F69"/>
    <w:rsid w:val="00DA2305"/>
    <w:rsid w:val="00DA2561"/>
    <w:rsid w:val="00DA2A41"/>
    <w:rsid w:val="00DA2C80"/>
    <w:rsid w:val="00DA2EA9"/>
    <w:rsid w:val="00DA3440"/>
    <w:rsid w:val="00DA348C"/>
    <w:rsid w:val="00DA36BB"/>
    <w:rsid w:val="00DA37A6"/>
    <w:rsid w:val="00DA38DF"/>
    <w:rsid w:val="00DA44D0"/>
    <w:rsid w:val="00DA4808"/>
    <w:rsid w:val="00DA5C19"/>
    <w:rsid w:val="00DA5D9E"/>
    <w:rsid w:val="00DA6C21"/>
    <w:rsid w:val="00DA777D"/>
    <w:rsid w:val="00DA7937"/>
    <w:rsid w:val="00DA7E60"/>
    <w:rsid w:val="00DB0547"/>
    <w:rsid w:val="00DB0589"/>
    <w:rsid w:val="00DB0944"/>
    <w:rsid w:val="00DB0AD1"/>
    <w:rsid w:val="00DB0CAF"/>
    <w:rsid w:val="00DB0CEA"/>
    <w:rsid w:val="00DB16BA"/>
    <w:rsid w:val="00DB181B"/>
    <w:rsid w:val="00DB1910"/>
    <w:rsid w:val="00DB1D00"/>
    <w:rsid w:val="00DB202D"/>
    <w:rsid w:val="00DB20A2"/>
    <w:rsid w:val="00DB20A9"/>
    <w:rsid w:val="00DB22B7"/>
    <w:rsid w:val="00DB22CC"/>
    <w:rsid w:val="00DB241C"/>
    <w:rsid w:val="00DB2E1C"/>
    <w:rsid w:val="00DB370A"/>
    <w:rsid w:val="00DB38E6"/>
    <w:rsid w:val="00DB3B48"/>
    <w:rsid w:val="00DB3B95"/>
    <w:rsid w:val="00DB3BC4"/>
    <w:rsid w:val="00DB3C34"/>
    <w:rsid w:val="00DB3CC3"/>
    <w:rsid w:val="00DB3CDE"/>
    <w:rsid w:val="00DB4552"/>
    <w:rsid w:val="00DB498B"/>
    <w:rsid w:val="00DB4DFD"/>
    <w:rsid w:val="00DB59B1"/>
    <w:rsid w:val="00DB5B8B"/>
    <w:rsid w:val="00DB5DF4"/>
    <w:rsid w:val="00DB6E0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2F52"/>
    <w:rsid w:val="00DC386C"/>
    <w:rsid w:val="00DC397A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9EA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2DCB"/>
    <w:rsid w:val="00DD368B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1EEA"/>
    <w:rsid w:val="00DE239C"/>
    <w:rsid w:val="00DE2867"/>
    <w:rsid w:val="00DE2C10"/>
    <w:rsid w:val="00DE2E67"/>
    <w:rsid w:val="00DE3401"/>
    <w:rsid w:val="00DE35AB"/>
    <w:rsid w:val="00DE3950"/>
    <w:rsid w:val="00DE3C50"/>
    <w:rsid w:val="00DE3CB3"/>
    <w:rsid w:val="00DE42F3"/>
    <w:rsid w:val="00DE4A66"/>
    <w:rsid w:val="00DE5273"/>
    <w:rsid w:val="00DE532A"/>
    <w:rsid w:val="00DE5434"/>
    <w:rsid w:val="00DE57E6"/>
    <w:rsid w:val="00DE61C6"/>
    <w:rsid w:val="00DE64EA"/>
    <w:rsid w:val="00DE66DF"/>
    <w:rsid w:val="00DE6A43"/>
    <w:rsid w:val="00DE6EDD"/>
    <w:rsid w:val="00DE7265"/>
    <w:rsid w:val="00DF0196"/>
    <w:rsid w:val="00DF0914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39"/>
    <w:rsid w:val="00DF347C"/>
    <w:rsid w:val="00DF3C3B"/>
    <w:rsid w:val="00DF3EF7"/>
    <w:rsid w:val="00DF4ABE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7E1"/>
    <w:rsid w:val="00DF7FB0"/>
    <w:rsid w:val="00E00179"/>
    <w:rsid w:val="00E00BEE"/>
    <w:rsid w:val="00E00CDA"/>
    <w:rsid w:val="00E013E6"/>
    <w:rsid w:val="00E0186C"/>
    <w:rsid w:val="00E01A35"/>
    <w:rsid w:val="00E01C13"/>
    <w:rsid w:val="00E01C39"/>
    <w:rsid w:val="00E01DBE"/>
    <w:rsid w:val="00E02493"/>
    <w:rsid w:val="00E02AA0"/>
    <w:rsid w:val="00E032CD"/>
    <w:rsid w:val="00E03EE7"/>
    <w:rsid w:val="00E042A4"/>
    <w:rsid w:val="00E04378"/>
    <w:rsid w:val="00E04651"/>
    <w:rsid w:val="00E04913"/>
    <w:rsid w:val="00E0492E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4FD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282D"/>
    <w:rsid w:val="00E134C7"/>
    <w:rsid w:val="00E1350B"/>
    <w:rsid w:val="00E13843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8B"/>
    <w:rsid w:val="00E1789B"/>
    <w:rsid w:val="00E20573"/>
    <w:rsid w:val="00E206AC"/>
    <w:rsid w:val="00E207DA"/>
    <w:rsid w:val="00E20887"/>
    <w:rsid w:val="00E20A3A"/>
    <w:rsid w:val="00E20B4E"/>
    <w:rsid w:val="00E20CA8"/>
    <w:rsid w:val="00E216FD"/>
    <w:rsid w:val="00E21A1E"/>
    <w:rsid w:val="00E22676"/>
    <w:rsid w:val="00E23066"/>
    <w:rsid w:val="00E232F9"/>
    <w:rsid w:val="00E23690"/>
    <w:rsid w:val="00E23B0C"/>
    <w:rsid w:val="00E240FE"/>
    <w:rsid w:val="00E2414F"/>
    <w:rsid w:val="00E2437D"/>
    <w:rsid w:val="00E24D08"/>
    <w:rsid w:val="00E2516F"/>
    <w:rsid w:val="00E255E0"/>
    <w:rsid w:val="00E25899"/>
    <w:rsid w:val="00E25CF6"/>
    <w:rsid w:val="00E26864"/>
    <w:rsid w:val="00E26960"/>
    <w:rsid w:val="00E26A52"/>
    <w:rsid w:val="00E26C91"/>
    <w:rsid w:val="00E273B0"/>
    <w:rsid w:val="00E277C5"/>
    <w:rsid w:val="00E27A44"/>
    <w:rsid w:val="00E30B2C"/>
    <w:rsid w:val="00E30C5B"/>
    <w:rsid w:val="00E30EA9"/>
    <w:rsid w:val="00E30FE1"/>
    <w:rsid w:val="00E31AC3"/>
    <w:rsid w:val="00E31D03"/>
    <w:rsid w:val="00E3207B"/>
    <w:rsid w:val="00E322BF"/>
    <w:rsid w:val="00E32409"/>
    <w:rsid w:val="00E32C60"/>
    <w:rsid w:val="00E32D0A"/>
    <w:rsid w:val="00E33556"/>
    <w:rsid w:val="00E33594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B40"/>
    <w:rsid w:val="00E41FE4"/>
    <w:rsid w:val="00E426BD"/>
    <w:rsid w:val="00E42D73"/>
    <w:rsid w:val="00E431F1"/>
    <w:rsid w:val="00E43216"/>
    <w:rsid w:val="00E4324C"/>
    <w:rsid w:val="00E4370A"/>
    <w:rsid w:val="00E43BFD"/>
    <w:rsid w:val="00E43EA3"/>
    <w:rsid w:val="00E443DE"/>
    <w:rsid w:val="00E4446E"/>
    <w:rsid w:val="00E445D3"/>
    <w:rsid w:val="00E4470A"/>
    <w:rsid w:val="00E44710"/>
    <w:rsid w:val="00E44798"/>
    <w:rsid w:val="00E45929"/>
    <w:rsid w:val="00E46240"/>
    <w:rsid w:val="00E46BD4"/>
    <w:rsid w:val="00E47DEE"/>
    <w:rsid w:val="00E5041F"/>
    <w:rsid w:val="00E50C52"/>
    <w:rsid w:val="00E517D2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65"/>
    <w:rsid w:val="00E546B4"/>
    <w:rsid w:val="00E54F97"/>
    <w:rsid w:val="00E55060"/>
    <w:rsid w:val="00E55291"/>
    <w:rsid w:val="00E55450"/>
    <w:rsid w:val="00E55915"/>
    <w:rsid w:val="00E55B20"/>
    <w:rsid w:val="00E55B9F"/>
    <w:rsid w:val="00E55BED"/>
    <w:rsid w:val="00E56112"/>
    <w:rsid w:val="00E5635C"/>
    <w:rsid w:val="00E56C0E"/>
    <w:rsid w:val="00E56CAD"/>
    <w:rsid w:val="00E56E19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45B"/>
    <w:rsid w:val="00E6057C"/>
    <w:rsid w:val="00E606C5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24C1"/>
    <w:rsid w:val="00E724DB"/>
    <w:rsid w:val="00E725C6"/>
    <w:rsid w:val="00E72717"/>
    <w:rsid w:val="00E72B68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5343"/>
    <w:rsid w:val="00E755E2"/>
    <w:rsid w:val="00E765BC"/>
    <w:rsid w:val="00E77017"/>
    <w:rsid w:val="00E77099"/>
    <w:rsid w:val="00E77E3E"/>
    <w:rsid w:val="00E80066"/>
    <w:rsid w:val="00E80576"/>
    <w:rsid w:val="00E808AC"/>
    <w:rsid w:val="00E81245"/>
    <w:rsid w:val="00E815D6"/>
    <w:rsid w:val="00E81BB3"/>
    <w:rsid w:val="00E822C5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698"/>
    <w:rsid w:val="00E84703"/>
    <w:rsid w:val="00E84945"/>
    <w:rsid w:val="00E8503A"/>
    <w:rsid w:val="00E8517D"/>
    <w:rsid w:val="00E85192"/>
    <w:rsid w:val="00E85410"/>
    <w:rsid w:val="00E85CD5"/>
    <w:rsid w:val="00E861F0"/>
    <w:rsid w:val="00E86CEE"/>
    <w:rsid w:val="00E871D5"/>
    <w:rsid w:val="00E8726E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1AB6"/>
    <w:rsid w:val="00E9218D"/>
    <w:rsid w:val="00E927F7"/>
    <w:rsid w:val="00E928BA"/>
    <w:rsid w:val="00E92D5A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C4F"/>
    <w:rsid w:val="00E97D96"/>
    <w:rsid w:val="00E97E03"/>
    <w:rsid w:val="00EA0064"/>
    <w:rsid w:val="00EA058E"/>
    <w:rsid w:val="00EA0673"/>
    <w:rsid w:val="00EA0BCB"/>
    <w:rsid w:val="00EA13BF"/>
    <w:rsid w:val="00EA17C7"/>
    <w:rsid w:val="00EA2A4C"/>
    <w:rsid w:val="00EA2FB6"/>
    <w:rsid w:val="00EA3102"/>
    <w:rsid w:val="00EA31C1"/>
    <w:rsid w:val="00EA3635"/>
    <w:rsid w:val="00EA3C9D"/>
    <w:rsid w:val="00EA4012"/>
    <w:rsid w:val="00EA40B7"/>
    <w:rsid w:val="00EA40EE"/>
    <w:rsid w:val="00EA4253"/>
    <w:rsid w:val="00EA4325"/>
    <w:rsid w:val="00EA45F9"/>
    <w:rsid w:val="00EA4E79"/>
    <w:rsid w:val="00EA4FA8"/>
    <w:rsid w:val="00EA520D"/>
    <w:rsid w:val="00EA5359"/>
    <w:rsid w:val="00EA64F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B9F"/>
    <w:rsid w:val="00EB5E9E"/>
    <w:rsid w:val="00EB666A"/>
    <w:rsid w:val="00EB6789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0B6"/>
    <w:rsid w:val="00EC1294"/>
    <w:rsid w:val="00EC1C7A"/>
    <w:rsid w:val="00EC28D3"/>
    <w:rsid w:val="00EC2BA1"/>
    <w:rsid w:val="00EC2D9B"/>
    <w:rsid w:val="00EC2FDD"/>
    <w:rsid w:val="00EC346C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F3C"/>
    <w:rsid w:val="00ED105E"/>
    <w:rsid w:val="00ED11C1"/>
    <w:rsid w:val="00ED1D1A"/>
    <w:rsid w:val="00ED236F"/>
    <w:rsid w:val="00ED2AEC"/>
    <w:rsid w:val="00ED2BB9"/>
    <w:rsid w:val="00ED2F84"/>
    <w:rsid w:val="00ED3647"/>
    <w:rsid w:val="00ED3C82"/>
    <w:rsid w:val="00ED3DE4"/>
    <w:rsid w:val="00ED4414"/>
    <w:rsid w:val="00ED46BB"/>
    <w:rsid w:val="00ED4DF9"/>
    <w:rsid w:val="00ED529A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24B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5F4B"/>
    <w:rsid w:val="00EE6147"/>
    <w:rsid w:val="00EE6259"/>
    <w:rsid w:val="00EE6ABE"/>
    <w:rsid w:val="00EE6F68"/>
    <w:rsid w:val="00EE75B6"/>
    <w:rsid w:val="00EE76E1"/>
    <w:rsid w:val="00EE7E13"/>
    <w:rsid w:val="00EF0EB6"/>
    <w:rsid w:val="00EF1297"/>
    <w:rsid w:val="00EF171A"/>
    <w:rsid w:val="00EF18DD"/>
    <w:rsid w:val="00EF1A1B"/>
    <w:rsid w:val="00EF2957"/>
    <w:rsid w:val="00EF3092"/>
    <w:rsid w:val="00EF32AA"/>
    <w:rsid w:val="00EF33A7"/>
    <w:rsid w:val="00EF35DF"/>
    <w:rsid w:val="00EF4917"/>
    <w:rsid w:val="00EF4A42"/>
    <w:rsid w:val="00EF4E1C"/>
    <w:rsid w:val="00EF59BD"/>
    <w:rsid w:val="00EF6B4A"/>
    <w:rsid w:val="00EF7319"/>
    <w:rsid w:val="00EF764E"/>
    <w:rsid w:val="00EF7D61"/>
    <w:rsid w:val="00F007A5"/>
    <w:rsid w:val="00F0107D"/>
    <w:rsid w:val="00F01104"/>
    <w:rsid w:val="00F016E4"/>
    <w:rsid w:val="00F01FFC"/>
    <w:rsid w:val="00F02382"/>
    <w:rsid w:val="00F027A0"/>
    <w:rsid w:val="00F02890"/>
    <w:rsid w:val="00F03385"/>
    <w:rsid w:val="00F036C7"/>
    <w:rsid w:val="00F03AD2"/>
    <w:rsid w:val="00F03B11"/>
    <w:rsid w:val="00F044F8"/>
    <w:rsid w:val="00F04EE3"/>
    <w:rsid w:val="00F052DB"/>
    <w:rsid w:val="00F053E6"/>
    <w:rsid w:val="00F0558C"/>
    <w:rsid w:val="00F0580F"/>
    <w:rsid w:val="00F05D6E"/>
    <w:rsid w:val="00F05F3D"/>
    <w:rsid w:val="00F0614E"/>
    <w:rsid w:val="00F06C28"/>
    <w:rsid w:val="00F06FEF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94D"/>
    <w:rsid w:val="00F11B50"/>
    <w:rsid w:val="00F11D8A"/>
    <w:rsid w:val="00F12B14"/>
    <w:rsid w:val="00F133CB"/>
    <w:rsid w:val="00F13626"/>
    <w:rsid w:val="00F13645"/>
    <w:rsid w:val="00F13E0E"/>
    <w:rsid w:val="00F1429A"/>
    <w:rsid w:val="00F1452F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B74"/>
    <w:rsid w:val="00F20E98"/>
    <w:rsid w:val="00F20EFB"/>
    <w:rsid w:val="00F21057"/>
    <w:rsid w:val="00F210F4"/>
    <w:rsid w:val="00F211D0"/>
    <w:rsid w:val="00F21990"/>
    <w:rsid w:val="00F22A80"/>
    <w:rsid w:val="00F22B7D"/>
    <w:rsid w:val="00F22E53"/>
    <w:rsid w:val="00F22EED"/>
    <w:rsid w:val="00F23006"/>
    <w:rsid w:val="00F2348A"/>
    <w:rsid w:val="00F2386A"/>
    <w:rsid w:val="00F23B15"/>
    <w:rsid w:val="00F23C2B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30514"/>
    <w:rsid w:val="00F3088D"/>
    <w:rsid w:val="00F326DA"/>
    <w:rsid w:val="00F329DF"/>
    <w:rsid w:val="00F3343E"/>
    <w:rsid w:val="00F33D9C"/>
    <w:rsid w:val="00F34301"/>
    <w:rsid w:val="00F34352"/>
    <w:rsid w:val="00F34E74"/>
    <w:rsid w:val="00F351E9"/>
    <w:rsid w:val="00F35526"/>
    <w:rsid w:val="00F3554A"/>
    <w:rsid w:val="00F35848"/>
    <w:rsid w:val="00F359E4"/>
    <w:rsid w:val="00F35B43"/>
    <w:rsid w:val="00F35B5D"/>
    <w:rsid w:val="00F35E8D"/>
    <w:rsid w:val="00F361AF"/>
    <w:rsid w:val="00F36AC2"/>
    <w:rsid w:val="00F36B72"/>
    <w:rsid w:val="00F370D2"/>
    <w:rsid w:val="00F370FA"/>
    <w:rsid w:val="00F37389"/>
    <w:rsid w:val="00F3776F"/>
    <w:rsid w:val="00F403E3"/>
    <w:rsid w:val="00F4057F"/>
    <w:rsid w:val="00F40CAA"/>
    <w:rsid w:val="00F40DB0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120"/>
    <w:rsid w:val="00F44328"/>
    <w:rsid w:val="00F44643"/>
    <w:rsid w:val="00F447DC"/>
    <w:rsid w:val="00F457E1"/>
    <w:rsid w:val="00F45A0C"/>
    <w:rsid w:val="00F45D0E"/>
    <w:rsid w:val="00F466C1"/>
    <w:rsid w:val="00F46CB7"/>
    <w:rsid w:val="00F46E28"/>
    <w:rsid w:val="00F46F5B"/>
    <w:rsid w:val="00F47953"/>
    <w:rsid w:val="00F47EF1"/>
    <w:rsid w:val="00F47FEF"/>
    <w:rsid w:val="00F500D4"/>
    <w:rsid w:val="00F509D4"/>
    <w:rsid w:val="00F50C86"/>
    <w:rsid w:val="00F50DE9"/>
    <w:rsid w:val="00F515E8"/>
    <w:rsid w:val="00F52035"/>
    <w:rsid w:val="00F52061"/>
    <w:rsid w:val="00F527DB"/>
    <w:rsid w:val="00F529C5"/>
    <w:rsid w:val="00F5371A"/>
    <w:rsid w:val="00F537D1"/>
    <w:rsid w:val="00F53F13"/>
    <w:rsid w:val="00F53F1E"/>
    <w:rsid w:val="00F54023"/>
    <w:rsid w:val="00F5453F"/>
    <w:rsid w:val="00F546FD"/>
    <w:rsid w:val="00F54EA3"/>
    <w:rsid w:val="00F54F30"/>
    <w:rsid w:val="00F554B3"/>
    <w:rsid w:val="00F56583"/>
    <w:rsid w:val="00F56B94"/>
    <w:rsid w:val="00F56C05"/>
    <w:rsid w:val="00F5764E"/>
    <w:rsid w:val="00F57829"/>
    <w:rsid w:val="00F57EA2"/>
    <w:rsid w:val="00F57EFF"/>
    <w:rsid w:val="00F60170"/>
    <w:rsid w:val="00F60265"/>
    <w:rsid w:val="00F607D0"/>
    <w:rsid w:val="00F6130D"/>
    <w:rsid w:val="00F61BF5"/>
    <w:rsid w:val="00F61D6F"/>
    <w:rsid w:val="00F61DB8"/>
    <w:rsid w:val="00F61FA5"/>
    <w:rsid w:val="00F61FD4"/>
    <w:rsid w:val="00F625F3"/>
    <w:rsid w:val="00F62684"/>
    <w:rsid w:val="00F62948"/>
    <w:rsid w:val="00F62AA4"/>
    <w:rsid w:val="00F639E8"/>
    <w:rsid w:val="00F6487E"/>
    <w:rsid w:val="00F64972"/>
    <w:rsid w:val="00F64DBD"/>
    <w:rsid w:val="00F64F50"/>
    <w:rsid w:val="00F65476"/>
    <w:rsid w:val="00F657C1"/>
    <w:rsid w:val="00F658B4"/>
    <w:rsid w:val="00F65B81"/>
    <w:rsid w:val="00F665DE"/>
    <w:rsid w:val="00F6682E"/>
    <w:rsid w:val="00F66A26"/>
    <w:rsid w:val="00F6786C"/>
    <w:rsid w:val="00F67A88"/>
    <w:rsid w:val="00F67FD4"/>
    <w:rsid w:val="00F7010F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20A4"/>
    <w:rsid w:val="00F72101"/>
    <w:rsid w:val="00F725D9"/>
    <w:rsid w:val="00F7264F"/>
    <w:rsid w:val="00F729BA"/>
    <w:rsid w:val="00F72A92"/>
    <w:rsid w:val="00F731B6"/>
    <w:rsid w:val="00F73A58"/>
    <w:rsid w:val="00F73BB1"/>
    <w:rsid w:val="00F73CF8"/>
    <w:rsid w:val="00F743DA"/>
    <w:rsid w:val="00F74867"/>
    <w:rsid w:val="00F74BCE"/>
    <w:rsid w:val="00F74F32"/>
    <w:rsid w:val="00F750FC"/>
    <w:rsid w:val="00F75810"/>
    <w:rsid w:val="00F75DDD"/>
    <w:rsid w:val="00F760C6"/>
    <w:rsid w:val="00F76136"/>
    <w:rsid w:val="00F76C8C"/>
    <w:rsid w:val="00F76DF6"/>
    <w:rsid w:val="00F76E85"/>
    <w:rsid w:val="00F76ED1"/>
    <w:rsid w:val="00F77053"/>
    <w:rsid w:val="00F77114"/>
    <w:rsid w:val="00F7761A"/>
    <w:rsid w:val="00F77BB5"/>
    <w:rsid w:val="00F77C51"/>
    <w:rsid w:val="00F77DBC"/>
    <w:rsid w:val="00F8012D"/>
    <w:rsid w:val="00F802E1"/>
    <w:rsid w:val="00F805D8"/>
    <w:rsid w:val="00F80604"/>
    <w:rsid w:val="00F80831"/>
    <w:rsid w:val="00F808AD"/>
    <w:rsid w:val="00F81AE5"/>
    <w:rsid w:val="00F81B08"/>
    <w:rsid w:val="00F81BA9"/>
    <w:rsid w:val="00F826C0"/>
    <w:rsid w:val="00F828BB"/>
    <w:rsid w:val="00F831B0"/>
    <w:rsid w:val="00F834EA"/>
    <w:rsid w:val="00F83757"/>
    <w:rsid w:val="00F83761"/>
    <w:rsid w:val="00F83BB9"/>
    <w:rsid w:val="00F84488"/>
    <w:rsid w:val="00F84E35"/>
    <w:rsid w:val="00F84F29"/>
    <w:rsid w:val="00F85075"/>
    <w:rsid w:val="00F8534B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892"/>
    <w:rsid w:val="00F92FC2"/>
    <w:rsid w:val="00F930D9"/>
    <w:rsid w:val="00F93173"/>
    <w:rsid w:val="00F93ACA"/>
    <w:rsid w:val="00F94500"/>
    <w:rsid w:val="00F947A7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27DF"/>
    <w:rsid w:val="00FA3A13"/>
    <w:rsid w:val="00FA3B6C"/>
    <w:rsid w:val="00FA3B76"/>
    <w:rsid w:val="00FA3BBF"/>
    <w:rsid w:val="00FA3D3E"/>
    <w:rsid w:val="00FA3DE2"/>
    <w:rsid w:val="00FA4B2A"/>
    <w:rsid w:val="00FA4F0B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EBB"/>
    <w:rsid w:val="00FB0F0F"/>
    <w:rsid w:val="00FB0FAA"/>
    <w:rsid w:val="00FB1791"/>
    <w:rsid w:val="00FB1A85"/>
    <w:rsid w:val="00FB1BBD"/>
    <w:rsid w:val="00FB20AE"/>
    <w:rsid w:val="00FB2793"/>
    <w:rsid w:val="00FB2BD6"/>
    <w:rsid w:val="00FB30EC"/>
    <w:rsid w:val="00FB5185"/>
    <w:rsid w:val="00FB5629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B7FAE"/>
    <w:rsid w:val="00FC00CE"/>
    <w:rsid w:val="00FC0341"/>
    <w:rsid w:val="00FC1328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4A"/>
    <w:rsid w:val="00FC748B"/>
    <w:rsid w:val="00FC7792"/>
    <w:rsid w:val="00FD03B6"/>
    <w:rsid w:val="00FD0923"/>
    <w:rsid w:val="00FD1772"/>
    <w:rsid w:val="00FD2147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49C"/>
    <w:rsid w:val="00FD5EDF"/>
    <w:rsid w:val="00FD63A9"/>
    <w:rsid w:val="00FD66B7"/>
    <w:rsid w:val="00FD66F9"/>
    <w:rsid w:val="00FD6A48"/>
    <w:rsid w:val="00FD70B8"/>
    <w:rsid w:val="00FD7957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2E84"/>
    <w:rsid w:val="00FE40EF"/>
    <w:rsid w:val="00FE4EAF"/>
    <w:rsid w:val="00FE56E1"/>
    <w:rsid w:val="00FE5B6B"/>
    <w:rsid w:val="00FE6A82"/>
    <w:rsid w:val="00FE6F20"/>
    <w:rsid w:val="00FE6F8F"/>
    <w:rsid w:val="00FE7703"/>
    <w:rsid w:val="00FE7CE6"/>
    <w:rsid w:val="00FF0005"/>
    <w:rsid w:val="00FF0962"/>
    <w:rsid w:val="00FF0A40"/>
    <w:rsid w:val="00FF0A4C"/>
    <w:rsid w:val="00FF142A"/>
    <w:rsid w:val="00FF200F"/>
    <w:rsid w:val="00FF249C"/>
    <w:rsid w:val="00FF250D"/>
    <w:rsid w:val="00FF2AF7"/>
    <w:rsid w:val="00FF2C41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9DA"/>
    <w:rsid w:val="00FF6BFC"/>
    <w:rsid w:val="00FF6CFE"/>
    <w:rsid w:val="00FF6D9C"/>
    <w:rsid w:val="00FF712E"/>
    <w:rsid w:val="00FF7195"/>
    <w:rsid w:val="00FF726F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0F61B88"/>
  <w15:docId w15:val="{0076B8A7-F5A2-438F-B441-B8EE0E029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uiPriority w:val="99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6">
    <w:name w:val="Table Grid6"/>
    <w:basedOn w:val="TableNormal"/>
    <w:next w:val="TableGrid"/>
    <w:uiPriority w:val="59"/>
    <w:rsid w:val="006752F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DefaultParagraphFont"/>
    <w:rsid w:val="00816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31DCC-9D10-492F-927C-476F042E1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3487</TotalTime>
  <Pages>25</Pages>
  <Words>4355</Words>
  <Characters>24829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สุดารัตน์ คำภาพันธ์</cp:lastModifiedBy>
  <cp:revision>485</cp:revision>
  <cp:lastPrinted>2024-11-07T11:36:00Z</cp:lastPrinted>
  <dcterms:created xsi:type="dcterms:W3CDTF">2022-05-07T09:38:00Z</dcterms:created>
  <dcterms:modified xsi:type="dcterms:W3CDTF">2024-11-08T04:25:00Z</dcterms:modified>
</cp:coreProperties>
</file>