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3E60AC77" w14:textId="77777777" w:rsidR="00796503" w:rsidRPr="00796503" w:rsidRDefault="00A6576B" w:rsidP="00796503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FC155B">
        <w:t>Commitments</w:t>
      </w:r>
    </w:p>
    <w:p w14:paraId="592595F0" w14:textId="0E611B4A" w:rsidR="00796503" w:rsidRPr="00796503" w:rsidRDefault="00796503" w:rsidP="00796503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796503">
        <w:rPr>
          <w:rFonts w:cs="Times New Roman"/>
          <w:szCs w:val="22"/>
          <w:lang w:val="en-US"/>
        </w:rPr>
        <w:t>Thai Financial Reporting Standards (TFRSs) that have been issued but are not yet effective</w:t>
      </w:r>
    </w:p>
    <w:p w14:paraId="11506EF7" w14:textId="77777777" w:rsidR="00796503" w:rsidRPr="00D832EF" w:rsidRDefault="00796503" w:rsidP="00796503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  <w:rPr>
          <w:color w:val="FF0000"/>
        </w:rPr>
      </w:pPr>
    </w:p>
    <w:p w14:paraId="3BC250D4" w14:textId="77777777" w:rsidR="00D832EF" w:rsidRPr="002D0AF0" w:rsidRDefault="00D832EF" w:rsidP="00A57098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  <w:rPr>
          <w:color w:val="FF0000"/>
        </w:rPr>
      </w:pPr>
    </w:p>
    <w:p w14:paraId="2A2A5720" w14:textId="77777777" w:rsidR="00A65C4C" w:rsidRDefault="00A65C4C" w:rsidP="00A65C4C">
      <w:pPr>
        <w:pStyle w:val="index"/>
        <w:tabs>
          <w:tab w:val="clear" w:pos="1134"/>
        </w:tabs>
        <w:spacing w:line="280" w:lineRule="atLeast"/>
        <w:ind w:left="0" w:firstLine="0"/>
        <w:jc w:val="thaiDistribute"/>
        <w:outlineLvl w:val="0"/>
      </w:pPr>
    </w:p>
    <w:p w14:paraId="355D2D35" w14:textId="77777777" w:rsidR="00A14605" w:rsidRDefault="00A14605" w:rsidP="00445031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</w:pPr>
    </w:p>
    <w:p w14:paraId="529C2823" w14:textId="77777777" w:rsidR="00ED364F" w:rsidRPr="00A14605" w:rsidRDefault="00ED364F" w:rsidP="00785AEE">
      <w:pPr>
        <w:pStyle w:val="index"/>
        <w:tabs>
          <w:tab w:val="clear" w:pos="1134"/>
          <w:tab w:val="num" w:pos="1170"/>
        </w:tabs>
        <w:spacing w:after="0" w:line="230" w:lineRule="exact"/>
        <w:ind w:left="340" w:firstLine="0"/>
        <w:outlineLvl w:val="0"/>
        <w:rPr>
          <w:lang w:val="en-US"/>
        </w:rPr>
      </w:pP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6F5B3612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>and English 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</w:t>
      </w:r>
      <w:r w:rsidRPr="00E10372">
        <w:rPr>
          <w:rFonts w:cs="Times New Roman"/>
          <w:szCs w:val="22"/>
        </w:rPr>
        <w:t xml:space="preserve">on </w:t>
      </w:r>
      <w:r w:rsidR="00E10372" w:rsidRPr="00E10372">
        <w:rPr>
          <w:szCs w:val="28"/>
          <w:lang w:val="en-US" w:bidi="th-TH"/>
        </w:rPr>
        <w:t>7</w:t>
      </w:r>
      <w:r w:rsidR="00E10372" w:rsidRPr="00E10372">
        <w:rPr>
          <w:rFonts w:cs="Cordia New"/>
          <w:szCs w:val="22"/>
          <w:lang w:bidi="th-TH"/>
        </w:rPr>
        <w:t xml:space="preserve"> November</w:t>
      </w:r>
      <w:r w:rsidR="00D67F28" w:rsidRPr="00E10372">
        <w:rPr>
          <w:rFonts w:cs="Cordia New"/>
          <w:szCs w:val="22"/>
          <w:lang w:bidi="th-TH"/>
        </w:rPr>
        <w:t xml:space="preserve"> 2024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 xml:space="preserve">144 Moo 16, </w:t>
      </w:r>
      <w:proofErr w:type="spellStart"/>
      <w:r w:rsidRPr="00C00769">
        <w:rPr>
          <w:rFonts w:cs="Times New Roman"/>
          <w:szCs w:val="22"/>
          <w:lang w:val="en-US"/>
        </w:rPr>
        <w:t>Udomsorayuth</w:t>
      </w:r>
      <w:proofErr w:type="spellEnd"/>
      <w:r w:rsidRPr="00C00769">
        <w:rPr>
          <w:rFonts w:cs="Times New Roman"/>
          <w:szCs w:val="22"/>
          <w:lang w:val="en-US"/>
        </w:rPr>
        <w:t xml:space="preserve"> Road, </w:t>
      </w:r>
      <w:proofErr w:type="spellStart"/>
      <w:r w:rsidRPr="00C00769">
        <w:rPr>
          <w:rFonts w:cs="Times New Roman"/>
          <w:szCs w:val="22"/>
          <w:lang w:val="en-US"/>
        </w:rPr>
        <w:t>Tambol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 </w:t>
      </w:r>
      <w:proofErr w:type="spellStart"/>
      <w:r w:rsidR="008452EC" w:rsidRPr="00C00769">
        <w:rPr>
          <w:rFonts w:cs="Times New Roman"/>
          <w:szCs w:val="22"/>
          <w:lang w:val="en-US"/>
        </w:rPr>
        <w:t>Bangkrasan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1D87B306" w:rsidR="00290879" w:rsidRPr="00C0076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>Detai</w:t>
      </w:r>
      <w:r w:rsidR="001B0B6C" w:rsidRPr="00C00769">
        <w:rPr>
          <w:szCs w:val="22"/>
          <w:lang w:val="en-US"/>
        </w:rPr>
        <w:t>ls of the Company’s subsidiary</w:t>
      </w:r>
      <w:r w:rsidRPr="00C00769">
        <w:rPr>
          <w:szCs w:val="22"/>
          <w:lang w:val="en-US"/>
        </w:rPr>
        <w:t xml:space="preserve"> as at </w:t>
      </w:r>
      <w:r w:rsidR="004C1153" w:rsidRPr="00C00769">
        <w:rPr>
          <w:szCs w:val="22"/>
          <w:lang w:val="en-US"/>
        </w:rPr>
        <w:t>3</w:t>
      </w:r>
      <w:r w:rsidR="00C00769">
        <w:rPr>
          <w:szCs w:val="22"/>
          <w:lang w:val="en-US"/>
        </w:rPr>
        <w:t xml:space="preserve">0 </w:t>
      </w:r>
      <w:r w:rsidR="00796503">
        <w:rPr>
          <w:szCs w:val="22"/>
          <w:lang w:val="en-US"/>
        </w:rPr>
        <w:t>September</w:t>
      </w:r>
      <w:r w:rsidR="00C00769">
        <w:rPr>
          <w:szCs w:val="22"/>
          <w:lang w:val="en-US"/>
        </w:rPr>
        <w:t xml:space="preserve"> </w:t>
      </w:r>
      <w:r w:rsidR="004C1153" w:rsidRPr="00C00769">
        <w:rPr>
          <w:szCs w:val="22"/>
          <w:lang w:val="en-US"/>
        </w:rPr>
        <w:t>202</w:t>
      </w:r>
      <w:r w:rsidR="009E22A2">
        <w:rPr>
          <w:szCs w:val="22"/>
          <w:lang w:val="en-US"/>
        </w:rPr>
        <w:t>4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>and 31 December 20</w:t>
      </w:r>
      <w:r w:rsidR="00121359" w:rsidRPr="00C00769">
        <w:rPr>
          <w:szCs w:val="22"/>
          <w:lang w:val="en-US"/>
        </w:rPr>
        <w:t>2</w:t>
      </w:r>
      <w:r w:rsidR="009E22A2">
        <w:rPr>
          <w:szCs w:val="22"/>
          <w:lang w:val="en-US"/>
        </w:rPr>
        <w:t>3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 xml:space="preserve">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56EE4E60" w:rsidR="006822E2" w:rsidRPr="008F1515" w:rsidRDefault="00C00769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30 </w:t>
            </w:r>
            <w:r w:rsidR="00796503">
              <w:rPr>
                <w:rFonts w:cs="Times New Roman"/>
              </w:rPr>
              <w:t>September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75B66F91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2D428D">
              <w:rPr>
                <w:rFonts w:cs="Times New Roman"/>
              </w:rPr>
              <w:t>4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1F1D7AA9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1733F3">
              <w:rPr>
                <w:rFonts w:cstheme="minorBidi"/>
                <w:lang w:val="en-US" w:bidi="th-TH"/>
              </w:rPr>
              <w:t>3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2B6957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2B6957" w:rsidRPr="006822E2" w:rsidRDefault="002B6957" w:rsidP="002B6957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2B6957" w:rsidRPr="00E90D88" w:rsidRDefault="002B6957" w:rsidP="002B6957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475BE66D" w:rsidR="002B6957" w:rsidRPr="008F1515" w:rsidRDefault="00E66865" w:rsidP="002B69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2B6957" w:rsidRPr="008F1515" w:rsidRDefault="002B6957" w:rsidP="002B69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05A1C073" w14:textId="23B13371" w:rsidR="002E3B94" w:rsidRDefault="002E3B94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020D1493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>statements. Accordingly, these interim financial statements should be read in conjunction with 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4E24F6">
        <w:rPr>
          <w:lang w:val="en-US" w:bidi="th-TH"/>
        </w:rPr>
        <w:t>3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080FD777" w14:textId="4FA74172" w:rsidR="001B4451" w:rsidRPr="00C00769" w:rsidRDefault="001B4451" w:rsidP="001B4451">
      <w:pPr>
        <w:ind w:left="540"/>
        <w:jc w:val="both"/>
        <w:rPr>
          <w:szCs w:val="22"/>
          <w:lang w:val="en-US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4E24F6">
        <w:rPr>
          <w:szCs w:val="22"/>
        </w:rPr>
        <w:t>3</w:t>
      </w:r>
      <w:r w:rsidRPr="00C00769">
        <w:rPr>
          <w:szCs w:val="22"/>
        </w:rPr>
        <w:t xml:space="preserve"> unless otherwise stated.</w:t>
      </w:r>
    </w:p>
    <w:p w14:paraId="7FAD0121" w14:textId="77777777" w:rsidR="009D4858" w:rsidRPr="00C00769" w:rsidRDefault="009D4858" w:rsidP="009D4858">
      <w:pPr>
        <w:spacing w:line="240" w:lineRule="auto"/>
        <w:ind w:left="540"/>
        <w:jc w:val="both"/>
        <w:rPr>
          <w:spacing w:val="4"/>
          <w:szCs w:val="22"/>
        </w:rPr>
      </w:pPr>
    </w:p>
    <w:p w14:paraId="5185BBD8" w14:textId="77777777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508CE51C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 xml:space="preserve">Related parties which have no material changes in relationships with the Group during the </w:t>
      </w:r>
      <w:r w:rsidR="00796503">
        <w:rPr>
          <w:szCs w:val="22"/>
        </w:rPr>
        <w:t>nine</w:t>
      </w:r>
      <w:r w:rsidRPr="00C00769">
        <w:rPr>
          <w:szCs w:val="22"/>
        </w:rPr>
        <w:t>-month period ended 3</w:t>
      </w:r>
      <w:r w:rsidR="00C00769">
        <w:rPr>
          <w:szCs w:val="22"/>
        </w:rPr>
        <w:t>0</w:t>
      </w:r>
      <w:r w:rsidRPr="00C00769">
        <w:rPr>
          <w:szCs w:val="22"/>
        </w:rPr>
        <w:t xml:space="preserve"> </w:t>
      </w:r>
      <w:r w:rsidR="00796503">
        <w:rPr>
          <w:szCs w:val="22"/>
        </w:rPr>
        <w:t>September</w:t>
      </w:r>
      <w:r w:rsidR="00C00769">
        <w:rPr>
          <w:szCs w:val="22"/>
        </w:rPr>
        <w:t xml:space="preserve"> </w:t>
      </w:r>
      <w:r w:rsidRPr="00C00769">
        <w:rPr>
          <w:szCs w:val="22"/>
        </w:rPr>
        <w:t>202</w:t>
      </w:r>
      <w:r w:rsidR="009E22A2">
        <w:rPr>
          <w:szCs w:val="22"/>
        </w:rPr>
        <w:t>4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8EB0902" w14:textId="6998CF7C" w:rsidR="00091846" w:rsidRPr="00C00769" w:rsidRDefault="00091846" w:rsidP="002A3F17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>Significant transactions with related parties for the</w:t>
      </w:r>
      <w:r w:rsidR="00865D20" w:rsidRPr="007B3F29">
        <w:rPr>
          <w:rFonts w:cs="Times New Roman"/>
          <w:spacing w:val="-4"/>
          <w:szCs w:val="22"/>
        </w:rPr>
        <w:t xml:space="preserve"> </w:t>
      </w:r>
      <w:r w:rsidR="002A3F17" w:rsidRPr="007B3F29">
        <w:rPr>
          <w:rFonts w:cs="Times New Roman"/>
          <w:spacing w:val="-4"/>
          <w:szCs w:val="22"/>
        </w:rPr>
        <w:t xml:space="preserve">three-month and </w:t>
      </w:r>
      <w:r w:rsidR="00796503" w:rsidRPr="007B3F29">
        <w:rPr>
          <w:rFonts w:cs="Times New Roman"/>
          <w:spacing w:val="-4"/>
          <w:szCs w:val="22"/>
        </w:rPr>
        <w:t>nine</w:t>
      </w:r>
      <w:r w:rsidR="00865D20" w:rsidRPr="007B3F29">
        <w:rPr>
          <w:rFonts w:cs="Times New Roman"/>
          <w:spacing w:val="-4"/>
          <w:szCs w:val="22"/>
        </w:rPr>
        <w:t xml:space="preserve">-month </w:t>
      </w:r>
      <w:r w:rsidRPr="007B3F29">
        <w:rPr>
          <w:rFonts w:cs="Times New Roman"/>
          <w:spacing w:val="-4"/>
          <w:szCs w:val="22"/>
        </w:rPr>
        <w:t>period</w:t>
      </w:r>
      <w:r w:rsidR="008F4A6E" w:rsidRPr="007B3F29">
        <w:rPr>
          <w:rFonts w:cs="Times New Roman"/>
          <w:spacing w:val="-4"/>
          <w:szCs w:val="22"/>
        </w:rPr>
        <w:t>s</w:t>
      </w:r>
      <w:r w:rsidRPr="007B3F29">
        <w:rPr>
          <w:rFonts w:cs="Times New Roman"/>
          <w:spacing w:val="-4"/>
          <w:szCs w:val="22"/>
        </w:rPr>
        <w:t xml:space="preserve"> ended </w:t>
      </w:r>
      <w:r w:rsidR="00C00769" w:rsidRPr="007B3F29">
        <w:rPr>
          <w:rFonts w:cs="Times New Roman"/>
          <w:spacing w:val="-4"/>
          <w:szCs w:val="22"/>
        </w:rPr>
        <w:t xml:space="preserve">30 </w:t>
      </w:r>
      <w:r w:rsidR="00796503" w:rsidRPr="007B3F29">
        <w:rPr>
          <w:rFonts w:cs="Times New Roman"/>
          <w:spacing w:val="-4"/>
          <w:szCs w:val="22"/>
        </w:rPr>
        <w:t>September</w:t>
      </w:r>
      <w:r w:rsidR="00C00769">
        <w:rPr>
          <w:rFonts w:cs="Times New Roman"/>
          <w:szCs w:val="22"/>
        </w:rPr>
        <w:t xml:space="preserve"> </w:t>
      </w:r>
      <w:r w:rsidR="001A19C5" w:rsidRPr="00C00769">
        <w:rPr>
          <w:rFonts w:cs="Times New Roman"/>
          <w:szCs w:val="22"/>
        </w:rPr>
        <w:t>are</w:t>
      </w:r>
      <w:r w:rsidRPr="00C00769">
        <w:rPr>
          <w:rFonts w:cs="Times New Roman"/>
          <w:szCs w:val="22"/>
        </w:rPr>
        <w:t xml:space="preserve"> summari</w:t>
      </w:r>
      <w:r w:rsidR="001B5786" w:rsidRPr="00C00769">
        <w:rPr>
          <w:rFonts w:cs="Times New Roman"/>
          <w:szCs w:val="22"/>
        </w:rPr>
        <w:t>z</w:t>
      </w:r>
      <w:r w:rsidRPr="00C00769">
        <w:rPr>
          <w:rFonts w:cs="Times New Roman"/>
          <w:szCs w:val="22"/>
        </w:rPr>
        <w:t>ed 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C00769" w:rsidRPr="003A4BC5" w14:paraId="1F9A4BD6" w14:textId="77777777" w:rsidTr="002A3F17">
        <w:trPr>
          <w:trHeight w:val="522"/>
          <w:tblHeader/>
        </w:trPr>
        <w:tc>
          <w:tcPr>
            <w:tcW w:w="3627" w:type="dxa"/>
          </w:tcPr>
          <w:p w14:paraId="11DCE68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285612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31EBE16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413382B7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02A6CD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97174C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269E3D1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392D51D4" w14:textId="77777777" w:rsidTr="002A3F17">
        <w:trPr>
          <w:trHeight w:val="261"/>
          <w:tblHeader/>
        </w:trPr>
        <w:tc>
          <w:tcPr>
            <w:tcW w:w="3627" w:type="dxa"/>
          </w:tcPr>
          <w:p w14:paraId="7D5C1838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511A277C" w14:textId="77777777" w:rsidR="00C00769" w:rsidRPr="008F4A6E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7369A5B9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370796B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E22A2" w:rsidRPr="003A4BC5" w14:paraId="2D216A5D" w14:textId="77777777" w:rsidTr="002A3F17">
        <w:trPr>
          <w:trHeight w:val="246"/>
          <w:tblHeader/>
        </w:trPr>
        <w:tc>
          <w:tcPr>
            <w:tcW w:w="3627" w:type="dxa"/>
          </w:tcPr>
          <w:p w14:paraId="1AA91513" w14:textId="77777777" w:rsidR="009E22A2" w:rsidRPr="0097174C" w:rsidRDefault="009E22A2" w:rsidP="009E22A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639A3252" w14:textId="29EC43C1" w:rsidR="009E22A2" w:rsidRPr="009D429A" w:rsidRDefault="009E22A2" w:rsidP="009E22A2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0" w:type="dxa"/>
          </w:tcPr>
          <w:p w14:paraId="2D896B60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E917D2" w14:textId="0162B084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23</w:t>
            </w:r>
          </w:p>
        </w:tc>
        <w:tc>
          <w:tcPr>
            <w:tcW w:w="272" w:type="dxa"/>
          </w:tcPr>
          <w:p w14:paraId="084393E2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38CE83F" w14:textId="7C3A146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6FB673A1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457ED0EA" w14:textId="321AB1A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23</w:t>
            </w:r>
          </w:p>
        </w:tc>
      </w:tr>
      <w:tr w:rsidR="009E22A2" w:rsidRPr="003A4BC5" w14:paraId="77143D4D" w14:textId="77777777" w:rsidTr="002A3F17">
        <w:trPr>
          <w:trHeight w:val="261"/>
          <w:tblHeader/>
        </w:trPr>
        <w:tc>
          <w:tcPr>
            <w:tcW w:w="3627" w:type="dxa"/>
          </w:tcPr>
          <w:p w14:paraId="75FA44F4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1D34364F" w14:textId="77777777" w:rsidR="009E22A2" w:rsidRPr="0097174C" w:rsidRDefault="009E22A2" w:rsidP="009E22A2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9E22A2" w:rsidRPr="002A3F17" w14:paraId="2BA4A875" w14:textId="77777777" w:rsidTr="002A3F17">
        <w:trPr>
          <w:trHeight w:val="261"/>
        </w:trPr>
        <w:tc>
          <w:tcPr>
            <w:tcW w:w="3627" w:type="dxa"/>
          </w:tcPr>
          <w:p w14:paraId="5E80B38C" w14:textId="57FC2C4D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U</w:t>
            </w:r>
            <w:proofErr w:type="spellStart"/>
            <w:r w:rsidRPr="002D428D">
              <w:rPr>
                <w:rFonts w:cs="Times New Roman"/>
                <w:b/>
                <w:bCs/>
                <w:szCs w:val="22"/>
              </w:rPr>
              <w:t>ltimate</w:t>
            </w:r>
            <w:proofErr w:type="spellEnd"/>
            <w:r w:rsidRPr="002D428D">
              <w:rPr>
                <w:rFonts w:cs="Times New Roman"/>
                <w:b/>
                <w:b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0A74F66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41C85A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540747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C1E64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DAC303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1C1D86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9823D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781FA0B2" w14:textId="77777777" w:rsidTr="00B22D6C">
        <w:trPr>
          <w:trHeight w:val="261"/>
        </w:trPr>
        <w:tc>
          <w:tcPr>
            <w:tcW w:w="3627" w:type="dxa"/>
          </w:tcPr>
          <w:p w14:paraId="0966ACCD" w14:textId="4482E066" w:rsidR="00E10372" w:rsidRPr="00BB434F" w:rsidRDefault="00E10372" w:rsidP="00E10372">
            <w:pPr>
              <w:spacing w:line="240" w:lineRule="atLeast"/>
              <w:rPr>
                <w:szCs w:val="28"/>
                <w:lang w:val="en-US" w:bidi="th-TH"/>
              </w:rPr>
            </w:pPr>
            <w:r w:rsidRPr="00BB434F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90" w:type="dxa"/>
          </w:tcPr>
          <w:p w14:paraId="42FFF403" w14:textId="26D37B99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DD5257">
              <w:t>1</w:t>
            </w:r>
          </w:p>
        </w:tc>
        <w:tc>
          <w:tcPr>
            <w:tcW w:w="260" w:type="dxa"/>
            <w:vAlign w:val="bottom"/>
          </w:tcPr>
          <w:p w14:paraId="7040F220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695AA11" w14:textId="1CBA943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56D38">
              <w:t>-</w:t>
            </w:r>
          </w:p>
        </w:tc>
        <w:tc>
          <w:tcPr>
            <w:tcW w:w="272" w:type="dxa"/>
            <w:vAlign w:val="bottom"/>
          </w:tcPr>
          <w:p w14:paraId="36AA0C24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0A33C" w14:textId="1B1727C8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022587">
              <w:t>1</w:t>
            </w:r>
          </w:p>
        </w:tc>
        <w:tc>
          <w:tcPr>
            <w:tcW w:w="268" w:type="dxa"/>
            <w:vAlign w:val="bottom"/>
          </w:tcPr>
          <w:p w14:paraId="11A30CB1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72A9840" w14:textId="0A26EF4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56D38">
              <w:t>-</w:t>
            </w:r>
          </w:p>
        </w:tc>
      </w:tr>
      <w:tr w:rsidR="00E10372" w:rsidRPr="003A4BC5" w14:paraId="4C7BA0DC" w14:textId="77777777" w:rsidTr="00B22D6C">
        <w:trPr>
          <w:trHeight w:val="204"/>
        </w:trPr>
        <w:tc>
          <w:tcPr>
            <w:tcW w:w="3627" w:type="dxa"/>
          </w:tcPr>
          <w:p w14:paraId="66DF5BCE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21D1DCBB" w14:textId="1A396C3C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DD5257">
              <w:t>4,227</w:t>
            </w:r>
          </w:p>
        </w:tc>
        <w:tc>
          <w:tcPr>
            <w:tcW w:w="260" w:type="dxa"/>
            <w:vAlign w:val="bottom"/>
          </w:tcPr>
          <w:p w14:paraId="0B0DC52F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A5247FC" w14:textId="049B484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4,704</w:t>
            </w:r>
          </w:p>
        </w:tc>
        <w:tc>
          <w:tcPr>
            <w:tcW w:w="272" w:type="dxa"/>
            <w:vAlign w:val="bottom"/>
          </w:tcPr>
          <w:p w14:paraId="31A052F5" w14:textId="77777777" w:rsidR="00E10372" w:rsidRPr="00956D38" w:rsidRDefault="00E10372" w:rsidP="00E10372"/>
        </w:tc>
        <w:tc>
          <w:tcPr>
            <w:tcW w:w="1281" w:type="dxa"/>
          </w:tcPr>
          <w:p w14:paraId="6E9B549F" w14:textId="625DE6F1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022587">
              <w:t>3,841</w:t>
            </w:r>
          </w:p>
        </w:tc>
        <w:tc>
          <w:tcPr>
            <w:tcW w:w="268" w:type="dxa"/>
            <w:vAlign w:val="bottom"/>
          </w:tcPr>
          <w:p w14:paraId="580A4CE0" w14:textId="77777777" w:rsidR="00E10372" w:rsidRPr="00956D38" w:rsidRDefault="00E10372" w:rsidP="00E10372"/>
        </w:tc>
        <w:tc>
          <w:tcPr>
            <w:tcW w:w="1206" w:type="dxa"/>
            <w:vAlign w:val="bottom"/>
          </w:tcPr>
          <w:p w14:paraId="1E34039F" w14:textId="0FF1956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956D38">
              <w:t>4,607</w:t>
            </w:r>
          </w:p>
        </w:tc>
      </w:tr>
      <w:tr w:rsidR="009E22A2" w:rsidRPr="003A4BC5" w14:paraId="2B410815" w14:textId="77777777" w:rsidTr="002A3F17">
        <w:trPr>
          <w:trHeight w:val="204"/>
        </w:trPr>
        <w:tc>
          <w:tcPr>
            <w:tcW w:w="3627" w:type="dxa"/>
          </w:tcPr>
          <w:p w14:paraId="3DD6F74E" w14:textId="77777777" w:rsidR="009E22A2" w:rsidRPr="002D428D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ADA4DF0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3ECF1E4" w14:textId="77777777" w:rsidR="009E22A2" w:rsidRPr="00796503" w:rsidRDefault="009E22A2" w:rsidP="009E22A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4087B7D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764512" w14:textId="77777777" w:rsidR="009E22A2" w:rsidRPr="00956D38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844BB80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FD9EFEB" w14:textId="77777777" w:rsidR="009E22A2" w:rsidRPr="00956D38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6D60315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721FAA90" w14:textId="77777777" w:rsidTr="002A3F17">
        <w:trPr>
          <w:trHeight w:val="204"/>
        </w:trPr>
        <w:tc>
          <w:tcPr>
            <w:tcW w:w="3627" w:type="dxa"/>
          </w:tcPr>
          <w:p w14:paraId="7E92FB48" w14:textId="5ADD8F73" w:rsidR="009E22A2" w:rsidRPr="002D428D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67BEEC65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27FC69E" w14:textId="77777777" w:rsidR="009E22A2" w:rsidRPr="00796503" w:rsidRDefault="009E22A2" w:rsidP="009E22A2">
            <w:pPr>
              <w:spacing w:line="240" w:lineRule="auto"/>
              <w:rPr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AF372C4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8869B1A" w14:textId="77777777" w:rsidR="009E22A2" w:rsidRPr="00956D38" w:rsidRDefault="009E22A2" w:rsidP="009E22A2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EF8FC61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0F6D71A" w14:textId="77777777" w:rsidR="009E22A2" w:rsidRPr="00956D38" w:rsidRDefault="009E22A2" w:rsidP="009E22A2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8A6CD53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2A3F17" w14:paraId="2E56025C" w14:textId="77777777" w:rsidTr="00B22D6C">
        <w:trPr>
          <w:trHeight w:val="204"/>
        </w:trPr>
        <w:tc>
          <w:tcPr>
            <w:tcW w:w="3627" w:type="dxa"/>
          </w:tcPr>
          <w:p w14:paraId="0CADD540" w14:textId="24890164" w:rsidR="00E10372" w:rsidRPr="00E66865" w:rsidRDefault="00E10372" w:rsidP="00E10372">
            <w:pPr>
              <w:spacing w:line="240" w:lineRule="auto"/>
              <w:rPr>
                <w:szCs w:val="28"/>
                <w:lang w:val="en-US" w:bidi="th-TH"/>
              </w:rPr>
            </w:pPr>
            <w:r w:rsidRPr="00E66865">
              <w:rPr>
                <w:szCs w:val="28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3DABFA9" w14:textId="4B19DB14" w:rsidR="00E10372" w:rsidRPr="00796503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D2F0D">
              <w:t>120</w:t>
            </w:r>
          </w:p>
        </w:tc>
        <w:tc>
          <w:tcPr>
            <w:tcW w:w="260" w:type="dxa"/>
            <w:vAlign w:val="bottom"/>
          </w:tcPr>
          <w:p w14:paraId="79F76DD7" w14:textId="77777777" w:rsidR="00E10372" w:rsidRPr="00796503" w:rsidRDefault="00E10372" w:rsidP="00E1037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43DBAD5" w14:textId="04A5E37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F353C3E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6854FF92" w14:textId="56D7B116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C7BC8">
              <w:t>120</w:t>
            </w:r>
          </w:p>
        </w:tc>
        <w:tc>
          <w:tcPr>
            <w:tcW w:w="268" w:type="dxa"/>
            <w:vAlign w:val="bottom"/>
          </w:tcPr>
          <w:p w14:paraId="1FDD775B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E38A671" w14:textId="7D2E504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rFonts w:cs="Times New Roman"/>
                <w:szCs w:val="22"/>
              </w:rPr>
              <w:t>-</w:t>
            </w:r>
          </w:p>
        </w:tc>
      </w:tr>
      <w:tr w:rsidR="00E10372" w:rsidRPr="003A4BC5" w14:paraId="3D0C572E" w14:textId="77777777" w:rsidTr="00B22D6C">
        <w:trPr>
          <w:trHeight w:val="204"/>
        </w:trPr>
        <w:tc>
          <w:tcPr>
            <w:tcW w:w="3627" w:type="dxa"/>
          </w:tcPr>
          <w:p w14:paraId="46EAF7B7" w14:textId="6967F87A" w:rsidR="00E10372" w:rsidRPr="0097174C" w:rsidRDefault="00E10372" w:rsidP="00E10372">
            <w:pPr>
              <w:spacing w:line="240" w:lineRule="auto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3F2E0704" w14:textId="39F67478" w:rsidR="00E10372" w:rsidRPr="00796503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D2F0D">
              <w:t>-</w:t>
            </w:r>
          </w:p>
        </w:tc>
        <w:tc>
          <w:tcPr>
            <w:tcW w:w="260" w:type="dxa"/>
            <w:vAlign w:val="bottom"/>
          </w:tcPr>
          <w:p w14:paraId="63CFEEA1" w14:textId="77777777" w:rsidR="00E10372" w:rsidRPr="00796503" w:rsidRDefault="00E10372" w:rsidP="00E1037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B028FF3" w14:textId="7D1A9DF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rFonts w:cs="Times New Roman"/>
                <w:szCs w:val="22"/>
              </w:rPr>
              <w:t>48</w:t>
            </w:r>
          </w:p>
        </w:tc>
        <w:tc>
          <w:tcPr>
            <w:tcW w:w="272" w:type="dxa"/>
            <w:vAlign w:val="bottom"/>
          </w:tcPr>
          <w:p w14:paraId="6C59219C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326B50B0" w14:textId="2BB187E4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C7BC8">
              <w:t>-</w:t>
            </w:r>
          </w:p>
        </w:tc>
        <w:tc>
          <w:tcPr>
            <w:tcW w:w="268" w:type="dxa"/>
            <w:vAlign w:val="bottom"/>
          </w:tcPr>
          <w:p w14:paraId="5A0342E2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A29B4DD" w14:textId="728CBD2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956D38">
              <w:t>46</w:t>
            </w:r>
          </w:p>
        </w:tc>
      </w:tr>
      <w:tr w:rsidR="00E10372" w:rsidRPr="003A4BC5" w14:paraId="179ACE91" w14:textId="77777777" w:rsidTr="00B22D6C">
        <w:trPr>
          <w:trHeight w:val="204"/>
        </w:trPr>
        <w:tc>
          <w:tcPr>
            <w:tcW w:w="3627" w:type="dxa"/>
          </w:tcPr>
          <w:p w14:paraId="0A5E5EB8" w14:textId="260682FE" w:rsidR="00E10372" w:rsidRPr="0097174C" w:rsidRDefault="00E10372" w:rsidP="00E10372">
            <w:pPr>
              <w:spacing w:line="240" w:lineRule="auto"/>
              <w:rPr>
                <w:rFonts w:cs="Times New Roman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61647B01" w14:textId="3EDEF024" w:rsidR="00E10372" w:rsidRPr="00796503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D2F0D">
              <w:t>2,098</w:t>
            </w:r>
          </w:p>
        </w:tc>
        <w:tc>
          <w:tcPr>
            <w:tcW w:w="260" w:type="dxa"/>
            <w:vAlign w:val="bottom"/>
          </w:tcPr>
          <w:p w14:paraId="66CFBE1C" w14:textId="77777777" w:rsidR="00E10372" w:rsidRPr="00796503" w:rsidRDefault="00E10372" w:rsidP="00E1037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ABD35D4" w14:textId="099A988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rFonts w:cs="Times New Roman"/>
                <w:szCs w:val="22"/>
              </w:rPr>
              <w:t>1,820</w:t>
            </w:r>
          </w:p>
        </w:tc>
        <w:tc>
          <w:tcPr>
            <w:tcW w:w="272" w:type="dxa"/>
            <w:vAlign w:val="bottom"/>
          </w:tcPr>
          <w:p w14:paraId="57C6D0F1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14A9FF8" w14:textId="54B6F9B6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C7BC8">
              <w:t>1,938</w:t>
            </w:r>
          </w:p>
        </w:tc>
        <w:tc>
          <w:tcPr>
            <w:tcW w:w="268" w:type="dxa"/>
            <w:vAlign w:val="bottom"/>
          </w:tcPr>
          <w:p w14:paraId="26E7AE95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1215A88" w14:textId="618C59F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956D38">
              <w:t>1,463</w:t>
            </w:r>
          </w:p>
        </w:tc>
      </w:tr>
      <w:tr w:rsidR="00E10372" w:rsidRPr="003A4BC5" w14:paraId="6E6E34C4" w14:textId="77777777" w:rsidTr="00B22D6C">
        <w:trPr>
          <w:trHeight w:val="204"/>
        </w:trPr>
        <w:tc>
          <w:tcPr>
            <w:tcW w:w="3627" w:type="dxa"/>
          </w:tcPr>
          <w:p w14:paraId="6357F8D0" w14:textId="1D7AC181" w:rsidR="00E10372" w:rsidRPr="00F6655C" w:rsidRDefault="00E10372" w:rsidP="00E10372">
            <w:pPr>
              <w:spacing w:line="240" w:lineRule="auto"/>
              <w:rPr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40F12B7D" w14:textId="2BC30D96" w:rsidR="00E10372" w:rsidRPr="00796503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D2F0D">
              <w:t>4</w:t>
            </w:r>
          </w:p>
        </w:tc>
        <w:tc>
          <w:tcPr>
            <w:tcW w:w="260" w:type="dxa"/>
            <w:vAlign w:val="bottom"/>
          </w:tcPr>
          <w:p w14:paraId="7F1E31C6" w14:textId="77777777" w:rsidR="00E10372" w:rsidRPr="00796503" w:rsidRDefault="00E10372" w:rsidP="00E1037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4687131" w14:textId="3AD1697E" w:rsidR="00E10372" w:rsidRPr="00E10372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5CB2CCE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E82CA08" w14:textId="511EE72C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C7BC8">
              <w:t>4</w:t>
            </w:r>
          </w:p>
        </w:tc>
        <w:tc>
          <w:tcPr>
            <w:tcW w:w="268" w:type="dxa"/>
            <w:vAlign w:val="bottom"/>
          </w:tcPr>
          <w:p w14:paraId="4A8D5DA9" w14:textId="77777777" w:rsidR="00E10372" w:rsidRPr="00956D38" w:rsidRDefault="00E10372" w:rsidP="00E1037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C4F048C" w14:textId="1171BEC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9E22A2" w:rsidRPr="003A4BC5" w14:paraId="06BAA886" w14:textId="77777777" w:rsidTr="002A3F17">
        <w:trPr>
          <w:trHeight w:val="204"/>
        </w:trPr>
        <w:tc>
          <w:tcPr>
            <w:tcW w:w="3627" w:type="dxa"/>
          </w:tcPr>
          <w:p w14:paraId="66B3E81D" w14:textId="77777777" w:rsidR="009E22A2" w:rsidRPr="002D428D" w:rsidRDefault="009E22A2" w:rsidP="009E22A2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EDC8CA9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E0CE6FF" w14:textId="77777777" w:rsidR="009E22A2" w:rsidRPr="00796503" w:rsidRDefault="009E22A2" w:rsidP="009E22A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0066F93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1F310F4" w14:textId="77777777" w:rsidR="009E22A2" w:rsidRPr="00956D38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DE1D1B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80F850D" w14:textId="77777777" w:rsidR="009E22A2" w:rsidRPr="00956D38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670214F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14ED425A" w14:textId="77777777" w:rsidTr="002A3F17">
        <w:trPr>
          <w:trHeight w:val="261"/>
        </w:trPr>
        <w:tc>
          <w:tcPr>
            <w:tcW w:w="3627" w:type="dxa"/>
          </w:tcPr>
          <w:p w14:paraId="78DFE418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403E5E16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33AC4517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2E347B0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4421DF5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783EC96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B181341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5A77982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572AD251" w14:textId="77777777" w:rsidTr="002A3F17">
        <w:trPr>
          <w:trHeight w:val="276"/>
        </w:trPr>
        <w:tc>
          <w:tcPr>
            <w:tcW w:w="3627" w:type="dxa"/>
          </w:tcPr>
          <w:p w14:paraId="6D172D2A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2D2CA67C" w14:textId="4011F299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E813ED">
              <w:t>9,878</w:t>
            </w:r>
          </w:p>
        </w:tc>
        <w:tc>
          <w:tcPr>
            <w:tcW w:w="260" w:type="dxa"/>
            <w:vAlign w:val="bottom"/>
          </w:tcPr>
          <w:p w14:paraId="24FBB133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66C9B64F" w14:textId="048C7AE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4,109</w:t>
            </w:r>
          </w:p>
        </w:tc>
        <w:tc>
          <w:tcPr>
            <w:tcW w:w="272" w:type="dxa"/>
            <w:vAlign w:val="bottom"/>
          </w:tcPr>
          <w:p w14:paraId="6363EB29" w14:textId="77777777" w:rsidR="00E10372" w:rsidRPr="00956D38" w:rsidRDefault="00E10372" w:rsidP="00E10372"/>
        </w:tc>
        <w:tc>
          <w:tcPr>
            <w:tcW w:w="1281" w:type="dxa"/>
          </w:tcPr>
          <w:p w14:paraId="0B416468" w14:textId="47BDF508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83B69">
              <w:t>9,878</w:t>
            </w:r>
          </w:p>
        </w:tc>
        <w:tc>
          <w:tcPr>
            <w:tcW w:w="268" w:type="dxa"/>
            <w:vAlign w:val="bottom"/>
          </w:tcPr>
          <w:p w14:paraId="66B59B75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019C1C0" w14:textId="087FE90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4,109</w:t>
            </w:r>
          </w:p>
        </w:tc>
      </w:tr>
      <w:tr w:rsidR="00E10372" w:rsidRPr="003A4BC5" w14:paraId="55F71E2A" w14:textId="77777777" w:rsidTr="002A3F17">
        <w:trPr>
          <w:trHeight w:val="246"/>
        </w:trPr>
        <w:tc>
          <w:tcPr>
            <w:tcW w:w="3627" w:type="dxa"/>
          </w:tcPr>
          <w:p w14:paraId="20D35906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670B0EB9" w14:textId="0B94B46C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E813ED">
              <w:t>208</w:t>
            </w:r>
          </w:p>
        </w:tc>
        <w:tc>
          <w:tcPr>
            <w:tcW w:w="260" w:type="dxa"/>
            <w:vAlign w:val="bottom"/>
          </w:tcPr>
          <w:p w14:paraId="2E40BD5A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4ACFFFD" w14:textId="689FDCE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82</w:t>
            </w:r>
          </w:p>
        </w:tc>
        <w:tc>
          <w:tcPr>
            <w:tcW w:w="272" w:type="dxa"/>
            <w:vAlign w:val="bottom"/>
          </w:tcPr>
          <w:p w14:paraId="7BE53BA9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42ECFC9" w14:textId="5D6E134A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83B69">
              <w:t>208</w:t>
            </w:r>
          </w:p>
        </w:tc>
        <w:tc>
          <w:tcPr>
            <w:tcW w:w="268" w:type="dxa"/>
            <w:vAlign w:val="bottom"/>
          </w:tcPr>
          <w:p w14:paraId="32E62292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1C8F8A1" w14:textId="7DD672F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82</w:t>
            </w:r>
          </w:p>
        </w:tc>
      </w:tr>
      <w:tr w:rsidR="009E22A2" w:rsidRPr="003A4BC5" w14:paraId="38E85ACF" w14:textId="77777777" w:rsidTr="002A3F17">
        <w:trPr>
          <w:trHeight w:val="204"/>
        </w:trPr>
        <w:tc>
          <w:tcPr>
            <w:tcW w:w="3627" w:type="dxa"/>
          </w:tcPr>
          <w:p w14:paraId="044D1DC2" w14:textId="77777777" w:rsidR="009E22A2" w:rsidRPr="0097174C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D7B4F8E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EA7B748" w14:textId="77777777" w:rsidR="009E22A2" w:rsidRPr="00796503" w:rsidRDefault="009E22A2" w:rsidP="009E22A2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32EFD94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CC2E7FD" w14:textId="77777777" w:rsidR="009E22A2" w:rsidRPr="00956D38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C4AAADA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17895426" w14:textId="77777777" w:rsidR="009E22A2" w:rsidRPr="00956D38" w:rsidRDefault="009E22A2" w:rsidP="009E22A2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206" w:type="dxa"/>
            <w:vAlign w:val="bottom"/>
          </w:tcPr>
          <w:p w14:paraId="0A6DFF50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77E2690B" w14:textId="77777777" w:rsidTr="002A3F17">
        <w:trPr>
          <w:trHeight w:val="276"/>
        </w:trPr>
        <w:tc>
          <w:tcPr>
            <w:tcW w:w="3627" w:type="dxa"/>
          </w:tcPr>
          <w:p w14:paraId="44F07A43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588F259E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6A310F8" w14:textId="77777777" w:rsidR="009E22A2" w:rsidRPr="00796503" w:rsidRDefault="009E22A2" w:rsidP="009E22A2">
            <w:pPr>
              <w:rPr>
                <w:i/>
                <w:iCs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8CEA328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A55FDAF" w14:textId="77777777" w:rsidR="009E22A2" w:rsidRPr="00956D38" w:rsidRDefault="009E22A2" w:rsidP="009E22A2">
            <w:pPr>
              <w:rPr>
                <w:i/>
                <w:iCs/>
              </w:rPr>
            </w:pPr>
          </w:p>
        </w:tc>
        <w:tc>
          <w:tcPr>
            <w:tcW w:w="1281" w:type="dxa"/>
            <w:vAlign w:val="bottom"/>
          </w:tcPr>
          <w:p w14:paraId="7FF21FB3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6B72345" w14:textId="77777777" w:rsidR="009E22A2" w:rsidRPr="00956D38" w:rsidRDefault="009E22A2" w:rsidP="009E22A2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3AD0D0AE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135BEFE8" w14:textId="77777777" w:rsidTr="00B22D6C">
        <w:trPr>
          <w:trHeight w:val="261"/>
        </w:trPr>
        <w:tc>
          <w:tcPr>
            <w:tcW w:w="3627" w:type="dxa"/>
          </w:tcPr>
          <w:p w14:paraId="43E4AFED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373DE459" w14:textId="70571F63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5A275A">
              <w:t>-</w:t>
            </w:r>
          </w:p>
        </w:tc>
        <w:tc>
          <w:tcPr>
            <w:tcW w:w="260" w:type="dxa"/>
            <w:vAlign w:val="bottom"/>
          </w:tcPr>
          <w:p w14:paraId="5C6E0E96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5326BAF" w14:textId="382EDD6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A59CE38" w14:textId="77777777" w:rsidR="00E10372" w:rsidRPr="00956D38" w:rsidRDefault="00E10372" w:rsidP="00E10372"/>
        </w:tc>
        <w:tc>
          <w:tcPr>
            <w:tcW w:w="1281" w:type="dxa"/>
          </w:tcPr>
          <w:p w14:paraId="62493CA4" w14:textId="0EAD412A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2915AD">
              <w:t>544</w:t>
            </w:r>
          </w:p>
        </w:tc>
        <w:tc>
          <w:tcPr>
            <w:tcW w:w="268" w:type="dxa"/>
            <w:vAlign w:val="bottom"/>
          </w:tcPr>
          <w:p w14:paraId="2EA85AFD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BB7559C" w14:textId="4180BFC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rPr>
                <w:lang w:val="en-US" w:bidi="th-TH"/>
              </w:rPr>
              <w:t>-</w:t>
            </w:r>
          </w:p>
        </w:tc>
      </w:tr>
      <w:tr w:rsidR="00E10372" w:rsidRPr="003A4BC5" w14:paraId="60090C22" w14:textId="77777777" w:rsidTr="00B22D6C">
        <w:trPr>
          <w:trHeight w:val="261"/>
        </w:trPr>
        <w:tc>
          <w:tcPr>
            <w:tcW w:w="3627" w:type="dxa"/>
          </w:tcPr>
          <w:p w14:paraId="490F4D87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6B1E215C" w14:textId="595C17AB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5A275A">
              <w:t>-</w:t>
            </w:r>
          </w:p>
        </w:tc>
        <w:tc>
          <w:tcPr>
            <w:tcW w:w="260" w:type="dxa"/>
            <w:vAlign w:val="bottom"/>
          </w:tcPr>
          <w:p w14:paraId="7DF2C725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5CED90A" w14:textId="1548ED6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B69458D" w14:textId="77777777" w:rsidR="00E10372" w:rsidRPr="00956D38" w:rsidRDefault="00E10372" w:rsidP="00E10372"/>
        </w:tc>
        <w:tc>
          <w:tcPr>
            <w:tcW w:w="1281" w:type="dxa"/>
          </w:tcPr>
          <w:p w14:paraId="209E01CC" w14:textId="27A996F1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915AD">
              <w:t>1,145</w:t>
            </w:r>
          </w:p>
        </w:tc>
        <w:tc>
          <w:tcPr>
            <w:tcW w:w="268" w:type="dxa"/>
            <w:vAlign w:val="bottom"/>
          </w:tcPr>
          <w:p w14:paraId="68B7C533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D152A6A" w14:textId="527605DF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30,987</w:t>
            </w:r>
          </w:p>
        </w:tc>
      </w:tr>
      <w:tr w:rsidR="00E10372" w:rsidRPr="003A4BC5" w14:paraId="49723B68" w14:textId="77777777" w:rsidTr="00B22D6C">
        <w:trPr>
          <w:trHeight w:val="276"/>
        </w:trPr>
        <w:tc>
          <w:tcPr>
            <w:tcW w:w="3627" w:type="dxa"/>
          </w:tcPr>
          <w:p w14:paraId="56235648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</w:tcPr>
          <w:p w14:paraId="24B1F182" w14:textId="3D04DAF4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5A275A">
              <w:t>-</w:t>
            </w:r>
          </w:p>
        </w:tc>
        <w:tc>
          <w:tcPr>
            <w:tcW w:w="260" w:type="dxa"/>
            <w:vAlign w:val="bottom"/>
          </w:tcPr>
          <w:p w14:paraId="598ACA89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C88E075" w14:textId="196580B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A17B78D" w14:textId="77777777" w:rsidR="00E10372" w:rsidRPr="00956D38" w:rsidRDefault="00E10372" w:rsidP="00E10372"/>
        </w:tc>
        <w:tc>
          <w:tcPr>
            <w:tcW w:w="1281" w:type="dxa"/>
          </w:tcPr>
          <w:p w14:paraId="2AE98E44" w14:textId="3010553F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915AD">
              <w:t>2,448</w:t>
            </w:r>
          </w:p>
        </w:tc>
        <w:tc>
          <w:tcPr>
            <w:tcW w:w="268" w:type="dxa"/>
            <w:vAlign w:val="bottom"/>
          </w:tcPr>
          <w:p w14:paraId="5D038BB6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C13AA1E" w14:textId="2AE3BE4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2,310</w:t>
            </w:r>
          </w:p>
        </w:tc>
      </w:tr>
      <w:tr w:rsidR="00E10372" w:rsidRPr="003A4BC5" w14:paraId="3E4C9FE9" w14:textId="77777777" w:rsidTr="00B22D6C">
        <w:trPr>
          <w:trHeight w:val="261"/>
        </w:trPr>
        <w:tc>
          <w:tcPr>
            <w:tcW w:w="3627" w:type="dxa"/>
          </w:tcPr>
          <w:p w14:paraId="3E5DDE05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</w:tcPr>
          <w:p w14:paraId="321B4C78" w14:textId="7E50A8B1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5A275A">
              <w:t>-</w:t>
            </w:r>
          </w:p>
        </w:tc>
        <w:tc>
          <w:tcPr>
            <w:tcW w:w="260" w:type="dxa"/>
            <w:vAlign w:val="bottom"/>
          </w:tcPr>
          <w:p w14:paraId="5C516B96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A994B16" w14:textId="6535FB5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5E24C8E" w14:textId="77777777" w:rsidR="00E10372" w:rsidRPr="00956D38" w:rsidRDefault="00E10372" w:rsidP="00E10372"/>
        </w:tc>
        <w:tc>
          <w:tcPr>
            <w:tcW w:w="1281" w:type="dxa"/>
          </w:tcPr>
          <w:p w14:paraId="759FBAF3" w14:textId="7DA3267A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915AD">
              <w:t>2,281</w:t>
            </w:r>
          </w:p>
        </w:tc>
        <w:tc>
          <w:tcPr>
            <w:tcW w:w="268" w:type="dxa"/>
            <w:vAlign w:val="bottom"/>
          </w:tcPr>
          <w:p w14:paraId="0BD3F48A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5D591A23" w14:textId="7A464B11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2,741</w:t>
            </w:r>
          </w:p>
        </w:tc>
      </w:tr>
      <w:tr w:rsidR="00E10372" w:rsidRPr="003A4BC5" w14:paraId="740EEF80" w14:textId="77777777" w:rsidTr="00B22D6C">
        <w:trPr>
          <w:trHeight w:val="261"/>
        </w:trPr>
        <w:tc>
          <w:tcPr>
            <w:tcW w:w="3627" w:type="dxa"/>
          </w:tcPr>
          <w:p w14:paraId="1C9F7667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2C8E0F35" w14:textId="77647746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5A275A">
              <w:t>-</w:t>
            </w:r>
          </w:p>
        </w:tc>
        <w:tc>
          <w:tcPr>
            <w:tcW w:w="260" w:type="dxa"/>
            <w:vAlign w:val="bottom"/>
          </w:tcPr>
          <w:p w14:paraId="60EA2A29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26052CB" w14:textId="3E058E69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454FECE" w14:textId="77777777" w:rsidR="00E10372" w:rsidRPr="00956D38" w:rsidRDefault="00E10372" w:rsidP="00E10372"/>
        </w:tc>
        <w:tc>
          <w:tcPr>
            <w:tcW w:w="1281" w:type="dxa"/>
          </w:tcPr>
          <w:p w14:paraId="1BBFDC23" w14:textId="7708194B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2915AD">
              <w:t>12</w:t>
            </w:r>
          </w:p>
        </w:tc>
        <w:tc>
          <w:tcPr>
            <w:tcW w:w="268" w:type="dxa"/>
            <w:vAlign w:val="bottom"/>
          </w:tcPr>
          <w:p w14:paraId="2A6CE024" w14:textId="77777777" w:rsidR="00E10372" w:rsidRPr="00956D38" w:rsidRDefault="00E10372" w:rsidP="00E10372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2DDF8C1D" w14:textId="7EF21C1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58</w:t>
            </w:r>
          </w:p>
        </w:tc>
      </w:tr>
      <w:tr w:rsidR="009E22A2" w:rsidRPr="003A4BC5" w14:paraId="5E6A7767" w14:textId="77777777" w:rsidTr="002A3F17">
        <w:trPr>
          <w:trHeight w:val="73"/>
        </w:trPr>
        <w:tc>
          <w:tcPr>
            <w:tcW w:w="3627" w:type="dxa"/>
          </w:tcPr>
          <w:p w14:paraId="4F516EB0" w14:textId="77777777" w:rsidR="009E22A2" w:rsidRPr="002D428D" w:rsidRDefault="009E22A2" w:rsidP="009E22A2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21040F0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497F959" w14:textId="77777777" w:rsidR="009E22A2" w:rsidRPr="00796503" w:rsidRDefault="009E22A2" w:rsidP="009E22A2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545B416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E1A77ED" w14:textId="77777777" w:rsidR="009E22A2" w:rsidRPr="00796503" w:rsidRDefault="009E22A2" w:rsidP="009E22A2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81" w:type="dxa"/>
          </w:tcPr>
          <w:p w14:paraId="487780F6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2B9B2A3F" w14:textId="77777777" w:rsidR="009E22A2" w:rsidRPr="00796503" w:rsidRDefault="009E22A2" w:rsidP="009E22A2">
            <w:pPr>
              <w:tabs>
                <w:tab w:val="decimal" w:pos="560"/>
                <w:tab w:val="decimal" w:pos="946"/>
              </w:tabs>
              <w:rPr>
                <w:sz w:val="4"/>
                <w:szCs w:val="4"/>
                <w:highlight w:val="yellow"/>
              </w:rPr>
            </w:pPr>
          </w:p>
        </w:tc>
        <w:tc>
          <w:tcPr>
            <w:tcW w:w="1206" w:type="dxa"/>
          </w:tcPr>
          <w:p w14:paraId="7AB0744C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</w:tr>
      <w:tr w:rsidR="009E22A2" w:rsidRPr="002A3F17" w14:paraId="51C7E5EF" w14:textId="77777777" w:rsidTr="002A3F17">
        <w:trPr>
          <w:trHeight w:val="261"/>
        </w:trPr>
        <w:tc>
          <w:tcPr>
            <w:tcW w:w="3627" w:type="dxa"/>
          </w:tcPr>
          <w:p w14:paraId="4F9B8A33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1D11A743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94A7BEC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980EA9F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1B5A016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5FCB7363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1B167F80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4925FF81" w14:textId="77777777" w:rsidR="009E22A2" w:rsidRPr="00796503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E10372" w:rsidRPr="003A4BC5" w14:paraId="6BD50214" w14:textId="77777777" w:rsidTr="002A3F17">
        <w:trPr>
          <w:trHeight w:val="261"/>
        </w:trPr>
        <w:tc>
          <w:tcPr>
            <w:tcW w:w="3627" w:type="dxa"/>
          </w:tcPr>
          <w:p w14:paraId="7CCCD524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919C5AE" w14:textId="63DA3FD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362,871</w:t>
            </w:r>
          </w:p>
        </w:tc>
        <w:tc>
          <w:tcPr>
            <w:tcW w:w="260" w:type="dxa"/>
            <w:vAlign w:val="bottom"/>
          </w:tcPr>
          <w:p w14:paraId="4CC18AF0" w14:textId="77777777" w:rsidR="00E10372" w:rsidRPr="00796503" w:rsidRDefault="00E10372" w:rsidP="00E10372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37FBF427" w14:textId="47617C6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483,020</w:t>
            </w:r>
          </w:p>
        </w:tc>
        <w:tc>
          <w:tcPr>
            <w:tcW w:w="272" w:type="dxa"/>
            <w:vAlign w:val="bottom"/>
          </w:tcPr>
          <w:p w14:paraId="57D24346" w14:textId="77777777" w:rsidR="00E10372" w:rsidRPr="00956D38" w:rsidRDefault="00E10372" w:rsidP="00E10372"/>
        </w:tc>
        <w:tc>
          <w:tcPr>
            <w:tcW w:w="1281" w:type="dxa"/>
          </w:tcPr>
          <w:p w14:paraId="386BBCBB" w14:textId="01987849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285,578</w:t>
            </w:r>
          </w:p>
        </w:tc>
        <w:tc>
          <w:tcPr>
            <w:tcW w:w="268" w:type="dxa"/>
            <w:vAlign w:val="bottom"/>
          </w:tcPr>
          <w:p w14:paraId="183425C8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239A26F3" w14:textId="20657469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382,638</w:t>
            </w:r>
          </w:p>
        </w:tc>
      </w:tr>
      <w:tr w:rsidR="00E10372" w:rsidRPr="003A4BC5" w14:paraId="73E4373B" w14:textId="77777777" w:rsidTr="002A3F17">
        <w:trPr>
          <w:trHeight w:val="276"/>
        </w:trPr>
        <w:tc>
          <w:tcPr>
            <w:tcW w:w="3627" w:type="dxa"/>
          </w:tcPr>
          <w:p w14:paraId="65BDB63E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A0567D4" w14:textId="46CFFF5C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86,482</w:t>
            </w:r>
          </w:p>
        </w:tc>
        <w:tc>
          <w:tcPr>
            <w:tcW w:w="260" w:type="dxa"/>
            <w:vAlign w:val="bottom"/>
          </w:tcPr>
          <w:p w14:paraId="7C6CFACA" w14:textId="77777777" w:rsidR="00E10372" w:rsidRPr="00796503" w:rsidRDefault="00E10372" w:rsidP="00E10372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BDE2239" w14:textId="5777A176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151,944</w:t>
            </w:r>
          </w:p>
        </w:tc>
        <w:tc>
          <w:tcPr>
            <w:tcW w:w="272" w:type="dxa"/>
            <w:vAlign w:val="bottom"/>
          </w:tcPr>
          <w:p w14:paraId="13D3D4E1" w14:textId="77777777" w:rsidR="00E10372" w:rsidRPr="00956D38" w:rsidRDefault="00E10372" w:rsidP="00E10372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09A6C11" w14:textId="500CC301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71,736</w:t>
            </w:r>
          </w:p>
        </w:tc>
        <w:tc>
          <w:tcPr>
            <w:tcW w:w="268" w:type="dxa"/>
            <w:vAlign w:val="bottom"/>
          </w:tcPr>
          <w:p w14:paraId="7F30A815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8AD1AA7" w14:textId="50EC634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123,078</w:t>
            </w:r>
          </w:p>
        </w:tc>
      </w:tr>
      <w:tr w:rsidR="00E10372" w:rsidRPr="00AD7F2B" w14:paraId="079624EA" w14:textId="77777777" w:rsidTr="002A3F17">
        <w:trPr>
          <w:trHeight w:val="261"/>
        </w:trPr>
        <w:tc>
          <w:tcPr>
            <w:tcW w:w="3627" w:type="dxa"/>
          </w:tcPr>
          <w:p w14:paraId="0385E1F0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4239603F" w14:textId="3484479C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179</w:t>
            </w:r>
          </w:p>
        </w:tc>
        <w:tc>
          <w:tcPr>
            <w:tcW w:w="260" w:type="dxa"/>
            <w:vAlign w:val="bottom"/>
          </w:tcPr>
          <w:p w14:paraId="2E2E233C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B0A802D" w14:textId="096E9309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956D38">
              <w:rPr>
                <w:lang w:val="en-US" w:bidi="th-TH"/>
              </w:rPr>
              <w:t>64</w:t>
            </w:r>
          </w:p>
        </w:tc>
        <w:tc>
          <w:tcPr>
            <w:tcW w:w="272" w:type="dxa"/>
            <w:vAlign w:val="bottom"/>
          </w:tcPr>
          <w:p w14:paraId="1CE40DD9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3F40CF4" w14:textId="22369BA1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179</w:t>
            </w:r>
          </w:p>
        </w:tc>
        <w:tc>
          <w:tcPr>
            <w:tcW w:w="268" w:type="dxa"/>
            <w:vAlign w:val="bottom"/>
          </w:tcPr>
          <w:p w14:paraId="74A1E5A6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F3F8A3" w14:textId="41171C26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64</w:t>
            </w:r>
          </w:p>
        </w:tc>
      </w:tr>
      <w:tr w:rsidR="00E10372" w:rsidRPr="003A4BC5" w14:paraId="2C6B1DF0" w14:textId="77777777" w:rsidTr="002A3F17">
        <w:trPr>
          <w:trHeight w:val="261"/>
        </w:trPr>
        <w:tc>
          <w:tcPr>
            <w:tcW w:w="3627" w:type="dxa"/>
          </w:tcPr>
          <w:p w14:paraId="2612D21E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3B13A0B5" w14:textId="51BC07AF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770</w:t>
            </w:r>
          </w:p>
        </w:tc>
        <w:tc>
          <w:tcPr>
            <w:tcW w:w="260" w:type="dxa"/>
            <w:vAlign w:val="bottom"/>
          </w:tcPr>
          <w:p w14:paraId="7B0905D9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4323FEF" w14:textId="202086BF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801</w:t>
            </w:r>
          </w:p>
        </w:tc>
        <w:tc>
          <w:tcPr>
            <w:tcW w:w="272" w:type="dxa"/>
            <w:vAlign w:val="bottom"/>
          </w:tcPr>
          <w:p w14:paraId="36CB6F18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571B932" w14:textId="45B6BB6A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644</w:t>
            </w:r>
          </w:p>
        </w:tc>
        <w:tc>
          <w:tcPr>
            <w:tcW w:w="268" w:type="dxa"/>
            <w:vAlign w:val="bottom"/>
          </w:tcPr>
          <w:p w14:paraId="66DA85F5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6851FD31" w14:textId="7A87E251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667</w:t>
            </w:r>
          </w:p>
        </w:tc>
      </w:tr>
      <w:tr w:rsidR="00E10372" w:rsidRPr="003A4BC5" w14:paraId="440EDBAC" w14:textId="77777777" w:rsidTr="002A3F17">
        <w:trPr>
          <w:trHeight w:val="261"/>
        </w:trPr>
        <w:tc>
          <w:tcPr>
            <w:tcW w:w="3627" w:type="dxa"/>
          </w:tcPr>
          <w:p w14:paraId="24685190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510DBED4" w14:textId="357FA083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2,511</w:t>
            </w:r>
          </w:p>
        </w:tc>
        <w:tc>
          <w:tcPr>
            <w:tcW w:w="260" w:type="dxa"/>
            <w:vAlign w:val="bottom"/>
          </w:tcPr>
          <w:p w14:paraId="175EA9BA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5A20ED4" w14:textId="6219DDE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3,091</w:t>
            </w:r>
          </w:p>
        </w:tc>
        <w:tc>
          <w:tcPr>
            <w:tcW w:w="272" w:type="dxa"/>
            <w:vAlign w:val="bottom"/>
          </w:tcPr>
          <w:p w14:paraId="551F8EB7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6B2E90F" w14:textId="60DAD3EF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2,000</w:t>
            </w:r>
          </w:p>
        </w:tc>
        <w:tc>
          <w:tcPr>
            <w:tcW w:w="268" w:type="dxa"/>
            <w:vAlign w:val="bottom"/>
          </w:tcPr>
          <w:p w14:paraId="08A3B17B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ADC64AC" w14:textId="3B20533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1,878</w:t>
            </w:r>
          </w:p>
        </w:tc>
      </w:tr>
      <w:tr w:rsidR="00E10372" w:rsidRPr="00AD7F2B" w14:paraId="6675A7A3" w14:textId="77777777" w:rsidTr="002A3F17">
        <w:trPr>
          <w:trHeight w:val="261"/>
        </w:trPr>
        <w:tc>
          <w:tcPr>
            <w:tcW w:w="3627" w:type="dxa"/>
          </w:tcPr>
          <w:p w14:paraId="090E3060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00629305" w14:textId="7C3D968E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8B5D1B">
              <w:t>4,316</w:t>
            </w:r>
          </w:p>
        </w:tc>
        <w:tc>
          <w:tcPr>
            <w:tcW w:w="260" w:type="dxa"/>
            <w:vAlign w:val="bottom"/>
          </w:tcPr>
          <w:p w14:paraId="60AEC682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C026310" w14:textId="58E1550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2,829</w:t>
            </w:r>
          </w:p>
        </w:tc>
        <w:tc>
          <w:tcPr>
            <w:tcW w:w="272" w:type="dxa"/>
            <w:vAlign w:val="bottom"/>
          </w:tcPr>
          <w:p w14:paraId="729F2C02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F6848B4" w14:textId="3FD9C810" w:rsidR="00E10372" w:rsidRPr="00956D38" w:rsidRDefault="00E10372" w:rsidP="00E1037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B32986">
              <w:t>1,952</w:t>
            </w:r>
          </w:p>
        </w:tc>
        <w:tc>
          <w:tcPr>
            <w:tcW w:w="268" w:type="dxa"/>
            <w:vAlign w:val="bottom"/>
          </w:tcPr>
          <w:p w14:paraId="3EBA0485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4C4813" w14:textId="1711326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998</w:t>
            </w:r>
          </w:p>
        </w:tc>
      </w:tr>
    </w:tbl>
    <w:p w14:paraId="4C872E27" w14:textId="600F3211" w:rsidR="002A3F17" w:rsidRDefault="002A3F17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4200A2F9" w14:textId="4B690991" w:rsidR="00E66865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7A0DD57" w14:textId="77777777" w:rsidR="00E10372" w:rsidRDefault="00E10372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52B3A5B" w14:textId="77777777" w:rsidR="00E66865" w:rsidRPr="002A3F17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tbl>
      <w:tblPr>
        <w:tblW w:w="94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49"/>
        <w:gridCol w:w="1188"/>
        <w:gridCol w:w="261"/>
        <w:gridCol w:w="1205"/>
        <w:gridCol w:w="272"/>
        <w:gridCol w:w="1280"/>
        <w:gridCol w:w="268"/>
        <w:gridCol w:w="1202"/>
      </w:tblGrid>
      <w:tr w:rsidR="00C00769" w:rsidRPr="003A4BC5" w14:paraId="16093383" w14:textId="77777777" w:rsidTr="00E66865">
        <w:trPr>
          <w:trHeight w:val="509"/>
        </w:trPr>
        <w:tc>
          <w:tcPr>
            <w:tcW w:w="3749" w:type="dxa"/>
          </w:tcPr>
          <w:p w14:paraId="5463133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77E5DD8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486F8F9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7AE4FCF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0" w:type="dxa"/>
            <w:gridSpan w:val="3"/>
          </w:tcPr>
          <w:p w14:paraId="3DC9201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67DFF6BA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1121BF48" w14:textId="77777777" w:rsidTr="00E66865">
        <w:trPr>
          <w:trHeight w:val="249"/>
        </w:trPr>
        <w:tc>
          <w:tcPr>
            <w:tcW w:w="3749" w:type="dxa"/>
          </w:tcPr>
          <w:p w14:paraId="7A09D851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66BC9050" w14:textId="6DE0D457" w:rsidR="00C00769" w:rsidRPr="008F4A6E" w:rsidRDefault="00796503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nine</w:t>
            </w:r>
            <w:r w:rsidR="00C00769"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 w:rsidR="00C00769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6AF934B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0" w:type="dxa"/>
            <w:gridSpan w:val="3"/>
          </w:tcPr>
          <w:p w14:paraId="756725CA" w14:textId="5C185603" w:rsidR="00C00769" w:rsidRPr="0097174C" w:rsidRDefault="00796503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nine</w:t>
            </w:r>
            <w:r w:rsidR="00C00769"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 w:rsidR="00C00769"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C00769" w:rsidRPr="003A4BC5" w14:paraId="189E550D" w14:textId="77777777" w:rsidTr="00E66865">
        <w:trPr>
          <w:trHeight w:val="249"/>
        </w:trPr>
        <w:tc>
          <w:tcPr>
            <w:tcW w:w="3749" w:type="dxa"/>
          </w:tcPr>
          <w:p w14:paraId="56B3DB3C" w14:textId="77777777" w:rsidR="00C00769" w:rsidRPr="0097174C" w:rsidRDefault="00C00769" w:rsidP="00B55705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88" w:type="dxa"/>
          </w:tcPr>
          <w:p w14:paraId="4CEE81D6" w14:textId="4E457CDE" w:rsidR="00C00769" w:rsidRPr="009D429A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9E22A2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1" w:type="dxa"/>
          </w:tcPr>
          <w:p w14:paraId="74F7BDF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5" w:type="dxa"/>
          </w:tcPr>
          <w:p w14:paraId="5F3EA02A" w14:textId="18FE889E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9E22A2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2" w:type="dxa"/>
          </w:tcPr>
          <w:p w14:paraId="00934E6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0" w:type="dxa"/>
          </w:tcPr>
          <w:p w14:paraId="2E3311B8" w14:textId="6372622E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9E22A2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783B8CF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2" w:type="dxa"/>
          </w:tcPr>
          <w:p w14:paraId="1F9B01BC" w14:textId="04EFE7CB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9E22A2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C00769" w:rsidRPr="003A4BC5" w14:paraId="7C869D29" w14:textId="77777777" w:rsidTr="00E66865">
        <w:trPr>
          <w:trHeight w:val="249"/>
        </w:trPr>
        <w:tc>
          <w:tcPr>
            <w:tcW w:w="3749" w:type="dxa"/>
          </w:tcPr>
          <w:p w14:paraId="0D319FB4" w14:textId="77777777" w:rsidR="00C00769" w:rsidRPr="002D428D" w:rsidRDefault="00C00769" w:rsidP="00B5570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76" w:type="dxa"/>
            <w:gridSpan w:val="7"/>
          </w:tcPr>
          <w:p w14:paraId="43C876E9" w14:textId="77777777" w:rsidR="00C00769" w:rsidRPr="0097174C" w:rsidRDefault="00C00769" w:rsidP="00B55705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C00769" w:rsidRPr="002A3F17" w14:paraId="39C34264" w14:textId="77777777" w:rsidTr="00E66865">
        <w:trPr>
          <w:trHeight w:val="259"/>
        </w:trPr>
        <w:tc>
          <w:tcPr>
            <w:tcW w:w="3749" w:type="dxa"/>
          </w:tcPr>
          <w:p w14:paraId="534829E6" w14:textId="003C7CD0" w:rsidR="00C00769" w:rsidRPr="002D428D" w:rsidRDefault="00C00769" w:rsidP="00B5570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U</w:t>
            </w:r>
            <w:proofErr w:type="spellStart"/>
            <w:r w:rsidRPr="002D428D">
              <w:rPr>
                <w:rFonts w:cs="Times New Roman"/>
                <w:b/>
                <w:bCs/>
                <w:szCs w:val="22"/>
              </w:rPr>
              <w:t>ltimate</w:t>
            </w:r>
            <w:proofErr w:type="spellEnd"/>
            <w:r w:rsidRPr="002D428D">
              <w:rPr>
                <w:rFonts w:cs="Times New Roman"/>
                <w:b/>
                <w:bCs/>
                <w:szCs w:val="22"/>
              </w:rPr>
              <w:t xml:space="preserve"> parent company</w:t>
            </w:r>
          </w:p>
        </w:tc>
        <w:tc>
          <w:tcPr>
            <w:tcW w:w="1188" w:type="dxa"/>
            <w:vAlign w:val="bottom"/>
          </w:tcPr>
          <w:p w14:paraId="127C4E13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45CBE97F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AC988A0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08B33A5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574932C2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E2D12F2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123C98EC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6F211575" w14:textId="77777777" w:rsidTr="00E66865">
        <w:trPr>
          <w:trHeight w:val="249"/>
        </w:trPr>
        <w:tc>
          <w:tcPr>
            <w:tcW w:w="3749" w:type="dxa"/>
          </w:tcPr>
          <w:p w14:paraId="15A85093" w14:textId="77777777" w:rsidR="00E10372" w:rsidRPr="00517C21" w:rsidRDefault="00E10372" w:rsidP="00E10372">
            <w:pPr>
              <w:spacing w:line="240" w:lineRule="atLeast"/>
              <w:rPr>
                <w:szCs w:val="28"/>
                <w:cs/>
                <w:lang w:val="en-US" w:bidi="th-TH"/>
              </w:rPr>
            </w:pPr>
            <w:r w:rsidRPr="00517C21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88" w:type="dxa"/>
          </w:tcPr>
          <w:p w14:paraId="7527E4CD" w14:textId="286D2ED0" w:rsidR="00E10372" w:rsidRPr="00617D40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CF3B00">
              <w:t>6</w:t>
            </w:r>
          </w:p>
        </w:tc>
        <w:tc>
          <w:tcPr>
            <w:tcW w:w="261" w:type="dxa"/>
            <w:vAlign w:val="bottom"/>
          </w:tcPr>
          <w:p w14:paraId="16817EAB" w14:textId="77777777" w:rsidR="00E10372" w:rsidRPr="0097174C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00E512B5" w14:textId="354B210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56D38">
              <w:t>2</w:t>
            </w:r>
          </w:p>
        </w:tc>
        <w:tc>
          <w:tcPr>
            <w:tcW w:w="272" w:type="dxa"/>
            <w:vAlign w:val="bottom"/>
          </w:tcPr>
          <w:p w14:paraId="6F0B6026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22748D11" w14:textId="231EB795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F0CB4">
              <w:t>6</w:t>
            </w:r>
          </w:p>
        </w:tc>
        <w:tc>
          <w:tcPr>
            <w:tcW w:w="268" w:type="dxa"/>
            <w:vAlign w:val="bottom"/>
          </w:tcPr>
          <w:p w14:paraId="6C547C8C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2" w:type="dxa"/>
          </w:tcPr>
          <w:p w14:paraId="003AE99E" w14:textId="2C55EE3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56D38">
              <w:t>2</w:t>
            </w:r>
          </w:p>
        </w:tc>
      </w:tr>
      <w:tr w:rsidR="00E10372" w:rsidRPr="003A4BC5" w14:paraId="03B3072D" w14:textId="77777777" w:rsidTr="00E66865">
        <w:trPr>
          <w:trHeight w:val="199"/>
        </w:trPr>
        <w:tc>
          <w:tcPr>
            <w:tcW w:w="3749" w:type="dxa"/>
          </w:tcPr>
          <w:p w14:paraId="63411926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536EA164" w14:textId="7FA9B807" w:rsidR="00E10372" w:rsidRPr="0097174C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CF3B00">
              <w:t>12,909</w:t>
            </w:r>
          </w:p>
        </w:tc>
        <w:tc>
          <w:tcPr>
            <w:tcW w:w="261" w:type="dxa"/>
            <w:vAlign w:val="bottom"/>
          </w:tcPr>
          <w:p w14:paraId="56326A52" w14:textId="77777777" w:rsidR="00E10372" w:rsidRPr="0097174C" w:rsidRDefault="00E10372" w:rsidP="00E10372"/>
        </w:tc>
        <w:tc>
          <w:tcPr>
            <w:tcW w:w="1205" w:type="dxa"/>
          </w:tcPr>
          <w:p w14:paraId="6725A254" w14:textId="6607E021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15,745</w:t>
            </w:r>
          </w:p>
        </w:tc>
        <w:tc>
          <w:tcPr>
            <w:tcW w:w="272" w:type="dxa"/>
            <w:vAlign w:val="bottom"/>
          </w:tcPr>
          <w:p w14:paraId="29D168DA" w14:textId="77777777" w:rsidR="00E10372" w:rsidRPr="00956D38" w:rsidRDefault="00E10372" w:rsidP="00E10372"/>
        </w:tc>
        <w:tc>
          <w:tcPr>
            <w:tcW w:w="1280" w:type="dxa"/>
          </w:tcPr>
          <w:p w14:paraId="61B04218" w14:textId="6C75866C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F0CB4">
              <w:t>12,059</w:t>
            </w:r>
          </w:p>
        </w:tc>
        <w:tc>
          <w:tcPr>
            <w:tcW w:w="268" w:type="dxa"/>
            <w:vAlign w:val="bottom"/>
          </w:tcPr>
          <w:p w14:paraId="41E476D3" w14:textId="77777777" w:rsidR="00E10372" w:rsidRPr="00956D38" w:rsidRDefault="00E10372" w:rsidP="00E10372"/>
        </w:tc>
        <w:tc>
          <w:tcPr>
            <w:tcW w:w="1202" w:type="dxa"/>
          </w:tcPr>
          <w:p w14:paraId="74AF49E7" w14:textId="7944C4A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956D38">
              <w:t>14,500</w:t>
            </w:r>
          </w:p>
        </w:tc>
      </w:tr>
      <w:tr w:rsidR="009E22A2" w:rsidRPr="003A4BC5" w14:paraId="0ECB1149" w14:textId="77777777" w:rsidTr="00E66865">
        <w:trPr>
          <w:trHeight w:val="199"/>
        </w:trPr>
        <w:tc>
          <w:tcPr>
            <w:tcW w:w="3749" w:type="dxa"/>
          </w:tcPr>
          <w:p w14:paraId="0626FE53" w14:textId="77777777" w:rsidR="009E22A2" w:rsidRPr="00E10372" w:rsidRDefault="009E22A2" w:rsidP="00B22D6C">
            <w:pPr>
              <w:spacing w:line="480" w:lineRule="auto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20F779BD" w14:textId="77777777" w:rsidR="009E22A2" w:rsidRPr="00E10372" w:rsidRDefault="009E22A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51061B5B" w14:textId="77777777" w:rsidR="009E22A2" w:rsidRPr="00E10372" w:rsidRDefault="009E22A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25447C6" w14:textId="77777777" w:rsidR="009E22A2" w:rsidRPr="00E10372" w:rsidRDefault="009E22A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26526F57" w14:textId="77777777" w:rsidR="009E22A2" w:rsidRPr="00E10372" w:rsidRDefault="009E22A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4386328C" w14:textId="77777777" w:rsidR="009E22A2" w:rsidRPr="00E10372" w:rsidRDefault="009E22A2" w:rsidP="00B22D6C">
            <w:pPr>
              <w:pStyle w:val="acctfourfigures"/>
              <w:tabs>
                <w:tab w:val="clear" w:pos="765"/>
                <w:tab w:val="decimal" w:pos="946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0E4E0BD0" w14:textId="77777777" w:rsidR="009E22A2" w:rsidRPr="00E10372" w:rsidRDefault="009E22A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6327F411" w14:textId="77777777" w:rsidR="009E22A2" w:rsidRPr="00E10372" w:rsidRDefault="009E22A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9E22A2" w:rsidRPr="002A3F17" w14:paraId="0ED017E2" w14:textId="77777777" w:rsidTr="00E66865">
        <w:trPr>
          <w:trHeight w:val="199"/>
        </w:trPr>
        <w:tc>
          <w:tcPr>
            <w:tcW w:w="3749" w:type="dxa"/>
          </w:tcPr>
          <w:p w14:paraId="4BB03109" w14:textId="44C18726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Parent company</w:t>
            </w:r>
          </w:p>
        </w:tc>
        <w:tc>
          <w:tcPr>
            <w:tcW w:w="1188" w:type="dxa"/>
            <w:vAlign w:val="bottom"/>
          </w:tcPr>
          <w:p w14:paraId="4155FAF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1A88ACC5" w14:textId="77777777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0858C468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0737E28" w14:textId="77777777" w:rsidR="009E22A2" w:rsidRPr="00956D38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79BB9D18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2D869662" w14:textId="77777777" w:rsidR="009E22A2" w:rsidRPr="00956D38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1F440066" w14:textId="77777777" w:rsidR="009E22A2" w:rsidRPr="00956D38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</w:tr>
      <w:tr w:rsidR="00E10372" w:rsidRPr="002A3F17" w14:paraId="7C968E91" w14:textId="77777777" w:rsidTr="00B22D6C">
        <w:trPr>
          <w:trHeight w:val="199"/>
        </w:trPr>
        <w:tc>
          <w:tcPr>
            <w:tcW w:w="3749" w:type="dxa"/>
          </w:tcPr>
          <w:p w14:paraId="0D004D33" w14:textId="373C5DD0" w:rsidR="00E10372" w:rsidRPr="002D428D" w:rsidRDefault="00E10372" w:rsidP="00E10372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5F9E6874" w14:textId="671CA29F" w:rsidR="00E10372" w:rsidRPr="002A3F17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3F355B">
              <w:t>162</w:t>
            </w:r>
          </w:p>
        </w:tc>
        <w:tc>
          <w:tcPr>
            <w:tcW w:w="261" w:type="dxa"/>
            <w:vAlign w:val="bottom"/>
          </w:tcPr>
          <w:p w14:paraId="5B1A1C8E" w14:textId="77777777" w:rsidR="00E10372" w:rsidRPr="002A3F17" w:rsidRDefault="00E10372" w:rsidP="00E1037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13C65B71" w14:textId="36E5044C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956D38">
              <w:t>-</w:t>
            </w:r>
          </w:p>
        </w:tc>
        <w:tc>
          <w:tcPr>
            <w:tcW w:w="272" w:type="dxa"/>
            <w:vAlign w:val="bottom"/>
          </w:tcPr>
          <w:p w14:paraId="3BAEA816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36732A03" w14:textId="2A791FE3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  <w:r w:rsidRPr="00F05DB5">
              <w:t>162</w:t>
            </w:r>
          </w:p>
        </w:tc>
        <w:tc>
          <w:tcPr>
            <w:tcW w:w="268" w:type="dxa"/>
            <w:vAlign w:val="bottom"/>
          </w:tcPr>
          <w:p w14:paraId="7B1F7CA5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1FDB1B1" w14:textId="374268F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956D38">
              <w:t>-</w:t>
            </w:r>
          </w:p>
        </w:tc>
      </w:tr>
      <w:tr w:rsidR="00E10372" w:rsidRPr="003A4BC5" w14:paraId="2511F03F" w14:textId="77777777" w:rsidTr="00B22D6C">
        <w:trPr>
          <w:trHeight w:val="199"/>
        </w:trPr>
        <w:tc>
          <w:tcPr>
            <w:tcW w:w="3749" w:type="dxa"/>
          </w:tcPr>
          <w:p w14:paraId="1DEB0578" w14:textId="59D960EB" w:rsidR="00E10372" w:rsidRPr="008B539B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88" w:type="dxa"/>
          </w:tcPr>
          <w:p w14:paraId="5C3D9187" w14:textId="50979F47" w:rsidR="00E10372" w:rsidRPr="008B539B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355B">
              <w:t>-</w:t>
            </w:r>
          </w:p>
        </w:tc>
        <w:tc>
          <w:tcPr>
            <w:tcW w:w="261" w:type="dxa"/>
            <w:vAlign w:val="bottom"/>
          </w:tcPr>
          <w:p w14:paraId="4104C614" w14:textId="77777777" w:rsidR="00E10372" w:rsidRPr="008B539B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6F2FC587" w14:textId="132EB41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956D38">
              <w:rPr>
                <w:rFonts w:cs="Times New Roman"/>
                <w:szCs w:val="22"/>
              </w:rPr>
              <w:t>144</w:t>
            </w:r>
          </w:p>
        </w:tc>
        <w:tc>
          <w:tcPr>
            <w:tcW w:w="272" w:type="dxa"/>
            <w:vAlign w:val="bottom"/>
          </w:tcPr>
          <w:p w14:paraId="16B9CB33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70B52071" w14:textId="03C906EF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05DB5">
              <w:t>-</w:t>
            </w:r>
          </w:p>
        </w:tc>
        <w:tc>
          <w:tcPr>
            <w:tcW w:w="268" w:type="dxa"/>
            <w:vAlign w:val="bottom"/>
          </w:tcPr>
          <w:p w14:paraId="6FAA82BD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7B6677E1" w14:textId="703109CC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956D38">
              <w:t>139</w:t>
            </w:r>
          </w:p>
        </w:tc>
      </w:tr>
      <w:tr w:rsidR="00E10372" w:rsidRPr="003A4BC5" w14:paraId="251C32A2" w14:textId="77777777" w:rsidTr="00B22D6C">
        <w:trPr>
          <w:trHeight w:val="199"/>
        </w:trPr>
        <w:tc>
          <w:tcPr>
            <w:tcW w:w="3749" w:type="dxa"/>
          </w:tcPr>
          <w:p w14:paraId="604E7D2B" w14:textId="719D8D53" w:rsidR="00E10372" w:rsidRPr="008B539B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88" w:type="dxa"/>
          </w:tcPr>
          <w:p w14:paraId="3E24CC4A" w14:textId="63C647C0" w:rsidR="00E10372" w:rsidRPr="008B539B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355B">
              <w:t>4,607</w:t>
            </w:r>
          </w:p>
        </w:tc>
        <w:tc>
          <w:tcPr>
            <w:tcW w:w="261" w:type="dxa"/>
            <w:vAlign w:val="bottom"/>
          </w:tcPr>
          <w:p w14:paraId="24BDFB6A" w14:textId="77777777" w:rsidR="00E10372" w:rsidRPr="008B539B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2762E4C1" w14:textId="1CC685C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956D38">
              <w:rPr>
                <w:rFonts w:cs="Times New Roman"/>
                <w:szCs w:val="22"/>
              </w:rPr>
              <w:t>5,342</w:t>
            </w:r>
          </w:p>
        </w:tc>
        <w:tc>
          <w:tcPr>
            <w:tcW w:w="272" w:type="dxa"/>
            <w:vAlign w:val="bottom"/>
          </w:tcPr>
          <w:p w14:paraId="17EE9263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3672A460" w14:textId="521BAC88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05DB5">
              <w:t>4,081</w:t>
            </w:r>
          </w:p>
        </w:tc>
        <w:tc>
          <w:tcPr>
            <w:tcW w:w="268" w:type="dxa"/>
            <w:vAlign w:val="bottom"/>
          </w:tcPr>
          <w:p w14:paraId="6718CA7E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3D1D38E3" w14:textId="68DCD6D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956D38">
              <w:t>4,211</w:t>
            </w:r>
          </w:p>
        </w:tc>
      </w:tr>
      <w:tr w:rsidR="00E10372" w:rsidRPr="003A4BC5" w14:paraId="2D75D6FA" w14:textId="77777777" w:rsidTr="00B22D6C">
        <w:trPr>
          <w:trHeight w:val="199"/>
        </w:trPr>
        <w:tc>
          <w:tcPr>
            <w:tcW w:w="3749" w:type="dxa"/>
          </w:tcPr>
          <w:p w14:paraId="67E24BAE" w14:textId="4CDEF170" w:rsidR="00E10372" w:rsidRPr="00F6655C" w:rsidRDefault="00E10372" w:rsidP="00E10372">
            <w:pPr>
              <w:spacing w:line="240" w:lineRule="atLeast"/>
              <w:rPr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6F7E4B71" w14:textId="48BB6C3D" w:rsidR="00E10372" w:rsidRPr="008B539B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355B">
              <w:t>4</w:t>
            </w:r>
          </w:p>
        </w:tc>
        <w:tc>
          <w:tcPr>
            <w:tcW w:w="261" w:type="dxa"/>
            <w:vAlign w:val="bottom"/>
          </w:tcPr>
          <w:p w14:paraId="5B212A35" w14:textId="77777777" w:rsidR="00E10372" w:rsidRPr="008B539B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225D0C59" w14:textId="2E84727F" w:rsidR="00E10372" w:rsidRPr="00E10372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rPr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6AF64AF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71B669CF" w14:textId="0AB6AF9B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05DB5">
              <w:t>4</w:t>
            </w:r>
          </w:p>
        </w:tc>
        <w:tc>
          <w:tcPr>
            <w:tcW w:w="268" w:type="dxa"/>
            <w:vAlign w:val="bottom"/>
          </w:tcPr>
          <w:p w14:paraId="7E061B0A" w14:textId="77777777" w:rsidR="00E10372" w:rsidRPr="00956D38" w:rsidRDefault="00E10372" w:rsidP="00E1037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4B483DC0" w14:textId="5FED83D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956D38">
              <w:t>-</w:t>
            </w:r>
          </w:p>
        </w:tc>
      </w:tr>
      <w:tr w:rsidR="00E10372" w:rsidRPr="003A4BC5" w14:paraId="1FBFA7D9" w14:textId="77777777" w:rsidTr="00E66865">
        <w:trPr>
          <w:trHeight w:val="199"/>
        </w:trPr>
        <w:tc>
          <w:tcPr>
            <w:tcW w:w="3749" w:type="dxa"/>
          </w:tcPr>
          <w:p w14:paraId="174ED403" w14:textId="77777777" w:rsidR="00E10372" w:rsidRPr="00E10372" w:rsidRDefault="00E10372" w:rsidP="00B22D6C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46284072" w14:textId="77777777" w:rsidR="00E10372" w:rsidRPr="00E10372" w:rsidRDefault="00E1037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113D2896" w14:textId="77777777" w:rsidR="00E10372" w:rsidRPr="00E10372" w:rsidRDefault="00E1037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24ACDCB" w14:textId="77777777" w:rsidR="00E10372" w:rsidRPr="00E10372" w:rsidRDefault="00E1037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3AC5D3A4" w14:textId="77777777" w:rsidR="00E10372" w:rsidRPr="00E10372" w:rsidRDefault="00E1037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52550DD3" w14:textId="77777777" w:rsidR="00E10372" w:rsidRPr="00E10372" w:rsidRDefault="00E10372" w:rsidP="00B22D6C">
            <w:pPr>
              <w:pStyle w:val="acctfourfigures"/>
              <w:tabs>
                <w:tab w:val="clear" w:pos="765"/>
                <w:tab w:val="decimal" w:pos="946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240029ED" w14:textId="77777777" w:rsidR="00E10372" w:rsidRPr="00E10372" w:rsidRDefault="00E10372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35552D82" w14:textId="77777777" w:rsidR="00E10372" w:rsidRPr="00E10372" w:rsidRDefault="00E10372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E10372" w:rsidRPr="002A3F17" w14:paraId="3D35E687" w14:textId="77777777" w:rsidTr="00E66865">
        <w:trPr>
          <w:trHeight w:val="259"/>
        </w:trPr>
        <w:tc>
          <w:tcPr>
            <w:tcW w:w="3749" w:type="dxa"/>
          </w:tcPr>
          <w:p w14:paraId="1F62E095" w14:textId="77777777" w:rsidR="00E10372" w:rsidRPr="002D428D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88" w:type="dxa"/>
            <w:vAlign w:val="bottom"/>
          </w:tcPr>
          <w:p w14:paraId="2F4E7D69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12DF158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A90B2C2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C2684A1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1CBB119F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4F9FC16D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ECC4312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596A7F01" w14:textId="77777777" w:rsidTr="00E66865">
        <w:trPr>
          <w:trHeight w:val="259"/>
        </w:trPr>
        <w:tc>
          <w:tcPr>
            <w:tcW w:w="3749" w:type="dxa"/>
          </w:tcPr>
          <w:p w14:paraId="57D98C7A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4FEF1071" w14:textId="652E30BE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D1766A">
              <w:t>29,778</w:t>
            </w:r>
          </w:p>
        </w:tc>
        <w:tc>
          <w:tcPr>
            <w:tcW w:w="261" w:type="dxa"/>
            <w:vAlign w:val="bottom"/>
          </w:tcPr>
          <w:p w14:paraId="21569D03" w14:textId="77777777" w:rsidR="00E10372" w:rsidRPr="0097174C" w:rsidRDefault="00E10372" w:rsidP="00E10372"/>
        </w:tc>
        <w:tc>
          <w:tcPr>
            <w:tcW w:w="1205" w:type="dxa"/>
          </w:tcPr>
          <w:p w14:paraId="12D24D64" w14:textId="5FA3EE65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21,303</w:t>
            </w:r>
          </w:p>
        </w:tc>
        <w:tc>
          <w:tcPr>
            <w:tcW w:w="272" w:type="dxa"/>
            <w:vAlign w:val="bottom"/>
          </w:tcPr>
          <w:p w14:paraId="28EFABE1" w14:textId="77777777" w:rsidR="00E10372" w:rsidRPr="00956D38" w:rsidRDefault="00E10372" w:rsidP="00E10372"/>
        </w:tc>
        <w:tc>
          <w:tcPr>
            <w:tcW w:w="1280" w:type="dxa"/>
          </w:tcPr>
          <w:p w14:paraId="0DA19335" w14:textId="6B3B1336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A6C74">
              <w:t>29,778</w:t>
            </w:r>
          </w:p>
        </w:tc>
        <w:tc>
          <w:tcPr>
            <w:tcW w:w="268" w:type="dxa"/>
            <w:vAlign w:val="bottom"/>
          </w:tcPr>
          <w:p w14:paraId="0A992223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FBF4FF0" w14:textId="4159D46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21,303</w:t>
            </w:r>
          </w:p>
        </w:tc>
      </w:tr>
      <w:tr w:rsidR="00E10372" w:rsidRPr="003A4BC5" w14:paraId="2A381D0A" w14:textId="77777777" w:rsidTr="00E66865">
        <w:trPr>
          <w:trHeight w:val="249"/>
        </w:trPr>
        <w:tc>
          <w:tcPr>
            <w:tcW w:w="3749" w:type="dxa"/>
          </w:tcPr>
          <w:p w14:paraId="65973AE1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75BAAAB1" w14:textId="3810C4D0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D1766A">
              <w:t>635</w:t>
            </w:r>
          </w:p>
        </w:tc>
        <w:tc>
          <w:tcPr>
            <w:tcW w:w="261" w:type="dxa"/>
            <w:vAlign w:val="bottom"/>
          </w:tcPr>
          <w:p w14:paraId="15334A28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6BB08BC3" w14:textId="209A1791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956D38">
              <w:t>172</w:t>
            </w:r>
          </w:p>
        </w:tc>
        <w:tc>
          <w:tcPr>
            <w:tcW w:w="272" w:type="dxa"/>
            <w:vAlign w:val="bottom"/>
          </w:tcPr>
          <w:p w14:paraId="6EEEB09F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5FABC78" w14:textId="545CFD9F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CA6C74">
              <w:t>635</w:t>
            </w:r>
          </w:p>
        </w:tc>
        <w:tc>
          <w:tcPr>
            <w:tcW w:w="268" w:type="dxa"/>
            <w:vAlign w:val="bottom"/>
          </w:tcPr>
          <w:p w14:paraId="0F1D396A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F30479C" w14:textId="7A1D689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172</w:t>
            </w:r>
          </w:p>
        </w:tc>
      </w:tr>
      <w:tr w:rsidR="00B22D6C" w:rsidRPr="003A4BC5" w14:paraId="31112BF6" w14:textId="77777777" w:rsidTr="00E66865">
        <w:trPr>
          <w:trHeight w:val="71"/>
        </w:trPr>
        <w:tc>
          <w:tcPr>
            <w:tcW w:w="3749" w:type="dxa"/>
          </w:tcPr>
          <w:p w14:paraId="7A601E32" w14:textId="6D7DE397" w:rsidR="00B22D6C" w:rsidRPr="00B22D6C" w:rsidRDefault="00B22D6C" w:rsidP="00B22D6C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54734DBD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667A39E1" w14:textId="77777777" w:rsidR="00B22D6C" w:rsidRPr="00B22D6C" w:rsidRDefault="00B22D6C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A0B4DFE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519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1EBC00A3" w14:textId="77777777" w:rsidR="00B22D6C" w:rsidRPr="00B22D6C" w:rsidRDefault="00B22D6C" w:rsidP="00B22D6C">
            <w:pPr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2D712E54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946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6A0B206F" w14:textId="77777777" w:rsidR="00B22D6C" w:rsidRPr="00B22D6C" w:rsidRDefault="00B22D6C" w:rsidP="00B22D6C">
            <w:pPr>
              <w:tabs>
                <w:tab w:val="decimal" w:pos="946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47E82CF2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E10372" w:rsidRPr="002A3F17" w14:paraId="13CC3724" w14:textId="77777777" w:rsidTr="00E66865">
        <w:trPr>
          <w:trHeight w:val="259"/>
        </w:trPr>
        <w:tc>
          <w:tcPr>
            <w:tcW w:w="3749" w:type="dxa"/>
          </w:tcPr>
          <w:p w14:paraId="5C21BC22" w14:textId="76685271" w:rsidR="00E10372" w:rsidRPr="002D428D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88" w:type="dxa"/>
            <w:vAlign w:val="bottom"/>
          </w:tcPr>
          <w:p w14:paraId="153B5798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209C23A2" w14:textId="77777777" w:rsidR="00E10372" w:rsidRPr="002A3F17" w:rsidRDefault="00E10372" w:rsidP="00E10372">
            <w:pPr>
              <w:rPr>
                <w:i/>
                <w:iCs/>
              </w:rPr>
            </w:pPr>
          </w:p>
        </w:tc>
        <w:tc>
          <w:tcPr>
            <w:tcW w:w="1205" w:type="dxa"/>
            <w:vAlign w:val="bottom"/>
          </w:tcPr>
          <w:p w14:paraId="210FC749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55CEF4B" w14:textId="77777777" w:rsidR="00E10372" w:rsidRPr="00956D38" w:rsidRDefault="00E10372" w:rsidP="00E10372">
            <w:pPr>
              <w:rPr>
                <w:i/>
                <w:iCs/>
              </w:rPr>
            </w:pPr>
          </w:p>
        </w:tc>
        <w:tc>
          <w:tcPr>
            <w:tcW w:w="1280" w:type="dxa"/>
            <w:vAlign w:val="bottom"/>
          </w:tcPr>
          <w:p w14:paraId="0954FDCC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1C991DCE" w14:textId="77777777" w:rsidR="00E10372" w:rsidRPr="00956D38" w:rsidRDefault="00E10372" w:rsidP="00E10372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39191F22" w14:textId="7777777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10372" w:rsidRPr="003A4BC5" w14:paraId="39709771" w14:textId="77777777" w:rsidTr="00E66865">
        <w:trPr>
          <w:trHeight w:val="259"/>
        </w:trPr>
        <w:tc>
          <w:tcPr>
            <w:tcW w:w="3749" w:type="dxa"/>
          </w:tcPr>
          <w:p w14:paraId="7AD0535B" w14:textId="77777777" w:rsidR="00E10372" w:rsidRPr="00517C21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517C21">
              <w:rPr>
                <w:rFonts w:cs="Times New Roman"/>
                <w:szCs w:val="22"/>
              </w:rPr>
              <w:t>Sale of goods</w:t>
            </w:r>
          </w:p>
        </w:tc>
        <w:tc>
          <w:tcPr>
            <w:tcW w:w="1188" w:type="dxa"/>
            <w:vAlign w:val="bottom"/>
          </w:tcPr>
          <w:p w14:paraId="251AC5D8" w14:textId="302ED16E" w:rsidR="00E10372" w:rsidRPr="00617D40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0F24A5A5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0BF36AEF" w14:textId="73B1E67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45A0AF3" w14:textId="77777777" w:rsidR="00E10372" w:rsidRPr="00956D38" w:rsidRDefault="00E10372" w:rsidP="00E10372"/>
        </w:tc>
        <w:tc>
          <w:tcPr>
            <w:tcW w:w="1280" w:type="dxa"/>
          </w:tcPr>
          <w:p w14:paraId="5D62C1A0" w14:textId="035083C2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757</w:t>
            </w:r>
          </w:p>
        </w:tc>
        <w:tc>
          <w:tcPr>
            <w:tcW w:w="268" w:type="dxa"/>
            <w:vAlign w:val="bottom"/>
          </w:tcPr>
          <w:p w14:paraId="30AAFD8E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ACDEFAD" w14:textId="14916AEC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956D38">
              <w:t>-</w:t>
            </w:r>
          </w:p>
        </w:tc>
      </w:tr>
      <w:tr w:rsidR="00E10372" w:rsidRPr="003A4BC5" w14:paraId="76CBA0AA" w14:textId="77777777" w:rsidTr="00E66865">
        <w:trPr>
          <w:trHeight w:val="259"/>
        </w:trPr>
        <w:tc>
          <w:tcPr>
            <w:tcW w:w="3749" w:type="dxa"/>
          </w:tcPr>
          <w:p w14:paraId="2F6E8A7E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  <w:vAlign w:val="bottom"/>
          </w:tcPr>
          <w:p w14:paraId="3EC3BF58" w14:textId="0F2523C8" w:rsidR="00E10372" w:rsidRPr="00FE1AF6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69055F4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1A3E5A51" w14:textId="7849BFE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51BA5D2" w14:textId="77777777" w:rsidR="00E10372" w:rsidRPr="00956D38" w:rsidRDefault="00E10372" w:rsidP="00E10372"/>
        </w:tc>
        <w:tc>
          <w:tcPr>
            <w:tcW w:w="1280" w:type="dxa"/>
          </w:tcPr>
          <w:p w14:paraId="70B565AB" w14:textId="42DB6771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14,243</w:t>
            </w:r>
          </w:p>
        </w:tc>
        <w:tc>
          <w:tcPr>
            <w:tcW w:w="268" w:type="dxa"/>
            <w:vAlign w:val="bottom"/>
          </w:tcPr>
          <w:p w14:paraId="7A0A3F0A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76214E74" w14:textId="6303E122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80,569</w:t>
            </w:r>
          </w:p>
        </w:tc>
      </w:tr>
      <w:tr w:rsidR="00E10372" w:rsidRPr="003A4BC5" w14:paraId="0604844B" w14:textId="77777777" w:rsidTr="00E66865">
        <w:trPr>
          <w:trHeight w:val="259"/>
        </w:trPr>
        <w:tc>
          <w:tcPr>
            <w:tcW w:w="3749" w:type="dxa"/>
          </w:tcPr>
          <w:p w14:paraId="7CDF8294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88" w:type="dxa"/>
            <w:vAlign w:val="bottom"/>
          </w:tcPr>
          <w:p w14:paraId="25A16C77" w14:textId="1EDA79B0" w:rsidR="00E10372" w:rsidRPr="00FE1AF6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3CCADF15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4DDCF7E7" w14:textId="76E338B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11F3980" w14:textId="77777777" w:rsidR="00E10372" w:rsidRPr="00956D38" w:rsidRDefault="00E10372" w:rsidP="00E10372"/>
        </w:tc>
        <w:tc>
          <w:tcPr>
            <w:tcW w:w="1280" w:type="dxa"/>
          </w:tcPr>
          <w:p w14:paraId="15EDC283" w14:textId="761C3C35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7,200</w:t>
            </w:r>
          </w:p>
        </w:tc>
        <w:tc>
          <w:tcPr>
            <w:tcW w:w="268" w:type="dxa"/>
            <w:vAlign w:val="bottom"/>
          </w:tcPr>
          <w:p w14:paraId="5D4BDB5A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422AFBA3" w14:textId="542BAFC9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7,110</w:t>
            </w:r>
          </w:p>
        </w:tc>
      </w:tr>
      <w:tr w:rsidR="00E10372" w:rsidRPr="003A4BC5" w14:paraId="17B4CBFF" w14:textId="77777777" w:rsidTr="00E66865">
        <w:trPr>
          <w:trHeight w:val="259"/>
        </w:trPr>
        <w:tc>
          <w:tcPr>
            <w:tcW w:w="3749" w:type="dxa"/>
          </w:tcPr>
          <w:p w14:paraId="7653F02F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88" w:type="dxa"/>
            <w:vAlign w:val="bottom"/>
          </w:tcPr>
          <w:p w14:paraId="0D322B18" w14:textId="3E7B1A19" w:rsidR="00E10372" w:rsidRPr="00FE1AF6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58AC0079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599B0A1B" w14:textId="5F9F1A34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BDF9A15" w14:textId="77777777" w:rsidR="00E10372" w:rsidRPr="00956D38" w:rsidRDefault="00E10372" w:rsidP="00E10372"/>
        </w:tc>
        <w:tc>
          <w:tcPr>
            <w:tcW w:w="1280" w:type="dxa"/>
          </w:tcPr>
          <w:p w14:paraId="3C26DD2A" w14:textId="343EAC26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6,838</w:t>
            </w:r>
          </w:p>
        </w:tc>
        <w:tc>
          <w:tcPr>
            <w:tcW w:w="268" w:type="dxa"/>
            <w:vAlign w:val="bottom"/>
          </w:tcPr>
          <w:p w14:paraId="39FF5D50" w14:textId="77777777" w:rsidR="00E10372" w:rsidRPr="00956D38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14ABA3BA" w14:textId="2BC0F1E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7,657</w:t>
            </w:r>
          </w:p>
        </w:tc>
      </w:tr>
      <w:tr w:rsidR="00E10372" w:rsidRPr="003A4BC5" w14:paraId="27D3B844" w14:textId="77777777" w:rsidTr="00E66865">
        <w:trPr>
          <w:trHeight w:val="259"/>
        </w:trPr>
        <w:tc>
          <w:tcPr>
            <w:tcW w:w="3749" w:type="dxa"/>
          </w:tcPr>
          <w:p w14:paraId="0E02BCAC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  <w:vAlign w:val="bottom"/>
          </w:tcPr>
          <w:p w14:paraId="1A0CCD75" w14:textId="13A4FDA9" w:rsidR="00E10372" w:rsidRPr="00FE1AF6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832B31A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4C0DF617" w14:textId="772E3B4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EA69DC1" w14:textId="77777777" w:rsidR="00E10372" w:rsidRPr="00956D38" w:rsidRDefault="00E10372" w:rsidP="00E10372"/>
        </w:tc>
        <w:tc>
          <w:tcPr>
            <w:tcW w:w="1280" w:type="dxa"/>
          </w:tcPr>
          <w:p w14:paraId="68FEE74D" w14:textId="635F010C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59</w:t>
            </w:r>
          </w:p>
        </w:tc>
        <w:tc>
          <w:tcPr>
            <w:tcW w:w="268" w:type="dxa"/>
            <w:vAlign w:val="bottom"/>
          </w:tcPr>
          <w:p w14:paraId="15FC6E49" w14:textId="77777777" w:rsidR="00E10372" w:rsidRPr="00956D38" w:rsidRDefault="00E10372" w:rsidP="00E10372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2" w:type="dxa"/>
          </w:tcPr>
          <w:p w14:paraId="101F9CEC" w14:textId="358A5ED5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107</w:t>
            </w:r>
          </w:p>
        </w:tc>
      </w:tr>
      <w:tr w:rsidR="00E10372" w:rsidRPr="003A4BC5" w14:paraId="76B33EB3" w14:textId="77777777" w:rsidTr="00E66865">
        <w:trPr>
          <w:trHeight w:val="259"/>
        </w:trPr>
        <w:tc>
          <w:tcPr>
            <w:tcW w:w="3749" w:type="dxa"/>
          </w:tcPr>
          <w:p w14:paraId="0050DAD4" w14:textId="77777777" w:rsidR="00E10372" w:rsidRPr="00517C21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highlight w:val="yellow"/>
                <w:lang w:val="en-US" w:bidi="th-TH"/>
              </w:rPr>
            </w:pPr>
            <w:r w:rsidRPr="009E319A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88" w:type="dxa"/>
            <w:vAlign w:val="bottom"/>
          </w:tcPr>
          <w:p w14:paraId="38E7AD7D" w14:textId="3BA4084C" w:rsidR="00E10372" w:rsidRPr="00FE1AF6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2AF77046" w14:textId="77777777" w:rsidR="00E10372" w:rsidRPr="0097174C" w:rsidRDefault="00E10372" w:rsidP="00E10372"/>
        </w:tc>
        <w:tc>
          <w:tcPr>
            <w:tcW w:w="1205" w:type="dxa"/>
            <w:vAlign w:val="bottom"/>
          </w:tcPr>
          <w:p w14:paraId="719B09D0" w14:textId="2C35F0A6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3D46F57" w14:textId="77777777" w:rsidR="00E10372" w:rsidRPr="00956D38" w:rsidRDefault="00E10372" w:rsidP="00E10372"/>
        </w:tc>
        <w:tc>
          <w:tcPr>
            <w:tcW w:w="1280" w:type="dxa"/>
          </w:tcPr>
          <w:p w14:paraId="67C04354" w14:textId="4EB821FE" w:rsidR="00E10372" w:rsidRPr="00956D38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05650">
              <w:t>12,980</w:t>
            </w:r>
          </w:p>
        </w:tc>
        <w:tc>
          <w:tcPr>
            <w:tcW w:w="268" w:type="dxa"/>
            <w:vAlign w:val="bottom"/>
          </w:tcPr>
          <w:p w14:paraId="55E3EED7" w14:textId="77777777" w:rsidR="00E10372" w:rsidRPr="00956D38" w:rsidRDefault="00E10372" w:rsidP="00E10372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2" w:type="dxa"/>
          </w:tcPr>
          <w:p w14:paraId="244E9B94" w14:textId="0FA5712E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10,030</w:t>
            </w:r>
          </w:p>
        </w:tc>
      </w:tr>
      <w:tr w:rsidR="00E10372" w:rsidRPr="003A4BC5" w14:paraId="15F07FBB" w14:textId="77777777" w:rsidTr="00E66865">
        <w:trPr>
          <w:trHeight w:val="128"/>
        </w:trPr>
        <w:tc>
          <w:tcPr>
            <w:tcW w:w="3749" w:type="dxa"/>
          </w:tcPr>
          <w:p w14:paraId="431C3E74" w14:textId="6FEE87C2" w:rsidR="00E10372" w:rsidRPr="00E10372" w:rsidRDefault="00E10372" w:rsidP="00E10372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2D94B864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3D729C69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480" w:lineRule="auto"/>
              <w:ind w:left="-110" w:right="-127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0E737F1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15A038C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480" w:lineRule="auto"/>
              <w:ind w:left="-110" w:right="-127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2546FA63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2F006A6D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480" w:lineRule="auto"/>
              <w:ind w:left="-110" w:right="-127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3DFFB5DC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  <w:highlight w:val="yellow"/>
              </w:rPr>
            </w:pPr>
          </w:p>
        </w:tc>
      </w:tr>
      <w:tr w:rsidR="00E10372" w:rsidRPr="002A3F17" w14:paraId="103AD0A8" w14:textId="77777777" w:rsidTr="00E66865">
        <w:trPr>
          <w:trHeight w:val="249"/>
        </w:trPr>
        <w:tc>
          <w:tcPr>
            <w:tcW w:w="3749" w:type="dxa"/>
          </w:tcPr>
          <w:p w14:paraId="603B3336" w14:textId="2CDB1E21" w:rsidR="00E10372" w:rsidRPr="002D428D" w:rsidRDefault="00E10372" w:rsidP="00E1037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88" w:type="dxa"/>
            <w:vAlign w:val="bottom"/>
          </w:tcPr>
          <w:p w14:paraId="5A28900F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612B6970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5978CD4B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A68ADC3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6CDEBA73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37A3B8DA" w14:textId="77777777" w:rsidR="00E10372" w:rsidRPr="002A3F17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1EF74C67" w14:textId="77777777" w:rsidR="00E10372" w:rsidRPr="00796503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E10372" w:rsidRPr="003A4BC5" w14:paraId="7345E522" w14:textId="77777777" w:rsidTr="00E66865">
        <w:trPr>
          <w:trHeight w:val="259"/>
        </w:trPr>
        <w:tc>
          <w:tcPr>
            <w:tcW w:w="3749" w:type="dxa"/>
          </w:tcPr>
          <w:p w14:paraId="4660F55C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10B1AEC1" w14:textId="3946126C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 xml:space="preserve">1,111,768   </w:t>
            </w:r>
          </w:p>
        </w:tc>
        <w:tc>
          <w:tcPr>
            <w:tcW w:w="261" w:type="dxa"/>
            <w:vAlign w:val="bottom"/>
          </w:tcPr>
          <w:p w14:paraId="0B89DDE9" w14:textId="77777777" w:rsidR="00E10372" w:rsidRPr="0097174C" w:rsidRDefault="00E10372" w:rsidP="00E10372"/>
        </w:tc>
        <w:tc>
          <w:tcPr>
            <w:tcW w:w="1205" w:type="dxa"/>
          </w:tcPr>
          <w:p w14:paraId="4312E52C" w14:textId="2B68A01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1,302,529</w:t>
            </w:r>
          </w:p>
        </w:tc>
        <w:tc>
          <w:tcPr>
            <w:tcW w:w="272" w:type="dxa"/>
            <w:vAlign w:val="bottom"/>
          </w:tcPr>
          <w:p w14:paraId="46EEA54C" w14:textId="77777777" w:rsidR="00E10372" w:rsidRPr="0097174C" w:rsidRDefault="00E10372" w:rsidP="00E10372"/>
        </w:tc>
        <w:tc>
          <w:tcPr>
            <w:tcW w:w="1280" w:type="dxa"/>
          </w:tcPr>
          <w:p w14:paraId="4C48260E" w14:textId="272A847E" w:rsidR="00E10372" w:rsidRPr="006F1F34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881,628</w:t>
            </w:r>
          </w:p>
        </w:tc>
        <w:tc>
          <w:tcPr>
            <w:tcW w:w="268" w:type="dxa"/>
            <w:vAlign w:val="bottom"/>
          </w:tcPr>
          <w:p w14:paraId="06E8D1F0" w14:textId="77777777" w:rsidR="00E10372" w:rsidRPr="006F1F34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CCA986A" w14:textId="4D7EFB3A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1,025,990</w:t>
            </w:r>
          </w:p>
        </w:tc>
      </w:tr>
      <w:tr w:rsidR="00E10372" w:rsidRPr="003A4BC5" w14:paraId="6FB3048C" w14:textId="77777777" w:rsidTr="00E66865">
        <w:trPr>
          <w:trHeight w:val="259"/>
        </w:trPr>
        <w:tc>
          <w:tcPr>
            <w:tcW w:w="3749" w:type="dxa"/>
          </w:tcPr>
          <w:p w14:paraId="5B744641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</w:tcPr>
          <w:p w14:paraId="16B82407" w14:textId="503D86EF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302,688</w:t>
            </w:r>
          </w:p>
        </w:tc>
        <w:tc>
          <w:tcPr>
            <w:tcW w:w="261" w:type="dxa"/>
            <w:vAlign w:val="bottom"/>
          </w:tcPr>
          <w:p w14:paraId="314AD00C" w14:textId="77777777" w:rsidR="00E10372" w:rsidRPr="000D0B93" w:rsidRDefault="00E10372" w:rsidP="00E10372">
            <w:pPr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1E1C3C58" w14:textId="12FBB7D3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403,306</w:t>
            </w:r>
          </w:p>
        </w:tc>
        <w:tc>
          <w:tcPr>
            <w:tcW w:w="272" w:type="dxa"/>
            <w:vAlign w:val="bottom"/>
          </w:tcPr>
          <w:p w14:paraId="3C43C998" w14:textId="77777777" w:rsidR="00E10372" w:rsidRPr="000D0B93" w:rsidRDefault="00E10372" w:rsidP="00E10372">
            <w:pPr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0F99ACF4" w14:textId="2529A905" w:rsidR="00E10372" w:rsidRPr="00FE1AF6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244,997</w:t>
            </w:r>
          </w:p>
        </w:tc>
        <w:tc>
          <w:tcPr>
            <w:tcW w:w="268" w:type="dxa"/>
            <w:vAlign w:val="bottom"/>
          </w:tcPr>
          <w:p w14:paraId="158CD33A" w14:textId="77777777" w:rsidR="00E10372" w:rsidRPr="00FE1AF6" w:rsidRDefault="00E10372" w:rsidP="00E10372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56900F97" w14:textId="15AAF642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328,237</w:t>
            </w:r>
          </w:p>
        </w:tc>
      </w:tr>
      <w:tr w:rsidR="00E10372" w:rsidRPr="00AD7F2B" w14:paraId="1E5615C1" w14:textId="77777777" w:rsidTr="00E66865">
        <w:trPr>
          <w:trHeight w:val="249"/>
        </w:trPr>
        <w:tc>
          <w:tcPr>
            <w:tcW w:w="3749" w:type="dxa"/>
          </w:tcPr>
          <w:p w14:paraId="41C24FE4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  <w:r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49752A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88" w:type="dxa"/>
          </w:tcPr>
          <w:p w14:paraId="567FC05C" w14:textId="636E6686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29,800</w:t>
            </w:r>
          </w:p>
        </w:tc>
        <w:tc>
          <w:tcPr>
            <w:tcW w:w="261" w:type="dxa"/>
            <w:vAlign w:val="bottom"/>
          </w:tcPr>
          <w:p w14:paraId="7E035DCA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6231FC73" w14:textId="3F6F6A2B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4,402</w:t>
            </w:r>
          </w:p>
        </w:tc>
        <w:tc>
          <w:tcPr>
            <w:tcW w:w="272" w:type="dxa"/>
            <w:vAlign w:val="bottom"/>
          </w:tcPr>
          <w:p w14:paraId="32AEC189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754384F9" w14:textId="4A45F716" w:rsidR="00E10372" w:rsidRPr="00FE1AF6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29,800</w:t>
            </w:r>
          </w:p>
        </w:tc>
        <w:tc>
          <w:tcPr>
            <w:tcW w:w="268" w:type="dxa"/>
            <w:vAlign w:val="bottom"/>
          </w:tcPr>
          <w:p w14:paraId="3A514D5A" w14:textId="77777777" w:rsidR="00E10372" w:rsidRPr="00FE1AF6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5C114A23" w14:textId="077CDB5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2,340</w:t>
            </w:r>
          </w:p>
        </w:tc>
      </w:tr>
      <w:tr w:rsidR="00E10372" w:rsidRPr="003A4BC5" w14:paraId="3D649B53" w14:textId="77777777" w:rsidTr="00E66865">
        <w:trPr>
          <w:trHeight w:val="249"/>
        </w:trPr>
        <w:tc>
          <w:tcPr>
            <w:tcW w:w="3749" w:type="dxa"/>
          </w:tcPr>
          <w:p w14:paraId="678D5C4F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88" w:type="dxa"/>
          </w:tcPr>
          <w:p w14:paraId="351B42AD" w14:textId="1D600B82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339</w:t>
            </w:r>
          </w:p>
        </w:tc>
        <w:tc>
          <w:tcPr>
            <w:tcW w:w="261" w:type="dxa"/>
            <w:vAlign w:val="bottom"/>
          </w:tcPr>
          <w:p w14:paraId="71D9C9FA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4B266193" w14:textId="2DDEC3E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152</w:t>
            </w:r>
          </w:p>
        </w:tc>
        <w:tc>
          <w:tcPr>
            <w:tcW w:w="272" w:type="dxa"/>
            <w:vAlign w:val="bottom"/>
          </w:tcPr>
          <w:p w14:paraId="1A7A11A8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80417EC" w14:textId="7924F1C3" w:rsidR="00E10372" w:rsidRPr="00FE1AF6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339</w:t>
            </w:r>
          </w:p>
        </w:tc>
        <w:tc>
          <w:tcPr>
            <w:tcW w:w="268" w:type="dxa"/>
            <w:vAlign w:val="bottom"/>
          </w:tcPr>
          <w:p w14:paraId="301693EC" w14:textId="77777777" w:rsidR="00E10372" w:rsidRPr="00FE1AF6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D35A0BE" w14:textId="14A15E60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152</w:t>
            </w:r>
          </w:p>
        </w:tc>
      </w:tr>
      <w:tr w:rsidR="00E10372" w:rsidRPr="003A4BC5" w14:paraId="529FB8FA" w14:textId="77777777" w:rsidTr="00E66865">
        <w:trPr>
          <w:trHeight w:val="259"/>
        </w:trPr>
        <w:tc>
          <w:tcPr>
            <w:tcW w:w="3749" w:type="dxa"/>
          </w:tcPr>
          <w:p w14:paraId="57A79432" w14:textId="77777777" w:rsidR="00E10372" w:rsidRPr="0097174C" w:rsidRDefault="00E10372" w:rsidP="00E10372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52ED2239" w14:textId="08A63220" w:rsidR="00E10372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3,321</w:t>
            </w:r>
          </w:p>
        </w:tc>
        <w:tc>
          <w:tcPr>
            <w:tcW w:w="261" w:type="dxa"/>
            <w:vAlign w:val="bottom"/>
          </w:tcPr>
          <w:p w14:paraId="6E46B94C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2A3F9B96" w14:textId="1675EF02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2,060</w:t>
            </w:r>
          </w:p>
        </w:tc>
        <w:tc>
          <w:tcPr>
            <w:tcW w:w="272" w:type="dxa"/>
            <w:vAlign w:val="bottom"/>
          </w:tcPr>
          <w:p w14:paraId="65409073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78F26623" w14:textId="195BBFD3" w:rsidR="00E10372" w:rsidRPr="0034027E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2,171</w:t>
            </w:r>
          </w:p>
        </w:tc>
        <w:tc>
          <w:tcPr>
            <w:tcW w:w="268" w:type="dxa"/>
            <w:vAlign w:val="bottom"/>
          </w:tcPr>
          <w:p w14:paraId="06454F2B" w14:textId="77777777" w:rsidR="00E10372" w:rsidRPr="00FE1AF6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2BFAE13D" w14:textId="7933CF46" w:rsidR="00E10372" w:rsidRPr="00956D38" w:rsidRDefault="00E10372" w:rsidP="00E1037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56D38">
              <w:t>1,679</w:t>
            </w:r>
          </w:p>
        </w:tc>
      </w:tr>
      <w:tr w:rsidR="00E10372" w:rsidRPr="003A4BC5" w14:paraId="5DF612D7" w14:textId="77777777" w:rsidTr="00E66865">
        <w:trPr>
          <w:trHeight w:val="249"/>
        </w:trPr>
        <w:tc>
          <w:tcPr>
            <w:tcW w:w="3749" w:type="dxa"/>
          </w:tcPr>
          <w:p w14:paraId="5488242A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05E034D4" w14:textId="6ADDBC6E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9,795</w:t>
            </w:r>
          </w:p>
        </w:tc>
        <w:tc>
          <w:tcPr>
            <w:tcW w:w="261" w:type="dxa"/>
            <w:vAlign w:val="bottom"/>
          </w:tcPr>
          <w:p w14:paraId="05576D21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060242BD" w14:textId="59476958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9,339</w:t>
            </w:r>
          </w:p>
        </w:tc>
        <w:tc>
          <w:tcPr>
            <w:tcW w:w="272" w:type="dxa"/>
            <w:vAlign w:val="bottom"/>
          </w:tcPr>
          <w:p w14:paraId="1FC70588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312C0714" w14:textId="6FDAD066" w:rsidR="00E10372" w:rsidRPr="00FE1AF6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7,398</w:t>
            </w:r>
          </w:p>
        </w:tc>
        <w:tc>
          <w:tcPr>
            <w:tcW w:w="268" w:type="dxa"/>
            <w:vAlign w:val="bottom"/>
          </w:tcPr>
          <w:p w14:paraId="0118477C" w14:textId="77777777" w:rsidR="00E10372" w:rsidRPr="00FE1AF6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1B7B22E3" w14:textId="6FD399AC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5,863</w:t>
            </w:r>
          </w:p>
        </w:tc>
      </w:tr>
      <w:tr w:rsidR="00E10372" w:rsidRPr="00AD7F2B" w14:paraId="74CD08C3" w14:textId="77777777" w:rsidTr="00E66865">
        <w:trPr>
          <w:trHeight w:val="249"/>
        </w:trPr>
        <w:tc>
          <w:tcPr>
            <w:tcW w:w="3749" w:type="dxa"/>
          </w:tcPr>
          <w:p w14:paraId="443DA62C" w14:textId="77777777" w:rsidR="00E10372" w:rsidRPr="0097174C" w:rsidRDefault="00E10372" w:rsidP="00E1037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</w:tcPr>
          <w:p w14:paraId="0C1CC2E6" w14:textId="5792BAC0" w:rsidR="00E10372" w:rsidRPr="00FE1AF6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6116">
              <w:t>14,641</w:t>
            </w:r>
          </w:p>
        </w:tc>
        <w:tc>
          <w:tcPr>
            <w:tcW w:w="261" w:type="dxa"/>
            <w:vAlign w:val="bottom"/>
          </w:tcPr>
          <w:p w14:paraId="466DAE06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78B9E60E" w14:textId="25044D57" w:rsidR="00E10372" w:rsidRPr="00956D38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6,157</w:t>
            </w:r>
          </w:p>
        </w:tc>
        <w:tc>
          <w:tcPr>
            <w:tcW w:w="272" w:type="dxa"/>
            <w:vAlign w:val="bottom"/>
          </w:tcPr>
          <w:p w14:paraId="0EBBAB0A" w14:textId="77777777" w:rsidR="00E10372" w:rsidRPr="000D0B93" w:rsidRDefault="00E10372" w:rsidP="00E1037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09D4D2A" w14:textId="3879D596" w:rsidR="00E10372" w:rsidRPr="008B539B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4040D">
              <w:t>7,520</w:t>
            </w:r>
          </w:p>
        </w:tc>
        <w:tc>
          <w:tcPr>
            <w:tcW w:w="268" w:type="dxa"/>
            <w:vAlign w:val="bottom"/>
          </w:tcPr>
          <w:p w14:paraId="3DA61661" w14:textId="77777777" w:rsidR="00E10372" w:rsidRPr="00FE1AF6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27B56414" w14:textId="2168D34D" w:rsidR="00E10372" w:rsidRPr="00956D38" w:rsidRDefault="00E10372" w:rsidP="00E1037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56D38">
              <w:t>2,255</w:t>
            </w:r>
          </w:p>
        </w:tc>
      </w:tr>
    </w:tbl>
    <w:p w14:paraId="6A93EE1C" w14:textId="77777777" w:rsidR="00675B9A" w:rsidRPr="00784CA4" w:rsidRDefault="00675B9A" w:rsidP="00EC5F87">
      <w:pPr>
        <w:spacing w:line="240" w:lineRule="atLeast"/>
        <w:ind w:firstLine="562"/>
        <w:rPr>
          <w:rFonts w:cs="Times New Roman"/>
          <w:sz w:val="14"/>
          <w:szCs w:val="14"/>
          <w:vertAlign w:val="superscript"/>
        </w:rPr>
      </w:pPr>
    </w:p>
    <w:p w14:paraId="70B1F572" w14:textId="4FFFF2E3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4C1153">
        <w:rPr>
          <w:rFonts w:cstheme="minorBidi"/>
          <w:szCs w:val="28"/>
          <w:lang w:val="en-US" w:bidi="th-TH"/>
        </w:rPr>
        <w:t>3</w:t>
      </w:r>
      <w:r w:rsidR="00C00769">
        <w:rPr>
          <w:rFonts w:cstheme="minorBidi"/>
          <w:szCs w:val="28"/>
          <w:lang w:val="en-US" w:bidi="th-TH"/>
        </w:rPr>
        <w:t xml:space="preserve">0 </w:t>
      </w:r>
      <w:r w:rsidR="00796503">
        <w:rPr>
          <w:rFonts w:cstheme="minorBidi"/>
          <w:szCs w:val="28"/>
          <w:lang w:val="en-US" w:bidi="th-TH"/>
        </w:rPr>
        <w:t>September</w:t>
      </w:r>
      <w:r w:rsidR="00C00769">
        <w:rPr>
          <w:rFonts w:cstheme="minorBidi"/>
          <w:szCs w:val="28"/>
          <w:lang w:val="en-US" w:bidi="th-TH"/>
        </w:rPr>
        <w:t xml:space="preserve"> </w:t>
      </w:r>
      <w:r w:rsidR="004C1153">
        <w:rPr>
          <w:rFonts w:cstheme="minorBidi"/>
          <w:szCs w:val="28"/>
          <w:lang w:val="en-US" w:bidi="th-TH"/>
        </w:rPr>
        <w:t>202</w:t>
      </w:r>
      <w:r w:rsidR="004D2440">
        <w:rPr>
          <w:rFonts w:cstheme="minorBidi"/>
          <w:szCs w:val="28"/>
          <w:lang w:val="en-US" w:bidi="th-TH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4D2440">
        <w:rPr>
          <w:rFonts w:cs="Times New Roman"/>
          <w:szCs w:val="22"/>
          <w:lang w:val="en-US"/>
        </w:rPr>
        <w:t>3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2D428D" w:rsidRPr="008F1515" w14:paraId="7F80E430" w14:textId="77777777" w:rsidTr="00E66865">
        <w:trPr>
          <w:tblHeader/>
        </w:trPr>
        <w:tc>
          <w:tcPr>
            <w:tcW w:w="369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D428D" w:rsidRPr="009C020D" w14:paraId="660DE944" w14:textId="77777777" w:rsidTr="00E66865">
        <w:trPr>
          <w:tblHeader/>
        </w:trPr>
        <w:tc>
          <w:tcPr>
            <w:tcW w:w="3690" w:type="dxa"/>
          </w:tcPr>
          <w:p w14:paraId="0EBEF4C9" w14:textId="77777777" w:rsidR="002D428D" w:rsidRPr="008F1515" w:rsidRDefault="002D428D" w:rsidP="00D67F28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19B4F831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257" w:type="dxa"/>
          </w:tcPr>
          <w:p w14:paraId="6E78BCFB" w14:textId="77777777" w:rsidR="002D428D" w:rsidRPr="009C020D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28F6CDF7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2D428D" w:rsidRPr="009C020D" w:rsidRDefault="002D428D" w:rsidP="00D67F28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31345E7E" w14:textId="66C29C8F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270" w:type="dxa"/>
          </w:tcPr>
          <w:p w14:paraId="4119E236" w14:textId="77777777" w:rsidR="002D428D" w:rsidRPr="009C020D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190814AD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D428D" w:rsidRPr="008F1515" w14:paraId="783D1A57" w14:textId="77777777" w:rsidTr="00E66865">
        <w:trPr>
          <w:tblHeader/>
        </w:trPr>
        <w:tc>
          <w:tcPr>
            <w:tcW w:w="3690" w:type="dxa"/>
          </w:tcPr>
          <w:p w14:paraId="3EBACD4A" w14:textId="77777777" w:rsidR="002D428D" w:rsidRPr="008F1515" w:rsidRDefault="002D428D" w:rsidP="00D67F28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57" w:type="dxa"/>
          </w:tcPr>
          <w:p w14:paraId="1CE9369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39E0A1D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  <w:tc>
          <w:tcPr>
            <w:tcW w:w="270" w:type="dxa"/>
          </w:tcPr>
          <w:p w14:paraId="79AC89A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6B2A4E8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51141A37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0B3E833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</w:tr>
      <w:tr w:rsidR="002D428D" w:rsidRPr="008F1515" w14:paraId="03CF288C" w14:textId="77777777" w:rsidTr="00E66865">
        <w:trPr>
          <w:tblHeader/>
        </w:trPr>
        <w:tc>
          <w:tcPr>
            <w:tcW w:w="3690" w:type="dxa"/>
          </w:tcPr>
          <w:p w14:paraId="5B286661" w14:textId="77777777" w:rsidR="002D428D" w:rsidRPr="008F1515" w:rsidRDefault="002D428D" w:rsidP="00D67F28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37EC6AEF" w14:textId="77777777" w:rsidR="002D428D" w:rsidRPr="008F1515" w:rsidRDefault="002D428D" w:rsidP="00D67F28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2D428D" w14:paraId="52225972" w14:textId="77777777" w:rsidTr="00D67F28">
        <w:tc>
          <w:tcPr>
            <w:tcW w:w="3690" w:type="dxa"/>
          </w:tcPr>
          <w:p w14:paraId="3D532E8B" w14:textId="77777777" w:rsidR="002D428D" w:rsidRDefault="002D428D" w:rsidP="00D67F2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Investment in short-term debt </w:t>
            </w:r>
          </w:p>
          <w:p w14:paraId="3B2D605D" w14:textId="77777777" w:rsidR="002D428D" w:rsidRPr="0030556D" w:rsidRDefault="002D428D" w:rsidP="00D67F28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 xml:space="preserve">    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instruments</w:t>
            </w:r>
          </w:p>
        </w:tc>
        <w:tc>
          <w:tcPr>
            <w:tcW w:w="1170" w:type="dxa"/>
            <w:vAlign w:val="bottom"/>
          </w:tcPr>
          <w:p w14:paraId="56D6AFC4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0521E632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0088C68A" w14:textId="77777777" w:rsidR="002D428D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7592696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29F7F7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F1A61B0" w14:textId="77777777" w:rsidR="002D428D" w:rsidRDefault="002D428D" w:rsidP="00D67F2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2D428D" w:rsidRPr="00670880" w14:paraId="79820530" w14:textId="77777777" w:rsidTr="00D67F28">
        <w:tc>
          <w:tcPr>
            <w:tcW w:w="3690" w:type="dxa"/>
          </w:tcPr>
          <w:p w14:paraId="0ACE3B9A" w14:textId="77777777" w:rsidR="002D428D" w:rsidRPr="00612C6E" w:rsidRDefault="002D428D" w:rsidP="00D67F28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D14230" w14:textId="42EB2456" w:rsidR="002D428D" w:rsidRPr="00670880" w:rsidRDefault="00E10372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10372">
              <w:rPr>
                <w:b/>
                <w:bCs/>
              </w:rPr>
              <w:t>480,000</w:t>
            </w:r>
          </w:p>
        </w:tc>
        <w:tc>
          <w:tcPr>
            <w:tcW w:w="257" w:type="dxa"/>
            <w:vAlign w:val="bottom"/>
          </w:tcPr>
          <w:p w14:paraId="0AE4EA9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0B08F482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710,000</w:t>
            </w:r>
          </w:p>
        </w:tc>
        <w:tc>
          <w:tcPr>
            <w:tcW w:w="270" w:type="dxa"/>
            <w:vAlign w:val="bottom"/>
          </w:tcPr>
          <w:p w14:paraId="7198DB8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02B45CE" w14:textId="46004F8F" w:rsidR="002D428D" w:rsidRPr="00670880" w:rsidRDefault="00E10372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10372">
              <w:rPr>
                <w:rFonts w:cs="Times New Roman"/>
                <w:b/>
                <w:bCs/>
                <w:szCs w:val="22"/>
              </w:rPr>
              <w:t>50,000</w:t>
            </w:r>
          </w:p>
        </w:tc>
        <w:tc>
          <w:tcPr>
            <w:tcW w:w="270" w:type="dxa"/>
            <w:vAlign w:val="bottom"/>
          </w:tcPr>
          <w:p w14:paraId="6721AF4C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24EF10C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280,000</w:t>
            </w:r>
          </w:p>
        </w:tc>
      </w:tr>
      <w:tr w:rsidR="002D428D" w:rsidRPr="0002589C" w14:paraId="445C30AD" w14:textId="77777777" w:rsidTr="00D67F28">
        <w:tc>
          <w:tcPr>
            <w:tcW w:w="3690" w:type="dxa"/>
          </w:tcPr>
          <w:p w14:paraId="0C0E0C9C" w14:textId="77777777" w:rsidR="002D428D" w:rsidRPr="004F513F" w:rsidRDefault="002D428D" w:rsidP="00D67F2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BB8B71A" w14:textId="77777777" w:rsidR="002D428D" w:rsidRPr="0002589C" w:rsidRDefault="002D428D" w:rsidP="00D67F28"/>
        </w:tc>
        <w:tc>
          <w:tcPr>
            <w:tcW w:w="1183" w:type="dxa"/>
            <w:vAlign w:val="bottom"/>
          </w:tcPr>
          <w:p w14:paraId="185513C6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12E456AB" w14:textId="77777777" w:rsidR="002D428D" w:rsidRPr="0002589C" w:rsidRDefault="002D428D" w:rsidP="00D67F28"/>
        </w:tc>
        <w:tc>
          <w:tcPr>
            <w:tcW w:w="1260" w:type="dxa"/>
            <w:vAlign w:val="bottom"/>
          </w:tcPr>
          <w:p w14:paraId="5CDD9963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3C525ECE" w14:textId="77777777" w:rsidR="002D428D" w:rsidRPr="0002589C" w:rsidRDefault="002D428D" w:rsidP="00D67F28"/>
        </w:tc>
        <w:tc>
          <w:tcPr>
            <w:tcW w:w="1171" w:type="dxa"/>
            <w:vAlign w:val="bottom"/>
          </w:tcPr>
          <w:p w14:paraId="3F0BD7A2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2D428D" w:rsidRPr="0002589C" w14:paraId="79BD2837" w14:textId="77777777" w:rsidTr="00D67F28">
        <w:tc>
          <w:tcPr>
            <w:tcW w:w="3690" w:type="dxa"/>
          </w:tcPr>
          <w:p w14:paraId="1FC439FC" w14:textId="77777777" w:rsidR="002D428D" w:rsidRPr="004F513F" w:rsidRDefault="002D428D" w:rsidP="00D67F28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54ADA040" w14:textId="77777777" w:rsidR="002D428D" w:rsidRPr="0002589C" w:rsidRDefault="002D428D" w:rsidP="00D67F28"/>
        </w:tc>
        <w:tc>
          <w:tcPr>
            <w:tcW w:w="1183" w:type="dxa"/>
            <w:vAlign w:val="bottom"/>
          </w:tcPr>
          <w:p w14:paraId="23E995F6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32AC89F" w14:textId="77777777" w:rsidR="002D428D" w:rsidRPr="0002589C" w:rsidRDefault="002D428D" w:rsidP="00D67F28"/>
        </w:tc>
        <w:tc>
          <w:tcPr>
            <w:tcW w:w="1260" w:type="dxa"/>
            <w:vAlign w:val="bottom"/>
          </w:tcPr>
          <w:p w14:paraId="2B5F55D4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36C663C" w14:textId="77777777" w:rsidR="002D428D" w:rsidRPr="0002589C" w:rsidRDefault="002D428D" w:rsidP="00D67F28"/>
        </w:tc>
        <w:tc>
          <w:tcPr>
            <w:tcW w:w="1171" w:type="dxa"/>
            <w:vAlign w:val="bottom"/>
          </w:tcPr>
          <w:p w14:paraId="709AB275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E10372" w:rsidRPr="0002589C" w14:paraId="2C99A567" w14:textId="77777777" w:rsidTr="00B22D6C">
        <w:tc>
          <w:tcPr>
            <w:tcW w:w="3690" w:type="dxa"/>
          </w:tcPr>
          <w:p w14:paraId="0C1B6FC0" w14:textId="406C34F1" w:rsidR="00E10372" w:rsidRPr="00E66865" w:rsidRDefault="00E10372" w:rsidP="00E10372">
            <w:pPr>
              <w:spacing w:line="240" w:lineRule="atLeast"/>
              <w:rPr>
                <w:rFonts w:cs="Times New Roman"/>
              </w:rPr>
            </w:pPr>
            <w:r w:rsidRPr="00E66865">
              <w:rPr>
                <w:rFonts w:cs="Times New Roman"/>
              </w:rPr>
              <w:t>Parent company</w:t>
            </w:r>
          </w:p>
        </w:tc>
        <w:tc>
          <w:tcPr>
            <w:tcW w:w="1170" w:type="dxa"/>
          </w:tcPr>
          <w:p w14:paraId="139ADE83" w14:textId="0624C4E1" w:rsidR="00E10372" w:rsidRPr="00E66865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E17681">
              <w:t>140</w:t>
            </w:r>
          </w:p>
        </w:tc>
        <w:tc>
          <w:tcPr>
            <w:tcW w:w="257" w:type="dxa"/>
            <w:vAlign w:val="bottom"/>
          </w:tcPr>
          <w:p w14:paraId="3756FF30" w14:textId="77777777" w:rsidR="00E10372" w:rsidRPr="00E66865" w:rsidRDefault="00E10372" w:rsidP="00E10372">
            <w:pPr>
              <w:rPr>
                <w:rFonts w:cs="Times New Roman"/>
              </w:rPr>
            </w:pPr>
          </w:p>
        </w:tc>
        <w:tc>
          <w:tcPr>
            <w:tcW w:w="1183" w:type="dxa"/>
            <w:vAlign w:val="bottom"/>
          </w:tcPr>
          <w:p w14:paraId="1F88A5BD" w14:textId="74687A30" w:rsidR="00E10372" w:rsidRPr="00E66865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84AFA35" w14:textId="77777777" w:rsidR="00E10372" w:rsidRPr="00E66865" w:rsidRDefault="00E10372" w:rsidP="00E10372">
            <w:pPr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6DA615" w14:textId="0AA2BF5D" w:rsidR="00E10372" w:rsidRPr="00E66865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5F4B6B">
              <w:t>140</w:t>
            </w:r>
          </w:p>
        </w:tc>
        <w:tc>
          <w:tcPr>
            <w:tcW w:w="270" w:type="dxa"/>
            <w:vAlign w:val="bottom"/>
          </w:tcPr>
          <w:p w14:paraId="3C8963DF" w14:textId="77777777" w:rsidR="00E10372" w:rsidRPr="00E66865" w:rsidRDefault="00E10372" w:rsidP="00E10372">
            <w:pPr>
              <w:rPr>
                <w:rFonts w:cs="Times New Roman"/>
              </w:rPr>
            </w:pPr>
          </w:p>
        </w:tc>
        <w:tc>
          <w:tcPr>
            <w:tcW w:w="1171" w:type="dxa"/>
            <w:vAlign w:val="bottom"/>
          </w:tcPr>
          <w:p w14:paraId="7DC93F98" w14:textId="73B080CA" w:rsidR="00E10372" w:rsidRPr="00E66865" w:rsidRDefault="00E10372" w:rsidP="00E103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</w:rPr>
            </w:pPr>
            <w:r>
              <w:t>-</w:t>
            </w:r>
          </w:p>
        </w:tc>
      </w:tr>
      <w:tr w:rsidR="00E10372" w:rsidRPr="0002589C" w14:paraId="45FC2696" w14:textId="77777777" w:rsidTr="00D67F28">
        <w:tc>
          <w:tcPr>
            <w:tcW w:w="3690" w:type="dxa"/>
          </w:tcPr>
          <w:p w14:paraId="68BCAD9B" w14:textId="77777777" w:rsidR="00E10372" w:rsidRPr="008F1515" w:rsidRDefault="00E10372" w:rsidP="00E10372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4BA18DD5" w:rsidR="00E10372" w:rsidRPr="0002589C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17681">
              <w:t>10,266</w:t>
            </w:r>
          </w:p>
        </w:tc>
        <w:tc>
          <w:tcPr>
            <w:tcW w:w="257" w:type="dxa"/>
            <w:vAlign w:val="bottom"/>
          </w:tcPr>
          <w:p w14:paraId="6E390E82" w14:textId="77777777" w:rsidR="00E10372" w:rsidRPr="0002589C" w:rsidRDefault="00E10372" w:rsidP="00E10372"/>
        </w:tc>
        <w:tc>
          <w:tcPr>
            <w:tcW w:w="1183" w:type="dxa"/>
            <w:vAlign w:val="bottom"/>
          </w:tcPr>
          <w:p w14:paraId="1DEE79E7" w14:textId="77777777" w:rsidR="00E10372" w:rsidRPr="0002589C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  <w:tc>
          <w:tcPr>
            <w:tcW w:w="270" w:type="dxa"/>
            <w:vAlign w:val="bottom"/>
          </w:tcPr>
          <w:p w14:paraId="60C76350" w14:textId="77777777" w:rsidR="00E10372" w:rsidRPr="0002589C" w:rsidRDefault="00E10372" w:rsidP="00E10372"/>
        </w:tc>
        <w:tc>
          <w:tcPr>
            <w:tcW w:w="1260" w:type="dxa"/>
          </w:tcPr>
          <w:p w14:paraId="5C39F071" w14:textId="2093FE78" w:rsidR="00E10372" w:rsidRPr="0002589C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5F4B6B">
              <w:t>10,266</w:t>
            </w:r>
          </w:p>
        </w:tc>
        <w:tc>
          <w:tcPr>
            <w:tcW w:w="270" w:type="dxa"/>
            <w:vAlign w:val="bottom"/>
          </w:tcPr>
          <w:p w14:paraId="35CA0CF9" w14:textId="77777777" w:rsidR="00E10372" w:rsidRPr="0002589C" w:rsidRDefault="00E10372" w:rsidP="00E10372"/>
        </w:tc>
        <w:tc>
          <w:tcPr>
            <w:tcW w:w="1171" w:type="dxa"/>
            <w:vAlign w:val="bottom"/>
          </w:tcPr>
          <w:p w14:paraId="236071D8" w14:textId="77777777" w:rsidR="00E10372" w:rsidRPr="0002589C" w:rsidRDefault="00E10372" w:rsidP="00E103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</w:tr>
      <w:tr w:rsidR="00E10372" w:rsidRPr="00DF7760" w14:paraId="3D27597D" w14:textId="77777777" w:rsidTr="00D67F28">
        <w:tc>
          <w:tcPr>
            <w:tcW w:w="3690" w:type="dxa"/>
          </w:tcPr>
          <w:p w14:paraId="75612E64" w14:textId="77777777" w:rsidR="00E10372" w:rsidRPr="0002589C" w:rsidRDefault="00E10372" w:rsidP="00E10372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0FCAF0A9" w:rsidR="00E10372" w:rsidRPr="0002589C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17681">
              <w:t>-</w:t>
            </w:r>
          </w:p>
        </w:tc>
        <w:tc>
          <w:tcPr>
            <w:tcW w:w="257" w:type="dxa"/>
            <w:vAlign w:val="bottom"/>
          </w:tcPr>
          <w:p w14:paraId="5624DB15" w14:textId="77777777" w:rsidR="00E10372" w:rsidRPr="0002589C" w:rsidRDefault="00E10372" w:rsidP="00E10372"/>
        </w:tc>
        <w:tc>
          <w:tcPr>
            <w:tcW w:w="1183" w:type="dxa"/>
            <w:vAlign w:val="bottom"/>
          </w:tcPr>
          <w:p w14:paraId="5EF59FC6" w14:textId="77777777" w:rsidR="00E10372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FFF6565" w14:textId="77777777" w:rsidR="00E10372" w:rsidRPr="0002589C" w:rsidRDefault="00E10372" w:rsidP="00E10372"/>
        </w:tc>
        <w:tc>
          <w:tcPr>
            <w:tcW w:w="1260" w:type="dxa"/>
          </w:tcPr>
          <w:p w14:paraId="53E18DD6" w14:textId="68961776" w:rsidR="00E10372" w:rsidRPr="0002589C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5F4B6B">
              <w:t>619</w:t>
            </w:r>
          </w:p>
        </w:tc>
        <w:tc>
          <w:tcPr>
            <w:tcW w:w="270" w:type="dxa"/>
            <w:vAlign w:val="bottom"/>
          </w:tcPr>
          <w:p w14:paraId="0F0B22C9" w14:textId="77777777" w:rsidR="00E10372" w:rsidRPr="0002589C" w:rsidRDefault="00E10372" w:rsidP="00E10372"/>
        </w:tc>
        <w:tc>
          <w:tcPr>
            <w:tcW w:w="1171" w:type="dxa"/>
            <w:vAlign w:val="bottom"/>
          </w:tcPr>
          <w:p w14:paraId="39423CE8" w14:textId="77777777" w:rsidR="00E10372" w:rsidRPr="00DF7760" w:rsidRDefault="00E10372" w:rsidP="00E103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68</w:t>
            </w:r>
          </w:p>
        </w:tc>
      </w:tr>
      <w:tr w:rsidR="00E10372" w:rsidRPr="0002589C" w14:paraId="66593C58" w14:textId="77777777" w:rsidTr="00E66865">
        <w:tc>
          <w:tcPr>
            <w:tcW w:w="3690" w:type="dxa"/>
          </w:tcPr>
          <w:p w14:paraId="29A0D5A5" w14:textId="77777777" w:rsidR="00E10372" w:rsidRPr="00612C6E" w:rsidRDefault="00E10372" w:rsidP="00E10372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777F336C" w:rsidR="00E10372" w:rsidRPr="0002589C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17681">
              <w:t>95,322</w:t>
            </w:r>
          </w:p>
        </w:tc>
        <w:tc>
          <w:tcPr>
            <w:tcW w:w="257" w:type="dxa"/>
            <w:vAlign w:val="bottom"/>
          </w:tcPr>
          <w:p w14:paraId="6239F931" w14:textId="77777777" w:rsidR="00E10372" w:rsidRPr="0002589C" w:rsidRDefault="00E10372" w:rsidP="00E10372"/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519A716" w14:textId="77777777" w:rsidR="00E10372" w:rsidRPr="0002589C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78</w:t>
            </w:r>
            <w:r w:rsidRPr="00DF7760">
              <w:t>,</w:t>
            </w:r>
            <w:r>
              <w:t>536</w:t>
            </w:r>
          </w:p>
        </w:tc>
        <w:tc>
          <w:tcPr>
            <w:tcW w:w="270" w:type="dxa"/>
            <w:vAlign w:val="bottom"/>
          </w:tcPr>
          <w:p w14:paraId="242BF27A" w14:textId="77777777" w:rsidR="00E10372" w:rsidRPr="0002589C" w:rsidRDefault="00E10372" w:rsidP="00E10372"/>
        </w:tc>
        <w:tc>
          <w:tcPr>
            <w:tcW w:w="1260" w:type="dxa"/>
            <w:tcBorders>
              <w:bottom w:val="single" w:sz="4" w:space="0" w:color="auto"/>
            </w:tcBorders>
          </w:tcPr>
          <w:p w14:paraId="4501F2FC" w14:textId="610EE9D9" w:rsidR="00E10372" w:rsidRPr="0002589C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5F4B6B">
              <w:t>76,292</w:t>
            </w:r>
          </w:p>
        </w:tc>
        <w:tc>
          <w:tcPr>
            <w:tcW w:w="270" w:type="dxa"/>
            <w:vAlign w:val="bottom"/>
          </w:tcPr>
          <w:p w14:paraId="76D37E04" w14:textId="77777777" w:rsidR="00E10372" w:rsidRPr="0002589C" w:rsidRDefault="00E10372" w:rsidP="00E10372"/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A9662CE" w14:textId="77777777" w:rsidR="00E10372" w:rsidRPr="0002589C" w:rsidRDefault="00E10372" w:rsidP="00E103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DF7760">
              <w:t>6</w:t>
            </w:r>
            <w:r>
              <w:t>1</w:t>
            </w:r>
            <w:r w:rsidRPr="00DF7760">
              <w:t>,</w:t>
            </w:r>
            <w:r>
              <w:t>211</w:t>
            </w:r>
          </w:p>
        </w:tc>
      </w:tr>
      <w:tr w:rsidR="00E10372" w:rsidRPr="00826E93" w14:paraId="0725658E" w14:textId="77777777" w:rsidTr="00E66865">
        <w:tc>
          <w:tcPr>
            <w:tcW w:w="3690" w:type="dxa"/>
          </w:tcPr>
          <w:p w14:paraId="086CEF10" w14:textId="77777777" w:rsidR="00E10372" w:rsidRPr="00727BAC" w:rsidRDefault="00E10372" w:rsidP="00E1037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65E4A0A1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10372">
              <w:rPr>
                <w:b/>
                <w:bCs/>
              </w:rPr>
              <w:t>105,728</w:t>
            </w:r>
          </w:p>
        </w:tc>
        <w:tc>
          <w:tcPr>
            <w:tcW w:w="257" w:type="dxa"/>
            <w:vAlign w:val="bottom"/>
          </w:tcPr>
          <w:p w14:paraId="0844A48F" w14:textId="77777777" w:rsidR="00E10372" w:rsidRPr="00E10372" w:rsidRDefault="00E10372" w:rsidP="00E10372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B4FA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lang w:val="en-US" w:bidi="th-TH"/>
              </w:rPr>
            </w:pPr>
            <w:r w:rsidRPr="00E10372">
              <w:rPr>
                <w:b/>
                <w:bCs/>
              </w:rPr>
              <w:t>84,</w:t>
            </w:r>
            <w:r w:rsidRPr="00E10372">
              <w:rPr>
                <w:b/>
                <w:bCs/>
                <w:lang w:val="en-US" w:bidi="th-TH"/>
              </w:rPr>
              <w:t>906</w:t>
            </w:r>
          </w:p>
        </w:tc>
        <w:tc>
          <w:tcPr>
            <w:tcW w:w="270" w:type="dxa"/>
            <w:vAlign w:val="bottom"/>
          </w:tcPr>
          <w:p w14:paraId="0E50A90C" w14:textId="77777777" w:rsidR="00E10372" w:rsidRPr="00E10372" w:rsidRDefault="00E10372" w:rsidP="00E10372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142E1DD3" w:rsidR="00E10372" w:rsidRPr="00E10372" w:rsidRDefault="00E10372" w:rsidP="00E1037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10372">
              <w:rPr>
                <w:b/>
                <w:bCs/>
              </w:rPr>
              <w:t>87,317</w:t>
            </w:r>
          </w:p>
        </w:tc>
        <w:tc>
          <w:tcPr>
            <w:tcW w:w="270" w:type="dxa"/>
            <w:vAlign w:val="bottom"/>
          </w:tcPr>
          <w:p w14:paraId="7B080D82" w14:textId="77777777" w:rsidR="00E10372" w:rsidRPr="00E10372" w:rsidRDefault="00E10372" w:rsidP="00E10372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B3B78" w14:textId="77777777" w:rsidR="00E10372" w:rsidRPr="00E10372" w:rsidRDefault="00E10372" w:rsidP="00E103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10372">
              <w:rPr>
                <w:b/>
                <w:bCs/>
              </w:rPr>
              <w:t>67,649</w:t>
            </w:r>
          </w:p>
        </w:tc>
      </w:tr>
      <w:tr w:rsidR="00E66865" w:rsidRPr="00805688" w14:paraId="7A2541D1" w14:textId="77777777" w:rsidTr="00E66865">
        <w:tc>
          <w:tcPr>
            <w:tcW w:w="3690" w:type="dxa"/>
          </w:tcPr>
          <w:p w14:paraId="6693B385" w14:textId="77777777" w:rsidR="00E66865" w:rsidRPr="004F513F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A1CB169" w14:textId="77777777" w:rsidR="00E66865" w:rsidRPr="00CB736D" w:rsidRDefault="00E66865" w:rsidP="00E66865"/>
        </w:tc>
        <w:tc>
          <w:tcPr>
            <w:tcW w:w="1183" w:type="dxa"/>
            <w:vAlign w:val="bottom"/>
          </w:tcPr>
          <w:p w14:paraId="39CEFB30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4872598" w14:textId="77777777" w:rsidR="00E66865" w:rsidRPr="00CB736D" w:rsidRDefault="00E66865" w:rsidP="00E66865"/>
        </w:tc>
        <w:tc>
          <w:tcPr>
            <w:tcW w:w="1260" w:type="dxa"/>
            <w:vAlign w:val="bottom"/>
          </w:tcPr>
          <w:p w14:paraId="5FBA2B28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4168FCD" w14:textId="77777777" w:rsidR="00E66865" w:rsidRPr="00CB736D" w:rsidRDefault="00E66865" w:rsidP="00E66865"/>
        </w:tc>
        <w:tc>
          <w:tcPr>
            <w:tcW w:w="1171" w:type="dxa"/>
            <w:vAlign w:val="bottom"/>
          </w:tcPr>
          <w:p w14:paraId="70975F05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22D6C" w:rsidRPr="00CB736D" w14:paraId="74D01027" w14:textId="77777777" w:rsidTr="00D67F28">
        <w:tc>
          <w:tcPr>
            <w:tcW w:w="3690" w:type="dxa"/>
          </w:tcPr>
          <w:p w14:paraId="025AEAA3" w14:textId="77777777" w:rsidR="00B22D6C" w:rsidRPr="00520A07" w:rsidRDefault="00B22D6C" w:rsidP="00B22D6C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63E088A1" w:rsidR="00B22D6C" w:rsidRPr="00CB736D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2596B">
              <w:t>609</w:t>
            </w:r>
          </w:p>
        </w:tc>
        <w:tc>
          <w:tcPr>
            <w:tcW w:w="257" w:type="dxa"/>
            <w:vAlign w:val="bottom"/>
          </w:tcPr>
          <w:p w14:paraId="07E6B939" w14:textId="77777777" w:rsidR="00B22D6C" w:rsidRPr="00CB736D" w:rsidRDefault="00B22D6C" w:rsidP="00B22D6C"/>
        </w:tc>
        <w:tc>
          <w:tcPr>
            <w:tcW w:w="1183" w:type="dxa"/>
            <w:vAlign w:val="bottom"/>
          </w:tcPr>
          <w:p w14:paraId="395C640C" w14:textId="77777777" w:rsidR="00B22D6C" w:rsidRPr="00CB736D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609</w:t>
            </w:r>
          </w:p>
        </w:tc>
        <w:tc>
          <w:tcPr>
            <w:tcW w:w="270" w:type="dxa"/>
            <w:vAlign w:val="bottom"/>
          </w:tcPr>
          <w:p w14:paraId="2876FDDF" w14:textId="77777777" w:rsidR="00B22D6C" w:rsidRPr="00CB736D" w:rsidRDefault="00B22D6C" w:rsidP="00B22D6C"/>
        </w:tc>
        <w:tc>
          <w:tcPr>
            <w:tcW w:w="1260" w:type="dxa"/>
          </w:tcPr>
          <w:p w14:paraId="77F621DC" w14:textId="469193A3" w:rsidR="00B22D6C" w:rsidRPr="00CB736D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11914">
              <w:t>511</w:t>
            </w:r>
          </w:p>
        </w:tc>
        <w:tc>
          <w:tcPr>
            <w:tcW w:w="270" w:type="dxa"/>
            <w:vAlign w:val="bottom"/>
          </w:tcPr>
          <w:p w14:paraId="387DEA8F" w14:textId="77777777" w:rsidR="00B22D6C" w:rsidRPr="00CB736D" w:rsidRDefault="00B22D6C" w:rsidP="00B22D6C"/>
        </w:tc>
        <w:tc>
          <w:tcPr>
            <w:tcW w:w="1171" w:type="dxa"/>
            <w:vAlign w:val="bottom"/>
          </w:tcPr>
          <w:p w14:paraId="519C50AE" w14:textId="77777777" w:rsidR="00B22D6C" w:rsidRPr="00CB736D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511</w:t>
            </w:r>
          </w:p>
        </w:tc>
      </w:tr>
      <w:tr w:rsidR="00B22D6C" w:rsidRPr="002930DE" w14:paraId="3BC1D982" w14:textId="77777777" w:rsidTr="00D67F28">
        <w:tc>
          <w:tcPr>
            <w:tcW w:w="3690" w:type="dxa"/>
          </w:tcPr>
          <w:p w14:paraId="6D08AC6A" w14:textId="77777777" w:rsidR="00B22D6C" w:rsidRPr="00520A07" w:rsidRDefault="00B22D6C" w:rsidP="00B22D6C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37E685D8" w:rsidR="00B22D6C" w:rsidRPr="00CB736D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92596B">
              <w:t>-</w:t>
            </w:r>
          </w:p>
        </w:tc>
        <w:tc>
          <w:tcPr>
            <w:tcW w:w="257" w:type="dxa"/>
            <w:vAlign w:val="bottom"/>
          </w:tcPr>
          <w:p w14:paraId="12AD1882" w14:textId="77777777" w:rsidR="00B22D6C" w:rsidRPr="00CB736D" w:rsidRDefault="00B22D6C" w:rsidP="00B22D6C"/>
        </w:tc>
        <w:tc>
          <w:tcPr>
            <w:tcW w:w="1183" w:type="dxa"/>
            <w:vAlign w:val="bottom"/>
          </w:tcPr>
          <w:p w14:paraId="1591F22C" w14:textId="77777777" w:rsidR="00B22D6C" w:rsidRPr="00CB736D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0430C8" w14:textId="77777777" w:rsidR="00B22D6C" w:rsidRPr="00CB736D" w:rsidRDefault="00B22D6C" w:rsidP="00B22D6C"/>
        </w:tc>
        <w:tc>
          <w:tcPr>
            <w:tcW w:w="1260" w:type="dxa"/>
          </w:tcPr>
          <w:p w14:paraId="0AD019A0" w14:textId="59D9BE63" w:rsidR="00B22D6C" w:rsidRPr="002930DE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111914">
              <w:t>763</w:t>
            </w:r>
          </w:p>
        </w:tc>
        <w:tc>
          <w:tcPr>
            <w:tcW w:w="270" w:type="dxa"/>
            <w:vAlign w:val="bottom"/>
          </w:tcPr>
          <w:p w14:paraId="6C73CA5A" w14:textId="77777777" w:rsidR="00B22D6C" w:rsidRPr="00CB736D" w:rsidRDefault="00B22D6C" w:rsidP="00B22D6C"/>
        </w:tc>
        <w:tc>
          <w:tcPr>
            <w:tcW w:w="1171" w:type="dxa"/>
            <w:vAlign w:val="bottom"/>
          </w:tcPr>
          <w:p w14:paraId="3126E23C" w14:textId="77777777" w:rsidR="00B22D6C" w:rsidRPr="002930DE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</w:t>
            </w:r>
            <w:r>
              <w:rPr>
                <w:lang w:val="en-US"/>
              </w:rPr>
              <w:t>,</w:t>
            </w:r>
            <w:r>
              <w:t>125</w:t>
            </w:r>
          </w:p>
        </w:tc>
      </w:tr>
      <w:tr w:rsidR="00B22D6C" w14:paraId="5013E82F" w14:textId="77777777" w:rsidTr="00D67F28">
        <w:tc>
          <w:tcPr>
            <w:tcW w:w="3690" w:type="dxa"/>
          </w:tcPr>
          <w:p w14:paraId="16C23588" w14:textId="77777777" w:rsidR="00B22D6C" w:rsidRPr="00520A07" w:rsidRDefault="00B22D6C" w:rsidP="00B22D6C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38C6C10" w14:textId="21A984E4" w:rsidR="00B22D6C" w:rsidRPr="00CB736D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92596B">
              <w:t>65</w:t>
            </w:r>
          </w:p>
        </w:tc>
        <w:tc>
          <w:tcPr>
            <w:tcW w:w="257" w:type="dxa"/>
            <w:vAlign w:val="bottom"/>
          </w:tcPr>
          <w:p w14:paraId="2D1A6A7F" w14:textId="77777777" w:rsidR="00B22D6C" w:rsidRPr="00CB736D" w:rsidRDefault="00B22D6C" w:rsidP="00B22D6C"/>
        </w:tc>
        <w:tc>
          <w:tcPr>
            <w:tcW w:w="1183" w:type="dxa"/>
            <w:vAlign w:val="bottom"/>
          </w:tcPr>
          <w:p w14:paraId="697444F4" w14:textId="77777777" w:rsidR="00B22D6C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433</w:t>
            </w:r>
          </w:p>
        </w:tc>
        <w:tc>
          <w:tcPr>
            <w:tcW w:w="270" w:type="dxa"/>
            <w:vAlign w:val="bottom"/>
          </w:tcPr>
          <w:p w14:paraId="2C863509" w14:textId="77777777" w:rsidR="00B22D6C" w:rsidRPr="00CB736D" w:rsidRDefault="00B22D6C" w:rsidP="00B22D6C"/>
        </w:tc>
        <w:tc>
          <w:tcPr>
            <w:tcW w:w="1260" w:type="dxa"/>
          </w:tcPr>
          <w:p w14:paraId="33AD5F6E" w14:textId="1169C491" w:rsidR="00B22D6C" w:rsidRPr="002930DE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111914">
              <w:t>65</w:t>
            </w:r>
          </w:p>
        </w:tc>
        <w:tc>
          <w:tcPr>
            <w:tcW w:w="270" w:type="dxa"/>
            <w:vAlign w:val="bottom"/>
          </w:tcPr>
          <w:p w14:paraId="1D32CB8A" w14:textId="77777777" w:rsidR="00B22D6C" w:rsidRPr="00CB736D" w:rsidRDefault="00B22D6C" w:rsidP="00B22D6C"/>
        </w:tc>
        <w:tc>
          <w:tcPr>
            <w:tcW w:w="1171" w:type="dxa"/>
            <w:vAlign w:val="bottom"/>
          </w:tcPr>
          <w:p w14:paraId="40B73909" w14:textId="77777777" w:rsidR="00B22D6C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433</w:t>
            </w:r>
          </w:p>
        </w:tc>
      </w:tr>
      <w:tr w:rsidR="00B22D6C" w:rsidRPr="00826E93" w14:paraId="07B716D4" w14:textId="77777777" w:rsidTr="00D67F28">
        <w:tc>
          <w:tcPr>
            <w:tcW w:w="3690" w:type="dxa"/>
          </w:tcPr>
          <w:p w14:paraId="26BF2BB7" w14:textId="77777777" w:rsidR="00B22D6C" w:rsidRPr="00520A07" w:rsidRDefault="00B22D6C" w:rsidP="00B22D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7F5BD4FF" w:rsidR="00B22D6C" w:rsidRPr="00B22D6C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B22D6C">
              <w:rPr>
                <w:b/>
                <w:bCs/>
              </w:rPr>
              <w:t>674</w:t>
            </w:r>
          </w:p>
        </w:tc>
        <w:tc>
          <w:tcPr>
            <w:tcW w:w="257" w:type="dxa"/>
            <w:vAlign w:val="bottom"/>
          </w:tcPr>
          <w:p w14:paraId="1646F45A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8E8ED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B22D6C">
              <w:rPr>
                <w:rFonts w:cs="Times New Roman"/>
                <w:b/>
                <w:bCs/>
                <w:szCs w:val="22"/>
              </w:rPr>
              <w:t>1,042</w:t>
            </w:r>
          </w:p>
        </w:tc>
        <w:tc>
          <w:tcPr>
            <w:tcW w:w="270" w:type="dxa"/>
            <w:vAlign w:val="bottom"/>
          </w:tcPr>
          <w:p w14:paraId="45ACA9D5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21A6B808" w:rsidR="00B22D6C" w:rsidRPr="00B22D6C" w:rsidRDefault="00B22D6C" w:rsidP="00B22D6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1,339</w:t>
            </w:r>
          </w:p>
        </w:tc>
        <w:tc>
          <w:tcPr>
            <w:tcW w:w="270" w:type="dxa"/>
            <w:vAlign w:val="bottom"/>
          </w:tcPr>
          <w:p w14:paraId="654288A0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43D5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2,069</w:t>
            </w:r>
          </w:p>
        </w:tc>
      </w:tr>
      <w:tr w:rsidR="00E66865" w:rsidRPr="002930DE" w14:paraId="747FB128" w14:textId="77777777" w:rsidTr="00D67F28">
        <w:tc>
          <w:tcPr>
            <w:tcW w:w="3690" w:type="dxa"/>
          </w:tcPr>
          <w:p w14:paraId="15F36B54" w14:textId="77777777" w:rsidR="00E66865" w:rsidRPr="006F067C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F7DFA1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EF04DDA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E763AA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EE71E76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3888D6D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08A67268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2930DE" w14:paraId="6453086F" w14:textId="77777777" w:rsidTr="00D67F28">
        <w:tc>
          <w:tcPr>
            <w:tcW w:w="3690" w:type="dxa"/>
          </w:tcPr>
          <w:p w14:paraId="61BC4045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BCA45F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79EA7B07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37EB022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E37D41B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ED0DBC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0D8C8EE8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2930DE" w14:paraId="23B786A6" w14:textId="77777777" w:rsidTr="00D67F28">
        <w:tc>
          <w:tcPr>
            <w:tcW w:w="3690" w:type="dxa"/>
          </w:tcPr>
          <w:p w14:paraId="60778654" w14:textId="77777777" w:rsidR="00E66865" w:rsidRPr="004F513F" w:rsidRDefault="00E66865" w:rsidP="00E66865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6935F5" w14:textId="3175B2F6" w:rsidR="00E66865" w:rsidRPr="002930DE" w:rsidRDefault="00B22D6C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2,060</w:t>
            </w:r>
          </w:p>
        </w:tc>
        <w:tc>
          <w:tcPr>
            <w:tcW w:w="257" w:type="dxa"/>
            <w:vAlign w:val="bottom"/>
          </w:tcPr>
          <w:p w14:paraId="3347D1FE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654FDCE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2,517</w:t>
            </w:r>
          </w:p>
        </w:tc>
        <w:tc>
          <w:tcPr>
            <w:tcW w:w="270" w:type="dxa"/>
            <w:vAlign w:val="bottom"/>
          </w:tcPr>
          <w:p w14:paraId="43D99B40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25B53A" w14:textId="7494E284" w:rsidR="00E66865" w:rsidRPr="002930DE" w:rsidRDefault="00B22D6C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1,728</w:t>
            </w:r>
          </w:p>
        </w:tc>
        <w:tc>
          <w:tcPr>
            <w:tcW w:w="270" w:type="dxa"/>
            <w:vAlign w:val="bottom"/>
          </w:tcPr>
          <w:p w14:paraId="57A636C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E905FCA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2,111</w:t>
            </w:r>
          </w:p>
        </w:tc>
      </w:tr>
      <w:tr w:rsidR="00E66865" w:rsidRPr="002930DE" w14:paraId="5D9DDD72" w14:textId="77777777" w:rsidTr="00D67F28">
        <w:tc>
          <w:tcPr>
            <w:tcW w:w="3690" w:type="dxa"/>
          </w:tcPr>
          <w:p w14:paraId="52B565F8" w14:textId="77777777" w:rsidR="00E66865" w:rsidRPr="00520A07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2C7A41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5FEF167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3CD23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2258F6F9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077F7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CB16C8B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E66865" w:rsidRPr="004A68F5" w14:paraId="6B0F1A0C" w14:textId="77777777" w:rsidTr="00D67F28">
        <w:tc>
          <w:tcPr>
            <w:tcW w:w="3690" w:type="dxa"/>
          </w:tcPr>
          <w:p w14:paraId="0C454D29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EF21C67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29388571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8641AC9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3648FF3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  <w:vAlign w:val="bottom"/>
          </w:tcPr>
          <w:p w14:paraId="33F32BBA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2E15F3B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22D6C" w:rsidRPr="004A68F5" w14:paraId="6CDB465A" w14:textId="77777777" w:rsidTr="00D67F28">
        <w:tc>
          <w:tcPr>
            <w:tcW w:w="3690" w:type="dxa"/>
          </w:tcPr>
          <w:p w14:paraId="3D67205E" w14:textId="77777777" w:rsidR="00B22D6C" w:rsidRPr="004F513F" w:rsidRDefault="00B22D6C" w:rsidP="00B22D6C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3CF8F354" w:rsidR="00B22D6C" w:rsidRPr="004A68F5" w:rsidRDefault="00B22D6C" w:rsidP="00B22D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540500">
              <w:t>-</w:t>
            </w:r>
          </w:p>
        </w:tc>
        <w:tc>
          <w:tcPr>
            <w:tcW w:w="257" w:type="dxa"/>
            <w:vAlign w:val="bottom"/>
          </w:tcPr>
          <w:p w14:paraId="29AC4A00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519FB2B2" w14:textId="77777777" w:rsidR="00B22D6C" w:rsidRPr="004A68F5" w:rsidRDefault="00B22D6C" w:rsidP="00B22D6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697488D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260" w:type="dxa"/>
          </w:tcPr>
          <w:p w14:paraId="24C74D06" w14:textId="31B659F3" w:rsidR="00B22D6C" w:rsidRPr="004A68F5" w:rsidRDefault="00B22D6C" w:rsidP="00B22D6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</w:pPr>
            <w:r w:rsidRPr="006529CE">
              <w:t>281</w:t>
            </w:r>
          </w:p>
        </w:tc>
        <w:tc>
          <w:tcPr>
            <w:tcW w:w="270" w:type="dxa"/>
            <w:vAlign w:val="bottom"/>
          </w:tcPr>
          <w:p w14:paraId="0CE2A624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6E0C6713" w14:textId="77777777" w:rsidR="00B22D6C" w:rsidRPr="004A68F5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</w:pPr>
            <w:r>
              <w:rPr>
                <w:rFonts w:cs="Times New Roman"/>
                <w:szCs w:val="22"/>
              </w:rPr>
              <w:t>7,455</w:t>
            </w:r>
          </w:p>
        </w:tc>
      </w:tr>
      <w:tr w:rsidR="00B22D6C" w:rsidRPr="002930DE" w14:paraId="27D6FE37" w14:textId="77777777" w:rsidTr="00D67F28">
        <w:tc>
          <w:tcPr>
            <w:tcW w:w="3690" w:type="dxa"/>
          </w:tcPr>
          <w:p w14:paraId="3326CDAD" w14:textId="77777777" w:rsidR="00B22D6C" w:rsidRPr="00520A07" w:rsidRDefault="00B22D6C" w:rsidP="00B22D6C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359BC1FF" w:rsidR="00B22D6C" w:rsidRPr="002930DE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540500">
              <w:t>20,805</w:t>
            </w:r>
          </w:p>
        </w:tc>
        <w:tc>
          <w:tcPr>
            <w:tcW w:w="257" w:type="dxa"/>
            <w:vAlign w:val="bottom"/>
          </w:tcPr>
          <w:p w14:paraId="7B2657F8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0909BCE8" w14:textId="77777777" w:rsidR="00B22D6C" w:rsidRPr="002930DE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>
              <w:t>21,732</w:t>
            </w:r>
          </w:p>
        </w:tc>
        <w:tc>
          <w:tcPr>
            <w:tcW w:w="270" w:type="dxa"/>
            <w:vAlign w:val="bottom"/>
          </w:tcPr>
          <w:p w14:paraId="55A0D4D7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260" w:type="dxa"/>
          </w:tcPr>
          <w:p w14:paraId="16121DAA" w14:textId="3BA592F9" w:rsidR="00B22D6C" w:rsidRPr="00CB736D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529CE">
              <w:t>17,704</w:t>
            </w:r>
          </w:p>
        </w:tc>
        <w:tc>
          <w:tcPr>
            <w:tcW w:w="270" w:type="dxa"/>
            <w:vAlign w:val="bottom"/>
          </w:tcPr>
          <w:p w14:paraId="5008C944" w14:textId="77777777" w:rsidR="00B22D6C" w:rsidRPr="00CB736D" w:rsidRDefault="00B22D6C" w:rsidP="00B22D6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C1E0C9E" w14:textId="77777777" w:rsidR="00B22D6C" w:rsidRPr="002930DE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18,645</w:t>
            </w:r>
          </w:p>
        </w:tc>
      </w:tr>
      <w:tr w:rsidR="00B22D6C" w:rsidRPr="00826E93" w14:paraId="7AF472B6" w14:textId="77777777" w:rsidTr="00D67F28">
        <w:tc>
          <w:tcPr>
            <w:tcW w:w="3690" w:type="dxa"/>
          </w:tcPr>
          <w:p w14:paraId="7DE33E59" w14:textId="77777777" w:rsidR="00B22D6C" w:rsidRPr="00520A07" w:rsidRDefault="00B22D6C" w:rsidP="00B22D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336E1D5E" w:rsidR="00B22D6C" w:rsidRPr="00B22D6C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20,805</w:t>
            </w:r>
          </w:p>
        </w:tc>
        <w:tc>
          <w:tcPr>
            <w:tcW w:w="257" w:type="dxa"/>
            <w:vAlign w:val="bottom"/>
          </w:tcPr>
          <w:p w14:paraId="37C586D4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24B48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21,732</w:t>
            </w:r>
          </w:p>
        </w:tc>
        <w:tc>
          <w:tcPr>
            <w:tcW w:w="270" w:type="dxa"/>
            <w:vAlign w:val="bottom"/>
          </w:tcPr>
          <w:p w14:paraId="319EE1F3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5A04302C" w:rsidR="00B22D6C" w:rsidRPr="00B22D6C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17,985</w:t>
            </w:r>
          </w:p>
        </w:tc>
        <w:tc>
          <w:tcPr>
            <w:tcW w:w="270" w:type="dxa"/>
            <w:vAlign w:val="bottom"/>
          </w:tcPr>
          <w:p w14:paraId="68923F9E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F7FBE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26,100</w:t>
            </w:r>
          </w:p>
        </w:tc>
      </w:tr>
      <w:tr w:rsidR="00E66865" w:rsidRPr="002930DE" w14:paraId="26AC4D5D" w14:textId="77777777" w:rsidTr="00D67F28">
        <w:tc>
          <w:tcPr>
            <w:tcW w:w="3690" w:type="dxa"/>
          </w:tcPr>
          <w:p w14:paraId="0EE1B664" w14:textId="77777777" w:rsidR="00E66865" w:rsidRPr="006F067C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2FAA086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29111DA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0AA648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73DF9456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34AACC3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42D2A90E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CE716D" w14:paraId="716076A3" w14:textId="77777777" w:rsidTr="00D67F28">
        <w:tc>
          <w:tcPr>
            <w:tcW w:w="3690" w:type="dxa"/>
          </w:tcPr>
          <w:p w14:paraId="3B20A301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F8AEEA3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0FF1D33C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4B416D8D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2814A260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3AA602C9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DC59E8E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22D6C" w:rsidRPr="00FB55CA" w14:paraId="38E49C54" w14:textId="77777777" w:rsidTr="00D67F28">
        <w:tc>
          <w:tcPr>
            <w:tcW w:w="3690" w:type="dxa"/>
          </w:tcPr>
          <w:p w14:paraId="1CB44F3E" w14:textId="77777777" w:rsidR="00B22D6C" w:rsidRPr="00FB55CA" w:rsidRDefault="00B22D6C" w:rsidP="00B22D6C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79CB3C41" w:rsidR="00B22D6C" w:rsidRPr="00FB55CA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F220AC">
              <w:t>1,768</w:t>
            </w:r>
          </w:p>
        </w:tc>
        <w:tc>
          <w:tcPr>
            <w:tcW w:w="257" w:type="dxa"/>
            <w:vAlign w:val="bottom"/>
          </w:tcPr>
          <w:p w14:paraId="4EF39B0D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2901ACF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829</w:t>
            </w:r>
          </w:p>
        </w:tc>
        <w:tc>
          <w:tcPr>
            <w:tcW w:w="270" w:type="dxa"/>
            <w:vAlign w:val="bottom"/>
          </w:tcPr>
          <w:p w14:paraId="1D617648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260" w:type="dxa"/>
          </w:tcPr>
          <w:p w14:paraId="3F035E08" w14:textId="1A77DCA2" w:rsidR="00B22D6C" w:rsidRPr="00FB55CA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9801B4">
              <w:t>1,249</w:t>
            </w:r>
          </w:p>
        </w:tc>
        <w:tc>
          <w:tcPr>
            <w:tcW w:w="270" w:type="dxa"/>
            <w:vAlign w:val="bottom"/>
          </w:tcPr>
          <w:p w14:paraId="7F3B2362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AC95593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605</w:t>
            </w:r>
          </w:p>
        </w:tc>
      </w:tr>
      <w:tr w:rsidR="00B22D6C" w:rsidRPr="00FB55CA" w14:paraId="3DDDD464" w14:textId="77777777" w:rsidTr="00D67F28">
        <w:tc>
          <w:tcPr>
            <w:tcW w:w="3690" w:type="dxa"/>
          </w:tcPr>
          <w:p w14:paraId="354E17A3" w14:textId="77777777" w:rsidR="00B22D6C" w:rsidRPr="00FB55CA" w:rsidRDefault="00B22D6C" w:rsidP="00B22D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04D3949C" w:rsidR="00B22D6C" w:rsidRPr="00FB55CA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F220AC">
              <w:t>642</w:t>
            </w:r>
          </w:p>
        </w:tc>
        <w:tc>
          <w:tcPr>
            <w:tcW w:w="257" w:type="dxa"/>
            <w:vAlign w:val="bottom"/>
          </w:tcPr>
          <w:p w14:paraId="26A8F037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A14249B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427</w:t>
            </w:r>
          </w:p>
        </w:tc>
        <w:tc>
          <w:tcPr>
            <w:tcW w:w="270" w:type="dxa"/>
            <w:vAlign w:val="bottom"/>
          </w:tcPr>
          <w:p w14:paraId="31CD11BF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260" w:type="dxa"/>
          </w:tcPr>
          <w:p w14:paraId="232E9226" w14:textId="0357F5D7" w:rsidR="00B22D6C" w:rsidRPr="00FB55CA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9801B4">
              <w:t>585</w:t>
            </w:r>
          </w:p>
        </w:tc>
        <w:tc>
          <w:tcPr>
            <w:tcW w:w="270" w:type="dxa"/>
            <w:vAlign w:val="bottom"/>
          </w:tcPr>
          <w:p w14:paraId="4CA97367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BBD07B8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307</w:t>
            </w:r>
          </w:p>
        </w:tc>
      </w:tr>
      <w:tr w:rsidR="00B22D6C" w:rsidRPr="00FB55CA" w14:paraId="0AABD92C" w14:textId="77777777" w:rsidTr="00D67F28">
        <w:tc>
          <w:tcPr>
            <w:tcW w:w="3690" w:type="dxa"/>
          </w:tcPr>
          <w:p w14:paraId="7BE92EA8" w14:textId="77777777" w:rsidR="00B22D6C" w:rsidRPr="00FB55CA" w:rsidRDefault="00B22D6C" w:rsidP="00B22D6C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43F8D60D" w:rsidR="00B22D6C" w:rsidRPr="00FB55CA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F220AC">
              <w:t>2,307</w:t>
            </w:r>
          </w:p>
        </w:tc>
        <w:tc>
          <w:tcPr>
            <w:tcW w:w="257" w:type="dxa"/>
            <w:vAlign w:val="bottom"/>
          </w:tcPr>
          <w:p w14:paraId="63AD9D90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16828252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5</w:t>
            </w:r>
            <w:r w:rsidRPr="00FB55CA">
              <w:t>,</w:t>
            </w:r>
            <w:r>
              <w:t>933</w:t>
            </w:r>
          </w:p>
        </w:tc>
        <w:tc>
          <w:tcPr>
            <w:tcW w:w="270" w:type="dxa"/>
            <w:vAlign w:val="bottom"/>
          </w:tcPr>
          <w:p w14:paraId="27CE3192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260" w:type="dxa"/>
          </w:tcPr>
          <w:p w14:paraId="2C508735" w14:textId="607EFB6A" w:rsidR="00B22D6C" w:rsidRPr="00FB55CA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9801B4">
              <w:t>1,887</w:t>
            </w:r>
          </w:p>
        </w:tc>
        <w:tc>
          <w:tcPr>
            <w:tcW w:w="270" w:type="dxa"/>
            <w:vAlign w:val="bottom"/>
          </w:tcPr>
          <w:p w14:paraId="285FB593" w14:textId="77777777" w:rsidR="00B22D6C" w:rsidRPr="00FB55CA" w:rsidRDefault="00B22D6C" w:rsidP="00B22D6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AC5A084" w14:textId="77777777" w:rsidR="00B22D6C" w:rsidRPr="00FB55CA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</w:t>
            </w:r>
            <w:r w:rsidRPr="00FB55CA">
              <w:t>,</w:t>
            </w:r>
            <w:r>
              <w:t>278</w:t>
            </w:r>
          </w:p>
        </w:tc>
      </w:tr>
      <w:tr w:rsidR="00B22D6C" w:rsidRPr="00826E93" w14:paraId="4F771161" w14:textId="77777777" w:rsidTr="00D67F28">
        <w:tc>
          <w:tcPr>
            <w:tcW w:w="3690" w:type="dxa"/>
          </w:tcPr>
          <w:p w14:paraId="7DB73224" w14:textId="77777777" w:rsidR="00B22D6C" w:rsidRPr="00FB55CA" w:rsidRDefault="00B22D6C" w:rsidP="00B22D6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3C387F19" w:rsidR="00B22D6C" w:rsidRPr="00B22D6C" w:rsidRDefault="00B22D6C" w:rsidP="00B22D6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4,717</w:t>
            </w:r>
          </w:p>
        </w:tc>
        <w:tc>
          <w:tcPr>
            <w:tcW w:w="257" w:type="dxa"/>
            <w:vAlign w:val="bottom"/>
          </w:tcPr>
          <w:p w14:paraId="6C87C5DE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EBD93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9,189</w:t>
            </w:r>
          </w:p>
        </w:tc>
        <w:tc>
          <w:tcPr>
            <w:tcW w:w="270" w:type="dxa"/>
            <w:vAlign w:val="bottom"/>
          </w:tcPr>
          <w:p w14:paraId="437B87D8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02800833" w:rsidR="00B22D6C" w:rsidRPr="00B22D6C" w:rsidRDefault="00B22D6C" w:rsidP="00B22D6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3,721</w:t>
            </w:r>
          </w:p>
        </w:tc>
        <w:tc>
          <w:tcPr>
            <w:tcW w:w="270" w:type="dxa"/>
            <w:vAlign w:val="bottom"/>
          </w:tcPr>
          <w:p w14:paraId="1858A10E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5866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6,190</w:t>
            </w:r>
          </w:p>
        </w:tc>
      </w:tr>
      <w:tr w:rsidR="00E66865" w:rsidRPr="00FB55CA" w14:paraId="02314107" w14:textId="77777777" w:rsidTr="00D67F28">
        <w:tc>
          <w:tcPr>
            <w:tcW w:w="3690" w:type="dxa"/>
          </w:tcPr>
          <w:p w14:paraId="25E2854A" w14:textId="77777777" w:rsidR="00E66865" w:rsidRPr="00FB55CA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466E053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69B88EDD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842CEE3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607942A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6BCBBD7C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</w:tbl>
    <w:p w14:paraId="36AD7B61" w14:textId="77777777" w:rsidR="002D428D" w:rsidRPr="00C33DD1" w:rsidRDefault="002D428D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7075B4E6" w14:textId="02FCFC96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370746" w:rsidRPr="008F1515" w14:paraId="71420503" w14:textId="77777777" w:rsidTr="00B55705">
        <w:tc>
          <w:tcPr>
            <w:tcW w:w="3690" w:type="dxa"/>
          </w:tcPr>
          <w:p w14:paraId="0B8A3549" w14:textId="77777777" w:rsidR="00370746" w:rsidRPr="00B17AC6" w:rsidRDefault="00370746" w:rsidP="00B55705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02AD8EE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6D11122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8B03B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9197BF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31B4698D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370746" w:rsidRPr="008F1515" w14:paraId="753DD1C9" w14:textId="77777777" w:rsidTr="00B55705">
        <w:tc>
          <w:tcPr>
            <w:tcW w:w="3690" w:type="dxa"/>
          </w:tcPr>
          <w:p w14:paraId="0CC7262D" w14:textId="77777777" w:rsidR="00370746" w:rsidRPr="00972D1E" w:rsidRDefault="00370746" w:rsidP="00B55705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F1036FB" w14:textId="5D6E4FB9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61" w:type="dxa"/>
          </w:tcPr>
          <w:p w14:paraId="3C1A2296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51ADA171" w14:textId="3DA693D9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0" w:type="dxa"/>
          </w:tcPr>
          <w:p w14:paraId="0D175ACC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5403096B" w14:textId="45566F9F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52" w:type="dxa"/>
          </w:tcPr>
          <w:p w14:paraId="138D2863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295321A0" w14:textId="7D05CDD1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370746" w:rsidRPr="008F1515" w14:paraId="5F829A86" w14:textId="77777777" w:rsidTr="00B55705">
        <w:tc>
          <w:tcPr>
            <w:tcW w:w="3690" w:type="dxa"/>
          </w:tcPr>
          <w:p w14:paraId="5FA603FA" w14:textId="77777777" w:rsidR="00370746" w:rsidRPr="00454B75" w:rsidRDefault="00370746" w:rsidP="00B5570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7EF386AD" w14:textId="77777777" w:rsidR="00370746" w:rsidRPr="008F1515" w:rsidRDefault="00370746" w:rsidP="00B5570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F84C39" w:rsidRPr="008F1515" w14:paraId="18113BBB" w14:textId="77777777" w:rsidTr="00D67F28">
        <w:tc>
          <w:tcPr>
            <w:tcW w:w="9279" w:type="dxa"/>
            <w:gridSpan w:val="8"/>
          </w:tcPr>
          <w:p w14:paraId="0D7D3970" w14:textId="2498F1B7" w:rsidR="00F84C39" w:rsidRPr="008F1515" w:rsidRDefault="00F84C39" w:rsidP="00F84C39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</w:t>
            </w:r>
            <w:r w:rsidR="00DE65D4">
              <w:rPr>
                <w:b/>
                <w:bCs/>
                <w:i/>
                <w:iCs/>
                <w:lang w:val="en-US" w:bidi="th-TH"/>
              </w:rPr>
              <w:t xml:space="preserve"> three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-month period ended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 w:rsidR="00796503">
              <w:rPr>
                <w:b/>
                <w:bCs/>
                <w:i/>
                <w:iCs/>
                <w:lang w:val="en-US" w:bidi="th-TH"/>
              </w:rPr>
              <w:t>September</w:t>
            </w:r>
          </w:p>
        </w:tc>
      </w:tr>
      <w:tr w:rsidR="00B22D6C" w:rsidRPr="0024424D" w14:paraId="7882E1A6" w14:textId="77777777" w:rsidTr="00B55705">
        <w:trPr>
          <w:trHeight w:val="110"/>
        </w:trPr>
        <w:tc>
          <w:tcPr>
            <w:tcW w:w="3690" w:type="dxa"/>
          </w:tcPr>
          <w:p w14:paraId="682D37B1" w14:textId="77777777" w:rsidR="00B22D6C" w:rsidRPr="00B17AC6" w:rsidRDefault="00B22D6C" w:rsidP="00B22D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29BE7B70" w14:textId="0E76D0B5" w:rsidR="00B22D6C" w:rsidRPr="0024424D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FB3886">
              <w:t>6,360</w:t>
            </w:r>
          </w:p>
        </w:tc>
        <w:tc>
          <w:tcPr>
            <w:tcW w:w="261" w:type="dxa"/>
          </w:tcPr>
          <w:p w14:paraId="0B922E04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79" w:type="dxa"/>
          </w:tcPr>
          <w:p w14:paraId="01FBF705" w14:textId="159D1C40" w:rsidR="00B22D6C" w:rsidRPr="004F1711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F1711">
              <w:t>6,116</w:t>
            </w:r>
          </w:p>
        </w:tc>
        <w:tc>
          <w:tcPr>
            <w:tcW w:w="270" w:type="dxa"/>
          </w:tcPr>
          <w:p w14:paraId="3A402AB2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269" w:type="dxa"/>
          </w:tcPr>
          <w:p w14:paraId="4AB2CB21" w14:textId="10781E21" w:rsidR="00B22D6C" w:rsidRPr="0024424D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6E4662">
              <w:t>6,360</w:t>
            </w:r>
          </w:p>
        </w:tc>
        <w:tc>
          <w:tcPr>
            <w:tcW w:w="252" w:type="dxa"/>
          </w:tcPr>
          <w:p w14:paraId="48278103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88" w:type="dxa"/>
          </w:tcPr>
          <w:p w14:paraId="2E8D29A1" w14:textId="4DA6E23C" w:rsidR="00B22D6C" w:rsidRPr="004F1711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4F1711">
              <w:t>6,116</w:t>
            </w:r>
          </w:p>
        </w:tc>
      </w:tr>
      <w:tr w:rsidR="00B22D6C" w:rsidRPr="0024424D" w14:paraId="172F1A3F" w14:textId="77777777" w:rsidTr="00B55705">
        <w:tc>
          <w:tcPr>
            <w:tcW w:w="3690" w:type="dxa"/>
          </w:tcPr>
          <w:p w14:paraId="5017872D" w14:textId="77777777" w:rsidR="00B22D6C" w:rsidRPr="00B17AC6" w:rsidRDefault="00B22D6C" w:rsidP="00B22D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9BC83" w14:textId="7F316181" w:rsidR="00B22D6C" w:rsidRPr="0024424D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FB3886">
              <w:t>656</w:t>
            </w:r>
          </w:p>
        </w:tc>
        <w:tc>
          <w:tcPr>
            <w:tcW w:w="261" w:type="dxa"/>
          </w:tcPr>
          <w:p w14:paraId="57B1CE65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47EC9B" w14:textId="1B728D2D" w:rsidR="00B22D6C" w:rsidRPr="004F1711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F1711">
              <w:t>606</w:t>
            </w:r>
          </w:p>
        </w:tc>
        <w:tc>
          <w:tcPr>
            <w:tcW w:w="270" w:type="dxa"/>
          </w:tcPr>
          <w:p w14:paraId="714CD012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AD7339C" w14:textId="6B28932E" w:rsidR="00B22D6C" w:rsidRPr="0024424D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6E4662">
              <w:t>656</w:t>
            </w:r>
          </w:p>
        </w:tc>
        <w:tc>
          <w:tcPr>
            <w:tcW w:w="252" w:type="dxa"/>
          </w:tcPr>
          <w:p w14:paraId="1CE39EE6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538C02" w14:textId="474419FD" w:rsidR="00B22D6C" w:rsidRPr="004F1711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4F1711">
              <w:t>606</w:t>
            </w:r>
          </w:p>
        </w:tc>
      </w:tr>
      <w:tr w:rsidR="00B22D6C" w:rsidRPr="00617D40" w14:paraId="0587CAF3" w14:textId="77777777" w:rsidTr="00B55705">
        <w:tc>
          <w:tcPr>
            <w:tcW w:w="3690" w:type="dxa"/>
          </w:tcPr>
          <w:p w14:paraId="050E9D7C" w14:textId="77777777" w:rsidR="00B22D6C" w:rsidRPr="00B17AC6" w:rsidRDefault="00B22D6C" w:rsidP="00B22D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BC532C" w14:textId="24768315" w:rsidR="00B22D6C" w:rsidRPr="00B22D6C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7,016</w:t>
            </w:r>
          </w:p>
        </w:tc>
        <w:tc>
          <w:tcPr>
            <w:tcW w:w="261" w:type="dxa"/>
          </w:tcPr>
          <w:p w14:paraId="7FCF9081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8E796AE" w14:textId="2F3D1F6F" w:rsidR="00B22D6C" w:rsidRPr="00B22D6C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6,722</w:t>
            </w:r>
          </w:p>
        </w:tc>
        <w:tc>
          <w:tcPr>
            <w:tcW w:w="270" w:type="dxa"/>
          </w:tcPr>
          <w:p w14:paraId="478C67C1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0752915" w14:textId="0EA33896" w:rsidR="00B22D6C" w:rsidRPr="00B22D6C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7,016</w:t>
            </w:r>
          </w:p>
        </w:tc>
        <w:tc>
          <w:tcPr>
            <w:tcW w:w="252" w:type="dxa"/>
          </w:tcPr>
          <w:p w14:paraId="59B5FFE4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626B202" w14:textId="7F53F33E" w:rsidR="00B22D6C" w:rsidRPr="00B22D6C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B22D6C">
              <w:rPr>
                <w:b/>
                <w:bCs/>
              </w:rPr>
              <w:t>6,722</w:t>
            </w:r>
          </w:p>
        </w:tc>
      </w:tr>
      <w:tr w:rsidR="004D2440" w:rsidRPr="00B17AC6" w14:paraId="2FDB5BD2" w14:textId="77777777" w:rsidTr="00B55705">
        <w:tc>
          <w:tcPr>
            <w:tcW w:w="3690" w:type="dxa"/>
          </w:tcPr>
          <w:p w14:paraId="4581860C" w14:textId="77777777" w:rsidR="004D2440" w:rsidRPr="00B17AC6" w:rsidRDefault="004D2440" w:rsidP="004D24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0055ED" w14:textId="77777777" w:rsidR="004D2440" w:rsidRDefault="004D2440" w:rsidP="004D24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48ED1739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AA0D367" w14:textId="77777777" w:rsidR="004D2440" w:rsidRPr="004F1711" w:rsidRDefault="004D2440" w:rsidP="004D24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6DAED43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7CCEAD2" w14:textId="77777777" w:rsidR="004D2440" w:rsidRDefault="004D2440" w:rsidP="004D24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3B595F11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EA0F4C7" w14:textId="77777777" w:rsidR="004D2440" w:rsidRPr="004F1711" w:rsidRDefault="004D2440" w:rsidP="004D24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4D2440" w:rsidRPr="00B17AC6" w14:paraId="00A4F278" w14:textId="77777777" w:rsidTr="00D67F28">
        <w:tc>
          <w:tcPr>
            <w:tcW w:w="9279" w:type="dxa"/>
            <w:gridSpan w:val="8"/>
          </w:tcPr>
          <w:p w14:paraId="09BBB1E9" w14:textId="3B5A5BB6" w:rsidR="004D2440" w:rsidRPr="004F1711" w:rsidRDefault="004D2440" w:rsidP="004D2440">
            <w:pPr>
              <w:spacing w:line="240" w:lineRule="auto"/>
              <w:ind w:left="102" w:hanging="102"/>
              <w:rPr>
                <w:b/>
                <w:bCs/>
              </w:rPr>
            </w:pPr>
            <w:r w:rsidRPr="004F1711">
              <w:rPr>
                <w:b/>
                <w:bCs/>
                <w:i/>
                <w:iCs/>
                <w:lang w:val="en-US" w:bidi="th-TH"/>
              </w:rPr>
              <w:t xml:space="preserve">For the </w:t>
            </w:r>
            <w:r w:rsidR="00796503" w:rsidRPr="004F1711">
              <w:rPr>
                <w:b/>
                <w:bCs/>
                <w:i/>
                <w:iCs/>
                <w:lang w:val="en-US" w:bidi="th-TH"/>
              </w:rPr>
              <w:t>nine</w:t>
            </w:r>
            <w:r w:rsidRPr="004F1711">
              <w:rPr>
                <w:b/>
                <w:bCs/>
                <w:i/>
                <w:iCs/>
                <w:lang w:val="en-US" w:bidi="th-TH"/>
              </w:rPr>
              <w:t xml:space="preserve">-month period ended 30 </w:t>
            </w:r>
            <w:r w:rsidR="00796503" w:rsidRPr="004F1711">
              <w:rPr>
                <w:b/>
                <w:bCs/>
                <w:i/>
                <w:iCs/>
                <w:lang w:val="en-US" w:bidi="th-TH"/>
              </w:rPr>
              <w:t>September</w:t>
            </w:r>
          </w:p>
        </w:tc>
      </w:tr>
      <w:tr w:rsidR="00B22D6C" w:rsidRPr="005F0BDE" w14:paraId="0C5FA90A" w14:textId="77777777" w:rsidTr="00B55705">
        <w:tc>
          <w:tcPr>
            <w:tcW w:w="3690" w:type="dxa"/>
          </w:tcPr>
          <w:p w14:paraId="52F68942" w14:textId="77777777" w:rsidR="00B22D6C" w:rsidRPr="00B17AC6" w:rsidRDefault="00B22D6C" w:rsidP="00B22D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56FC9480" w14:textId="28C8227F" w:rsidR="00B22D6C" w:rsidRPr="005F0BDE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CF160B">
              <w:t>20,166</w:t>
            </w:r>
          </w:p>
        </w:tc>
        <w:tc>
          <w:tcPr>
            <w:tcW w:w="261" w:type="dxa"/>
          </w:tcPr>
          <w:p w14:paraId="32D9CA8B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79" w:type="dxa"/>
          </w:tcPr>
          <w:p w14:paraId="683BFA61" w14:textId="6EB1A92A" w:rsidR="00B22D6C" w:rsidRPr="004F1711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 w:rsidRPr="004F1711">
              <w:t>19,263</w:t>
            </w:r>
          </w:p>
        </w:tc>
        <w:tc>
          <w:tcPr>
            <w:tcW w:w="270" w:type="dxa"/>
          </w:tcPr>
          <w:p w14:paraId="60014ACE" w14:textId="77777777" w:rsidR="00B22D6C" w:rsidRPr="005F0BDE" w:rsidRDefault="00B22D6C" w:rsidP="00B22D6C">
            <w:pPr>
              <w:spacing w:line="240" w:lineRule="auto"/>
            </w:pPr>
          </w:p>
        </w:tc>
        <w:tc>
          <w:tcPr>
            <w:tcW w:w="1269" w:type="dxa"/>
          </w:tcPr>
          <w:p w14:paraId="2C9FAC6F" w14:textId="0E7EAA62" w:rsidR="00B22D6C" w:rsidRPr="005F0BDE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367BC4">
              <w:t>20,166</w:t>
            </w:r>
          </w:p>
        </w:tc>
        <w:tc>
          <w:tcPr>
            <w:tcW w:w="252" w:type="dxa"/>
          </w:tcPr>
          <w:p w14:paraId="04A6F1E0" w14:textId="77777777" w:rsidR="00B22D6C" w:rsidRPr="005F0BDE" w:rsidRDefault="00B22D6C" w:rsidP="00B22D6C">
            <w:pPr>
              <w:spacing w:line="240" w:lineRule="auto"/>
            </w:pPr>
          </w:p>
        </w:tc>
        <w:tc>
          <w:tcPr>
            <w:tcW w:w="1188" w:type="dxa"/>
          </w:tcPr>
          <w:p w14:paraId="1399BFCC" w14:textId="41099F1E" w:rsidR="00B22D6C" w:rsidRPr="004F1711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4F1711">
              <w:t>19,263</w:t>
            </w:r>
          </w:p>
        </w:tc>
      </w:tr>
      <w:tr w:rsidR="00B22D6C" w:rsidRPr="005F0BDE" w14:paraId="701B506B" w14:textId="77777777" w:rsidTr="00B55705">
        <w:tc>
          <w:tcPr>
            <w:tcW w:w="3690" w:type="dxa"/>
          </w:tcPr>
          <w:p w14:paraId="4CE49363" w14:textId="77777777" w:rsidR="00B22D6C" w:rsidRPr="00B17AC6" w:rsidRDefault="00B22D6C" w:rsidP="00B22D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723FD" w14:textId="20E01D8F" w:rsidR="00B22D6C" w:rsidRPr="005F0BDE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CF160B">
              <w:t>1,967</w:t>
            </w:r>
          </w:p>
        </w:tc>
        <w:tc>
          <w:tcPr>
            <w:tcW w:w="261" w:type="dxa"/>
          </w:tcPr>
          <w:p w14:paraId="5F2C97BF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CC65786" w14:textId="7D632928" w:rsidR="00B22D6C" w:rsidRPr="004F1711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 w:rsidRPr="004F1711">
              <w:t>1,817</w:t>
            </w:r>
          </w:p>
        </w:tc>
        <w:tc>
          <w:tcPr>
            <w:tcW w:w="270" w:type="dxa"/>
          </w:tcPr>
          <w:p w14:paraId="7018810D" w14:textId="77777777" w:rsidR="00B22D6C" w:rsidRPr="005F0BDE" w:rsidRDefault="00B22D6C" w:rsidP="00B22D6C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1BB399" w14:textId="2C5B2E25" w:rsidR="00B22D6C" w:rsidRPr="005F0BDE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367BC4">
              <w:t>1,967</w:t>
            </w:r>
          </w:p>
        </w:tc>
        <w:tc>
          <w:tcPr>
            <w:tcW w:w="252" w:type="dxa"/>
          </w:tcPr>
          <w:p w14:paraId="7CC5F9BA" w14:textId="77777777" w:rsidR="00B22D6C" w:rsidRPr="005F0BDE" w:rsidRDefault="00B22D6C" w:rsidP="00B22D6C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20A4C3B" w14:textId="1C07839E" w:rsidR="00B22D6C" w:rsidRPr="004F1711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4F1711">
              <w:t>1,817</w:t>
            </w:r>
          </w:p>
        </w:tc>
      </w:tr>
      <w:tr w:rsidR="00B22D6C" w:rsidRPr="00B22D6C" w14:paraId="5FEBEB90" w14:textId="77777777" w:rsidTr="00B55705">
        <w:tc>
          <w:tcPr>
            <w:tcW w:w="3690" w:type="dxa"/>
          </w:tcPr>
          <w:p w14:paraId="62E902AB" w14:textId="77777777" w:rsidR="00B22D6C" w:rsidRPr="00B22D6C" w:rsidRDefault="00B22D6C" w:rsidP="00B22D6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22D6C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18463F" w14:textId="50DAABFF" w:rsidR="00B22D6C" w:rsidRPr="00B22D6C" w:rsidRDefault="00B22D6C" w:rsidP="00B22D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22,133</w:t>
            </w:r>
          </w:p>
        </w:tc>
        <w:tc>
          <w:tcPr>
            <w:tcW w:w="261" w:type="dxa"/>
          </w:tcPr>
          <w:p w14:paraId="5E4B967B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4D8E459" w14:textId="5C5EABDD" w:rsidR="00B22D6C" w:rsidRPr="00B22D6C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21,080</w:t>
            </w:r>
          </w:p>
        </w:tc>
        <w:tc>
          <w:tcPr>
            <w:tcW w:w="270" w:type="dxa"/>
          </w:tcPr>
          <w:p w14:paraId="5FBCE0E1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C0BFA91" w14:textId="4106124A" w:rsidR="00B22D6C" w:rsidRPr="00B22D6C" w:rsidRDefault="00B22D6C" w:rsidP="00B22D6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22,133</w:t>
            </w:r>
          </w:p>
        </w:tc>
        <w:tc>
          <w:tcPr>
            <w:tcW w:w="252" w:type="dxa"/>
          </w:tcPr>
          <w:p w14:paraId="22987CEC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EFD211B" w14:textId="195F9F1A" w:rsidR="00B22D6C" w:rsidRPr="00B22D6C" w:rsidRDefault="00B22D6C" w:rsidP="00B22D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21,080</w:t>
            </w:r>
          </w:p>
        </w:tc>
      </w:tr>
    </w:tbl>
    <w:p w14:paraId="0BC1AD01" w14:textId="445D81E3" w:rsidR="00EE05E1" w:rsidRPr="00B22D6C" w:rsidRDefault="00EE05E1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24CB60F" w14:textId="63F13A0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84D3EC5" w14:textId="066DE5E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11AB78C" w14:textId="390058C4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D5A280D" w14:textId="66BF542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50D8AA1" w14:textId="5FA994B9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07BB7792" w14:textId="77777777" w:rsidR="00A066F2" w:rsidRDefault="00A066F2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42CD166" w14:textId="366A136B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E77AFCA" w14:textId="709F8988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36C2C9B" w14:textId="57F7F612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A8007B" w14:textId="6E2756C2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77777777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8F1515" w14:paraId="4D7F037B" w14:textId="77777777" w:rsidTr="00D67F28">
        <w:tc>
          <w:tcPr>
            <w:tcW w:w="3060" w:type="dxa"/>
          </w:tcPr>
          <w:p w14:paraId="14F9FBBE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</w:tr>
      <w:tr w:rsidR="006E014C" w:rsidRPr="003E3A0A" w14:paraId="4E9AD332" w14:textId="77777777" w:rsidTr="00D67F28">
        <w:tc>
          <w:tcPr>
            <w:tcW w:w="3060" w:type="dxa"/>
          </w:tcPr>
          <w:p w14:paraId="1CB56EF6" w14:textId="77777777" w:rsidR="006E014C" w:rsidRPr="008F1515" w:rsidRDefault="006E014C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1662F1EE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254" w:type="dxa"/>
          </w:tcPr>
          <w:p w14:paraId="43335310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2D1224AF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240" w:type="dxa"/>
          </w:tcPr>
          <w:p w14:paraId="53895AED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6E014C" w:rsidRPr="008F1515" w14:paraId="7C03F94B" w14:textId="77777777" w:rsidTr="00D67F28">
        <w:tc>
          <w:tcPr>
            <w:tcW w:w="3060" w:type="dxa"/>
          </w:tcPr>
          <w:p w14:paraId="24A4F6FD" w14:textId="77777777" w:rsidR="006E014C" w:rsidRPr="008F1515" w:rsidRDefault="006E014C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6E014C" w:rsidRPr="002C50D7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77777777" w:rsidR="006E014C" w:rsidRPr="008C5F74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54" w:type="dxa"/>
          </w:tcPr>
          <w:p w14:paraId="4D8C78EC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  <w:tc>
          <w:tcPr>
            <w:tcW w:w="275" w:type="dxa"/>
          </w:tcPr>
          <w:p w14:paraId="4650CDF1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40" w:type="dxa"/>
          </w:tcPr>
          <w:p w14:paraId="101D20B8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</w:tr>
      <w:tr w:rsidR="006E014C" w:rsidRPr="008F1515" w14:paraId="4658E601" w14:textId="77777777" w:rsidTr="00D67F28">
        <w:tc>
          <w:tcPr>
            <w:tcW w:w="3060" w:type="dxa"/>
          </w:tcPr>
          <w:p w14:paraId="3F7FA197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6E014C" w:rsidRPr="00454B75" w:rsidRDefault="006E014C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6E014C" w:rsidRPr="008F1515" w:rsidRDefault="006E014C" w:rsidP="00D67F28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E014C" w:rsidRPr="0024424D" w14:paraId="4742D72E" w14:textId="77777777" w:rsidTr="00D67F28">
        <w:tc>
          <w:tcPr>
            <w:tcW w:w="3060" w:type="dxa"/>
          </w:tcPr>
          <w:p w14:paraId="5B7C9A0A" w14:textId="77777777" w:rsidR="006E014C" w:rsidRPr="00D8319E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562E5E21" w14:textId="77777777" w:rsidR="006E014C" w:rsidRPr="0024424D" w:rsidRDefault="006E014C" w:rsidP="00D67F28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4BDDF26D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CAA22A8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6003F74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28F165E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1659C3BB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0CB69D86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54C5E72F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6E014C" w:rsidRPr="0024424D" w14:paraId="08ACAFB2" w14:textId="77777777" w:rsidTr="00D67F28">
        <w:tc>
          <w:tcPr>
            <w:tcW w:w="3060" w:type="dxa"/>
          </w:tcPr>
          <w:p w14:paraId="6A45E922" w14:textId="77777777" w:rsidR="006E014C" w:rsidRPr="002C50D7" w:rsidRDefault="006E014C" w:rsidP="00D67F28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6E014C" w:rsidRPr="0024424D" w:rsidRDefault="006E014C" w:rsidP="00D67F28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02B27ED8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4B8CD88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0B1A291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3F76F71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367B056A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88B724D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B22D6C" w:rsidRPr="0024424D" w14:paraId="47BE60AE" w14:textId="77777777" w:rsidTr="00D67F28">
        <w:tc>
          <w:tcPr>
            <w:tcW w:w="3060" w:type="dxa"/>
          </w:tcPr>
          <w:p w14:paraId="63DCEA39" w14:textId="77777777" w:rsidR="00B22D6C" w:rsidRPr="0010354B" w:rsidRDefault="00B22D6C" w:rsidP="00B22D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B22D6C" w:rsidRPr="0024424D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6F1CF27" w14:textId="491A8982" w:rsidR="00B22D6C" w:rsidRPr="0024424D" w:rsidRDefault="00B22D6C" w:rsidP="00B22D6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7168DC">
              <w:t>105,728</w:t>
            </w:r>
          </w:p>
        </w:tc>
        <w:tc>
          <w:tcPr>
            <w:tcW w:w="254" w:type="dxa"/>
            <w:vAlign w:val="bottom"/>
          </w:tcPr>
          <w:p w14:paraId="75A4D32C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F462E2D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84</w:t>
            </w:r>
            <w:r w:rsidRPr="00FB55CA">
              <w:t>,</w:t>
            </w:r>
            <w:r>
              <w:t>855</w:t>
            </w:r>
          </w:p>
        </w:tc>
        <w:tc>
          <w:tcPr>
            <w:tcW w:w="275" w:type="dxa"/>
            <w:vAlign w:val="bottom"/>
          </w:tcPr>
          <w:p w14:paraId="52666377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3D02B462" w14:textId="4ACD9FBE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4F1C53">
              <w:t>87,317</w:t>
            </w:r>
          </w:p>
        </w:tc>
        <w:tc>
          <w:tcPr>
            <w:tcW w:w="240" w:type="dxa"/>
            <w:vAlign w:val="bottom"/>
          </w:tcPr>
          <w:p w14:paraId="2BCED983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97B3C20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6</w:t>
            </w:r>
            <w:r w:rsidRPr="00B66946">
              <w:t>7,</w:t>
            </w:r>
            <w:r>
              <w:t>598</w:t>
            </w:r>
          </w:p>
        </w:tc>
      </w:tr>
      <w:tr w:rsidR="00B22D6C" w:rsidRPr="0024424D" w14:paraId="7EF6D156" w14:textId="77777777" w:rsidTr="00D67F28">
        <w:tc>
          <w:tcPr>
            <w:tcW w:w="3060" w:type="dxa"/>
          </w:tcPr>
          <w:p w14:paraId="6D8FD0DE" w14:textId="77777777" w:rsidR="00B22D6C" w:rsidRPr="00CB18F5" w:rsidRDefault="00B22D6C" w:rsidP="00B22D6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B22D6C" w:rsidRPr="0024424D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BD93D95" w14:textId="77777777" w:rsidR="00B22D6C" w:rsidRPr="00086868" w:rsidRDefault="00B22D6C" w:rsidP="00B22D6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4" w:type="dxa"/>
            <w:vAlign w:val="bottom"/>
          </w:tcPr>
          <w:p w14:paraId="181C3F12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0EAC4306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193FA7A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24FCBDC3" w14:textId="77777777" w:rsidR="00B22D6C" w:rsidRPr="00086868" w:rsidRDefault="00B22D6C" w:rsidP="00B22D6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40" w:type="dxa"/>
            <w:vAlign w:val="bottom"/>
          </w:tcPr>
          <w:p w14:paraId="0F08B876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5C9944F2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B22D6C" w:rsidRPr="0024424D" w14:paraId="41C301D2" w14:textId="77777777" w:rsidTr="00A066F2">
        <w:tc>
          <w:tcPr>
            <w:tcW w:w="3060" w:type="dxa"/>
          </w:tcPr>
          <w:p w14:paraId="5DC9DB75" w14:textId="77777777" w:rsidR="00B22D6C" w:rsidRPr="006133D5" w:rsidRDefault="00B22D6C" w:rsidP="00B22D6C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B22D6C" w:rsidRPr="0024424D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1A1A0A40" w:rsidR="00B22D6C" w:rsidRPr="00EC66ED" w:rsidRDefault="00B22D6C" w:rsidP="00B22D6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lang w:val="en-US"/>
              </w:rPr>
            </w:pPr>
            <w:r w:rsidRPr="007168DC">
              <w:t>-</w:t>
            </w:r>
          </w:p>
        </w:tc>
        <w:tc>
          <w:tcPr>
            <w:tcW w:w="254" w:type="dxa"/>
            <w:vAlign w:val="bottom"/>
          </w:tcPr>
          <w:p w14:paraId="3D4C3F6A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29A56B" w14:textId="77777777" w:rsidR="00B22D6C" w:rsidRPr="003B1857" w:rsidRDefault="00B22D6C" w:rsidP="00B22D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FB55CA">
              <w:t>5</w:t>
            </w:r>
            <w:r>
              <w:t>1</w:t>
            </w:r>
          </w:p>
        </w:tc>
        <w:tc>
          <w:tcPr>
            <w:tcW w:w="275" w:type="dxa"/>
            <w:vAlign w:val="bottom"/>
          </w:tcPr>
          <w:p w14:paraId="25BBC088" w14:textId="77777777" w:rsidR="00B22D6C" w:rsidRPr="003B1857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4D761D0E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</w:pPr>
            <w:r w:rsidRPr="004F1C53">
              <w:t>-</w:t>
            </w:r>
          </w:p>
        </w:tc>
        <w:tc>
          <w:tcPr>
            <w:tcW w:w="240" w:type="dxa"/>
            <w:vAlign w:val="bottom"/>
          </w:tcPr>
          <w:p w14:paraId="5DFB40C3" w14:textId="77777777" w:rsidR="00B22D6C" w:rsidRPr="003B1857" w:rsidRDefault="00B22D6C" w:rsidP="00B22D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AF05A40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B66946">
              <w:t>5</w:t>
            </w:r>
            <w:r>
              <w:t>1</w:t>
            </w:r>
          </w:p>
        </w:tc>
      </w:tr>
      <w:tr w:rsidR="00B22D6C" w:rsidRPr="00826E93" w14:paraId="798672EB" w14:textId="77777777" w:rsidTr="00A066F2">
        <w:tc>
          <w:tcPr>
            <w:tcW w:w="3060" w:type="dxa"/>
          </w:tcPr>
          <w:p w14:paraId="2A914A83" w14:textId="77777777" w:rsidR="00B22D6C" w:rsidRPr="002C50D7" w:rsidRDefault="00B22D6C" w:rsidP="00B22D6C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B22D6C" w:rsidRPr="002C7DDA" w:rsidRDefault="00B22D6C" w:rsidP="00B22D6C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7407EF1F" w:rsidR="00B22D6C" w:rsidRPr="007B3F29" w:rsidRDefault="00B22D6C" w:rsidP="00B22D6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7B3F29">
              <w:rPr>
                <w:b/>
                <w:bCs/>
              </w:rPr>
              <w:t>105,728</w:t>
            </w:r>
          </w:p>
        </w:tc>
        <w:tc>
          <w:tcPr>
            <w:tcW w:w="254" w:type="dxa"/>
            <w:vAlign w:val="bottom"/>
          </w:tcPr>
          <w:p w14:paraId="0DA1D617" w14:textId="77777777" w:rsidR="00B22D6C" w:rsidRPr="00A066F2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EE675" w14:textId="77777777" w:rsidR="00B22D6C" w:rsidRPr="00A066F2" w:rsidRDefault="00B22D6C" w:rsidP="00B22D6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84,906</w:t>
            </w:r>
          </w:p>
        </w:tc>
        <w:tc>
          <w:tcPr>
            <w:tcW w:w="275" w:type="dxa"/>
            <w:vAlign w:val="bottom"/>
          </w:tcPr>
          <w:p w14:paraId="2EFBCF87" w14:textId="77777777" w:rsidR="00B22D6C" w:rsidRPr="00A066F2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4745848B" w:rsidR="00B22D6C" w:rsidRPr="007B3F29" w:rsidRDefault="00B22D6C" w:rsidP="00B22D6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7B3F29">
              <w:rPr>
                <w:b/>
                <w:bCs/>
              </w:rPr>
              <w:t>87,317</w:t>
            </w:r>
          </w:p>
        </w:tc>
        <w:tc>
          <w:tcPr>
            <w:tcW w:w="240" w:type="dxa"/>
            <w:vAlign w:val="bottom"/>
          </w:tcPr>
          <w:p w14:paraId="17440DDC" w14:textId="77777777" w:rsidR="00B22D6C" w:rsidRPr="00A066F2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47482" w14:textId="77777777" w:rsidR="00B22D6C" w:rsidRPr="00A066F2" w:rsidRDefault="00B22D6C" w:rsidP="00B22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67,649</w:t>
            </w:r>
          </w:p>
        </w:tc>
      </w:tr>
      <w:tr w:rsidR="006E014C" w:rsidRPr="00E378C0" w14:paraId="545B934E" w14:textId="77777777" w:rsidTr="00D67F28">
        <w:tc>
          <w:tcPr>
            <w:tcW w:w="3060" w:type="dxa"/>
          </w:tcPr>
          <w:p w14:paraId="35F39D74" w14:textId="77777777" w:rsidR="006E014C" w:rsidRPr="00CB18F5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6E014C" w:rsidRPr="002C7DDA" w:rsidRDefault="006E014C" w:rsidP="00D67F28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4AF4304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098F176B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1821E3D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07CEF71C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9EAA4B2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BD0AFF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6E014C" w:rsidRPr="00E378C0" w14:paraId="7EF4FA85" w14:textId="77777777" w:rsidTr="00D67F28">
        <w:tc>
          <w:tcPr>
            <w:tcW w:w="3060" w:type="dxa"/>
          </w:tcPr>
          <w:p w14:paraId="582EF9CA" w14:textId="77777777" w:rsidR="006E014C" w:rsidRPr="002C50D7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6E014C" w:rsidRPr="002C7DDA" w:rsidRDefault="006E014C" w:rsidP="00D67F28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5F2B3A3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70110ED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97455E7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5F10777A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5C46721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B50E5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B22D6C" w:rsidRPr="008C67C1" w14:paraId="17B69A78" w14:textId="77777777" w:rsidTr="00D67F28">
        <w:tc>
          <w:tcPr>
            <w:tcW w:w="3060" w:type="dxa"/>
          </w:tcPr>
          <w:p w14:paraId="173BC05F" w14:textId="77777777" w:rsidR="00B22D6C" w:rsidRPr="00D8319E" w:rsidRDefault="00B22D6C" w:rsidP="00B22D6C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091F264" w14:textId="3E40EB53" w:rsidR="00B22D6C" w:rsidRPr="0024424D" w:rsidRDefault="00B22D6C" w:rsidP="00B22D6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2277A">
              <w:t>95,860</w:t>
            </w:r>
          </w:p>
        </w:tc>
        <w:tc>
          <w:tcPr>
            <w:tcW w:w="254" w:type="dxa"/>
            <w:vAlign w:val="bottom"/>
          </w:tcPr>
          <w:p w14:paraId="4A0CAFAF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3BC9FBE" w14:textId="77777777" w:rsidR="00B22D6C" w:rsidRPr="008C67C1" w:rsidRDefault="00B22D6C" w:rsidP="00B22D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8C67C1">
              <w:t>1</w:t>
            </w:r>
            <w:r>
              <w:t>89</w:t>
            </w:r>
            <w:r w:rsidRPr="008C67C1">
              <w:t>,</w:t>
            </w:r>
            <w:r>
              <w:t>294</w:t>
            </w:r>
          </w:p>
        </w:tc>
        <w:tc>
          <w:tcPr>
            <w:tcW w:w="275" w:type="dxa"/>
            <w:vAlign w:val="bottom"/>
          </w:tcPr>
          <w:p w14:paraId="56492DB0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506AA7D5" w14:textId="706679CE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B4E63">
              <w:t>92,884</w:t>
            </w:r>
          </w:p>
        </w:tc>
        <w:tc>
          <w:tcPr>
            <w:tcW w:w="240" w:type="dxa"/>
            <w:vAlign w:val="bottom"/>
          </w:tcPr>
          <w:p w14:paraId="26B569A0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18A1F166" w14:textId="77777777" w:rsidR="00B22D6C" w:rsidRPr="008C67C1" w:rsidRDefault="00B22D6C" w:rsidP="00B22D6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8C67C1">
              <w:t>18</w:t>
            </w:r>
            <w:r>
              <w:t>1</w:t>
            </w:r>
            <w:r w:rsidRPr="008C67C1">
              <w:t>,</w:t>
            </w:r>
            <w:r>
              <w:t>476</w:t>
            </w:r>
          </w:p>
        </w:tc>
      </w:tr>
      <w:tr w:rsidR="00B22D6C" w:rsidRPr="00B66946" w14:paraId="57253EE0" w14:textId="77777777" w:rsidTr="00D67F28">
        <w:tc>
          <w:tcPr>
            <w:tcW w:w="3060" w:type="dxa"/>
          </w:tcPr>
          <w:p w14:paraId="53509AD9" w14:textId="77777777" w:rsidR="00B22D6C" w:rsidRPr="00D8319E" w:rsidRDefault="00B22D6C" w:rsidP="00B22D6C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0CA6F916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CAE701E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B1038C4" w14:textId="77777777" w:rsidR="00B22D6C" w:rsidRPr="00B66946" w:rsidRDefault="00B22D6C" w:rsidP="00B22D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485E996F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7031162E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62CE144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2CABF9A" w14:textId="77777777" w:rsidR="00B22D6C" w:rsidRPr="00B66946" w:rsidRDefault="00B22D6C" w:rsidP="00B22D6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</w:tr>
      <w:tr w:rsidR="00B22D6C" w:rsidRPr="0024424D" w14:paraId="1AA8F72F" w14:textId="77777777" w:rsidTr="00D67F28">
        <w:tc>
          <w:tcPr>
            <w:tcW w:w="3060" w:type="dxa"/>
          </w:tcPr>
          <w:p w14:paraId="4AE9FF9A" w14:textId="77777777" w:rsidR="00B22D6C" w:rsidRPr="002C50D7" w:rsidRDefault="00B22D6C" w:rsidP="00B22D6C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E70F711" w14:textId="5B909EA6" w:rsidR="00B22D6C" w:rsidRPr="0024424D" w:rsidRDefault="00B22D6C" w:rsidP="00B22D6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2277A">
              <w:t>5,785</w:t>
            </w:r>
          </w:p>
        </w:tc>
        <w:tc>
          <w:tcPr>
            <w:tcW w:w="254" w:type="dxa"/>
            <w:vAlign w:val="bottom"/>
          </w:tcPr>
          <w:p w14:paraId="6EC3109A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C60E472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2</w:t>
            </w:r>
            <w:r w:rsidRPr="00B66946">
              <w:t>,</w:t>
            </w:r>
            <w:r>
              <w:t>031</w:t>
            </w:r>
          </w:p>
        </w:tc>
        <w:tc>
          <w:tcPr>
            <w:tcW w:w="275" w:type="dxa"/>
            <w:vAlign w:val="bottom"/>
          </w:tcPr>
          <w:p w14:paraId="3C28D709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05CE4426" w14:textId="265BBF23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B4E63">
              <w:t>5,785</w:t>
            </w:r>
          </w:p>
        </w:tc>
        <w:tc>
          <w:tcPr>
            <w:tcW w:w="240" w:type="dxa"/>
            <w:vAlign w:val="bottom"/>
          </w:tcPr>
          <w:p w14:paraId="55190B0B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CC98967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1,</w:t>
            </w:r>
            <w:r>
              <w:t>950</w:t>
            </w:r>
          </w:p>
        </w:tc>
      </w:tr>
      <w:tr w:rsidR="00B22D6C" w:rsidRPr="0024424D" w14:paraId="3FEBB42A" w14:textId="77777777" w:rsidTr="00D67F28">
        <w:trPr>
          <w:trHeight w:val="60"/>
        </w:trPr>
        <w:tc>
          <w:tcPr>
            <w:tcW w:w="3060" w:type="dxa"/>
          </w:tcPr>
          <w:p w14:paraId="5F1F737B" w14:textId="77777777" w:rsidR="00B22D6C" w:rsidRPr="002C50D7" w:rsidRDefault="00B22D6C" w:rsidP="00B22D6C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 w:hint="cs"/>
                <w:cs/>
                <w:lang w:val="en-US" w:bidi="th-TH"/>
              </w:rPr>
              <w:t xml:space="preserve">  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549E125E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4F339470" w14:textId="56233BCB" w:rsidR="00B22D6C" w:rsidRPr="0024424D" w:rsidRDefault="00B22D6C" w:rsidP="00B22D6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2277A">
              <w:t>2,973</w:t>
            </w:r>
          </w:p>
        </w:tc>
        <w:tc>
          <w:tcPr>
            <w:tcW w:w="254" w:type="dxa"/>
            <w:vAlign w:val="bottom"/>
          </w:tcPr>
          <w:p w14:paraId="08D262EF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0A2A20ED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87</w:t>
            </w:r>
          </w:p>
        </w:tc>
        <w:tc>
          <w:tcPr>
            <w:tcW w:w="275" w:type="dxa"/>
            <w:vAlign w:val="bottom"/>
          </w:tcPr>
          <w:p w14:paraId="0D3DDD1F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1958AA82" w14:textId="28C05963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B4E63">
              <w:t>2,973</w:t>
            </w:r>
          </w:p>
        </w:tc>
        <w:tc>
          <w:tcPr>
            <w:tcW w:w="240" w:type="dxa"/>
            <w:vAlign w:val="bottom"/>
          </w:tcPr>
          <w:p w14:paraId="7991F233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F057879" w14:textId="77777777" w:rsidR="00B22D6C" w:rsidRPr="0024424D" w:rsidRDefault="00B22D6C" w:rsidP="00B22D6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5</w:t>
            </w:r>
            <w:r>
              <w:t>4</w:t>
            </w:r>
          </w:p>
        </w:tc>
      </w:tr>
      <w:tr w:rsidR="00B22D6C" w:rsidRPr="0024424D" w14:paraId="473A8095" w14:textId="77777777" w:rsidTr="00D67F28">
        <w:trPr>
          <w:trHeight w:val="60"/>
        </w:trPr>
        <w:tc>
          <w:tcPr>
            <w:tcW w:w="3060" w:type="dxa"/>
          </w:tcPr>
          <w:p w14:paraId="4DBD9CB7" w14:textId="6D2F1C63" w:rsidR="00B22D6C" w:rsidRDefault="00B22D6C" w:rsidP="00B22D6C">
            <w:pPr>
              <w:spacing w:line="240" w:lineRule="auto"/>
              <w:ind w:left="102" w:hanging="102"/>
              <w:rPr>
                <w:rFonts w:cstheme="minorBidi"/>
                <w: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More than 3 months</w:t>
            </w:r>
          </w:p>
        </w:tc>
        <w:tc>
          <w:tcPr>
            <w:tcW w:w="720" w:type="dxa"/>
          </w:tcPr>
          <w:p w14:paraId="7E31E6A1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5B6999A2" w14:textId="20B9AD65" w:rsidR="00B22D6C" w:rsidRPr="0024424D" w:rsidRDefault="00B22D6C" w:rsidP="00B22D6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2277A">
              <w:t>2,447</w:t>
            </w:r>
          </w:p>
        </w:tc>
        <w:tc>
          <w:tcPr>
            <w:tcW w:w="254" w:type="dxa"/>
            <w:vAlign w:val="bottom"/>
          </w:tcPr>
          <w:p w14:paraId="7D37D276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191E74F" w14:textId="4360F175" w:rsidR="00B22D6C" w:rsidRDefault="00B22D6C" w:rsidP="00B22D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5" w:type="dxa"/>
            <w:vAlign w:val="bottom"/>
          </w:tcPr>
          <w:p w14:paraId="3563B803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93" w:type="dxa"/>
          </w:tcPr>
          <w:p w14:paraId="4D971DA9" w14:textId="7632033A" w:rsidR="00B22D6C" w:rsidRPr="0024424D" w:rsidRDefault="00B22D6C" w:rsidP="00B22D6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B4E63">
              <w:t>2,447</w:t>
            </w:r>
          </w:p>
        </w:tc>
        <w:tc>
          <w:tcPr>
            <w:tcW w:w="240" w:type="dxa"/>
            <w:vAlign w:val="bottom"/>
          </w:tcPr>
          <w:p w14:paraId="3959BCAE" w14:textId="77777777" w:rsidR="00B22D6C" w:rsidRPr="0024424D" w:rsidRDefault="00B22D6C" w:rsidP="00B22D6C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2A82259" w14:textId="791BFA21" w:rsidR="00B22D6C" w:rsidRPr="00B66946" w:rsidRDefault="00B22D6C" w:rsidP="00B22D6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B22D6C" w:rsidRPr="00826E93" w14:paraId="0A9C944D" w14:textId="77777777" w:rsidTr="00D67F28">
        <w:tc>
          <w:tcPr>
            <w:tcW w:w="3060" w:type="dxa"/>
          </w:tcPr>
          <w:p w14:paraId="506B92FD" w14:textId="77777777" w:rsidR="00B22D6C" w:rsidRPr="00D8319E" w:rsidRDefault="00B22D6C" w:rsidP="00B22D6C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49F2C4AF" w14:textId="77777777" w:rsidR="00B22D6C" w:rsidRPr="002C7DDA" w:rsidRDefault="00B22D6C" w:rsidP="00B22D6C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0E3DBC95" w:rsidR="00B22D6C" w:rsidRPr="00B22D6C" w:rsidRDefault="00B22D6C" w:rsidP="00B22D6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107,065</w:t>
            </w:r>
          </w:p>
        </w:tc>
        <w:tc>
          <w:tcPr>
            <w:tcW w:w="254" w:type="dxa"/>
            <w:vAlign w:val="bottom"/>
          </w:tcPr>
          <w:p w14:paraId="4A56CBDA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D757D0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2650C844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77B2C738" w:rsidR="00B22D6C" w:rsidRPr="00B22D6C" w:rsidRDefault="00B22D6C" w:rsidP="00B22D6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104,089</w:t>
            </w:r>
          </w:p>
        </w:tc>
        <w:tc>
          <w:tcPr>
            <w:tcW w:w="240" w:type="dxa"/>
            <w:vAlign w:val="bottom"/>
          </w:tcPr>
          <w:p w14:paraId="4BBE7673" w14:textId="77777777" w:rsidR="00B22D6C" w:rsidRPr="00B22D6C" w:rsidRDefault="00B22D6C" w:rsidP="00B22D6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4D2EB5F" w14:textId="77777777" w:rsidR="00B22D6C" w:rsidRPr="00B22D6C" w:rsidRDefault="00B22D6C" w:rsidP="00B22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183,480</w:t>
            </w:r>
          </w:p>
        </w:tc>
      </w:tr>
      <w:tr w:rsidR="004E24F6" w:rsidRPr="0024424D" w14:paraId="1AB2F082" w14:textId="77777777" w:rsidTr="00D67F28">
        <w:tc>
          <w:tcPr>
            <w:tcW w:w="3060" w:type="dxa"/>
          </w:tcPr>
          <w:p w14:paraId="33F1F9F5" w14:textId="77777777" w:rsidR="004E24F6" w:rsidRPr="002C50D7" w:rsidRDefault="004E24F6" w:rsidP="004E24F6">
            <w:pPr>
              <w:spacing w:line="240" w:lineRule="auto"/>
              <w:ind w:left="453" w:hanging="453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</w:r>
            <w:r w:rsidRPr="00DC4CE3">
              <w:t>credit loss</w:t>
            </w:r>
          </w:p>
        </w:tc>
        <w:tc>
          <w:tcPr>
            <w:tcW w:w="720" w:type="dxa"/>
          </w:tcPr>
          <w:p w14:paraId="650EF761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2D82F07" w14:textId="77777777" w:rsidR="004E24F6" w:rsidRDefault="004E24F6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  <w:p w14:paraId="0A353A1B" w14:textId="732C3F83" w:rsidR="00B22D6C" w:rsidRPr="00B22D6C" w:rsidRDefault="00B22D6C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lang w:val="en-US" w:bidi="th-TH"/>
              </w:rPr>
            </w:pPr>
            <w:r>
              <w:rPr>
                <w:lang w:val="en-US" w:bidi="th-TH"/>
              </w:rPr>
              <w:t>(89)</w:t>
            </w:r>
          </w:p>
        </w:tc>
        <w:tc>
          <w:tcPr>
            <w:tcW w:w="254" w:type="dxa"/>
            <w:vAlign w:val="bottom"/>
          </w:tcPr>
          <w:p w14:paraId="3702C692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088A1B0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5" w:type="dxa"/>
            <w:vAlign w:val="bottom"/>
          </w:tcPr>
          <w:p w14:paraId="14AF9DD4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78DED18" w14:textId="77777777" w:rsidR="004E24F6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  <w:p w14:paraId="30468D08" w14:textId="0614B321" w:rsidR="00B22D6C" w:rsidRPr="0024424D" w:rsidRDefault="00B22D6C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(89)</w:t>
            </w:r>
          </w:p>
        </w:tc>
        <w:tc>
          <w:tcPr>
            <w:tcW w:w="240" w:type="dxa"/>
            <w:vAlign w:val="bottom"/>
          </w:tcPr>
          <w:p w14:paraId="1D9D4808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E12E1D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4E24F6" w:rsidRPr="00826E93" w14:paraId="0A395D59" w14:textId="77777777" w:rsidTr="00D67F28">
        <w:tc>
          <w:tcPr>
            <w:tcW w:w="3060" w:type="dxa"/>
          </w:tcPr>
          <w:p w14:paraId="5DC15E7A" w14:textId="77777777" w:rsidR="004E24F6" w:rsidRPr="00D8319E" w:rsidRDefault="004E24F6" w:rsidP="004E24F6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2CCD69FB" w:rsidR="004E24F6" w:rsidRPr="00A066F2" w:rsidRDefault="00B22D6C" w:rsidP="004E24F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106,976</w:t>
            </w:r>
          </w:p>
        </w:tc>
        <w:tc>
          <w:tcPr>
            <w:tcW w:w="254" w:type="dxa"/>
            <w:vAlign w:val="bottom"/>
          </w:tcPr>
          <w:p w14:paraId="3167C482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858B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641208ED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5448B30F" w:rsidR="004E24F6" w:rsidRPr="00A066F2" w:rsidRDefault="00B22D6C" w:rsidP="004E24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B22D6C">
              <w:rPr>
                <w:b/>
                <w:bCs/>
              </w:rPr>
              <w:t>104,000</w:t>
            </w:r>
          </w:p>
        </w:tc>
        <w:tc>
          <w:tcPr>
            <w:tcW w:w="240" w:type="dxa"/>
            <w:vAlign w:val="bottom"/>
          </w:tcPr>
          <w:p w14:paraId="03DA5747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2EC1F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183,480</w:t>
            </w:r>
          </w:p>
        </w:tc>
      </w:tr>
      <w:tr w:rsidR="004E24F6" w:rsidRPr="00B66946" w14:paraId="09501A50" w14:textId="77777777" w:rsidTr="00D67F28">
        <w:tc>
          <w:tcPr>
            <w:tcW w:w="3060" w:type="dxa"/>
          </w:tcPr>
          <w:p w14:paraId="55BECB04" w14:textId="77777777" w:rsidR="004E24F6" w:rsidRDefault="004E24F6" w:rsidP="004E24F6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4E24F6" w:rsidRPr="00386539" w:rsidRDefault="004E24F6" w:rsidP="004E24F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35357C8E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FF83451" w14:textId="77777777" w:rsidR="004E24F6" w:rsidRPr="00B66946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4FFBF45F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5C71962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225A5A2" w14:textId="77777777" w:rsidR="004E24F6" w:rsidRPr="00B66946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</w:tr>
      <w:tr w:rsidR="004E24F6" w:rsidRPr="00826E93" w14:paraId="16E98E34" w14:textId="77777777" w:rsidTr="00D67F28">
        <w:tc>
          <w:tcPr>
            <w:tcW w:w="3060" w:type="dxa"/>
          </w:tcPr>
          <w:p w14:paraId="610E1619" w14:textId="77777777" w:rsidR="004E24F6" w:rsidRPr="002C50D7" w:rsidRDefault="004E24F6" w:rsidP="004E24F6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7472AF45" w14:textId="77777777" w:rsidR="004E24F6" w:rsidRPr="002C7DDA" w:rsidRDefault="004E24F6" w:rsidP="004E24F6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6A33A45A" w:rsidR="004E24F6" w:rsidRPr="00A066F2" w:rsidRDefault="00B22D6C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B22D6C">
              <w:rPr>
                <w:rFonts w:cs="Times New Roman"/>
                <w:b/>
                <w:bCs/>
                <w:szCs w:val="28"/>
                <w:lang w:val="en-US" w:bidi="th-TH"/>
              </w:rPr>
              <w:t>212,704</w:t>
            </w:r>
          </w:p>
        </w:tc>
        <w:tc>
          <w:tcPr>
            <w:tcW w:w="254" w:type="dxa"/>
            <w:vAlign w:val="bottom"/>
          </w:tcPr>
          <w:p w14:paraId="12B1B6B7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46BB400E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276,318</w:t>
            </w:r>
          </w:p>
        </w:tc>
        <w:tc>
          <w:tcPr>
            <w:tcW w:w="275" w:type="dxa"/>
            <w:vAlign w:val="bottom"/>
          </w:tcPr>
          <w:p w14:paraId="18952E0F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34F0A158" w:rsidR="004E24F6" w:rsidRPr="00B22D6C" w:rsidRDefault="00B22D6C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theme="minorBidi"/>
                <w:b/>
                <w:bCs/>
                <w:szCs w:val="28"/>
                <w:cs/>
                <w:lang w:val="en-US" w:bidi="th-TH"/>
              </w:rPr>
            </w:pPr>
            <w:r w:rsidRPr="00B22D6C">
              <w:rPr>
                <w:rFonts w:cs="Times New Roman"/>
                <w:b/>
                <w:bCs/>
                <w:szCs w:val="28"/>
                <w:lang w:val="en-US" w:bidi="th-TH"/>
              </w:rPr>
              <w:t>191,317</w:t>
            </w:r>
          </w:p>
        </w:tc>
        <w:tc>
          <w:tcPr>
            <w:tcW w:w="240" w:type="dxa"/>
            <w:vAlign w:val="bottom"/>
          </w:tcPr>
          <w:p w14:paraId="69849F0F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FD7050D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251,129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C0076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041ADA67" w:rsidR="0082741A" w:rsidRPr="002635D3" w:rsidRDefault="00DF102C" w:rsidP="00E11C6C">
      <w:pPr>
        <w:ind w:left="547" w:right="43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4C1153" w:rsidRPr="002635D3">
        <w:rPr>
          <w:lang w:val="en-US"/>
        </w:rPr>
        <w:t>3</w:t>
      </w:r>
      <w:r w:rsidR="00370746">
        <w:rPr>
          <w:lang w:val="en-US"/>
        </w:rPr>
        <w:t xml:space="preserve">0 </w:t>
      </w:r>
      <w:r w:rsidR="00796503">
        <w:rPr>
          <w:lang w:val="en-US"/>
        </w:rPr>
        <w:t>September</w:t>
      </w:r>
      <w:r w:rsidR="00370746">
        <w:rPr>
          <w:lang w:val="en-US"/>
        </w:rPr>
        <w:t xml:space="preserve"> </w:t>
      </w:r>
      <w:r w:rsidR="004C1153" w:rsidRPr="002635D3">
        <w:rPr>
          <w:lang w:val="en-US"/>
        </w:rPr>
        <w:t>202</w:t>
      </w:r>
      <w:r w:rsidR="004B187A">
        <w:rPr>
          <w:lang w:val="en-US"/>
        </w:rPr>
        <w:t>4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4B187A">
        <w:rPr>
          <w:lang w:val="en-US"/>
        </w:rPr>
        <w:t>3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796503">
        <w:rPr>
          <w:lang w:val="en-US"/>
        </w:rPr>
        <w:t>nine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B36969" w:rsidRPr="002635D3">
        <w:rPr>
          <w:lang w:val="en-US"/>
        </w:rPr>
        <w:t>3</w:t>
      </w:r>
      <w:r w:rsidR="00370746">
        <w:rPr>
          <w:lang w:val="en-US"/>
        </w:rPr>
        <w:t xml:space="preserve">0 </w:t>
      </w:r>
      <w:r w:rsidR="00796503">
        <w:rPr>
          <w:lang w:val="en-US"/>
        </w:rPr>
        <w:t>September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tbl>
      <w:tblPr>
        <w:tblW w:w="1454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350"/>
        <w:gridCol w:w="270"/>
        <w:gridCol w:w="1260"/>
        <w:gridCol w:w="270"/>
        <w:gridCol w:w="1350"/>
        <w:gridCol w:w="241"/>
        <w:gridCol w:w="1260"/>
        <w:gridCol w:w="254"/>
        <w:gridCol w:w="1305"/>
        <w:gridCol w:w="270"/>
        <w:gridCol w:w="1260"/>
        <w:gridCol w:w="270"/>
        <w:gridCol w:w="1350"/>
        <w:gridCol w:w="270"/>
        <w:gridCol w:w="1350"/>
      </w:tblGrid>
      <w:tr w:rsidR="00A511FE" w:rsidRPr="008F1515" w14:paraId="5D830687" w14:textId="77777777" w:rsidTr="00D67F28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330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D67F28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1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A511FE" w:rsidRPr="008F1515" w14:paraId="42C05AE0" w14:textId="77777777" w:rsidTr="00D67F28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6C912F" w14:textId="62B25A46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30 </w:t>
            </w:r>
            <w:r w:rsidR="00796503">
              <w:rPr>
                <w:lang w:val="en-US"/>
              </w:rPr>
              <w:t>September</w:t>
            </w:r>
          </w:p>
        </w:tc>
        <w:tc>
          <w:tcPr>
            <w:tcW w:w="270" w:type="dxa"/>
            <w:vAlign w:val="bottom"/>
          </w:tcPr>
          <w:p w14:paraId="4A0A9C2E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65DF7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A15D0F4" w14:textId="5079EF73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30 </w:t>
            </w:r>
            <w:r w:rsidR="00796503">
              <w:rPr>
                <w:lang w:val="en-US"/>
              </w:rPr>
              <w:t>September</w:t>
            </w:r>
          </w:p>
        </w:tc>
        <w:tc>
          <w:tcPr>
            <w:tcW w:w="241" w:type="dxa"/>
            <w:vAlign w:val="bottom"/>
          </w:tcPr>
          <w:p w14:paraId="01FDD64B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12B0D3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A38FD10" w14:textId="5E41C9CB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30 </w:t>
            </w:r>
            <w:r w:rsidR="00796503">
              <w:rPr>
                <w:rFonts w:cstheme="minorBidi"/>
                <w:color w:val="000000"/>
                <w:spacing w:val="-6"/>
                <w:szCs w:val="28"/>
              </w:rPr>
              <w:t>September</w:t>
            </w:r>
          </w:p>
        </w:tc>
        <w:tc>
          <w:tcPr>
            <w:tcW w:w="270" w:type="dxa"/>
            <w:vAlign w:val="bottom"/>
          </w:tcPr>
          <w:p w14:paraId="07513D30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A4FCE7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D8566C" w14:textId="71F84BB9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30 </w:t>
            </w:r>
            <w:r w:rsidR="00796503">
              <w:rPr>
                <w:lang w:val="en-US"/>
              </w:rPr>
              <w:t>September</w:t>
            </w:r>
          </w:p>
        </w:tc>
        <w:tc>
          <w:tcPr>
            <w:tcW w:w="270" w:type="dxa"/>
            <w:vAlign w:val="bottom"/>
          </w:tcPr>
          <w:p w14:paraId="69783324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4ED7FA" w14:textId="43E0AF34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30 </w:t>
            </w:r>
            <w:r w:rsidR="00796503">
              <w:rPr>
                <w:lang w:val="en-US"/>
              </w:rPr>
              <w:t>September</w:t>
            </w:r>
          </w:p>
        </w:tc>
      </w:tr>
      <w:tr w:rsidR="00A511FE" w:rsidRPr="008F1515" w14:paraId="582D9A36" w14:textId="77777777" w:rsidTr="00D67F28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DF320E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D90307B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0C004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70" w:type="dxa"/>
            <w:vAlign w:val="bottom"/>
          </w:tcPr>
          <w:p w14:paraId="34F3316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BBB926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41" w:type="dxa"/>
            <w:vAlign w:val="bottom"/>
          </w:tcPr>
          <w:p w14:paraId="6CBADA7E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5CFEFF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54" w:type="dxa"/>
            <w:vAlign w:val="bottom"/>
          </w:tcPr>
          <w:p w14:paraId="25AF53C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22DDCA6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4476A099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FBF4B0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70" w:type="dxa"/>
            <w:vAlign w:val="bottom"/>
          </w:tcPr>
          <w:p w14:paraId="7DE6B503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6BB3352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26AC94C0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359EC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</w:tr>
      <w:tr w:rsidR="00A511FE" w:rsidRPr="008F1515" w14:paraId="4B4C54DE" w14:textId="77777777" w:rsidTr="00D67F28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A511FE" w:rsidRPr="008F1515" w:rsidRDefault="00A511FE" w:rsidP="00D67F28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91CBB64" w14:textId="77777777" w:rsidR="00A511FE" w:rsidRPr="008F1515" w:rsidRDefault="00A511FE" w:rsidP="00D67F28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450" w:type="dxa"/>
            <w:gridSpan w:val="12"/>
            <w:vAlign w:val="bottom"/>
          </w:tcPr>
          <w:p w14:paraId="3E4DD760" w14:textId="77777777" w:rsidR="00A511FE" w:rsidRPr="008F1515" w:rsidRDefault="00A511FE" w:rsidP="00D67F28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A511FE" w:rsidRPr="008F1515" w14:paraId="424B4813" w14:textId="77777777" w:rsidTr="00D67F28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A511FE" w:rsidRPr="008F1515" w:rsidRDefault="00A511FE" w:rsidP="00D67F28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9CCEB6" w14:textId="77777777" w:rsidR="00A511FE" w:rsidRPr="008F1515" w:rsidRDefault="00A511FE" w:rsidP="00D67F2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A511FE" w:rsidRPr="008F1515" w:rsidRDefault="00A511FE" w:rsidP="00D67F28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A511FE" w:rsidRPr="008F1515" w:rsidRDefault="00A511FE" w:rsidP="00D67F28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A511FE" w:rsidRPr="008F1515" w:rsidRDefault="00A511FE" w:rsidP="00D67F2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179708" w14:textId="77777777" w:rsidR="00A511FE" w:rsidRPr="008F1515" w:rsidRDefault="00A511FE" w:rsidP="00D67F2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309CDD2" w14:textId="77777777" w:rsidR="00A511FE" w:rsidRPr="008F1515" w:rsidRDefault="00A511FE" w:rsidP="00D67F2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29C8CE" w14:textId="77777777" w:rsidR="00A511FE" w:rsidRPr="008F1515" w:rsidRDefault="00A511FE" w:rsidP="00D67F2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A511FE" w:rsidRPr="008F1515" w:rsidRDefault="00A511FE" w:rsidP="00D67F2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3B4942C" w14:textId="77777777" w:rsidR="00A511FE" w:rsidRPr="008F1515" w:rsidRDefault="00A511FE" w:rsidP="00D67F28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A511FE" w:rsidRPr="008F1515" w:rsidRDefault="00A511FE" w:rsidP="00D67F2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A511FE" w:rsidRPr="008F1515" w:rsidRDefault="00A511FE" w:rsidP="00D67F28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A511FE" w:rsidRPr="008F1515" w:rsidRDefault="00A511FE" w:rsidP="00D67F28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947525" w14:textId="77777777" w:rsidR="00A511FE" w:rsidRPr="008F1515" w:rsidRDefault="00A511FE" w:rsidP="00D67F28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A511FE" w:rsidRPr="008F1515" w:rsidRDefault="00A511FE" w:rsidP="00D67F28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A511FE" w:rsidRPr="008F1515" w:rsidRDefault="00A511FE" w:rsidP="00D67F28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B22D6C" w:rsidRPr="008F1515" w14:paraId="59821984" w14:textId="77777777" w:rsidTr="00B22D6C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B22D6C" w:rsidRPr="008F0DC6" w:rsidRDefault="00B22D6C" w:rsidP="00B22D6C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350" w:type="dxa"/>
            <w:vAlign w:val="bottom"/>
          </w:tcPr>
          <w:p w14:paraId="1E21F5F9" w14:textId="58B3711B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B22D6C" w:rsidRPr="008F1515" w:rsidRDefault="00B22D6C" w:rsidP="00B22D6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77777777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B22D6C" w:rsidRPr="008F1515" w:rsidRDefault="00B22D6C" w:rsidP="00B22D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DEB961C" w14:textId="04300E33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41" w:type="dxa"/>
            <w:vAlign w:val="bottom"/>
          </w:tcPr>
          <w:p w14:paraId="01EAACB5" w14:textId="77777777" w:rsidR="00B22D6C" w:rsidRPr="008F1515" w:rsidRDefault="00B22D6C" w:rsidP="00B22D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F0566D" w14:textId="77777777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B22D6C" w:rsidRPr="008F1515" w:rsidRDefault="00B22D6C" w:rsidP="00B22D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D6E1DB4" w14:textId="19B06B6F" w:rsidR="00B22D6C" w:rsidRPr="00AC314E" w:rsidRDefault="00B22D6C" w:rsidP="00B22D6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B22D6C" w:rsidRPr="008F1515" w:rsidRDefault="00B22D6C" w:rsidP="00B22D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B22D6C" w:rsidRPr="00AC314E" w:rsidRDefault="00B22D6C" w:rsidP="00B22D6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B22D6C" w:rsidRPr="008F1515" w:rsidRDefault="00B22D6C" w:rsidP="00B22D6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FC0A1F" w14:textId="51B7E99E" w:rsidR="00B22D6C" w:rsidRPr="00FA21F7" w:rsidRDefault="00B22D6C" w:rsidP="00B22D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74651">
              <w:t>12,980</w:t>
            </w:r>
          </w:p>
        </w:tc>
        <w:tc>
          <w:tcPr>
            <w:tcW w:w="270" w:type="dxa"/>
          </w:tcPr>
          <w:p w14:paraId="691CF724" w14:textId="77777777" w:rsidR="00B22D6C" w:rsidRPr="00FA21F7" w:rsidRDefault="00B22D6C" w:rsidP="00B22D6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41FC8B" w14:textId="7F7AEB66" w:rsidR="00B22D6C" w:rsidRPr="00FA21F7" w:rsidRDefault="00B22D6C" w:rsidP="00B22D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10,030</w:t>
            </w:r>
          </w:p>
        </w:tc>
      </w:tr>
      <w:tr w:rsidR="00B22D6C" w:rsidRPr="008F1515" w14:paraId="7A665161" w14:textId="77777777" w:rsidTr="00B22D6C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B22D6C" w:rsidRPr="008F1515" w:rsidRDefault="00B22D6C" w:rsidP="00B22D6C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350" w:type="dxa"/>
            <w:vAlign w:val="bottom"/>
          </w:tcPr>
          <w:p w14:paraId="49D6AC49" w14:textId="77777777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B22D6C" w:rsidRPr="008F1515" w:rsidRDefault="00B22D6C" w:rsidP="00B22D6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B22D6C" w:rsidRPr="008F1515" w:rsidRDefault="00B22D6C" w:rsidP="00B22D6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B22D6C" w:rsidRPr="008F1515" w:rsidRDefault="00B22D6C" w:rsidP="00B22D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D6A2731" w14:textId="77777777" w:rsidR="00B22D6C" w:rsidRPr="008F1515" w:rsidRDefault="00B22D6C" w:rsidP="00B22D6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C6E7B82" w14:textId="77777777" w:rsidR="00B22D6C" w:rsidRPr="008F1515" w:rsidRDefault="00B22D6C" w:rsidP="00B22D6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851C0A" w14:textId="77777777" w:rsidR="00B22D6C" w:rsidRPr="008F1515" w:rsidRDefault="00B22D6C" w:rsidP="00B22D6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B22D6C" w:rsidRPr="008F1515" w:rsidRDefault="00B22D6C" w:rsidP="00B22D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201630FB" w:rsidR="00B22D6C" w:rsidRPr="007D0957" w:rsidRDefault="00B22D6C" w:rsidP="00B22D6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B22D6C" w:rsidRPr="008F1515" w:rsidRDefault="00B22D6C" w:rsidP="00B22D6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B22D6C" w:rsidRPr="007D0957" w:rsidRDefault="00B22D6C" w:rsidP="00B22D6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B22D6C" w:rsidRPr="008F1515" w:rsidRDefault="00B22D6C" w:rsidP="00B22D6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178A28CB" w:rsidR="00B22D6C" w:rsidRPr="00B22D6C" w:rsidRDefault="00B22D6C" w:rsidP="00B22D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B22D6C">
              <w:rPr>
                <w:b/>
                <w:bCs/>
              </w:rPr>
              <w:t>12,980</w:t>
            </w:r>
          </w:p>
        </w:tc>
        <w:tc>
          <w:tcPr>
            <w:tcW w:w="270" w:type="dxa"/>
          </w:tcPr>
          <w:p w14:paraId="3BDD4350" w14:textId="77777777" w:rsidR="00B22D6C" w:rsidRPr="0079072D" w:rsidRDefault="00B22D6C" w:rsidP="00B22D6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C28CF" w14:textId="14111592" w:rsidR="00B22D6C" w:rsidRPr="004E66A8" w:rsidRDefault="00B22D6C" w:rsidP="00B22D6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10,030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5B540A72" w:rsidR="008E35BF" w:rsidRPr="00FA1ED7" w:rsidRDefault="008E35BF" w:rsidP="00BF0082">
      <w:pPr>
        <w:pStyle w:val="BodyText"/>
        <w:tabs>
          <w:tab w:val="left" w:pos="630"/>
        </w:tabs>
        <w:spacing w:after="0" w:line="240" w:lineRule="auto"/>
        <w:ind w:left="540" w:right="-124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</w:p>
    <w:p w14:paraId="6B0D82DC" w14:textId="77777777" w:rsidR="006726A8" w:rsidRPr="004B2DC4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00622B29" w14:textId="7777777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4B388F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220F89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59688C3D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4D2440">
              <w:rPr>
                <w:rFonts w:cstheme="minorBidi"/>
                <w:i/>
                <w:iCs/>
                <w:lang w:val="en-US" w:eastAsia="en-GB" w:bidi="th-TH"/>
              </w:rPr>
              <w:t>4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A066F2" w:rsidRPr="00432FEE" w14:paraId="08E8C4D6" w14:textId="77777777" w:rsidTr="00B22D6C">
        <w:tc>
          <w:tcPr>
            <w:tcW w:w="2794" w:type="dxa"/>
          </w:tcPr>
          <w:p w14:paraId="35D81BCF" w14:textId="5D4A9D1E" w:rsidR="00A066F2" w:rsidRPr="00E76EEC" w:rsidRDefault="00A066F2" w:rsidP="00A066F2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 xml:space="preserve">23 </w:t>
            </w:r>
          </w:p>
        </w:tc>
        <w:tc>
          <w:tcPr>
            <w:tcW w:w="1627" w:type="dxa"/>
            <w:vAlign w:val="bottom"/>
          </w:tcPr>
          <w:p w14:paraId="3EAFAA4B" w14:textId="2EB4A73B" w:rsidR="00A066F2" w:rsidRPr="008558FB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>
              <w:rPr>
                <w:lang w:eastAsia="en-GB"/>
              </w:rPr>
              <w:t>22 March 202</w:t>
            </w:r>
            <w:r>
              <w:rPr>
                <w:lang w:val="en-US" w:eastAsia="en-GB" w:bidi="th-TH"/>
              </w:rPr>
              <w:t>4</w:t>
            </w:r>
          </w:p>
        </w:tc>
        <w:tc>
          <w:tcPr>
            <w:tcW w:w="1602" w:type="dxa"/>
            <w:vAlign w:val="bottom"/>
          </w:tcPr>
          <w:p w14:paraId="7424CDC5" w14:textId="3FB80A5F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1B633F61" w:rsidR="00A066F2" w:rsidRPr="00A066F2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1.00</w:t>
            </w:r>
          </w:p>
        </w:tc>
        <w:tc>
          <w:tcPr>
            <w:tcW w:w="247" w:type="dxa"/>
          </w:tcPr>
          <w:p w14:paraId="14E9C7BC" w14:textId="77777777" w:rsidR="00A066F2" w:rsidRPr="00A066F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49831C58" w:rsidR="00A066F2" w:rsidRPr="00A066F2" w:rsidRDefault="00A066F2" w:rsidP="00A066F2">
            <w:pPr>
              <w:tabs>
                <w:tab w:val="decimal" w:pos="1099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400,000</w:t>
            </w:r>
          </w:p>
        </w:tc>
      </w:tr>
      <w:tr w:rsidR="00A066F2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A066F2" w:rsidRPr="004B2DC4" w:rsidRDefault="00A066F2" w:rsidP="00A066F2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A066F2" w:rsidRPr="004B2DC4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A066F2" w:rsidRPr="004B2DC4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A066F2" w:rsidRPr="004B2DC4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A066F2" w:rsidRPr="004B2DC4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A066F2" w:rsidRPr="004B2DC4" w:rsidRDefault="00A066F2" w:rsidP="00A066F2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A066F2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558444FC" w:rsidR="00A066F2" w:rsidRPr="004B388F" w:rsidRDefault="00A066F2" w:rsidP="00A066F2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23</w:t>
            </w:r>
          </w:p>
        </w:tc>
        <w:tc>
          <w:tcPr>
            <w:tcW w:w="1627" w:type="dxa"/>
            <w:vAlign w:val="bottom"/>
          </w:tcPr>
          <w:p w14:paraId="764A2A35" w14:textId="77777777" w:rsidR="00A066F2" w:rsidRPr="004B388F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A066F2" w:rsidRPr="00432FEE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A066F2" w:rsidRPr="00432FEE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A066F2" w:rsidRPr="00432FEE" w:rsidRDefault="00A066F2" w:rsidP="00A066F2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</w:rPr>
            </w:pPr>
          </w:p>
        </w:tc>
      </w:tr>
      <w:tr w:rsidR="00A066F2" w:rsidRPr="004B2DC4" w14:paraId="2A0750CA" w14:textId="77777777" w:rsidTr="00B55705">
        <w:tc>
          <w:tcPr>
            <w:tcW w:w="2794" w:type="dxa"/>
            <w:hideMark/>
          </w:tcPr>
          <w:p w14:paraId="228305DD" w14:textId="06CE9528" w:rsidR="00A066F2" w:rsidRPr="00247293" w:rsidRDefault="00A066F2" w:rsidP="00A066F2">
            <w:pPr>
              <w:pStyle w:val="block"/>
              <w:spacing w:after="0" w:line="240" w:lineRule="auto"/>
              <w:ind w:left="-18" w:right="-146"/>
              <w:rPr>
                <w:highlight w:val="yellow"/>
                <w:lang w:eastAsia="en-GB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 xml:space="preserve">22 </w:t>
            </w:r>
          </w:p>
        </w:tc>
        <w:tc>
          <w:tcPr>
            <w:tcW w:w="1627" w:type="dxa"/>
            <w:vAlign w:val="bottom"/>
          </w:tcPr>
          <w:p w14:paraId="1784BCFD" w14:textId="40DEE9B9" w:rsidR="00A066F2" w:rsidRPr="004B388F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24 March 202</w:t>
            </w:r>
            <w:r>
              <w:rPr>
                <w:lang w:val="en-US" w:eastAsia="en-GB" w:bidi="th-TH"/>
              </w:rPr>
              <w:t>3</w:t>
            </w:r>
          </w:p>
        </w:tc>
        <w:tc>
          <w:tcPr>
            <w:tcW w:w="1602" w:type="dxa"/>
            <w:vAlign w:val="bottom"/>
          </w:tcPr>
          <w:p w14:paraId="5A52F73F" w14:textId="56A7F608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3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3BE414B6" w14:textId="1978B3D6" w:rsidR="00A066F2" w:rsidRPr="00432FEE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0.75</w:t>
            </w:r>
          </w:p>
        </w:tc>
        <w:tc>
          <w:tcPr>
            <w:tcW w:w="247" w:type="dxa"/>
            <w:vAlign w:val="bottom"/>
          </w:tcPr>
          <w:p w14:paraId="37FB6861" w14:textId="77777777" w:rsidR="00A066F2" w:rsidRPr="00432FEE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14:paraId="42E0180C" w14:textId="4C25A81D" w:rsidR="00A066F2" w:rsidRPr="004B2DC4" w:rsidRDefault="00A066F2" w:rsidP="00A066F2">
            <w:pPr>
              <w:tabs>
                <w:tab w:val="decimal" w:pos="1118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C70A94" w:rsidRPr="008F1515" w14:paraId="6DD44B20" w14:textId="77777777" w:rsidTr="00D67F28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C70A94" w:rsidRPr="008F1515" w14:paraId="340EB3DD" w14:textId="77777777" w:rsidTr="00D67F28">
        <w:tc>
          <w:tcPr>
            <w:tcW w:w="3816" w:type="dxa"/>
          </w:tcPr>
          <w:p w14:paraId="045309B5" w14:textId="77777777" w:rsidR="00C70A94" w:rsidRPr="008F1515" w:rsidRDefault="00C70A94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00A81AA2" w14:textId="611F6F65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254" w:type="dxa"/>
          </w:tcPr>
          <w:p w14:paraId="4C125CF7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7855EB3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E028BF6" w14:textId="16DC6626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 xml:space="preserve">30 </w:t>
            </w:r>
            <w:r w:rsidR="00796503">
              <w:rPr>
                <w:rFonts w:cs="Times New Roman"/>
                <w:b w:val="0"/>
                <w:bCs/>
                <w:spacing w:val="-4"/>
                <w:szCs w:val="22"/>
              </w:rPr>
              <w:t>September</w:t>
            </w:r>
          </w:p>
        </w:tc>
        <w:tc>
          <w:tcPr>
            <w:tcW w:w="1373" w:type="dxa"/>
            <w:gridSpan w:val="2"/>
          </w:tcPr>
          <w:p w14:paraId="52C03DC6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C70A94" w:rsidRPr="008F1515" w14:paraId="54951AD7" w14:textId="77777777" w:rsidTr="00D67F28">
        <w:tc>
          <w:tcPr>
            <w:tcW w:w="3816" w:type="dxa"/>
          </w:tcPr>
          <w:p w14:paraId="33170472" w14:textId="77777777" w:rsidR="00C70A94" w:rsidRPr="008F1515" w:rsidRDefault="00C70A94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1512571E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54" w:type="dxa"/>
          </w:tcPr>
          <w:p w14:paraId="7BA4DB3C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7E7B759E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  <w:tc>
          <w:tcPr>
            <w:tcW w:w="275" w:type="dxa"/>
          </w:tcPr>
          <w:p w14:paraId="615C3318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92113EF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40" w:type="dxa"/>
          </w:tcPr>
          <w:p w14:paraId="75068718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1679AAAB" w14:textId="77777777" w:rsidR="00C70A94" w:rsidRPr="001C0075" w:rsidRDefault="00C70A94" w:rsidP="00D67F28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</w:tr>
      <w:tr w:rsidR="00C70A94" w:rsidRPr="008F1515" w14:paraId="55EF1DDB" w14:textId="77777777" w:rsidTr="00D67F28">
        <w:tc>
          <w:tcPr>
            <w:tcW w:w="3816" w:type="dxa"/>
          </w:tcPr>
          <w:p w14:paraId="77339733" w14:textId="77777777" w:rsidR="00C70A94" w:rsidRPr="008F1515" w:rsidRDefault="00C70A94" w:rsidP="00D67F28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113C6B5A" w14:textId="77777777" w:rsidR="00C70A94" w:rsidRPr="008F1515" w:rsidRDefault="00C70A94" w:rsidP="00D67F28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C70A94" w:rsidRPr="00EA0218" w14:paraId="5D076A57" w14:textId="77777777" w:rsidTr="00D67F28">
        <w:tc>
          <w:tcPr>
            <w:tcW w:w="3816" w:type="dxa"/>
          </w:tcPr>
          <w:p w14:paraId="5159434F" w14:textId="77777777" w:rsidR="00C70A94" w:rsidRPr="0097789D" w:rsidRDefault="00C70A94" w:rsidP="00D67F2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687804FD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263F49F2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A3E61D0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F9C5F78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A066F2" w:rsidRPr="00EA0218" w14:paraId="48344EBD" w14:textId="77777777" w:rsidTr="00D67F28">
        <w:tc>
          <w:tcPr>
            <w:tcW w:w="3816" w:type="dxa"/>
          </w:tcPr>
          <w:p w14:paraId="00876D3E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6768AA2" w14:textId="60A692BA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11,859</w:t>
            </w:r>
          </w:p>
        </w:tc>
        <w:tc>
          <w:tcPr>
            <w:tcW w:w="254" w:type="dxa"/>
          </w:tcPr>
          <w:p w14:paraId="6CB16202" w14:textId="77777777" w:rsidR="00A066F2" w:rsidRPr="00ED27C9" w:rsidRDefault="00A066F2" w:rsidP="00A066F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C09E76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11,357</w:t>
            </w:r>
          </w:p>
        </w:tc>
        <w:tc>
          <w:tcPr>
            <w:tcW w:w="275" w:type="dxa"/>
          </w:tcPr>
          <w:p w14:paraId="52FE496E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053EF09" w14:textId="25A84B05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2,752</w:t>
            </w:r>
          </w:p>
        </w:tc>
        <w:tc>
          <w:tcPr>
            <w:tcW w:w="240" w:type="dxa"/>
          </w:tcPr>
          <w:p w14:paraId="2F05D93A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E6B5F51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2,250</w:t>
            </w:r>
          </w:p>
        </w:tc>
      </w:tr>
      <w:tr w:rsidR="00A066F2" w:rsidRPr="00EA0218" w14:paraId="5F4E5FA2" w14:textId="77777777" w:rsidTr="00D67F28">
        <w:trPr>
          <w:trHeight w:val="68"/>
        </w:trPr>
        <w:tc>
          <w:tcPr>
            <w:tcW w:w="3816" w:type="dxa"/>
          </w:tcPr>
          <w:p w14:paraId="19BD77DD" w14:textId="77777777" w:rsidR="00A066F2" w:rsidRPr="00B013E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14AC0C8A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004B4F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7EAA8CA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0F0F76D4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A066F2" w:rsidRPr="00EA0218" w14:paraId="7562D232" w14:textId="77777777" w:rsidTr="00D67F28">
        <w:tc>
          <w:tcPr>
            <w:tcW w:w="3816" w:type="dxa"/>
          </w:tcPr>
          <w:p w14:paraId="5CB7A1AB" w14:textId="77777777" w:rsidR="00A066F2" w:rsidRPr="0097789D" w:rsidRDefault="00A066F2" w:rsidP="00A066F2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0BC1F278" w14:textId="0C01F38C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54" w:type="dxa"/>
          </w:tcPr>
          <w:p w14:paraId="2A7F94C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B7C4094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  <w:tc>
          <w:tcPr>
            <w:tcW w:w="275" w:type="dxa"/>
          </w:tcPr>
          <w:p w14:paraId="68C6723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0196D65" w14:textId="0720AFB9" w:rsidR="00A066F2" w:rsidRPr="00B22D6C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A86905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75CFD0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</w:tr>
      <w:tr w:rsidR="00C70A94" w:rsidRPr="004B2DC4" w14:paraId="0164864F" w14:textId="77777777" w:rsidTr="00D67F28">
        <w:trPr>
          <w:trHeight w:val="68"/>
        </w:trPr>
        <w:tc>
          <w:tcPr>
            <w:tcW w:w="3816" w:type="dxa"/>
          </w:tcPr>
          <w:p w14:paraId="6B26C943" w14:textId="77777777" w:rsidR="00C70A94" w:rsidRPr="004B2DC4" w:rsidRDefault="00C70A94" w:rsidP="00D67F2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4A040E58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DCFA1A1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804C67B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12AC8C2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70A94" w:rsidRPr="00EA0218" w14:paraId="791BD47C" w14:textId="77777777" w:rsidTr="00D67F28">
        <w:tc>
          <w:tcPr>
            <w:tcW w:w="3816" w:type="dxa"/>
          </w:tcPr>
          <w:p w14:paraId="08813149" w14:textId="77777777" w:rsidR="00C70A94" w:rsidRPr="0097789D" w:rsidRDefault="00C70A94" w:rsidP="00D67F2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5F4C73EB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FF9E603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A794358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2B5F10FF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70A94" w:rsidRPr="00EA0218" w14:paraId="464D73D7" w14:textId="77777777" w:rsidTr="00D67F28">
        <w:tc>
          <w:tcPr>
            <w:tcW w:w="3816" w:type="dxa"/>
            <w:vAlign w:val="center"/>
          </w:tcPr>
          <w:p w14:paraId="3BB38EAF" w14:textId="77777777" w:rsidR="00C70A94" w:rsidRPr="0097789D" w:rsidRDefault="00C70A94" w:rsidP="00D67F28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7275B04E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BADE131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7A277DF6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7BF708C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066F2" w:rsidRPr="00EA0218" w14:paraId="198790FC" w14:textId="77777777" w:rsidTr="00D67F28">
        <w:tc>
          <w:tcPr>
            <w:tcW w:w="3816" w:type="dxa"/>
            <w:vAlign w:val="center"/>
          </w:tcPr>
          <w:p w14:paraId="2461D5CD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5853D304" w14:textId="6EF2FF36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401,224</w:t>
            </w:r>
          </w:p>
        </w:tc>
        <w:tc>
          <w:tcPr>
            <w:tcW w:w="254" w:type="dxa"/>
          </w:tcPr>
          <w:p w14:paraId="22D32D7A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1A845FD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26,918</w:t>
            </w:r>
          </w:p>
        </w:tc>
        <w:tc>
          <w:tcPr>
            <w:tcW w:w="275" w:type="dxa"/>
          </w:tcPr>
          <w:p w14:paraId="635C74C5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CF88AF9" w14:textId="7A509F66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398,899</w:t>
            </w:r>
          </w:p>
        </w:tc>
        <w:tc>
          <w:tcPr>
            <w:tcW w:w="240" w:type="dxa"/>
          </w:tcPr>
          <w:p w14:paraId="15F85165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7257488F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D6B07">
              <w:t>25,189</w:t>
            </w:r>
          </w:p>
        </w:tc>
      </w:tr>
      <w:tr w:rsidR="00A066F2" w:rsidRPr="00EA0218" w14:paraId="52E32EF7" w14:textId="77777777" w:rsidTr="00D67F28">
        <w:tc>
          <w:tcPr>
            <w:tcW w:w="3816" w:type="dxa"/>
          </w:tcPr>
          <w:p w14:paraId="00D1D0EB" w14:textId="77777777" w:rsidR="00A066F2" w:rsidRPr="00162694" w:rsidRDefault="00A066F2" w:rsidP="00A066F2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0C4871C9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430E34FC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DBF2B7D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C707FCA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066F2" w:rsidRPr="00EA0218" w14:paraId="447559FA" w14:textId="77777777" w:rsidTr="00D67F28">
        <w:tc>
          <w:tcPr>
            <w:tcW w:w="3816" w:type="dxa"/>
          </w:tcPr>
          <w:p w14:paraId="708D979D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02FE52BB" w14:textId="3235490A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4,529</w:t>
            </w:r>
          </w:p>
        </w:tc>
        <w:tc>
          <w:tcPr>
            <w:tcW w:w="254" w:type="dxa"/>
          </w:tcPr>
          <w:p w14:paraId="71B88A9A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AA1867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  <w:tc>
          <w:tcPr>
            <w:tcW w:w="275" w:type="dxa"/>
          </w:tcPr>
          <w:p w14:paraId="4B770BE5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1104049" w14:textId="3E2DE7E8" w:rsidR="00A066F2" w:rsidRPr="0097789D" w:rsidRDefault="00B22D6C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22D6C">
              <w:rPr>
                <w:rFonts w:cs="Times New Roman"/>
                <w:szCs w:val="22"/>
              </w:rPr>
              <w:t>4,529</w:t>
            </w:r>
          </w:p>
        </w:tc>
        <w:tc>
          <w:tcPr>
            <w:tcW w:w="240" w:type="dxa"/>
          </w:tcPr>
          <w:p w14:paraId="577F002B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E364EAF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820CA3D" w14:textId="54FF6377" w:rsidR="00DE09EB" w:rsidRDefault="002635D3" w:rsidP="002635D3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2635D3">
        <w:rPr>
          <w:rFonts w:cs="Times New Roman"/>
          <w:szCs w:val="22"/>
        </w:rPr>
        <w:t xml:space="preserve">The Company entered into long-term agreements with several local companies to purchase </w:t>
      </w:r>
      <w:r w:rsidR="00F142D9">
        <w:rPr>
          <w:rFonts w:cs="Times New Roman"/>
          <w:szCs w:val="22"/>
        </w:rPr>
        <w:t>energy</w:t>
      </w:r>
      <w:r w:rsidRPr="002635D3">
        <w:rPr>
          <w:rFonts w:cs="Times New Roman"/>
          <w:szCs w:val="22"/>
        </w:rPr>
        <w:t xml:space="preserve"> </w:t>
      </w:r>
      <w:r w:rsidRPr="00F142D9">
        <w:rPr>
          <w:rFonts w:cs="Times New Roman"/>
          <w:szCs w:val="22"/>
        </w:rPr>
        <w:t xml:space="preserve">for </w:t>
      </w:r>
      <w:r w:rsidR="00F142D9" w:rsidRPr="00F142D9">
        <w:rPr>
          <w:rFonts w:cs="Times New Roman"/>
          <w:szCs w:val="22"/>
        </w:rPr>
        <w:t xml:space="preserve">5 - </w:t>
      </w:r>
      <w:r w:rsidRPr="00F142D9">
        <w:rPr>
          <w:rFonts w:cs="Times New Roman"/>
          <w:szCs w:val="22"/>
        </w:rPr>
        <w:t>15 years</w:t>
      </w:r>
      <w:r w:rsidRPr="002635D3">
        <w:rPr>
          <w:rFonts w:cs="Times New Roman"/>
          <w:szCs w:val="22"/>
        </w:rPr>
        <w:t>. The prices in agreements are agreed based on market price.</w:t>
      </w:r>
    </w:p>
    <w:p w14:paraId="3D8D4A9E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046DB225" w14:textId="77777777" w:rsidR="00900BDB" w:rsidRPr="00900BDB" w:rsidRDefault="00900BDB" w:rsidP="00900BD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E713A1">
        <w:rPr>
          <w:b/>
          <w:sz w:val="24"/>
          <w:szCs w:val="22"/>
          <w:lang w:val="en-US"/>
        </w:rPr>
        <w:t>Thai Financial Reporting Standards (TFRSs) that have been issued but are not yet effective</w:t>
      </w:r>
    </w:p>
    <w:p w14:paraId="08D8BFB3" w14:textId="2CF66AD8" w:rsidR="00900BDB" w:rsidRPr="00227473" w:rsidRDefault="00900BDB" w:rsidP="00900BDB">
      <w:pPr>
        <w:pStyle w:val="BodyText"/>
        <w:spacing w:after="0" w:line="240" w:lineRule="auto"/>
        <w:jc w:val="thaiDistribute"/>
        <w:rPr>
          <w:b/>
          <w:bCs/>
          <w:sz w:val="24"/>
          <w:szCs w:val="24"/>
          <w:lang w:val="en-US"/>
        </w:rPr>
      </w:pP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CA93CE3" w14:textId="3702E785" w:rsidR="00796503" w:rsidRPr="00900BDB" w:rsidRDefault="00900BDB" w:rsidP="00900BDB">
      <w:pPr>
        <w:ind w:left="576"/>
        <w:jc w:val="thaiDistribute"/>
        <w:rPr>
          <w:rFonts w:cs="Times New Roman"/>
          <w:szCs w:val="22"/>
          <w:lang w:val="en-US" w:bidi="th-TH"/>
        </w:rPr>
      </w:pPr>
      <w:r w:rsidRPr="00436BD8">
        <w:rPr>
          <w:rFonts w:cs="Times New Roman"/>
          <w:szCs w:val="22"/>
        </w:rPr>
        <w:t>The Federation of Accounting Professions has revised TFRSs which are effective for accounting periods beginning on or after 1</w:t>
      </w:r>
      <w:r w:rsidRPr="00436BD8">
        <w:rPr>
          <w:rFonts w:cs="Times New Roman"/>
          <w:szCs w:val="22"/>
          <w:cs/>
        </w:rPr>
        <w:t xml:space="preserve"> </w:t>
      </w:r>
      <w:r w:rsidRPr="00436BD8">
        <w:rPr>
          <w:rFonts w:cs="Times New Roman"/>
          <w:szCs w:val="22"/>
        </w:rPr>
        <w:t>January 202</w:t>
      </w:r>
      <w:r>
        <w:rPr>
          <w:rFonts w:cs="Times New Roman"/>
          <w:szCs w:val="22"/>
        </w:rPr>
        <w:t>5</w:t>
      </w:r>
      <w:r w:rsidRPr="00436BD8">
        <w:rPr>
          <w:rFonts w:cs="Times New Roman"/>
          <w:szCs w:val="22"/>
          <w:cs/>
        </w:rPr>
        <w:t xml:space="preserve"> </w:t>
      </w:r>
      <w:r w:rsidRPr="00436BD8">
        <w:rPr>
          <w:rFonts w:cs="Times New Roman"/>
          <w:szCs w:val="22"/>
        </w:rPr>
        <w:t xml:space="preserve">and have not been adopted in the preparation of these </w:t>
      </w:r>
      <w:r>
        <w:rPr>
          <w:rFonts w:cs="Times New Roman"/>
          <w:szCs w:val="22"/>
        </w:rPr>
        <w:t xml:space="preserve">interim </w:t>
      </w:r>
      <w:r w:rsidRPr="00436BD8">
        <w:rPr>
          <w:rFonts w:cs="Times New Roman"/>
          <w:szCs w:val="22"/>
        </w:rPr>
        <w:t xml:space="preserve">financial statements because they are not yet effective. The </w:t>
      </w:r>
      <w:r>
        <w:rPr>
          <w:szCs w:val="28"/>
          <w:lang w:val="en-US" w:bidi="th-TH"/>
        </w:rPr>
        <w:t>Group</w:t>
      </w:r>
      <w:r w:rsidRPr="00436BD8">
        <w:rPr>
          <w:rFonts w:cs="Times New Roman"/>
          <w:szCs w:val="22"/>
        </w:rPr>
        <w:t xml:space="preserve"> has assessed the potential initial impact on the</w:t>
      </w:r>
      <w:r>
        <w:rPr>
          <w:rFonts w:cs="Times New Roman"/>
          <w:szCs w:val="22"/>
        </w:rPr>
        <w:t xml:space="preserve"> </w:t>
      </w:r>
      <w:r w:rsidRPr="00436BD8">
        <w:rPr>
          <w:rFonts w:cs="Times New Roman"/>
          <w:szCs w:val="22"/>
        </w:rPr>
        <w:t xml:space="preserve">financial statements of these revised TFRSs and expected that there will be no material impact on the financial statements in the </w:t>
      </w:r>
      <w:r>
        <w:rPr>
          <w:rFonts w:cs="Times New Roman"/>
          <w:szCs w:val="22"/>
        </w:rPr>
        <w:t>period</w:t>
      </w:r>
      <w:r w:rsidRPr="00436BD8">
        <w:rPr>
          <w:rFonts w:cs="Times New Roman"/>
          <w:szCs w:val="22"/>
        </w:rPr>
        <w:t xml:space="preserve"> of initial application. 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49219880" w14:textId="77777777" w:rsidR="00A57098" w:rsidRPr="002E2E4E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 w:val="24"/>
          <w:szCs w:val="24"/>
          <w:lang w:val="en-US"/>
        </w:rPr>
      </w:pPr>
    </w:p>
    <w:p w14:paraId="5848927B" w14:textId="77777777" w:rsidR="00A57098" w:rsidRPr="00BF0082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RPr="00BF0082" w:rsidSect="004E24F6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C4F2" w14:textId="77777777" w:rsidR="00C62450" w:rsidRDefault="00C62450">
      <w:r>
        <w:separator/>
      </w:r>
    </w:p>
  </w:endnote>
  <w:endnote w:type="continuationSeparator" w:id="0">
    <w:p w14:paraId="7367787E" w14:textId="77777777" w:rsidR="00C62450" w:rsidRDefault="00C6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FEC" w14:textId="77777777" w:rsidR="00B22D6C" w:rsidRDefault="00B22D6C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5FE2" w14:textId="77777777" w:rsidR="00B22D6C" w:rsidRDefault="00B22D6C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B22D6C" w:rsidRDefault="00B22D6C" w:rsidP="008C45BE">
    <w:pPr>
      <w:pStyle w:val="Footer"/>
      <w:ind w:right="360"/>
    </w:pPr>
  </w:p>
  <w:p w14:paraId="04B818F7" w14:textId="77777777" w:rsidR="00B22D6C" w:rsidRDefault="00B22D6C"/>
  <w:p w14:paraId="25A27A39" w14:textId="77777777" w:rsidR="00B22D6C" w:rsidRDefault="00B22D6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C8B2" w14:textId="77777777" w:rsidR="00B22D6C" w:rsidRPr="00E40049" w:rsidRDefault="00B22D6C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1762" w14:textId="6E426DA8" w:rsidR="00B22D6C" w:rsidRPr="005744FF" w:rsidRDefault="00B22D6C" w:rsidP="00766A77">
    <w:pPr>
      <w:pStyle w:val="Footer"/>
      <w:jc w:val="center"/>
      <w:rPr>
        <w:rFonts w:ascii="Angsana New"/>
        <w:sz w:val="26"/>
        <w:szCs w:val="26"/>
        <w:lang w:val="en-US" w:bidi="th-TH"/>
      </w:rPr>
    </w:pPr>
    <w:r>
      <w:rPr>
        <w:sz w:val="22"/>
        <w:szCs w:val="24"/>
        <w:lang w:val="en-US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9416" w14:textId="77777777" w:rsidR="00C62450" w:rsidRDefault="00C62450">
      <w:r>
        <w:separator/>
      </w:r>
    </w:p>
  </w:footnote>
  <w:footnote w:type="continuationSeparator" w:id="0">
    <w:p w14:paraId="08842C24" w14:textId="77777777" w:rsidR="00C62450" w:rsidRDefault="00C62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79C2" w14:textId="77777777" w:rsidR="00B22D6C" w:rsidRPr="00494920" w:rsidRDefault="00B22D6C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B22D6C" w:rsidRPr="005516ED" w:rsidRDefault="00B22D6C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586E20CD" w:rsidR="00B22D6C" w:rsidRDefault="00B22D6C" w:rsidP="003A089A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</w:t>
    </w:r>
    <w:r>
      <w:rPr>
        <w:b/>
        <w:bCs/>
        <w:sz w:val="24"/>
        <w:szCs w:val="24"/>
        <w:lang w:bidi="th-TH"/>
      </w:rPr>
      <w:t>4</w:t>
    </w:r>
    <w:r>
      <w:rPr>
        <w:b/>
        <w:bCs/>
        <w:sz w:val="24"/>
        <w:szCs w:val="24"/>
      </w:rPr>
      <w:t xml:space="preserve"> (Unaudited)</w:t>
    </w:r>
  </w:p>
  <w:p w14:paraId="2DB69E5E" w14:textId="77777777" w:rsidR="00B22D6C" w:rsidRDefault="00B22D6C">
    <w:pPr>
      <w:rPr>
        <w:sz w:val="24"/>
        <w:szCs w:val="24"/>
      </w:rPr>
    </w:pPr>
  </w:p>
  <w:p w14:paraId="51E65457" w14:textId="77777777" w:rsidR="00B22D6C" w:rsidRPr="00E93CE0" w:rsidRDefault="00B22D6C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1079" w14:textId="77777777" w:rsidR="00B22D6C" w:rsidRDefault="00B22D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C6B" w14:textId="77777777" w:rsidR="00B22D6C" w:rsidRPr="00E40049" w:rsidRDefault="00B22D6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B22D6C" w:rsidRPr="00494920" w:rsidRDefault="00B22D6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B22D6C" w:rsidRPr="005516ED" w:rsidRDefault="00B22D6C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72AE12D1" w:rsidR="00B22D6C" w:rsidRPr="002F7386" w:rsidRDefault="00B22D6C" w:rsidP="00EE4243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2024 (Unaudited)</w:t>
    </w:r>
  </w:p>
  <w:p w14:paraId="027E6222" w14:textId="77777777" w:rsidR="00B22D6C" w:rsidRDefault="00B22D6C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B22D6C" w:rsidRPr="008C45BE" w:rsidRDefault="00B22D6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B22D6C" w:rsidRPr="00E40049" w:rsidRDefault="00B22D6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B22D6C" w:rsidRPr="00494920" w:rsidRDefault="00B22D6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B22D6C" w:rsidRPr="005516ED" w:rsidRDefault="00B22D6C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7EC468B1" w:rsidR="00B22D6C" w:rsidRPr="002F7386" w:rsidRDefault="00B22D6C" w:rsidP="007B7FAC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2024 (Unaudited)</w:t>
    </w:r>
  </w:p>
  <w:p w14:paraId="5FC44B1B" w14:textId="77777777" w:rsidR="00B22D6C" w:rsidRPr="008C45BE" w:rsidRDefault="00B22D6C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B22D6C" w:rsidRPr="008C45BE" w:rsidRDefault="00B22D6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584024808">
    <w:abstractNumId w:val="1"/>
  </w:num>
  <w:num w:numId="2" w16cid:durableId="742486038">
    <w:abstractNumId w:val="0"/>
  </w:num>
  <w:num w:numId="3" w16cid:durableId="1656180548">
    <w:abstractNumId w:val="15"/>
  </w:num>
  <w:num w:numId="4" w16cid:durableId="342441134">
    <w:abstractNumId w:val="40"/>
  </w:num>
  <w:num w:numId="5" w16cid:durableId="719717497">
    <w:abstractNumId w:val="12"/>
  </w:num>
  <w:num w:numId="6" w16cid:durableId="1922400118">
    <w:abstractNumId w:val="43"/>
  </w:num>
  <w:num w:numId="7" w16cid:durableId="1328246281">
    <w:abstractNumId w:val="39"/>
  </w:num>
  <w:num w:numId="8" w16cid:durableId="242640145">
    <w:abstractNumId w:val="44"/>
  </w:num>
  <w:num w:numId="9" w16cid:durableId="1558737475">
    <w:abstractNumId w:val="7"/>
  </w:num>
  <w:num w:numId="10" w16cid:durableId="915014170">
    <w:abstractNumId w:val="16"/>
  </w:num>
  <w:num w:numId="11" w16cid:durableId="952446784">
    <w:abstractNumId w:val="24"/>
  </w:num>
  <w:num w:numId="12" w16cid:durableId="1250190122">
    <w:abstractNumId w:val="32"/>
  </w:num>
  <w:num w:numId="13" w16cid:durableId="1727413656">
    <w:abstractNumId w:val="4"/>
  </w:num>
  <w:num w:numId="14" w16cid:durableId="1041634730">
    <w:abstractNumId w:val="6"/>
  </w:num>
  <w:num w:numId="15" w16cid:durableId="615795848">
    <w:abstractNumId w:val="3"/>
  </w:num>
  <w:num w:numId="16" w16cid:durableId="370572667">
    <w:abstractNumId w:val="23"/>
  </w:num>
  <w:num w:numId="17" w16cid:durableId="1564410792">
    <w:abstractNumId w:val="37"/>
  </w:num>
  <w:num w:numId="18" w16cid:durableId="762842781">
    <w:abstractNumId w:val="45"/>
  </w:num>
  <w:num w:numId="19" w16cid:durableId="1940523620">
    <w:abstractNumId w:val="5"/>
  </w:num>
  <w:num w:numId="20" w16cid:durableId="332758579">
    <w:abstractNumId w:val="9"/>
  </w:num>
  <w:num w:numId="21" w16cid:durableId="16198860">
    <w:abstractNumId w:val="20"/>
  </w:num>
  <w:num w:numId="22" w16cid:durableId="1611930154">
    <w:abstractNumId w:val="18"/>
  </w:num>
  <w:num w:numId="23" w16cid:durableId="1734544767">
    <w:abstractNumId w:val="21"/>
  </w:num>
  <w:num w:numId="24" w16cid:durableId="1056272573">
    <w:abstractNumId w:val="36"/>
  </w:num>
  <w:num w:numId="25" w16cid:durableId="939920426">
    <w:abstractNumId w:val="26"/>
  </w:num>
  <w:num w:numId="26" w16cid:durableId="118380851">
    <w:abstractNumId w:val="13"/>
  </w:num>
  <w:num w:numId="27" w16cid:durableId="358550747">
    <w:abstractNumId w:val="30"/>
  </w:num>
  <w:num w:numId="28" w16cid:durableId="1056664063">
    <w:abstractNumId w:val="29"/>
  </w:num>
  <w:num w:numId="29" w16cid:durableId="171605356">
    <w:abstractNumId w:val="11"/>
  </w:num>
  <w:num w:numId="30" w16cid:durableId="1418475814">
    <w:abstractNumId w:val="41"/>
  </w:num>
  <w:num w:numId="31" w16cid:durableId="1154028896">
    <w:abstractNumId w:val="34"/>
  </w:num>
  <w:num w:numId="32" w16cid:durableId="248776736">
    <w:abstractNumId w:val="8"/>
  </w:num>
  <w:num w:numId="33" w16cid:durableId="858465789">
    <w:abstractNumId w:val="22"/>
  </w:num>
  <w:num w:numId="34" w16cid:durableId="1047991929">
    <w:abstractNumId w:val="2"/>
  </w:num>
  <w:num w:numId="35" w16cid:durableId="18550285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1476611">
    <w:abstractNumId w:val="17"/>
  </w:num>
  <w:num w:numId="37" w16cid:durableId="76364784">
    <w:abstractNumId w:val="10"/>
  </w:num>
  <w:num w:numId="38" w16cid:durableId="1746220444">
    <w:abstractNumId w:val="42"/>
  </w:num>
  <w:num w:numId="39" w16cid:durableId="919290026">
    <w:abstractNumId w:val="19"/>
  </w:num>
  <w:num w:numId="40" w16cid:durableId="1109542593">
    <w:abstractNumId w:val="25"/>
  </w:num>
  <w:num w:numId="41" w16cid:durableId="984625789">
    <w:abstractNumId w:val="14"/>
  </w:num>
  <w:num w:numId="42" w16cid:durableId="55207880">
    <w:abstractNumId w:val="27"/>
  </w:num>
  <w:num w:numId="43" w16cid:durableId="1081177961">
    <w:abstractNumId w:val="38"/>
  </w:num>
  <w:num w:numId="44" w16cid:durableId="1224754039">
    <w:abstractNumId w:val="35"/>
  </w:num>
  <w:num w:numId="45" w16cid:durableId="1003161968">
    <w:abstractNumId w:val="28"/>
  </w:num>
  <w:num w:numId="46" w16cid:durableId="128288109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1083258">
    <w:abstractNumId w:val="31"/>
  </w:num>
  <w:num w:numId="48" w16cid:durableId="127594075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6F67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711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042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A078-C980-409B-9FF1-3CEC255D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112</TotalTime>
  <Pages>1</Pages>
  <Words>1581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17</cp:revision>
  <cp:lastPrinted>2024-07-31T03:40:00Z</cp:lastPrinted>
  <dcterms:created xsi:type="dcterms:W3CDTF">2024-07-08T11:12:00Z</dcterms:created>
  <dcterms:modified xsi:type="dcterms:W3CDTF">2024-11-04T07:39:00Z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