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316A" w14:textId="20366257" w:rsidR="00644987" w:rsidRPr="00B10056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B1005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1005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1005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B10056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FF62196" w14:textId="49629B2F" w:rsidR="003B3989" w:rsidRPr="00F21BE3" w:rsidRDefault="00511D34" w:rsidP="00F21BE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>เกณฑ์การจัดทำงบการเงินระหว่างกาล</w:t>
      </w:r>
    </w:p>
    <w:p w14:paraId="06D0906E" w14:textId="60936614" w:rsidR="00644987" w:rsidRPr="00B10056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10056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</w:p>
    <w:p w14:paraId="5F9A382E" w14:textId="3451A621" w:rsidR="00511D34" w:rsidRPr="00B10056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0A417A45" w14:textId="7A13AB29" w:rsidR="007D1CDE" w:rsidRPr="00B10056" w:rsidRDefault="007D1CD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340105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="00340105" w:rsidRPr="00B10056">
        <w:rPr>
          <w:rFonts w:ascii="Angsana New" w:hAnsi="Angsana New"/>
          <w:sz w:val="30"/>
          <w:szCs w:val="30"/>
        </w:rPr>
        <w:t xml:space="preserve">/ </w:t>
      </w:r>
      <w:r w:rsidR="00340105" w:rsidRPr="00B10056">
        <w:rPr>
          <w:rFonts w:ascii="Angsana New" w:hAnsi="Angsana New" w:hint="cs"/>
          <w:sz w:val="30"/>
          <w:szCs w:val="30"/>
          <w:cs/>
          <w:lang w:eastAsia="ja-JP"/>
        </w:rPr>
        <w:t>สินทรัพย์สิทธิการใช้</w:t>
      </w:r>
    </w:p>
    <w:p w14:paraId="0CFC6649" w14:textId="77777777" w:rsidR="007F4F4E" w:rsidRPr="00B10056" w:rsidRDefault="007F4F4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799C56EC" w14:textId="07D9C2CC" w:rsidR="005A2338" w:rsidRDefault="00315926" w:rsidP="009B663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4812B0E6" w14:textId="5EB063BC" w:rsidR="003B5D1D" w:rsidRPr="003460C5" w:rsidRDefault="003B5D1D" w:rsidP="009B663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3460C5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1772E3EF" w14:textId="77777777" w:rsidR="0036488F" w:rsidRPr="00B10056" w:rsidRDefault="003A4FE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6DBB0065" w14:textId="77777777" w:rsidR="003A4FEE" w:rsidRPr="00B10056" w:rsidRDefault="003A4FE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7C163A32" w14:textId="7277C1B0" w:rsidR="00FE2AD8" w:rsidRPr="006A0CFB" w:rsidRDefault="003A4FEE" w:rsidP="006A0CF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81DD27E" w14:textId="77777777" w:rsidR="00FE2AD8" w:rsidRPr="00B10056" w:rsidRDefault="00FE2AD8" w:rsidP="00FE2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04CF5584" w14:textId="77777777" w:rsidR="00AA43CA" w:rsidRPr="00B10056" w:rsidRDefault="00AA43CA" w:rsidP="00AA4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F80668F" w14:textId="77777777" w:rsidR="00EF3C33" w:rsidRPr="00B10056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B10056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53754AE" w14:textId="77777777" w:rsidR="00523E37" w:rsidRPr="00B10056" w:rsidRDefault="0064498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br w:type="page"/>
      </w:r>
      <w:r w:rsidR="00523E37" w:rsidRPr="00B1005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23E37" w:rsidRPr="00B10056">
        <w:rPr>
          <w:rFonts w:ascii="Angsana New" w:hAnsi="Angsana New" w:hint="cs"/>
          <w:sz w:val="30"/>
          <w:szCs w:val="30"/>
          <w:cs/>
        </w:rPr>
        <w:t>ระหว่างกาล</w:t>
      </w:r>
      <w:r w:rsidR="00523E37" w:rsidRPr="00B10056">
        <w:rPr>
          <w:rFonts w:ascii="Angsana New" w:hAnsi="Angsana New"/>
          <w:sz w:val="30"/>
          <w:szCs w:val="30"/>
          <w:cs/>
        </w:rPr>
        <w:t>นี้</w:t>
      </w:r>
    </w:p>
    <w:p w14:paraId="66B89636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79153" w14:textId="35031DBC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52F7F" w:rsidRPr="00B10056">
        <w:rPr>
          <w:rFonts w:ascii="Angsana New" w:hAnsi="Angsana New"/>
          <w:sz w:val="30"/>
          <w:szCs w:val="30"/>
        </w:rPr>
        <w:t xml:space="preserve"> </w:t>
      </w:r>
      <w:r w:rsidR="00F51766">
        <w:rPr>
          <w:rFonts w:ascii="Angsana New" w:hAnsi="Angsana New"/>
          <w:sz w:val="30"/>
          <w:szCs w:val="30"/>
          <w:lang w:eastAsia="ja-JP"/>
        </w:rPr>
        <w:t>13</w:t>
      </w:r>
      <w:r w:rsidR="005E6D0E" w:rsidRPr="00B10056">
        <w:rPr>
          <w:rFonts w:ascii="Angsana New" w:hAnsi="Angsana New"/>
          <w:sz w:val="30"/>
          <w:szCs w:val="30"/>
          <w:lang w:eastAsia="ja-JP"/>
        </w:rPr>
        <w:t xml:space="preserve"> </w:t>
      </w:r>
      <w:r w:rsidR="00581666">
        <w:rPr>
          <w:rFonts w:ascii="Angsana New" w:hAnsi="Angsana New" w:hint="cs"/>
          <w:sz w:val="30"/>
          <w:szCs w:val="30"/>
          <w:cs/>
          <w:lang w:eastAsia="ja-JP"/>
        </w:rPr>
        <w:t>พฤศจิกายน</w:t>
      </w:r>
      <w:r w:rsidR="00CD0A6C" w:rsidRPr="00B10056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Pr="00B10056">
        <w:rPr>
          <w:rFonts w:ascii="Angsana New" w:hAnsi="Angsana New"/>
          <w:sz w:val="30"/>
          <w:szCs w:val="30"/>
          <w:lang w:eastAsia="ja-JP"/>
        </w:rPr>
        <w:t>25</w:t>
      </w:r>
      <w:r w:rsidR="00594B5E" w:rsidRPr="00B10056">
        <w:rPr>
          <w:rFonts w:ascii="Angsana New" w:hAnsi="Angsana New" w:hint="cs"/>
          <w:sz w:val="30"/>
          <w:szCs w:val="30"/>
          <w:lang w:eastAsia="ja-JP"/>
        </w:rPr>
        <w:t>6</w:t>
      </w:r>
      <w:r w:rsidR="000B7722" w:rsidRPr="00B10056">
        <w:rPr>
          <w:rFonts w:ascii="Angsana New" w:hAnsi="Angsana New"/>
          <w:sz w:val="30"/>
          <w:szCs w:val="30"/>
          <w:lang w:eastAsia="ja-JP"/>
        </w:rPr>
        <w:t>7</w:t>
      </w:r>
      <w:r w:rsidRPr="00B10056">
        <w:rPr>
          <w:rFonts w:ascii="Angsana New" w:hAnsi="Angsana New"/>
          <w:sz w:val="30"/>
          <w:szCs w:val="30"/>
        </w:rPr>
        <w:t xml:space="preserve"> </w:t>
      </w:r>
    </w:p>
    <w:p w14:paraId="680C321B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EB205C" w14:textId="77777777" w:rsidR="00523E37" w:rsidRPr="00B10056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75452822" w14:textId="77777777" w:rsidR="00523E37" w:rsidRPr="00B10056" w:rsidRDefault="00523E37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0E91672" w14:textId="7D31994B" w:rsidR="001227FF" w:rsidRPr="00B10056" w:rsidRDefault="001227FF" w:rsidP="00834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10056">
        <w:rPr>
          <w:rFonts w:asciiTheme="majorBidi" w:hAnsiTheme="majorBidi" w:cstheme="majorBidi"/>
          <w:sz w:val="30"/>
          <w:szCs w:val="30"/>
        </w:rPr>
        <w:t xml:space="preserve">34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</w:t>
      </w:r>
      <w:r w:rsidR="00834B8F" w:rsidRPr="00B10056">
        <w:rPr>
          <w:rFonts w:asciiTheme="majorBidi" w:hAnsiTheme="majorBidi" w:cstheme="majorBidi"/>
          <w:sz w:val="30"/>
          <w:szCs w:val="30"/>
          <w:cs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>บัญช</w:t>
      </w:r>
      <w:r w:rsidR="00834B8F" w:rsidRPr="00B10056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B10056">
        <w:rPr>
          <w:rFonts w:asciiTheme="majorBidi" w:hAnsiTheme="majorBidi" w:cstheme="majorBidi"/>
          <w:sz w:val="30"/>
          <w:szCs w:val="30"/>
          <w:cs/>
        </w:rPr>
        <w:t>ฯ</w:t>
      </w:r>
      <w:r w:rsidRPr="00B10056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br/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0B7722" w:rsidRPr="00B10056">
        <w:rPr>
          <w:rFonts w:asciiTheme="majorBidi" w:eastAsia="Times New Roman" w:hAnsiTheme="majorBidi" w:cstheme="majorBidi"/>
          <w:sz w:val="30"/>
          <w:szCs w:val="30"/>
        </w:rPr>
        <w:t>6</w:t>
      </w:r>
    </w:p>
    <w:p w14:paraId="090EBAAE" w14:textId="70B6A57C" w:rsidR="001227FF" w:rsidRPr="00B10056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51C5F96" w14:textId="6F218387" w:rsidR="001227FF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10056">
        <w:rPr>
          <w:rFonts w:asciiTheme="majorBidi" w:hAnsiTheme="majorBidi" w:cstheme="majorBidi"/>
          <w:sz w:val="30"/>
          <w:szCs w:val="30"/>
        </w:rPr>
        <w:t xml:space="preserve">31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B7722" w:rsidRPr="00B10056">
        <w:rPr>
          <w:rFonts w:asciiTheme="majorBidi" w:hAnsiTheme="majorBidi" w:cstheme="majorBidi"/>
          <w:sz w:val="30"/>
          <w:szCs w:val="30"/>
        </w:rPr>
        <w:t>2566</w:t>
      </w:r>
    </w:p>
    <w:p w14:paraId="7710A663" w14:textId="77777777" w:rsidR="00297B6C" w:rsidRPr="00297B6C" w:rsidRDefault="00297B6C" w:rsidP="00523E37">
      <w:pPr>
        <w:rPr>
          <w:rFonts w:ascii="Angsana New" w:hAnsi="Angsana New"/>
          <w:sz w:val="24"/>
          <w:szCs w:val="24"/>
          <w:lang w:eastAsia="x-none"/>
        </w:rPr>
      </w:pPr>
    </w:p>
    <w:p w14:paraId="343BF54A" w14:textId="77777777" w:rsidR="00523E37" w:rsidRPr="00B10056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</w:t>
      </w:r>
    </w:p>
    <w:p w14:paraId="7B3DEE32" w14:textId="77777777" w:rsidR="00523E37" w:rsidRPr="00B10056" w:rsidRDefault="00523E37" w:rsidP="00523E37">
      <w:pPr>
        <w:rPr>
          <w:sz w:val="24"/>
          <w:szCs w:val="24"/>
          <w:cs/>
          <w:lang w:val="x-none" w:eastAsia="x-none"/>
        </w:rPr>
      </w:pPr>
    </w:p>
    <w:p w14:paraId="4FF311D3" w14:textId="359C75B1" w:rsidR="00D02EA0" w:rsidRPr="00B10056" w:rsidRDefault="002809DB" w:rsidP="00D02E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="00D02EA0" w:rsidRPr="00B10056">
        <w:rPr>
          <w:rFonts w:ascii="Angsana New" w:hAnsi="Angsana New" w:hint="cs"/>
          <w:sz w:val="30"/>
          <w:szCs w:val="30"/>
          <w:cs/>
        </w:rPr>
        <w:t>ไม่</w:t>
      </w:r>
      <w:r w:rsidRPr="00B10056">
        <w:rPr>
          <w:rFonts w:ascii="Angsana New" w:hAnsi="Angsana New" w:hint="cs"/>
          <w:sz w:val="30"/>
          <w:szCs w:val="30"/>
          <w:cs/>
        </w:rPr>
        <w:t>มีการเปลี่ยนแปลงอย่างมีสาระสำคัญ</w:t>
      </w:r>
      <w:r w:rsidR="00C72E08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 xml:space="preserve">จากงบการเงินสำหรับปีสิ้นสุดวันที่ </w:t>
      </w:r>
      <w:r w:rsidRPr="00B10056">
        <w:rPr>
          <w:rFonts w:ascii="Angsana New" w:hAnsi="Angsana New"/>
          <w:sz w:val="30"/>
          <w:szCs w:val="30"/>
        </w:rPr>
        <w:t xml:space="preserve">31 </w:t>
      </w:r>
      <w:r w:rsidRPr="00B1005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sz w:val="30"/>
          <w:szCs w:val="30"/>
        </w:rPr>
        <w:t>256</w:t>
      </w:r>
      <w:r w:rsidR="000B7722" w:rsidRPr="00B10056">
        <w:rPr>
          <w:rFonts w:ascii="Angsana New" w:hAnsi="Angsana New"/>
          <w:sz w:val="30"/>
          <w:szCs w:val="30"/>
        </w:rPr>
        <w:t>6</w:t>
      </w:r>
      <w:r w:rsidR="00CA7F37" w:rsidRPr="00B10056">
        <w:rPr>
          <w:rFonts w:ascii="Angsana New" w:hAnsi="Angsana New"/>
          <w:sz w:val="30"/>
          <w:szCs w:val="30"/>
        </w:rPr>
        <w:t xml:space="preserve"> </w:t>
      </w:r>
    </w:p>
    <w:p w14:paraId="039B3519" w14:textId="02FC21B1" w:rsidR="008E6C25" w:rsidRPr="00B10056" w:rsidRDefault="008E6C25" w:rsidP="00C075E3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106"/>
        <w:gridCol w:w="264"/>
        <w:gridCol w:w="1105"/>
        <w:gridCol w:w="265"/>
        <w:gridCol w:w="1079"/>
        <w:gridCol w:w="261"/>
        <w:gridCol w:w="1101"/>
      </w:tblGrid>
      <w:tr w:rsidR="00840898" w:rsidRPr="00B10056" w14:paraId="7133B97B" w14:textId="77777777" w:rsidTr="008762A2">
        <w:trPr>
          <w:tblHeader/>
        </w:trPr>
        <w:tc>
          <w:tcPr>
            <w:tcW w:w="2219" w:type="pct"/>
          </w:tcPr>
          <w:p w14:paraId="28C8C643" w14:textId="77777777" w:rsidR="00840898" w:rsidRPr="00B10056" w:rsidRDefault="00840898" w:rsidP="008762A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9" w:type="pct"/>
            <w:gridSpan w:val="3"/>
          </w:tcPr>
          <w:p w14:paraId="396AC18C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</w:tcPr>
          <w:p w14:paraId="4F8FDD18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5D21B543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5D1D" w:rsidRPr="00B10056" w14:paraId="18A06DE6" w14:textId="77777777" w:rsidTr="008762A2">
        <w:trPr>
          <w:tblHeader/>
        </w:trPr>
        <w:tc>
          <w:tcPr>
            <w:tcW w:w="2219" w:type="pct"/>
          </w:tcPr>
          <w:p w14:paraId="685FA455" w14:textId="500FAB44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816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16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4" w:type="pct"/>
            <w:shd w:val="clear" w:color="auto" w:fill="auto"/>
          </w:tcPr>
          <w:p w14:paraId="38304C70" w14:textId="486D6339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  <w:shd w:val="clear" w:color="auto" w:fill="auto"/>
          </w:tcPr>
          <w:p w14:paraId="2FF12C52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23E1224" w14:textId="49327482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  <w:shd w:val="clear" w:color="auto" w:fill="auto"/>
          </w:tcPr>
          <w:p w14:paraId="324ACC71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91CAF6" w14:textId="7AC3050C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  <w:shd w:val="clear" w:color="auto" w:fill="auto"/>
          </w:tcPr>
          <w:p w14:paraId="46243D3F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74E79B8" w14:textId="00D97439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40898" w:rsidRPr="00B10056" w14:paraId="4B00C0DA" w14:textId="77777777" w:rsidTr="008762A2">
        <w:trPr>
          <w:tblHeader/>
        </w:trPr>
        <w:tc>
          <w:tcPr>
            <w:tcW w:w="2219" w:type="pct"/>
          </w:tcPr>
          <w:p w14:paraId="5DA4D350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174B9E33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0898" w:rsidRPr="00B10056" w14:paraId="2D111A97" w14:textId="77777777" w:rsidTr="008762A2">
        <w:trPr>
          <w:trHeight w:val="87"/>
        </w:trPr>
        <w:tc>
          <w:tcPr>
            <w:tcW w:w="2219" w:type="pct"/>
          </w:tcPr>
          <w:p w14:paraId="76F3391E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6BE33080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C8A167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E4AC7A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BB9D022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272A675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368A4F5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8D054D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1666" w:rsidRPr="00B10056" w14:paraId="17F2C716" w14:textId="77777777" w:rsidTr="008762A2">
        <w:tc>
          <w:tcPr>
            <w:tcW w:w="2219" w:type="pct"/>
          </w:tcPr>
          <w:p w14:paraId="0435CE81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1F3FCE75" w14:textId="5E5647AD" w:rsidR="00581666" w:rsidRPr="00B10056" w:rsidRDefault="00F517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DE01CB1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B9A95D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A32063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71E5A5E" w14:textId="1C2E8C72" w:rsidR="00581666" w:rsidRPr="00B10056" w:rsidRDefault="00900F5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10,118</w:t>
            </w:r>
          </w:p>
        </w:tc>
        <w:tc>
          <w:tcPr>
            <w:tcW w:w="140" w:type="pct"/>
          </w:tcPr>
          <w:p w14:paraId="627DB145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069E47" w14:textId="092DAB16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4,154</w:t>
            </w:r>
          </w:p>
        </w:tc>
      </w:tr>
      <w:tr w:rsidR="00581666" w:rsidRPr="00B10056" w14:paraId="52F4C622" w14:textId="77777777" w:rsidTr="008762A2">
        <w:tc>
          <w:tcPr>
            <w:tcW w:w="2219" w:type="pct"/>
          </w:tcPr>
          <w:p w14:paraId="57CC60CC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56AA48BA" w14:textId="2F089B47" w:rsidR="00581666" w:rsidRPr="00B10056" w:rsidRDefault="00F517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DB4E082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15CC5D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4E16A2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C6E84C" w14:textId="77A7D02E" w:rsidR="00581666" w:rsidRPr="00B10056" w:rsidRDefault="00EA2C09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584,165</w:t>
            </w:r>
          </w:p>
        </w:tc>
        <w:tc>
          <w:tcPr>
            <w:tcW w:w="140" w:type="pct"/>
          </w:tcPr>
          <w:p w14:paraId="51CA5BDD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331D38" w14:textId="38091E8B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646,563</w:t>
            </w:r>
          </w:p>
        </w:tc>
      </w:tr>
      <w:tr w:rsidR="00581666" w:rsidRPr="00B10056" w14:paraId="79274FF7" w14:textId="77777777" w:rsidTr="008762A2">
        <w:tc>
          <w:tcPr>
            <w:tcW w:w="2219" w:type="pct"/>
          </w:tcPr>
          <w:p w14:paraId="1361E98F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" w:type="pct"/>
          </w:tcPr>
          <w:p w14:paraId="2E49D94F" w14:textId="7839CE0D" w:rsidR="00581666" w:rsidRPr="00B10056" w:rsidRDefault="00F517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22274AD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EE30DE7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79936D3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D929AC" w14:textId="1B53D065" w:rsidR="00581666" w:rsidRPr="00B10056" w:rsidRDefault="00EA2C09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1,570</w:t>
            </w:r>
          </w:p>
        </w:tc>
        <w:tc>
          <w:tcPr>
            <w:tcW w:w="140" w:type="pct"/>
          </w:tcPr>
          <w:p w14:paraId="35209057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4E1FD0" w14:textId="50E59323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1,645</w:t>
            </w:r>
          </w:p>
        </w:tc>
      </w:tr>
      <w:tr w:rsidR="00581666" w:rsidRPr="00B10056" w14:paraId="363932F8" w14:textId="77777777" w:rsidTr="008762A2">
        <w:tc>
          <w:tcPr>
            <w:tcW w:w="2219" w:type="pct"/>
          </w:tcPr>
          <w:p w14:paraId="7433BC06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594" w:type="pct"/>
          </w:tcPr>
          <w:p w14:paraId="7FC137C6" w14:textId="5CA2D211" w:rsidR="00581666" w:rsidRPr="00B10056" w:rsidRDefault="00F517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85A20A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BA61DE4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ED59FE0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4632B5E" w14:textId="0298A471" w:rsidR="00581666" w:rsidRPr="00B10056" w:rsidRDefault="00801020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8,665</w:t>
            </w:r>
          </w:p>
        </w:tc>
        <w:tc>
          <w:tcPr>
            <w:tcW w:w="140" w:type="pct"/>
          </w:tcPr>
          <w:p w14:paraId="0B838A92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67B936" w14:textId="124A7AFD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12,506</w:t>
            </w:r>
          </w:p>
        </w:tc>
      </w:tr>
      <w:tr w:rsidR="00581666" w:rsidRPr="00B10056" w14:paraId="70FC157E" w14:textId="77777777" w:rsidTr="008762A2">
        <w:tc>
          <w:tcPr>
            <w:tcW w:w="2219" w:type="pct"/>
          </w:tcPr>
          <w:p w14:paraId="5A203D4F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1DCEEF8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3C86FD2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B7688F5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D70E549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F1909E4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E9D7115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907F2D7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1666" w:rsidRPr="00B10056" w14:paraId="53AB3226" w14:textId="77777777" w:rsidTr="008762A2">
        <w:tc>
          <w:tcPr>
            <w:tcW w:w="2219" w:type="pct"/>
          </w:tcPr>
          <w:p w14:paraId="307D14E1" w14:textId="3462C831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94" w:type="pct"/>
          </w:tcPr>
          <w:p w14:paraId="4996CBFC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1C70FE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279013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FCEED89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7B894B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E4EEB12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49CEFE0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1666" w:rsidRPr="00B10056" w14:paraId="0704F734" w14:textId="77777777" w:rsidTr="008762A2">
        <w:tc>
          <w:tcPr>
            <w:tcW w:w="2219" w:type="pct"/>
          </w:tcPr>
          <w:p w14:paraId="4B653294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594" w:type="pct"/>
          </w:tcPr>
          <w:p w14:paraId="0452337B" w14:textId="4CE0CEAD" w:rsidR="00581666" w:rsidRPr="00B10056" w:rsidRDefault="00F517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8DB5BF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78245D7" w14:textId="0FCEF036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BE20B3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F93377" w14:textId="4C53E3B1" w:rsidR="00581666" w:rsidRPr="00B10056" w:rsidRDefault="00801020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  <w:tc>
          <w:tcPr>
            <w:tcW w:w="140" w:type="pct"/>
          </w:tcPr>
          <w:p w14:paraId="5E383E29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EB5943F" w14:textId="1827AB98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1,305</w:t>
            </w:r>
          </w:p>
        </w:tc>
      </w:tr>
      <w:tr w:rsidR="00581666" w:rsidRPr="00B10056" w14:paraId="1AB6F6BE" w14:textId="77777777" w:rsidTr="008762A2">
        <w:tc>
          <w:tcPr>
            <w:tcW w:w="2219" w:type="pct"/>
          </w:tcPr>
          <w:p w14:paraId="271C36D6" w14:textId="4E16B739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94" w:type="pct"/>
          </w:tcPr>
          <w:p w14:paraId="007084F1" w14:textId="6765A899" w:rsidR="00581666" w:rsidRDefault="00F517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7A8B2D1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DE0EEA5" w14:textId="3E0B9FE2" w:rsidR="00581666" w:rsidRPr="00046B9C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92FF28D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F78F76C" w14:textId="4025A54A" w:rsidR="00581666" w:rsidRDefault="00E30440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2,271</w:t>
            </w:r>
          </w:p>
        </w:tc>
        <w:tc>
          <w:tcPr>
            <w:tcW w:w="140" w:type="pct"/>
          </w:tcPr>
          <w:p w14:paraId="7EB8A8CC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D308DA7" w14:textId="2037A51C" w:rsidR="00581666" w:rsidRPr="00046B9C" w:rsidRDefault="00D1666C" w:rsidP="00D16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1,574</w:t>
            </w:r>
          </w:p>
        </w:tc>
      </w:tr>
      <w:tr w:rsidR="00581666" w:rsidRPr="00B10056" w14:paraId="4C792654" w14:textId="77777777" w:rsidTr="008762A2">
        <w:tc>
          <w:tcPr>
            <w:tcW w:w="2219" w:type="pct"/>
          </w:tcPr>
          <w:p w14:paraId="648C2FD9" w14:textId="4CA6DDFC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94" w:type="pct"/>
          </w:tcPr>
          <w:p w14:paraId="71148D3E" w14:textId="4201E90C" w:rsidR="00581666" w:rsidRPr="00B10056" w:rsidRDefault="00F517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7B7591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75A00D5" w14:textId="4B10FADF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DEDE53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B03BBB1" w14:textId="2B67D549" w:rsidR="00581666" w:rsidRPr="00B10056" w:rsidRDefault="00801020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6,425</w:t>
            </w:r>
          </w:p>
        </w:tc>
        <w:tc>
          <w:tcPr>
            <w:tcW w:w="140" w:type="pct"/>
          </w:tcPr>
          <w:p w14:paraId="19444F38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C9FE09F" w14:textId="2731FD9C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6,634</w:t>
            </w:r>
          </w:p>
        </w:tc>
      </w:tr>
      <w:tr w:rsidR="00581666" w:rsidRPr="00B10056" w14:paraId="4A1DE38E" w14:textId="77777777" w:rsidTr="008762A2">
        <w:tc>
          <w:tcPr>
            <w:tcW w:w="2219" w:type="pct"/>
          </w:tcPr>
          <w:p w14:paraId="5EC03403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E984C95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3BE9C6A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834F65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289BB12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DA722A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F5A79D2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00287C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1666" w:rsidRPr="00B10056" w14:paraId="5F2A05C0" w14:textId="77777777" w:rsidTr="008762A2">
        <w:tc>
          <w:tcPr>
            <w:tcW w:w="2219" w:type="pct"/>
          </w:tcPr>
          <w:p w14:paraId="77AF9580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26074451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D491CB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EA05B2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E93555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AFFC82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776E004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67CDCA8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1666" w:rsidRPr="00B10056" w14:paraId="1E993BC6" w14:textId="77777777" w:rsidTr="008762A2">
        <w:tc>
          <w:tcPr>
            <w:tcW w:w="2219" w:type="pct"/>
          </w:tcPr>
          <w:p w14:paraId="6A2B8617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22C41D6A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8A9250D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BFF50BE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C96DE1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6891719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447E310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4DEB380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1666" w:rsidRPr="00B10056" w14:paraId="57A7E34A" w14:textId="77777777" w:rsidTr="008762A2">
        <w:tc>
          <w:tcPr>
            <w:tcW w:w="2219" w:type="pct"/>
          </w:tcPr>
          <w:p w14:paraId="7796E196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72591C58" w14:textId="2A973D41" w:rsidR="00581666" w:rsidRPr="00B10056" w:rsidRDefault="00315817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34,247</w:t>
            </w:r>
          </w:p>
        </w:tc>
        <w:tc>
          <w:tcPr>
            <w:tcW w:w="142" w:type="pct"/>
          </w:tcPr>
          <w:p w14:paraId="5FA148B0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6E775B" w14:textId="789F829C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33,603</w:t>
            </w:r>
          </w:p>
        </w:tc>
        <w:tc>
          <w:tcPr>
            <w:tcW w:w="142" w:type="pct"/>
          </w:tcPr>
          <w:p w14:paraId="2DE5BBB8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5F5DA1" w14:textId="13BD3608" w:rsidR="00581666" w:rsidRPr="00B10056" w:rsidRDefault="00E30440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27,081</w:t>
            </w:r>
          </w:p>
        </w:tc>
        <w:tc>
          <w:tcPr>
            <w:tcW w:w="140" w:type="pct"/>
          </w:tcPr>
          <w:p w14:paraId="2297D6E3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61B7D6F" w14:textId="02EE804B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23,885</w:t>
            </w:r>
          </w:p>
        </w:tc>
      </w:tr>
      <w:tr w:rsidR="00581666" w:rsidRPr="00B10056" w14:paraId="3D01324D" w14:textId="77777777" w:rsidTr="008762A2">
        <w:trPr>
          <w:trHeight w:val="254"/>
        </w:trPr>
        <w:tc>
          <w:tcPr>
            <w:tcW w:w="2219" w:type="pct"/>
          </w:tcPr>
          <w:p w14:paraId="5EC77129" w14:textId="77777777" w:rsidR="00581666" w:rsidRPr="00B10056" w:rsidRDefault="00581666" w:rsidP="005816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</w:tcPr>
          <w:p w14:paraId="244D2596" w14:textId="4A570C64" w:rsidR="00581666" w:rsidRPr="00B10056" w:rsidRDefault="00315817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1,073</w:t>
            </w:r>
          </w:p>
        </w:tc>
        <w:tc>
          <w:tcPr>
            <w:tcW w:w="142" w:type="pct"/>
          </w:tcPr>
          <w:p w14:paraId="3EA7B05A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2543C3" w14:textId="1A628812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1,097</w:t>
            </w:r>
          </w:p>
        </w:tc>
        <w:tc>
          <w:tcPr>
            <w:tcW w:w="142" w:type="pct"/>
          </w:tcPr>
          <w:p w14:paraId="2AA56C3A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735C57D" w14:textId="4DBBC3CE" w:rsidR="00581666" w:rsidRPr="00B10056" w:rsidRDefault="00E30440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140" w:type="pct"/>
          </w:tcPr>
          <w:p w14:paraId="54E60CC6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884E2E5" w14:textId="12BC6CE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819</w:t>
            </w:r>
          </w:p>
        </w:tc>
      </w:tr>
      <w:tr w:rsidR="00581666" w:rsidRPr="00B10056" w14:paraId="3480DAE3" w14:textId="77777777" w:rsidTr="008762A2">
        <w:tc>
          <w:tcPr>
            <w:tcW w:w="2219" w:type="pct"/>
          </w:tcPr>
          <w:p w14:paraId="71F375E8" w14:textId="77777777" w:rsidR="00581666" w:rsidRPr="00B10056" w:rsidRDefault="00581666" w:rsidP="005816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3FF3F7E" w14:textId="06D810AA" w:rsidR="00581666" w:rsidRPr="00B10056" w:rsidRDefault="00315817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35,320</w:t>
            </w:r>
          </w:p>
        </w:tc>
        <w:tc>
          <w:tcPr>
            <w:tcW w:w="142" w:type="pct"/>
          </w:tcPr>
          <w:p w14:paraId="12338225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D146FD9" w14:textId="510AD582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34,700</w:t>
            </w:r>
          </w:p>
        </w:tc>
        <w:tc>
          <w:tcPr>
            <w:tcW w:w="142" w:type="pct"/>
          </w:tcPr>
          <w:p w14:paraId="7413D0B0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739EF9E" w14:textId="6E880C79" w:rsidR="00581666" w:rsidRPr="00B10056" w:rsidRDefault="00E30440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27,846</w:t>
            </w:r>
          </w:p>
        </w:tc>
        <w:tc>
          <w:tcPr>
            <w:tcW w:w="140" w:type="pct"/>
          </w:tcPr>
          <w:p w14:paraId="44AA47A8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38BC7E7" w14:textId="61AAA17A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24,704</w:t>
            </w:r>
          </w:p>
        </w:tc>
      </w:tr>
    </w:tbl>
    <w:p w14:paraId="1A70CBDF" w14:textId="77777777" w:rsidR="00297B6C" w:rsidRDefault="00297B6C" w:rsidP="00F21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370C8D20" w14:textId="0CD8E927" w:rsidR="00523E37" w:rsidRDefault="00523E37" w:rsidP="00297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ยอดคงเหลือกับ</w:t>
      </w:r>
      <w:r w:rsidRPr="00B10056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B1005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B1102" w:rsidRPr="00B10056">
        <w:rPr>
          <w:rFonts w:ascii="Angsana New" w:hAnsi="Angsana New"/>
          <w:sz w:val="30"/>
          <w:szCs w:val="30"/>
        </w:rPr>
        <w:t>3</w:t>
      </w:r>
      <w:r w:rsidR="003B5D1D">
        <w:rPr>
          <w:rFonts w:ascii="Angsana New" w:hAnsi="Angsana New"/>
          <w:sz w:val="30"/>
          <w:szCs w:val="30"/>
        </w:rPr>
        <w:t>0</w:t>
      </w:r>
      <w:r w:rsidR="00AB1102" w:rsidRPr="00B10056">
        <w:rPr>
          <w:rFonts w:ascii="Angsana New" w:hAnsi="Angsana New"/>
          <w:sz w:val="30"/>
          <w:szCs w:val="30"/>
        </w:rPr>
        <w:t xml:space="preserve"> </w:t>
      </w:r>
      <w:r w:rsidR="00581666">
        <w:rPr>
          <w:rFonts w:ascii="Angsana New" w:hAnsi="Angsana New" w:hint="cs"/>
          <w:sz w:val="30"/>
          <w:szCs w:val="30"/>
          <w:cs/>
        </w:rPr>
        <w:t>กันยายน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</w:t>
      </w:r>
      <w:r w:rsidR="00594B5E" w:rsidRPr="00B10056">
        <w:rPr>
          <w:rFonts w:ascii="Angsana New" w:hAnsi="Angsana New" w:hint="cs"/>
          <w:sz w:val="30"/>
          <w:szCs w:val="30"/>
        </w:rPr>
        <w:t>67</w:t>
      </w:r>
      <w:r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 xml:space="preserve">และ </w:t>
      </w:r>
      <w:r w:rsidRPr="00B10056">
        <w:rPr>
          <w:rFonts w:ascii="Angsana New" w:hAnsi="Angsana New"/>
          <w:sz w:val="30"/>
          <w:szCs w:val="30"/>
        </w:rPr>
        <w:t xml:space="preserve">31 </w:t>
      </w:r>
      <w:r w:rsidRPr="00B1005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sz w:val="30"/>
          <w:szCs w:val="30"/>
        </w:rPr>
        <w:t>25</w:t>
      </w:r>
      <w:r w:rsidR="00594B5E" w:rsidRPr="00B10056">
        <w:rPr>
          <w:rFonts w:ascii="Angsana New" w:hAnsi="Angsana New" w:hint="cs"/>
          <w:sz w:val="30"/>
          <w:szCs w:val="30"/>
        </w:rPr>
        <w:t>66</w:t>
      </w:r>
      <w:r w:rsidRPr="00B1005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9B81E05" w14:textId="77777777" w:rsidR="003B3989" w:rsidRPr="00297B6C" w:rsidRDefault="003B3989" w:rsidP="00297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8"/>
        <w:gridCol w:w="1161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523E37" w:rsidRPr="00B10056" w14:paraId="5BB6894F" w14:textId="77777777" w:rsidTr="00D7136F">
        <w:trPr>
          <w:tblHeader/>
        </w:trPr>
        <w:tc>
          <w:tcPr>
            <w:tcW w:w="2172" w:type="pct"/>
          </w:tcPr>
          <w:p w14:paraId="778ED59F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3DA61C2A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8934436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4AC9400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5D1D" w:rsidRPr="00B10056" w14:paraId="11DE0BC4" w14:textId="77777777" w:rsidTr="000A6A24">
        <w:trPr>
          <w:tblHeader/>
        </w:trPr>
        <w:tc>
          <w:tcPr>
            <w:tcW w:w="2172" w:type="pct"/>
          </w:tcPr>
          <w:p w14:paraId="04BE7637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9C9DFA5" w14:textId="6CAFC213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816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  <w:shd w:val="clear" w:color="auto" w:fill="auto"/>
          </w:tcPr>
          <w:p w14:paraId="7095713D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3026291F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045CC2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96757CB" w14:textId="73B44D70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816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C9FCE01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9AECC3E" w14:textId="5F53FFC2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40898" w:rsidRPr="00B10056" w14:paraId="3625AE3D" w14:textId="77777777" w:rsidTr="000A6A24">
        <w:trPr>
          <w:tblHeader/>
        </w:trPr>
        <w:tc>
          <w:tcPr>
            <w:tcW w:w="2172" w:type="pct"/>
          </w:tcPr>
          <w:p w14:paraId="0E761C3F" w14:textId="2B56295A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4265FA5" w14:textId="19591E95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="00594B5E"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1" w:type="pct"/>
            <w:shd w:val="clear" w:color="auto" w:fill="auto"/>
          </w:tcPr>
          <w:p w14:paraId="2F303713" w14:textId="77777777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67BDB096" w14:textId="281BE8F8" w:rsidR="00840898" w:rsidRPr="00B10056" w:rsidRDefault="00594B5E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32C5EC7" w14:textId="77777777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83CF4E7" w14:textId="3F64D534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="00594B5E"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58BF818" w14:textId="77777777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5B970B6" w14:textId="21503CF2" w:rsidR="00840898" w:rsidRPr="00B10056" w:rsidRDefault="00594B5E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D558E3" w:rsidRPr="00B10056" w14:paraId="062BB825" w14:textId="77777777" w:rsidTr="00D7136F">
        <w:trPr>
          <w:tblHeader/>
        </w:trPr>
        <w:tc>
          <w:tcPr>
            <w:tcW w:w="2172" w:type="pct"/>
          </w:tcPr>
          <w:p w14:paraId="5E9A35DF" w14:textId="77777777" w:rsidR="00D558E3" w:rsidRPr="00B10056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5D119270" w14:textId="77777777" w:rsidR="00D558E3" w:rsidRPr="00B10056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17E2" w:rsidRPr="00B10056" w14:paraId="098160E5" w14:textId="77777777" w:rsidTr="000517E2">
        <w:trPr>
          <w:trHeight w:val="389"/>
        </w:trPr>
        <w:tc>
          <w:tcPr>
            <w:tcW w:w="2172" w:type="pct"/>
          </w:tcPr>
          <w:p w14:paraId="11EE6F50" w14:textId="237D3E02" w:rsidR="000517E2" w:rsidRPr="00B10056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8" w:type="pct"/>
            <w:gridSpan w:val="11"/>
          </w:tcPr>
          <w:p w14:paraId="0330FDB3" w14:textId="77777777" w:rsidR="000517E2" w:rsidRPr="00B10056" w:rsidRDefault="000517E2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40472" w:rsidRPr="00B10056" w14:paraId="5E8DCA5B" w14:textId="77777777" w:rsidTr="000A6A24">
        <w:tc>
          <w:tcPr>
            <w:tcW w:w="2172" w:type="pct"/>
          </w:tcPr>
          <w:p w14:paraId="0A94B15D" w14:textId="10D8CBCD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564E134" w14:textId="25D616BD" w:rsidR="00B40472" w:rsidRPr="00B10056" w:rsidRDefault="00F51766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A204603" w14:textId="1DA5247F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32A8476" w14:textId="4899D7E0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1284C27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1FE513A" w14:textId="4AF06B10" w:rsidR="00B40472" w:rsidRPr="00B10056" w:rsidRDefault="00F51766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39,955</w:t>
            </w:r>
          </w:p>
        </w:tc>
        <w:tc>
          <w:tcPr>
            <w:tcW w:w="150" w:type="pct"/>
            <w:gridSpan w:val="2"/>
          </w:tcPr>
          <w:p w14:paraId="747F0ED6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9690FBE" w14:textId="2C83AD96" w:rsidR="00B40472" w:rsidRPr="00B10056" w:rsidRDefault="00E32A07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33,763</w:t>
            </w:r>
          </w:p>
        </w:tc>
      </w:tr>
      <w:tr w:rsidR="00B40472" w:rsidRPr="00B10056" w14:paraId="34066827" w14:textId="77777777" w:rsidTr="000A6A24">
        <w:tc>
          <w:tcPr>
            <w:tcW w:w="2172" w:type="pct"/>
          </w:tcPr>
          <w:p w14:paraId="0BA93D28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4414AB" w14:textId="342EE4E6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93" w:type="pct"/>
          </w:tcPr>
          <w:p w14:paraId="3F910919" w14:textId="77777777" w:rsidR="00BB4A4E" w:rsidRDefault="00BB4A4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0CD9CAED" w14:textId="3A16EA49" w:rsidR="00F51766" w:rsidRPr="00B10056" w:rsidRDefault="00F51766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A4AA1AB" w14:textId="50A8801B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3AF110D" w14:textId="5B8424DB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3C28E01C" w14:textId="14A4070C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72A547D" w14:textId="6375E185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A73B488" w14:textId="77777777" w:rsidR="00042981" w:rsidRDefault="00042981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F7E95E" w14:textId="63E197E7" w:rsidR="00F51766" w:rsidRPr="00B10056" w:rsidRDefault="00F51766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AC0B090" w14:textId="4E1EE04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6F63CB80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3D425011" w14:textId="6282E802" w:rsidR="00E32A07" w:rsidRPr="00B10056" w:rsidRDefault="00E32A07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0472" w:rsidRPr="00B10056" w14:paraId="7D8935CD" w14:textId="77777777" w:rsidTr="000A6A24">
        <w:tc>
          <w:tcPr>
            <w:tcW w:w="2172" w:type="pct"/>
          </w:tcPr>
          <w:p w14:paraId="0060B228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89F6A8C" w14:textId="1C26C312" w:rsidR="00B40472" w:rsidRPr="00B10056" w:rsidRDefault="00F51766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6C73150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2BB919A" w14:textId="6D2E7D40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0CD8E32" w14:textId="65087FE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4F86B" w14:textId="44DB22E2" w:rsidR="00B40472" w:rsidRPr="00B10056" w:rsidRDefault="00F51766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39,955</w:t>
            </w:r>
          </w:p>
        </w:tc>
        <w:tc>
          <w:tcPr>
            <w:tcW w:w="150" w:type="pct"/>
            <w:gridSpan w:val="2"/>
          </w:tcPr>
          <w:p w14:paraId="0D4AFC10" w14:textId="3C59A3CD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4A777" w14:textId="46C61FE2" w:rsidR="00B40472" w:rsidRPr="00B10056" w:rsidRDefault="00E32A07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33,763</w:t>
            </w:r>
          </w:p>
        </w:tc>
      </w:tr>
    </w:tbl>
    <w:p w14:paraId="203B858E" w14:textId="267F5A13" w:rsidR="006A7F6A" w:rsidRPr="00B10056" w:rsidRDefault="006A7F6A" w:rsidP="00523E37">
      <w:pPr>
        <w:rPr>
          <w:sz w:val="16"/>
          <w:szCs w:val="16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80"/>
        <w:gridCol w:w="990"/>
        <w:gridCol w:w="89"/>
        <w:gridCol w:w="152"/>
        <w:gridCol w:w="117"/>
        <w:gridCol w:w="1045"/>
        <w:gridCol w:w="48"/>
        <w:gridCol w:w="189"/>
        <w:gridCol w:w="80"/>
        <w:gridCol w:w="1003"/>
        <w:gridCol w:w="78"/>
        <w:gridCol w:w="195"/>
        <w:gridCol w:w="72"/>
        <w:gridCol w:w="1017"/>
        <w:gridCol w:w="173"/>
      </w:tblGrid>
      <w:tr w:rsidR="00D7136F" w:rsidRPr="00B10056" w14:paraId="38ED8E97" w14:textId="77777777" w:rsidTr="003B5D1D">
        <w:trPr>
          <w:gridAfter w:val="1"/>
          <w:wAfter w:w="93" w:type="pct"/>
        </w:trPr>
        <w:tc>
          <w:tcPr>
            <w:tcW w:w="2130" w:type="pct"/>
          </w:tcPr>
          <w:p w14:paraId="795350DB" w14:textId="248FBB7C" w:rsidR="00D7136F" w:rsidRPr="00B10056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7" w:type="pct"/>
            <w:gridSpan w:val="14"/>
            <w:shd w:val="clear" w:color="auto" w:fill="auto"/>
          </w:tcPr>
          <w:p w14:paraId="0C51CB36" w14:textId="15892C78" w:rsidR="00D7136F" w:rsidRPr="00B10056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0472" w:rsidRPr="00B10056" w14:paraId="6D6F01B5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32AA1D3F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gridSpan w:val="2"/>
          </w:tcPr>
          <w:p w14:paraId="4330D393" w14:textId="2E7611F8" w:rsidR="00B40472" w:rsidRPr="00B10056" w:rsidRDefault="00F51766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3319880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60B44821" w14:textId="116C3701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7F400DD3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75F50CF" w14:textId="036B0682" w:rsidR="00B40472" w:rsidRPr="00B10056" w:rsidRDefault="00987E1B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10,168</w:t>
            </w:r>
          </w:p>
        </w:tc>
        <w:tc>
          <w:tcPr>
            <w:tcW w:w="147" w:type="pct"/>
            <w:gridSpan w:val="2"/>
          </w:tcPr>
          <w:p w14:paraId="7EAC0A75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91A34F9" w14:textId="7D3BDD0F" w:rsidR="00B40472" w:rsidRPr="00B10056" w:rsidRDefault="00D37AA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6,546</w:t>
            </w:r>
          </w:p>
        </w:tc>
      </w:tr>
      <w:tr w:rsidR="00B40472" w:rsidRPr="00B10056" w14:paraId="649B7121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6FDE6662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A16102" w14:textId="3F66F3D5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3CB4F681" w14:textId="77777777" w:rsidR="00BB4A4E" w:rsidRDefault="00BB4A4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  <w:p w14:paraId="08136511" w14:textId="056198EC" w:rsidR="00F51766" w:rsidRPr="00B10056" w:rsidRDefault="00F51766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30" w:type="pct"/>
            <w:gridSpan w:val="2"/>
          </w:tcPr>
          <w:p w14:paraId="6B1900C2" w14:textId="346C554C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</w:tcPr>
          <w:p w14:paraId="41F3A18D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  <w:p w14:paraId="393F0C89" w14:textId="52C09A7D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42D0B990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3F9E7250" w14:textId="77777777" w:rsidR="00BB4A4E" w:rsidRDefault="00BB4A4E" w:rsidP="0041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  <w:p w14:paraId="5C6BA253" w14:textId="15DE5B7C" w:rsidR="00E9474F" w:rsidRPr="00B10056" w:rsidRDefault="00E9474F" w:rsidP="0041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(5,514)</w:t>
            </w:r>
          </w:p>
        </w:tc>
        <w:tc>
          <w:tcPr>
            <w:tcW w:w="147" w:type="pct"/>
            <w:gridSpan w:val="2"/>
          </w:tcPr>
          <w:p w14:paraId="283F4244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14:paraId="1E38A923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  <w:p w14:paraId="1DDDE4B3" w14:textId="49B6D245" w:rsidR="00D37AAE" w:rsidRPr="00B10056" w:rsidRDefault="00D37AA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(4,277)</w:t>
            </w:r>
          </w:p>
        </w:tc>
      </w:tr>
      <w:tr w:rsidR="00B40472" w:rsidRPr="00B10056" w14:paraId="564C553D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3A4FF17B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EFC424" w14:textId="0C3448FD" w:rsidR="00B40472" w:rsidRPr="00B10056" w:rsidRDefault="00F51766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3444655B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F12A74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44F6682D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075D7D" w14:textId="1D5165AA" w:rsidR="00B40472" w:rsidRPr="00B10056" w:rsidRDefault="00987E1B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4,654</w:t>
            </w:r>
          </w:p>
        </w:tc>
        <w:tc>
          <w:tcPr>
            <w:tcW w:w="147" w:type="pct"/>
            <w:gridSpan w:val="2"/>
          </w:tcPr>
          <w:p w14:paraId="019A67C5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8B9E80" w14:textId="3AEF3B74" w:rsidR="00B40472" w:rsidRPr="00B10056" w:rsidRDefault="00D37AA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2,269</w:t>
            </w:r>
          </w:p>
        </w:tc>
      </w:tr>
      <w:tr w:rsidR="00C075E3" w:rsidRPr="00B10056" w14:paraId="4D314AC2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48E50A66" w14:textId="77777777" w:rsidR="00C075E3" w:rsidRPr="00B10056" w:rsidRDefault="00C075E3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gridSpan w:val="2"/>
          </w:tcPr>
          <w:p w14:paraId="15CCD3CF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DE65D20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398F85EB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211546C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DE09B15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CAA6B64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0E6B16C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4146" w:rsidRPr="00B10056" w14:paraId="38DE7FBF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  <w:vAlign w:val="bottom"/>
          </w:tcPr>
          <w:p w14:paraId="1BE19286" w14:textId="205C9E72" w:rsidR="00034146" w:rsidRPr="00B10056" w:rsidRDefault="00034146" w:rsidP="00A804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6"/>
            <w:shd w:val="clear" w:color="auto" w:fill="auto"/>
            <w:vAlign w:val="bottom"/>
          </w:tcPr>
          <w:p w14:paraId="37BEE171" w14:textId="77777777" w:rsidR="00034146" w:rsidRPr="00B10056" w:rsidRDefault="00034146" w:rsidP="00A804C6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30DB7FD2" w14:textId="77777777" w:rsidR="00034146" w:rsidRPr="00B10056" w:rsidRDefault="00034146" w:rsidP="00A804C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pct"/>
            <w:gridSpan w:val="6"/>
            <w:shd w:val="clear" w:color="auto" w:fill="auto"/>
            <w:vAlign w:val="bottom"/>
          </w:tcPr>
          <w:p w14:paraId="6FC377F9" w14:textId="77777777" w:rsidR="00034146" w:rsidRPr="00B10056" w:rsidRDefault="00034146" w:rsidP="00A804C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1666" w:rsidRPr="00B10056" w14:paraId="77925549" w14:textId="77777777" w:rsidTr="00581666">
        <w:tblPrEx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2173" w:type="pct"/>
            <w:gridSpan w:val="2"/>
            <w:shd w:val="clear" w:color="auto" w:fill="auto"/>
            <w:vAlign w:val="bottom"/>
          </w:tcPr>
          <w:p w14:paraId="05AA6C26" w14:textId="77777777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2F3CD06B" w14:textId="47C18D0B" w:rsidR="00581666" w:rsidRPr="00B10056" w:rsidRDefault="00581666" w:rsidP="00581666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B146227" w14:textId="77777777" w:rsidR="00581666" w:rsidRPr="00B10056" w:rsidRDefault="00581666" w:rsidP="00581666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760396B6" w14:textId="7AD997C4" w:rsidR="00581666" w:rsidRPr="00B10056" w:rsidRDefault="00581666" w:rsidP="005816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02B9CB11" w14:textId="77777777" w:rsidR="00581666" w:rsidRPr="00B10056" w:rsidRDefault="00581666" w:rsidP="0058166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5DE7F02E" w14:textId="11F77B22" w:rsidR="00581666" w:rsidRPr="00B10056" w:rsidRDefault="00581666" w:rsidP="005816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5F5F179" w14:textId="77777777" w:rsidR="00581666" w:rsidRPr="00B10056" w:rsidRDefault="00581666" w:rsidP="005816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2CB003E6" w14:textId="43A46656" w:rsidR="00581666" w:rsidRPr="00B10056" w:rsidRDefault="00581666" w:rsidP="005816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5D1D" w:rsidRPr="00B10056" w14:paraId="780E627E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  <w:vAlign w:val="bottom"/>
          </w:tcPr>
          <w:p w14:paraId="4AD798A1" w14:textId="77777777" w:rsidR="003B5D1D" w:rsidRPr="00B10056" w:rsidRDefault="003B5D1D" w:rsidP="003B5D1D">
            <w:pPr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597680FF" w14:textId="312057D7" w:rsidR="003B5D1D" w:rsidRPr="00B10056" w:rsidRDefault="003B5D1D" w:rsidP="003B5D1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23FA29C" w14:textId="77777777" w:rsidR="003B5D1D" w:rsidRPr="00B10056" w:rsidRDefault="003B5D1D" w:rsidP="003B5D1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4C0734F3" w14:textId="2531EA4F" w:rsidR="003B5D1D" w:rsidRPr="00B10056" w:rsidRDefault="003B5D1D" w:rsidP="003B5D1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4B872DA9" w14:textId="77777777" w:rsidR="003B5D1D" w:rsidRPr="00B10056" w:rsidRDefault="003B5D1D" w:rsidP="003B5D1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1BEF8F01" w14:textId="19D97CE1" w:rsidR="003B5D1D" w:rsidRPr="00B10056" w:rsidRDefault="003B5D1D" w:rsidP="003B5D1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504DCE56" w14:textId="77777777" w:rsidR="003B5D1D" w:rsidRPr="00B10056" w:rsidRDefault="003B5D1D" w:rsidP="003B5D1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53F1A331" w14:textId="664CFA73" w:rsidR="003B5D1D" w:rsidRPr="00B10056" w:rsidRDefault="003B5D1D" w:rsidP="003B5D1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034146" w:rsidRPr="00B10056" w14:paraId="2A41D682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</w:tcPr>
          <w:p w14:paraId="5AE577DA" w14:textId="77777777" w:rsidR="00034146" w:rsidRPr="00B10056" w:rsidRDefault="00034146" w:rsidP="00A804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6"/>
            <w:shd w:val="clear" w:color="auto" w:fill="auto"/>
          </w:tcPr>
          <w:p w14:paraId="3033DE9B" w14:textId="77777777" w:rsidR="00034146" w:rsidRPr="00B10056" w:rsidRDefault="00034146" w:rsidP="00A804C6">
            <w:pPr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0EFB62D" w14:textId="77777777" w:rsidR="00034146" w:rsidRPr="00B10056" w:rsidRDefault="00034146" w:rsidP="00A804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6"/>
            <w:shd w:val="clear" w:color="auto" w:fill="auto"/>
          </w:tcPr>
          <w:p w14:paraId="172CBC55" w14:textId="77777777" w:rsidR="00034146" w:rsidRPr="00B10056" w:rsidRDefault="00034146" w:rsidP="00A804C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04411" w:rsidRPr="00B10056" w14:paraId="2F537409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</w:tcPr>
          <w:p w14:paraId="3ACEF399" w14:textId="6F0D460A" w:rsidR="00A04411" w:rsidRPr="00B10056" w:rsidRDefault="00A04411" w:rsidP="00A044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4131C61A" w14:textId="5BD1D80D" w:rsidR="00A04411" w:rsidRPr="00B10056" w:rsidRDefault="00F51766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D89A3C5" w14:textId="77777777" w:rsidR="00A04411" w:rsidRPr="00B10056" w:rsidRDefault="00A04411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3063FB2A" w14:textId="29EF71C8" w:rsidR="00A04411" w:rsidRPr="00B10056" w:rsidRDefault="00A04411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6A75826" w14:textId="77777777" w:rsidR="00A04411" w:rsidRPr="00B10056" w:rsidRDefault="00A04411" w:rsidP="00A044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5CED4DC5" w14:textId="4464C7DB" w:rsidR="00A04411" w:rsidRPr="00B10056" w:rsidRDefault="00987E1B" w:rsidP="00BB4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38,670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6CD5F9A" w14:textId="13AAF0A1" w:rsidR="00A04411" w:rsidRPr="00B10056" w:rsidRDefault="00A04411" w:rsidP="00A04411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5FD95309" w14:textId="5E50354B" w:rsidR="00A04411" w:rsidRPr="00B10056" w:rsidRDefault="00D37AAE" w:rsidP="00012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34,489</w:t>
            </w:r>
          </w:p>
        </w:tc>
      </w:tr>
      <w:tr w:rsidR="00D17959" w:rsidRPr="00B10056" w14:paraId="753C0814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</w:tcPr>
          <w:p w14:paraId="2F974919" w14:textId="77777777" w:rsidR="00D17959" w:rsidRPr="00B10056" w:rsidRDefault="00D17959" w:rsidP="00D179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B10056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  <w:r w:rsidRPr="00B1005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จะเกิดขึ้น</w:t>
            </w:r>
          </w:p>
        </w:tc>
        <w:tc>
          <w:tcPr>
            <w:tcW w:w="1315" w:type="pct"/>
            <w:gridSpan w:val="6"/>
            <w:shd w:val="clear" w:color="auto" w:fill="auto"/>
          </w:tcPr>
          <w:p w14:paraId="59DC1707" w14:textId="77777777" w:rsidR="00D17959" w:rsidRPr="00B10056" w:rsidRDefault="00D17959" w:rsidP="00D17959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B6C444D" w14:textId="77777777" w:rsidR="00D17959" w:rsidRPr="00B10056" w:rsidRDefault="00D17959" w:rsidP="00D1795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4E4B25" w14:textId="77777777" w:rsidR="00BB4A4E" w:rsidRDefault="00BB4A4E" w:rsidP="00012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15EA2" w14:textId="4475F245" w:rsidR="00987E1B" w:rsidRPr="00B10056" w:rsidRDefault="00987E1B" w:rsidP="00012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(12,778)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7EC82A4A" w14:textId="77777777" w:rsidR="00D17959" w:rsidRPr="00B10056" w:rsidRDefault="00D17959" w:rsidP="00D17959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577301" w14:textId="77777777" w:rsidR="00D17959" w:rsidRPr="00B10056" w:rsidRDefault="00D17959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14F65D" w14:textId="3E5776D4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(12,426)</w:t>
            </w:r>
          </w:p>
        </w:tc>
      </w:tr>
      <w:tr w:rsidR="00A04411" w:rsidRPr="00B10056" w14:paraId="4FB8AFCF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shd w:val="clear" w:color="auto" w:fill="auto"/>
          </w:tcPr>
          <w:p w14:paraId="1B0ECD3F" w14:textId="77777777" w:rsidR="00A04411" w:rsidRPr="00B10056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5" w:type="pct"/>
            <w:gridSpan w:val="6"/>
            <w:shd w:val="clear" w:color="auto" w:fill="auto"/>
          </w:tcPr>
          <w:p w14:paraId="21E4A59B" w14:textId="77777777" w:rsidR="00A04411" w:rsidRPr="00B10056" w:rsidRDefault="00A04411" w:rsidP="00C1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BB1FC3B" w14:textId="77777777" w:rsidR="00A04411" w:rsidRPr="00B10056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643DE" w14:textId="35CA758F" w:rsidR="00A04411" w:rsidRPr="00B10056" w:rsidRDefault="00987E1B" w:rsidP="00012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25,892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5066CB9" w14:textId="77777777" w:rsidR="00A04411" w:rsidRPr="00B10056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5BD37" w14:textId="202E782A" w:rsidR="00A04411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15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22,063</w:t>
            </w:r>
          </w:p>
        </w:tc>
      </w:tr>
    </w:tbl>
    <w:p w14:paraId="7D6A21A1" w14:textId="77777777" w:rsidR="005A7499" w:rsidRPr="00B10056" w:rsidRDefault="005A7499" w:rsidP="00523E37">
      <w:pPr>
        <w:rPr>
          <w:sz w:val="28"/>
          <w:szCs w:val="28"/>
        </w:rPr>
      </w:pPr>
    </w:p>
    <w:tbl>
      <w:tblPr>
        <w:tblW w:w="9125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50"/>
        <w:gridCol w:w="1058"/>
        <w:gridCol w:w="12"/>
        <w:gridCol w:w="236"/>
        <w:gridCol w:w="1120"/>
        <w:gridCol w:w="47"/>
        <w:gridCol w:w="16"/>
        <w:gridCol w:w="46"/>
        <w:gridCol w:w="141"/>
        <w:gridCol w:w="46"/>
        <w:gridCol w:w="11"/>
        <w:gridCol w:w="13"/>
        <w:gridCol w:w="35"/>
        <w:gridCol w:w="1027"/>
        <w:gridCol w:w="24"/>
        <w:gridCol w:w="35"/>
        <w:gridCol w:w="20"/>
        <w:gridCol w:w="192"/>
        <w:gridCol w:w="27"/>
        <w:gridCol w:w="18"/>
        <w:gridCol w:w="18"/>
        <w:gridCol w:w="1011"/>
        <w:gridCol w:w="22"/>
      </w:tblGrid>
      <w:tr w:rsidR="00F07078" w:rsidRPr="00B10056" w14:paraId="0BA5D8D7" w14:textId="77777777" w:rsidTr="00581666">
        <w:trPr>
          <w:gridAfter w:val="1"/>
          <w:wAfter w:w="15" w:type="pct"/>
        </w:trPr>
        <w:tc>
          <w:tcPr>
            <w:tcW w:w="2165" w:type="pct"/>
          </w:tcPr>
          <w:p w14:paraId="4F60F129" w14:textId="6DA8F0C2" w:rsidR="005E3B76" w:rsidRPr="00B10056" w:rsidRDefault="00F07078" w:rsidP="00725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5E3B76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53" w:type="pct"/>
            <w:gridSpan w:val="5"/>
          </w:tcPr>
          <w:p w14:paraId="551086B6" w14:textId="77777777" w:rsidR="00F07078" w:rsidRPr="00B10056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" w:type="pct"/>
            <w:gridSpan w:val="5"/>
          </w:tcPr>
          <w:p w14:paraId="760CE5A1" w14:textId="77777777" w:rsidR="00F07078" w:rsidRPr="00B10056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11"/>
          </w:tcPr>
          <w:p w14:paraId="67D258CF" w14:textId="77777777" w:rsidR="00F07078" w:rsidRPr="00B10056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5D1D" w:rsidRPr="00B10056" w14:paraId="6C64301F" w14:textId="77777777" w:rsidTr="00581666">
        <w:trPr>
          <w:gridAfter w:val="1"/>
          <w:wAfter w:w="15" w:type="pct"/>
        </w:trPr>
        <w:tc>
          <w:tcPr>
            <w:tcW w:w="2165" w:type="pct"/>
          </w:tcPr>
          <w:p w14:paraId="747C6933" w14:textId="5BCB9EC4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8166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46B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46B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16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63DCB319" w14:textId="5D7AB14E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24CFC3BD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shd w:val="clear" w:color="auto" w:fill="auto"/>
          </w:tcPr>
          <w:p w14:paraId="5194F496" w14:textId="47600AB4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" w:type="pct"/>
            <w:gridSpan w:val="4"/>
            <w:shd w:val="clear" w:color="auto" w:fill="auto"/>
          </w:tcPr>
          <w:p w14:paraId="5A7810E8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4"/>
            <w:shd w:val="clear" w:color="auto" w:fill="auto"/>
          </w:tcPr>
          <w:p w14:paraId="4B2D7C22" w14:textId="057084C9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  <w:gridSpan w:val="4"/>
            <w:shd w:val="clear" w:color="auto" w:fill="auto"/>
          </w:tcPr>
          <w:p w14:paraId="2AFFF4C0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4"/>
            <w:shd w:val="clear" w:color="auto" w:fill="auto"/>
          </w:tcPr>
          <w:p w14:paraId="385D3FC5" w14:textId="3141EC1A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37AAE" w:rsidRPr="00B10056" w14:paraId="3F0515E6" w14:textId="77777777" w:rsidTr="00581666">
        <w:trPr>
          <w:gridAfter w:val="1"/>
          <w:wAfter w:w="15" w:type="pct"/>
        </w:trPr>
        <w:tc>
          <w:tcPr>
            <w:tcW w:w="2165" w:type="pct"/>
          </w:tcPr>
          <w:p w14:paraId="5A970102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0" w:type="pct"/>
            <w:gridSpan w:val="21"/>
          </w:tcPr>
          <w:p w14:paraId="6E0E8B5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1666" w:rsidRPr="00B10056" w14:paraId="7D578753" w14:textId="77777777" w:rsidTr="00581666">
        <w:trPr>
          <w:gridAfter w:val="1"/>
          <w:wAfter w:w="15" w:type="pct"/>
          <w:trHeight w:val="77"/>
        </w:trPr>
        <w:tc>
          <w:tcPr>
            <w:tcW w:w="2165" w:type="pct"/>
          </w:tcPr>
          <w:p w14:paraId="43F19625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4" w:type="pct"/>
            <w:gridSpan w:val="2"/>
          </w:tcPr>
          <w:p w14:paraId="2619E8E7" w14:textId="39DCB81F" w:rsidR="00581666" w:rsidRPr="00B10056" w:rsidRDefault="00F531AB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B08A921" w14:textId="77777777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64D2E35" w14:textId="75F1B9DA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4"/>
          </w:tcPr>
          <w:p w14:paraId="79F26B36" w14:textId="040BDB17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5"/>
          </w:tcPr>
          <w:p w14:paraId="6407ED27" w14:textId="16B5D35F" w:rsidR="00581666" w:rsidRPr="00B10056" w:rsidRDefault="00987E1B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1,237</w:t>
            </w:r>
          </w:p>
        </w:tc>
        <w:tc>
          <w:tcPr>
            <w:tcW w:w="148" w:type="pct"/>
            <w:gridSpan w:val="4"/>
          </w:tcPr>
          <w:p w14:paraId="1F21D8CC" w14:textId="030ED636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4"/>
          </w:tcPr>
          <w:p w14:paraId="7086C59A" w14:textId="66EED497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1,574</w:t>
            </w:r>
          </w:p>
        </w:tc>
      </w:tr>
      <w:tr w:rsidR="00581666" w:rsidRPr="00B10056" w14:paraId="7622EC7E" w14:textId="77777777" w:rsidTr="00581666">
        <w:trPr>
          <w:gridAfter w:val="1"/>
          <w:wAfter w:w="15" w:type="pct"/>
          <w:trHeight w:val="77"/>
        </w:trPr>
        <w:tc>
          <w:tcPr>
            <w:tcW w:w="2165" w:type="pct"/>
          </w:tcPr>
          <w:p w14:paraId="47595AC9" w14:textId="15199FB5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4" w:type="pct"/>
            <w:gridSpan w:val="2"/>
          </w:tcPr>
          <w:p w14:paraId="49FC9B7F" w14:textId="6390560D" w:rsidR="00581666" w:rsidRPr="00B10056" w:rsidRDefault="00F531AB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AE6461A" w14:textId="77777777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F1C5405" w14:textId="65267D26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4"/>
          </w:tcPr>
          <w:p w14:paraId="2CD03855" w14:textId="67071E11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5"/>
          </w:tcPr>
          <w:p w14:paraId="4B0DD9BD" w14:textId="168ABE72" w:rsidR="00581666" w:rsidRPr="00B10056" w:rsidRDefault="00987E1B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148" w:type="pct"/>
            <w:gridSpan w:val="4"/>
          </w:tcPr>
          <w:p w14:paraId="6D66FEB9" w14:textId="20C38C3B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4"/>
          </w:tcPr>
          <w:p w14:paraId="234701F5" w14:textId="0F98F184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</w:tr>
      <w:tr w:rsidR="00C90C2F" w:rsidRPr="00B10056" w14:paraId="1C4F0CCA" w14:textId="77777777" w:rsidTr="00581666">
        <w:trPr>
          <w:gridAfter w:val="1"/>
          <w:wAfter w:w="15" w:type="pct"/>
          <w:trHeight w:val="77"/>
        </w:trPr>
        <w:tc>
          <w:tcPr>
            <w:tcW w:w="2165" w:type="pct"/>
          </w:tcPr>
          <w:p w14:paraId="54EE2919" w14:textId="77777777" w:rsidR="00C90C2F" w:rsidRPr="00B10056" w:rsidRDefault="00C90C2F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2"/>
          </w:tcPr>
          <w:p w14:paraId="4FAB7E85" w14:textId="77777777" w:rsidR="00C90C2F" w:rsidRDefault="00C90C2F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1219760" w14:textId="77777777" w:rsidR="00C90C2F" w:rsidRPr="00B10056" w:rsidRDefault="00C90C2F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B8F64D" w14:textId="77777777" w:rsidR="00C90C2F" w:rsidRPr="00B10056" w:rsidRDefault="00C90C2F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4"/>
          </w:tcPr>
          <w:p w14:paraId="52CD92D5" w14:textId="77777777" w:rsidR="00C90C2F" w:rsidRPr="00B10056" w:rsidRDefault="00C90C2F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5"/>
          </w:tcPr>
          <w:p w14:paraId="3386D6D2" w14:textId="77777777" w:rsidR="00C90C2F" w:rsidRDefault="00C90C2F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4"/>
          </w:tcPr>
          <w:p w14:paraId="56EC14EC" w14:textId="77777777" w:rsidR="00C90C2F" w:rsidRPr="00B10056" w:rsidRDefault="00C90C2F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4"/>
          </w:tcPr>
          <w:p w14:paraId="39EB8B62" w14:textId="77777777" w:rsidR="00C90C2F" w:rsidRPr="00046B9C" w:rsidRDefault="00C90C2F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3EB2" w:rsidRPr="00B10056" w14:paraId="24000F2E" w14:textId="77777777" w:rsidTr="00581666">
        <w:trPr>
          <w:tblHeader/>
        </w:trPr>
        <w:tc>
          <w:tcPr>
            <w:tcW w:w="2162" w:type="pct"/>
          </w:tcPr>
          <w:p w14:paraId="511B420B" w14:textId="0E17841B" w:rsidR="00F63EB2" w:rsidRPr="00B10056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9" w:type="pct"/>
            <w:gridSpan w:val="7"/>
          </w:tcPr>
          <w:p w14:paraId="1DC16EE6" w14:textId="77777777" w:rsidR="00F63EB2" w:rsidRPr="00B10056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" w:type="pct"/>
            <w:gridSpan w:val="5"/>
          </w:tcPr>
          <w:p w14:paraId="20C82B4C" w14:textId="77777777" w:rsidR="00F63EB2" w:rsidRPr="00B10056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10"/>
          </w:tcPr>
          <w:p w14:paraId="3A31CFDC" w14:textId="77777777" w:rsidR="00F63EB2" w:rsidRPr="00B10056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81666" w:rsidRPr="00B10056" w14:paraId="6EED75F8" w14:textId="77777777" w:rsidTr="00581666">
        <w:trPr>
          <w:tblHeader/>
        </w:trPr>
        <w:tc>
          <w:tcPr>
            <w:tcW w:w="2162" w:type="pct"/>
          </w:tcPr>
          <w:p w14:paraId="31530C89" w14:textId="77777777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5A14BFC8" w14:textId="14B2415E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shd w:val="clear" w:color="auto" w:fill="auto"/>
          </w:tcPr>
          <w:p w14:paraId="690E3797" w14:textId="77777777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gridSpan w:val="4"/>
            <w:shd w:val="clear" w:color="auto" w:fill="auto"/>
          </w:tcPr>
          <w:p w14:paraId="61779730" w14:textId="77777777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4" w:type="pct"/>
            <w:gridSpan w:val="5"/>
            <w:shd w:val="clear" w:color="auto" w:fill="auto"/>
          </w:tcPr>
          <w:p w14:paraId="43EFE587" w14:textId="77777777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shd w:val="clear" w:color="auto" w:fill="auto"/>
          </w:tcPr>
          <w:p w14:paraId="654544C2" w14:textId="004AE814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  <w:gridSpan w:val="5"/>
            <w:shd w:val="clear" w:color="auto" w:fill="auto"/>
          </w:tcPr>
          <w:p w14:paraId="2D6BA2B7" w14:textId="77777777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154E10F6" w14:textId="5E6BC831" w:rsidR="00581666" w:rsidRPr="00B10056" w:rsidRDefault="00581666" w:rsidP="0058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7AAE" w:rsidRPr="00B10056" w14:paraId="2CEE1C36" w14:textId="77777777" w:rsidTr="00581666">
        <w:trPr>
          <w:tblHeader/>
        </w:trPr>
        <w:tc>
          <w:tcPr>
            <w:tcW w:w="2162" w:type="pct"/>
          </w:tcPr>
          <w:p w14:paraId="26D3ABAC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216DB3A3" w14:textId="51AC72D9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0891390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gridSpan w:val="4"/>
            <w:shd w:val="clear" w:color="auto" w:fill="auto"/>
          </w:tcPr>
          <w:p w14:paraId="46448519" w14:textId="1CD5C02C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</w:t>
            </w:r>
            <w:r w:rsidR="00594B5E" w:rsidRPr="00B100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1005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" w:type="pct"/>
            <w:gridSpan w:val="5"/>
            <w:shd w:val="clear" w:color="auto" w:fill="auto"/>
          </w:tcPr>
          <w:p w14:paraId="4DB2F097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shd w:val="clear" w:color="auto" w:fill="auto"/>
          </w:tcPr>
          <w:p w14:paraId="64C4A8E5" w14:textId="61399585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1" w:type="pct"/>
            <w:gridSpan w:val="5"/>
            <w:shd w:val="clear" w:color="auto" w:fill="auto"/>
          </w:tcPr>
          <w:p w14:paraId="67904370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24780F42" w14:textId="01E4B363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</w:t>
            </w:r>
            <w:r w:rsidR="00594B5E" w:rsidRPr="00B100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1005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37AAE" w:rsidRPr="00B10056" w14:paraId="4A404FEC" w14:textId="77777777" w:rsidTr="00581666">
        <w:trPr>
          <w:tblHeader/>
        </w:trPr>
        <w:tc>
          <w:tcPr>
            <w:tcW w:w="2162" w:type="pct"/>
          </w:tcPr>
          <w:p w14:paraId="45BD172A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8" w:type="pct"/>
            <w:gridSpan w:val="22"/>
          </w:tcPr>
          <w:p w14:paraId="022E6E0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AAE" w:rsidRPr="00B10056" w14:paraId="6F9B2500" w14:textId="77777777" w:rsidTr="00581666">
        <w:tc>
          <w:tcPr>
            <w:tcW w:w="2162" w:type="pct"/>
          </w:tcPr>
          <w:p w14:paraId="2046E5DC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7" w:type="pct"/>
            <w:gridSpan w:val="2"/>
          </w:tcPr>
          <w:p w14:paraId="5AECDA39" w14:textId="2834C4A4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B7CAA7A" w14:textId="41A7E43E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gridSpan w:val="3"/>
          </w:tcPr>
          <w:p w14:paraId="08A4E822" w14:textId="0B689249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gridSpan w:val="5"/>
          </w:tcPr>
          <w:p w14:paraId="396A23B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</w:tcPr>
          <w:p w14:paraId="37E8E245" w14:textId="72F69489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4"/>
          </w:tcPr>
          <w:p w14:paraId="7C3D5325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4"/>
          </w:tcPr>
          <w:p w14:paraId="57ABA9BA" w14:textId="78AD3770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37AAE" w:rsidRPr="00B10056" w14:paraId="2EE0E95F" w14:textId="77777777" w:rsidTr="00581666">
        <w:tc>
          <w:tcPr>
            <w:tcW w:w="2162" w:type="pct"/>
          </w:tcPr>
          <w:p w14:paraId="2DE76870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219E58D8" w14:textId="710852C2" w:rsidR="00D37AAE" w:rsidRPr="00B10056" w:rsidRDefault="00F51766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2C32D3C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gridSpan w:val="3"/>
            <w:tcBorders>
              <w:bottom w:val="double" w:sz="4" w:space="0" w:color="auto"/>
            </w:tcBorders>
          </w:tcPr>
          <w:p w14:paraId="24AB3DAD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5"/>
          </w:tcPr>
          <w:p w14:paraId="5869D862" w14:textId="60EBF9A2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gridSpan w:val="3"/>
            <w:tcBorders>
              <w:bottom w:val="double" w:sz="4" w:space="0" w:color="auto"/>
            </w:tcBorders>
          </w:tcPr>
          <w:p w14:paraId="6F9F0CD4" w14:textId="4A210D4E" w:rsidR="00D37AAE" w:rsidRPr="00B10056" w:rsidRDefault="00F51766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154,789</w:t>
            </w:r>
          </w:p>
        </w:tc>
        <w:tc>
          <w:tcPr>
            <w:tcW w:w="150" w:type="pct"/>
            <w:gridSpan w:val="4"/>
          </w:tcPr>
          <w:p w14:paraId="43BC0A11" w14:textId="0FE10F08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4"/>
            <w:tcBorders>
              <w:bottom w:val="double" w:sz="4" w:space="0" w:color="auto"/>
            </w:tcBorders>
          </w:tcPr>
          <w:p w14:paraId="1FDAFB21" w14:textId="0BB15064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136,166</w:t>
            </w:r>
          </w:p>
        </w:tc>
      </w:tr>
      <w:tr w:rsidR="00D37AAE" w:rsidRPr="00B10056" w14:paraId="28577CE2" w14:textId="77777777" w:rsidTr="00581666">
        <w:tc>
          <w:tcPr>
            <w:tcW w:w="2162" w:type="pct"/>
          </w:tcPr>
          <w:p w14:paraId="2C77C18E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</w:tcPr>
          <w:p w14:paraId="09492F4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57A80764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8" w:type="pct"/>
            <w:gridSpan w:val="3"/>
            <w:tcBorders>
              <w:top w:val="double" w:sz="4" w:space="0" w:color="auto"/>
            </w:tcBorders>
          </w:tcPr>
          <w:p w14:paraId="64307B8A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pct"/>
            <w:gridSpan w:val="5"/>
          </w:tcPr>
          <w:p w14:paraId="330052C5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double" w:sz="4" w:space="0" w:color="auto"/>
            </w:tcBorders>
          </w:tcPr>
          <w:p w14:paraId="2E74302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4"/>
          </w:tcPr>
          <w:p w14:paraId="3A6800D0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gridSpan w:val="4"/>
            <w:tcBorders>
              <w:top w:val="double" w:sz="4" w:space="0" w:color="auto"/>
            </w:tcBorders>
          </w:tcPr>
          <w:p w14:paraId="42F411B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37AAE" w:rsidRPr="00B10056" w14:paraId="48BD3570" w14:textId="77777777" w:rsidTr="00581666">
        <w:tc>
          <w:tcPr>
            <w:tcW w:w="2162" w:type="pct"/>
          </w:tcPr>
          <w:p w14:paraId="54EF8E7A" w14:textId="41573DB4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7" w:type="pct"/>
            <w:gridSpan w:val="2"/>
          </w:tcPr>
          <w:p w14:paraId="0539B983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28E8C3E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gridSpan w:val="3"/>
          </w:tcPr>
          <w:p w14:paraId="01A6DC1A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5"/>
          </w:tcPr>
          <w:p w14:paraId="7956800C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3"/>
          </w:tcPr>
          <w:p w14:paraId="067B4BD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4"/>
          </w:tcPr>
          <w:p w14:paraId="43184EE4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4"/>
          </w:tcPr>
          <w:p w14:paraId="169762FD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7AAE" w:rsidRPr="00B10056" w14:paraId="7C14454E" w14:textId="77777777" w:rsidTr="00581666">
        <w:tc>
          <w:tcPr>
            <w:tcW w:w="2162" w:type="pct"/>
          </w:tcPr>
          <w:p w14:paraId="3EB67458" w14:textId="08BFBA9F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789A2EDB" w14:textId="675BCC1E" w:rsidR="00D37AAE" w:rsidRPr="00B10056" w:rsidRDefault="00F51766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E046E0F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gridSpan w:val="3"/>
            <w:tcBorders>
              <w:bottom w:val="double" w:sz="4" w:space="0" w:color="auto"/>
            </w:tcBorders>
          </w:tcPr>
          <w:p w14:paraId="1AFF21DF" w14:textId="0A5B3A48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5"/>
          </w:tcPr>
          <w:p w14:paraId="48C33B7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bottom w:val="double" w:sz="4" w:space="0" w:color="auto"/>
            </w:tcBorders>
          </w:tcPr>
          <w:p w14:paraId="04CDC4DD" w14:textId="0A4FF2DC" w:rsidR="00D37AAE" w:rsidRPr="00B10056" w:rsidRDefault="00F51766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391</w:t>
            </w:r>
          </w:p>
        </w:tc>
        <w:tc>
          <w:tcPr>
            <w:tcW w:w="150" w:type="pct"/>
            <w:gridSpan w:val="4"/>
          </w:tcPr>
          <w:p w14:paraId="65060A54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4"/>
            <w:tcBorders>
              <w:bottom w:val="double" w:sz="4" w:space="0" w:color="auto"/>
            </w:tcBorders>
          </w:tcPr>
          <w:p w14:paraId="33C733A0" w14:textId="38905E84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369</w:t>
            </w:r>
          </w:p>
        </w:tc>
      </w:tr>
      <w:tr w:rsidR="00D37AAE" w:rsidRPr="00B10056" w14:paraId="1DF5936C" w14:textId="77777777" w:rsidTr="00581666">
        <w:tc>
          <w:tcPr>
            <w:tcW w:w="2162" w:type="pct"/>
          </w:tcPr>
          <w:p w14:paraId="0565A6D3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</w:tcPr>
          <w:p w14:paraId="27BDA0CE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30CEC27F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8" w:type="pct"/>
            <w:gridSpan w:val="3"/>
            <w:tcBorders>
              <w:top w:val="double" w:sz="4" w:space="0" w:color="auto"/>
            </w:tcBorders>
          </w:tcPr>
          <w:p w14:paraId="07085CCE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pct"/>
            <w:gridSpan w:val="5"/>
          </w:tcPr>
          <w:p w14:paraId="66DCF61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double" w:sz="4" w:space="0" w:color="auto"/>
            </w:tcBorders>
          </w:tcPr>
          <w:p w14:paraId="45D8E2F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4"/>
          </w:tcPr>
          <w:p w14:paraId="2C87C9B7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gridSpan w:val="4"/>
            <w:tcBorders>
              <w:top w:val="double" w:sz="4" w:space="0" w:color="auto"/>
            </w:tcBorders>
          </w:tcPr>
          <w:p w14:paraId="70523CD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37AAE" w:rsidRPr="00B10056" w14:paraId="430945DB" w14:textId="77777777" w:rsidTr="00581666">
        <w:tc>
          <w:tcPr>
            <w:tcW w:w="2162" w:type="pct"/>
          </w:tcPr>
          <w:p w14:paraId="19FE3487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64" w:type="pct"/>
            <w:gridSpan w:val="6"/>
          </w:tcPr>
          <w:p w14:paraId="4831CEB2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5"/>
          </w:tcPr>
          <w:p w14:paraId="39D3709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11"/>
          </w:tcPr>
          <w:p w14:paraId="7F92EFDF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7AAE" w:rsidRPr="00B10056" w14:paraId="6A616A8F" w14:textId="77777777" w:rsidTr="00581666">
        <w:tc>
          <w:tcPr>
            <w:tcW w:w="2162" w:type="pct"/>
          </w:tcPr>
          <w:p w14:paraId="55C9C889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391F11C7" w14:textId="47B28D9D" w:rsidR="00D37AAE" w:rsidRPr="00B10056" w:rsidRDefault="00F51766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77F9C93E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3"/>
            <w:tcBorders>
              <w:bottom w:val="double" w:sz="4" w:space="0" w:color="auto"/>
            </w:tcBorders>
          </w:tcPr>
          <w:p w14:paraId="44AA5A7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5"/>
          </w:tcPr>
          <w:p w14:paraId="565C71E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5"/>
            <w:tcBorders>
              <w:bottom w:val="double" w:sz="4" w:space="0" w:color="auto"/>
            </w:tcBorders>
          </w:tcPr>
          <w:p w14:paraId="338A5E05" w14:textId="2C1B67F7" w:rsidR="00D37AAE" w:rsidRPr="00B10056" w:rsidRDefault="004732AA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3,440</w:t>
            </w:r>
          </w:p>
        </w:tc>
        <w:tc>
          <w:tcPr>
            <w:tcW w:w="130" w:type="pct"/>
            <w:gridSpan w:val="3"/>
          </w:tcPr>
          <w:p w14:paraId="5E45BB02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bottom w:val="double" w:sz="4" w:space="0" w:color="auto"/>
            </w:tcBorders>
          </w:tcPr>
          <w:p w14:paraId="342429B9" w14:textId="6C613709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3,333</w:t>
            </w:r>
          </w:p>
        </w:tc>
      </w:tr>
      <w:tr w:rsidR="00D37AAE" w:rsidRPr="00B10056" w14:paraId="25F54CF7" w14:textId="77777777" w:rsidTr="00581666">
        <w:tc>
          <w:tcPr>
            <w:tcW w:w="2162" w:type="pct"/>
          </w:tcPr>
          <w:p w14:paraId="3641CD50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156E35F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40198F5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3"/>
            <w:tcBorders>
              <w:top w:val="double" w:sz="4" w:space="0" w:color="auto"/>
            </w:tcBorders>
          </w:tcPr>
          <w:p w14:paraId="2F9CB614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5"/>
          </w:tcPr>
          <w:p w14:paraId="2A01DCF5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5"/>
            <w:tcBorders>
              <w:top w:val="double" w:sz="4" w:space="0" w:color="auto"/>
            </w:tcBorders>
          </w:tcPr>
          <w:p w14:paraId="2486659E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52F5243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3"/>
          </w:tcPr>
          <w:p w14:paraId="217BD05D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7AAE" w:rsidRPr="00B10056" w14:paraId="2A84CFB3" w14:textId="77777777" w:rsidTr="00581666">
        <w:tc>
          <w:tcPr>
            <w:tcW w:w="2162" w:type="pct"/>
          </w:tcPr>
          <w:p w14:paraId="4E9656A7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0" w:type="pct"/>
          </w:tcPr>
          <w:p w14:paraId="788723F9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37C0974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3"/>
          </w:tcPr>
          <w:p w14:paraId="7883AD09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5"/>
          </w:tcPr>
          <w:p w14:paraId="6E9222E2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5"/>
          </w:tcPr>
          <w:p w14:paraId="7751389A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01F55992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3"/>
          </w:tcPr>
          <w:p w14:paraId="3C79DFA0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7AAE" w:rsidRPr="00B10056" w14:paraId="669FCCD7" w14:textId="77777777" w:rsidTr="00581666">
        <w:tc>
          <w:tcPr>
            <w:tcW w:w="2162" w:type="pct"/>
          </w:tcPr>
          <w:p w14:paraId="4420D6F3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3AE308B6" w14:textId="27EF9D66" w:rsidR="00D37AAE" w:rsidRPr="00B10056" w:rsidRDefault="00F51766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32D1FF3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3"/>
            <w:tcBorders>
              <w:bottom w:val="double" w:sz="4" w:space="0" w:color="auto"/>
            </w:tcBorders>
          </w:tcPr>
          <w:p w14:paraId="3D37C2CF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5"/>
          </w:tcPr>
          <w:p w14:paraId="1F394808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5"/>
            <w:tcBorders>
              <w:bottom w:val="double" w:sz="4" w:space="0" w:color="auto"/>
            </w:tcBorders>
          </w:tcPr>
          <w:p w14:paraId="738D23A9" w14:textId="087FDE6A" w:rsidR="00D37AAE" w:rsidRPr="00B10056" w:rsidRDefault="004732AA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130" w:type="pct"/>
            <w:gridSpan w:val="3"/>
          </w:tcPr>
          <w:p w14:paraId="089DF28C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bottom w:val="double" w:sz="4" w:space="0" w:color="auto"/>
            </w:tcBorders>
          </w:tcPr>
          <w:p w14:paraId="2E6EAAEB" w14:textId="2B448D9C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3,477</w:t>
            </w:r>
          </w:p>
        </w:tc>
      </w:tr>
    </w:tbl>
    <w:p w14:paraId="627B8225" w14:textId="77777777" w:rsidR="00932661" w:rsidRDefault="00932661" w:rsidP="003B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A6E8D9" w14:textId="77777777" w:rsidR="00F21BE3" w:rsidRDefault="00F21BE3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1246CF" w14:textId="4C98B00E" w:rsidR="00341964" w:rsidRPr="00B10056" w:rsidRDefault="00341964" w:rsidP="00EF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  <w:r w:rsidR="00D44C31" w:rsidRPr="00B1005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ระหว่างงวด</w:t>
      </w:r>
    </w:p>
    <w:p w14:paraId="6C49DC9C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333CEE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72B5461B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BF69BE0" w14:textId="5DFCA4DF" w:rsidR="0059243F" w:rsidRPr="00B10056" w:rsidRDefault="00341964" w:rsidP="005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บริษัทคิดค่าธรรมเนียมการจัดการกับบริษัท แอล แอนด์ อี โซลิดสเตท จำกัด ซึ่งเป็นบริษัทย่อย โดยเป็นผู้ดูแลบริหารงานด้านโรงงาน ด้านบัญชีการเงิน ด้านบุคลากร บริหารทั่วไปและด้านสารสนเทศ สัญญามีกำหนดระยะเวลาตั้งแต่วันที่ </w:t>
      </w:r>
      <w:r w:rsidR="00C64920" w:rsidRPr="00B10056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10056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C64920" w:rsidRPr="00B100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ถึง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B10056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และจะได้รับค่าตอบแทนเป็นรายเดือนในอัตราเดือนละ </w:t>
      </w:r>
      <w:r w:rsidR="00695639">
        <w:rPr>
          <w:rFonts w:asciiTheme="majorBidi" w:hAnsiTheme="majorBidi" w:cstheme="majorBidi"/>
          <w:spacing w:val="-2"/>
          <w:sz w:val="30"/>
          <w:szCs w:val="30"/>
        </w:rPr>
        <w:t>150,000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บาทและทั้งสองฝ่ายสามารถต่อสัญญานี้ออกไปครั้งละ </w:t>
      </w:r>
      <w:r w:rsidRPr="00B10056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  <w:bookmarkEnd w:id="0"/>
    </w:p>
    <w:p w14:paraId="21DBFEE9" w14:textId="77777777" w:rsidR="00244F4D" w:rsidRPr="00B10056" w:rsidRDefault="00244F4D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5661945" w14:textId="152404E2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สัญญาจ้างทดสอบผลิตภัณฑ์</w:t>
      </w:r>
    </w:p>
    <w:p w14:paraId="78E44228" w14:textId="77777777" w:rsidR="00341964" w:rsidRPr="00B10056" w:rsidRDefault="00341964" w:rsidP="00E303E6">
      <w:pPr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sz w:val="30"/>
          <w:szCs w:val="30"/>
        </w:rPr>
      </w:pPr>
    </w:p>
    <w:p w14:paraId="67CAED6B" w14:textId="46A864AE" w:rsidR="00341964" w:rsidRPr="00B10056" w:rsidRDefault="00341964" w:rsidP="00E303E6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B6192" w:rsidRPr="00B1005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 xml:space="preserve">ว่าจ้างเป็นจำนวนเงินเดือนละ </w:t>
      </w:r>
      <w:r w:rsidR="00845FEF" w:rsidRPr="00B10056">
        <w:rPr>
          <w:rFonts w:asciiTheme="majorBidi" w:hAnsiTheme="majorBidi" w:cstheme="majorBidi"/>
          <w:sz w:val="30"/>
          <w:szCs w:val="30"/>
        </w:rPr>
        <w:t xml:space="preserve">672,500 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0D01273C" w14:textId="77777777" w:rsidR="003B3989" w:rsidRDefault="003B3989" w:rsidP="00F21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2902EFE" w14:textId="0FA37661" w:rsidR="00341964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A33C10" w:rsidRPr="00B10056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ใช้บริการ</w:t>
      </w: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พื้นที่</w:t>
      </w:r>
    </w:p>
    <w:p w14:paraId="5067A8CE" w14:textId="77777777" w:rsidR="00341964" w:rsidRPr="00B10056" w:rsidRDefault="00341964" w:rsidP="003B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814CFF" w14:textId="0A239577" w:rsidR="00341964" w:rsidRPr="00B10056" w:rsidRDefault="00341964" w:rsidP="00E303E6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0320A3" w:rsidRPr="00B10056">
        <w:rPr>
          <w:rFonts w:asciiTheme="majorBidi" w:hAnsiTheme="majorBidi" w:cstheme="majorBidi" w:hint="cs"/>
          <w:sz w:val="30"/>
          <w:szCs w:val="30"/>
          <w:cs/>
        </w:rPr>
        <w:t>ใ</w:t>
      </w:r>
      <w:r w:rsidR="00A33C10" w:rsidRPr="00B10056">
        <w:rPr>
          <w:rFonts w:asciiTheme="majorBidi" w:hAnsiTheme="majorBidi" w:cstheme="majorBidi" w:hint="cs"/>
          <w:sz w:val="30"/>
          <w:szCs w:val="30"/>
          <w:cs/>
        </w:rPr>
        <w:t>ช้บริการ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 </w:t>
      </w:r>
      <w:r w:rsidRPr="00B10056">
        <w:rPr>
          <w:rFonts w:asciiTheme="majorBidi" w:hAnsiTheme="majorBidi" w:cstheme="majorBidi"/>
          <w:sz w:val="30"/>
          <w:szCs w:val="30"/>
        </w:rPr>
        <w:t>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B10056">
        <w:rPr>
          <w:rFonts w:asciiTheme="majorBidi" w:hAnsiTheme="majorBidi" w:cstheme="majorBidi"/>
          <w:sz w:val="30"/>
          <w:szCs w:val="30"/>
        </w:rPr>
        <w:t>31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โดยมีค่า</w:t>
      </w:r>
      <w:r w:rsidR="00DF0144" w:rsidRPr="00B10056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8F5B29"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เป็นรายเดือนเดือนละ </w:t>
      </w:r>
      <w:r w:rsidRPr="00B10056">
        <w:rPr>
          <w:rFonts w:asciiTheme="majorBidi" w:hAnsiTheme="majorBidi" w:cstheme="majorBidi"/>
          <w:sz w:val="30"/>
          <w:szCs w:val="30"/>
        </w:rPr>
        <w:t xml:space="preserve">296,400 </w:t>
      </w:r>
      <w:r w:rsidRPr="00B10056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23739DDE" w14:textId="108E399E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57C0F36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236061FC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AF1E765" w14:textId="222F5A39" w:rsidR="006A7F6A" w:rsidRPr="00B10056" w:rsidRDefault="00341964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>1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="00695639">
        <w:rPr>
          <w:rFonts w:asciiTheme="majorBidi" w:hAnsiTheme="majorBidi" w:cstheme="majorBidi"/>
          <w:sz w:val="30"/>
          <w:szCs w:val="30"/>
        </w:rPr>
        <w:t>546,000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บาท  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สัญญาดังกล่าวสามารถต่ออาย</w:t>
      </w:r>
      <w:r w:rsidR="00AB41C9" w:rsidRPr="00B10056">
        <w:rPr>
          <w:rFonts w:asciiTheme="majorBidi" w:hAnsiTheme="majorBidi" w:cstheme="majorBidi" w:hint="cs"/>
          <w:sz w:val="30"/>
          <w:szCs w:val="30"/>
          <w:cs/>
        </w:rPr>
        <w:t>ุ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โด</w:t>
      </w:r>
      <w:r w:rsidR="00AB41C9" w:rsidRPr="00B10056">
        <w:rPr>
          <w:rFonts w:asciiTheme="majorBidi" w:hAnsiTheme="majorBidi" w:cstheme="majorBidi" w:hint="cs"/>
          <w:sz w:val="30"/>
          <w:szCs w:val="30"/>
          <w:cs/>
        </w:rPr>
        <w:t>ยผู้รับบริการมีหน้าที่ต้องบอกกล่าวให้ผู้ให้บริการทราบ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ล่วงหน้า</w:t>
      </w:r>
      <w:r w:rsidR="00725E85" w:rsidRPr="00B10056">
        <w:rPr>
          <w:rFonts w:asciiTheme="majorBidi" w:hAnsiTheme="majorBidi" w:cstheme="majorBidi"/>
          <w:sz w:val="30"/>
          <w:szCs w:val="30"/>
        </w:rPr>
        <w:br/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เป็</w:t>
      </w:r>
      <w:r w:rsidR="00774D83" w:rsidRPr="00B10056">
        <w:rPr>
          <w:rFonts w:asciiTheme="majorBidi" w:hAnsiTheme="majorBidi" w:cstheme="majorBidi" w:hint="cs"/>
          <w:sz w:val="30"/>
          <w:szCs w:val="30"/>
          <w:cs/>
        </w:rPr>
        <w:t>น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เวลา</w:t>
      </w:r>
      <w:r w:rsidR="00AB41C9" w:rsidRPr="00B10056">
        <w:rPr>
          <w:rFonts w:asciiTheme="majorBidi" w:hAnsiTheme="majorBidi" w:cstheme="majorBidi" w:hint="cs"/>
          <w:sz w:val="30"/>
          <w:szCs w:val="30"/>
          <w:cs/>
        </w:rPr>
        <w:t>ไม่น้อยกว่า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45FEF" w:rsidRPr="00B10056">
        <w:rPr>
          <w:rFonts w:asciiTheme="majorBidi" w:hAnsiTheme="majorBidi" w:cstheme="majorBidi"/>
          <w:sz w:val="30"/>
          <w:szCs w:val="30"/>
        </w:rPr>
        <w:t xml:space="preserve">30 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7A1DE2C9" w14:textId="77777777" w:rsidR="00D266BF" w:rsidRPr="00B10056" w:rsidRDefault="00D266BF" w:rsidP="003B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F35F51" w14:textId="77777777" w:rsidR="00F21BE3" w:rsidRDefault="00F21BE3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F5C48C1" w14:textId="77777777" w:rsidR="00F21BE3" w:rsidRDefault="00F21BE3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208DEED" w14:textId="77777777" w:rsidR="00F944CC" w:rsidRDefault="00F944CC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A533B8A" w14:textId="5C9C923F" w:rsidR="00341964" w:rsidRPr="00B10056" w:rsidRDefault="00341964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สัญญานายหน้า</w:t>
      </w:r>
    </w:p>
    <w:p w14:paraId="76200AAD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75A58BF" w14:textId="6CF3F61F" w:rsidR="00C075E3" w:rsidRPr="00B10056" w:rsidRDefault="00341964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5FEF" w:rsidRPr="00B10056">
        <w:rPr>
          <w:rFonts w:asciiTheme="majorBidi" w:hAnsiTheme="majorBidi" w:cstheme="majorBidi"/>
          <w:sz w:val="30"/>
          <w:szCs w:val="30"/>
          <w:cs/>
        </w:rPr>
        <w:br/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D5616A" w:rsidRPr="00B100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14:paraId="6635EF15" w14:textId="3CA06B57" w:rsidR="00821E3F" w:rsidRPr="00B10056" w:rsidRDefault="00821E3F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A853ACA" w14:textId="77777777" w:rsidR="00821E3F" w:rsidRPr="00B10056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342D0D42" w14:textId="77777777" w:rsidR="00821E3F" w:rsidRPr="00B10056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7142B627" w14:textId="48CDD5C8" w:rsidR="00821E3F" w:rsidRPr="00B10056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บริษัทคิดค่าให้บริการพื้นที่อาคาร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กับบริษัท แอล แอนด์ อี โซลิดสเตท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B10056">
        <w:rPr>
          <w:rFonts w:asciiTheme="majorBidi" w:hAnsiTheme="majorBidi" w:cstheme="majorBidi"/>
          <w:sz w:val="30"/>
          <w:szCs w:val="30"/>
        </w:rPr>
        <w:t>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F21BE3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B10056">
        <w:rPr>
          <w:rFonts w:asciiTheme="majorBidi" w:hAnsiTheme="majorBidi" w:cstheme="majorBidi"/>
          <w:sz w:val="30"/>
          <w:szCs w:val="30"/>
        </w:rPr>
        <w:t xml:space="preserve">31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F21BE3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และจะได้รับค่าตอบแทนเป็นรายเดือนในอัตรา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B10056">
        <w:rPr>
          <w:rFonts w:asciiTheme="majorBidi" w:hAnsiTheme="majorBidi" w:cstheme="majorBidi"/>
          <w:sz w:val="30"/>
          <w:szCs w:val="30"/>
        </w:rPr>
        <w:t xml:space="preserve">400,000 </w:t>
      </w:r>
      <w:r w:rsidRPr="00B10056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142B3976" w14:textId="465DE89B" w:rsidR="000C6DFB" w:rsidRPr="00B10056" w:rsidRDefault="000C6DFB" w:rsidP="000C6DFB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B10056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</w:p>
    <w:tbl>
      <w:tblPr>
        <w:tblW w:w="954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080"/>
        <w:gridCol w:w="317"/>
        <w:gridCol w:w="1213"/>
        <w:gridCol w:w="270"/>
        <w:gridCol w:w="1350"/>
      </w:tblGrid>
      <w:tr w:rsidR="000C6DFB" w:rsidRPr="00B10056" w14:paraId="636F740E" w14:textId="77777777" w:rsidTr="00D37AAE">
        <w:trPr>
          <w:cantSplit/>
        </w:trPr>
        <w:tc>
          <w:tcPr>
            <w:tcW w:w="3060" w:type="dxa"/>
          </w:tcPr>
          <w:p w14:paraId="0A377C21" w14:textId="77777777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DA1BE81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1161D67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1872B749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03EE2E36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1666" w:rsidRPr="00B10056" w14:paraId="298ED6D1" w14:textId="77777777" w:rsidTr="00D37AAE">
        <w:trPr>
          <w:cantSplit/>
        </w:trPr>
        <w:tc>
          <w:tcPr>
            <w:tcW w:w="3060" w:type="dxa"/>
          </w:tcPr>
          <w:p w14:paraId="45C41DE5" w14:textId="77777777" w:rsidR="00581666" w:rsidRPr="00B10056" w:rsidRDefault="00581666" w:rsidP="005816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FBBA7BF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1EFDCA" w14:textId="4BAD0C42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8FAF917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29E80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03F788B8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A44A3D4" w14:textId="7A25A8C6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64DE391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200C91" w14:textId="0607ECAA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7AAE" w:rsidRPr="00B10056" w14:paraId="3B24FBDF" w14:textId="77777777" w:rsidTr="00D37AAE">
        <w:trPr>
          <w:cantSplit/>
        </w:trPr>
        <w:tc>
          <w:tcPr>
            <w:tcW w:w="3060" w:type="dxa"/>
          </w:tcPr>
          <w:p w14:paraId="67D3D5FB" w14:textId="77777777" w:rsidR="00D37AAE" w:rsidRPr="00B10056" w:rsidRDefault="00D37AAE" w:rsidP="00D37AA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4C4F804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536B98A1" w14:textId="3A7F8A6D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1CB36E5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5EA4C" w14:textId="57831E2D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17" w:type="dxa"/>
          </w:tcPr>
          <w:p w14:paraId="19FA5029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2E1F39C" w14:textId="4E7D98CB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14B82C9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E52E10" w14:textId="27EDB52A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C6DFB" w:rsidRPr="00B10056" w14:paraId="1EDCE0AB" w14:textId="77777777" w:rsidTr="00D37AAE">
        <w:trPr>
          <w:cantSplit/>
        </w:trPr>
        <w:tc>
          <w:tcPr>
            <w:tcW w:w="3060" w:type="dxa"/>
          </w:tcPr>
          <w:p w14:paraId="14DF6E9C" w14:textId="77777777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5AA30CEB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3C3380B1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6DFB" w:rsidRPr="00B10056" w14:paraId="23AB718F" w14:textId="77777777" w:rsidTr="00D37AAE">
        <w:trPr>
          <w:cantSplit/>
        </w:trPr>
        <w:tc>
          <w:tcPr>
            <w:tcW w:w="3060" w:type="dxa"/>
            <w:hideMark/>
          </w:tcPr>
          <w:p w14:paraId="1AA3B5D9" w14:textId="77777777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15840261" w14:textId="77777777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45BEDBA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55BBABAC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1BB5BAAE" w14:textId="55E0C65D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25C76CD8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6EA766D1" w14:textId="2B26C2CA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272063A7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209BBDBC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11CA9464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0472" w:rsidRPr="00B10056" w14:paraId="3E2515B8" w14:textId="77777777" w:rsidTr="00D37AAE">
        <w:trPr>
          <w:cantSplit/>
        </w:trPr>
        <w:tc>
          <w:tcPr>
            <w:tcW w:w="3060" w:type="dxa"/>
            <w:hideMark/>
          </w:tcPr>
          <w:p w14:paraId="03303B64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6C6326E5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8088B" w14:textId="3ED4A117" w:rsidR="00B40472" w:rsidRPr="00B10056" w:rsidRDefault="00974BDC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C95E3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79EF3B0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07F7990F" w14:textId="7580ABCA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13" w:type="dxa"/>
          </w:tcPr>
          <w:p w14:paraId="40B77A10" w14:textId="7EAD49BB" w:rsidR="00B40472" w:rsidRPr="00B10056" w:rsidRDefault="00F51766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7,795</w:t>
            </w:r>
          </w:p>
        </w:tc>
        <w:tc>
          <w:tcPr>
            <w:tcW w:w="270" w:type="dxa"/>
          </w:tcPr>
          <w:p w14:paraId="59D298B2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7F38B92E" w14:textId="3FAF9FB6" w:rsidR="00B40472" w:rsidRPr="00B10056" w:rsidRDefault="00D37AA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2,687</w:t>
            </w:r>
          </w:p>
        </w:tc>
      </w:tr>
      <w:tr w:rsidR="00B40472" w:rsidRPr="00B10056" w14:paraId="51A53550" w14:textId="77777777" w:rsidTr="00D37AAE">
        <w:trPr>
          <w:cantSplit/>
        </w:trPr>
        <w:tc>
          <w:tcPr>
            <w:tcW w:w="3060" w:type="dxa"/>
            <w:hideMark/>
          </w:tcPr>
          <w:p w14:paraId="2FBEFF00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4D495D98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12986BB6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7C68D046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5C0AFF3F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2CEEEA6E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64A44FEE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B52BA" w14:textId="445DBC49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77C1674F" w14:textId="4BC6682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0472" w:rsidRPr="00B10056" w14:paraId="634AFB06" w14:textId="77777777" w:rsidTr="00D37AAE">
        <w:trPr>
          <w:cantSplit/>
        </w:trPr>
        <w:tc>
          <w:tcPr>
            <w:tcW w:w="3060" w:type="dxa"/>
            <w:hideMark/>
          </w:tcPr>
          <w:p w14:paraId="49FB2264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4263387C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AC4EF" w14:textId="7E34C059" w:rsidR="00B40472" w:rsidRPr="00B10056" w:rsidRDefault="00974BDC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E20780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5468AF2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3E4D50C3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720236E" w14:textId="4DC4779A" w:rsidR="00B40472" w:rsidRPr="00B10056" w:rsidRDefault="00F51766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1,335</w:t>
            </w:r>
          </w:p>
        </w:tc>
        <w:tc>
          <w:tcPr>
            <w:tcW w:w="270" w:type="dxa"/>
          </w:tcPr>
          <w:p w14:paraId="66FBFD96" w14:textId="06DC213B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3C6065" w14:textId="12220A2F" w:rsidR="00B40472" w:rsidRPr="00B10056" w:rsidRDefault="00D37AA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  <w:tr w:rsidR="00B40472" w:rsidRPr="00B10056" w14:paraId="5BAC1738" w14:textId="77777777" w:rsidTr="00D37AAE">
        <w:trPr>
          <w:cantSplit/>
        </w:trPr>
        <w:tc>
          <w:tcPr>
            <w:tcW w:w="3060" w:type="dxa"/>
          </w:tcPr>
          <w:p w14:paraId="4E8D0A97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3 - 6 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810" w:type="dxa"/>
          </w:tcPr>
          <w:p w14:paraId="13DC34E6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62091" w14:textId="48C42419" w:rsidR="00B40472" w:rsidRPr="00B10056" w:rsidRDefault="00974BDC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7C1950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40C92" w14:textId="01C045E9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62C32D34" w14:textId="3B154AED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4AA20DE" w14:textId="712E03E4" w:rsidR="00B40472" w:rsidRPr="00B10056" w:rsidRDefault="00F51766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1,502</w:t>
            </w:r>
          </w:p>
        </w:tc>
        <w:tc>
          <w:tcPr>
            <w:tcW w:w="270" w:type="dxa"/>
          </w:tcPr>
          <w:p w14:paraId="3DBBE3F4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24D27E" w14:textId="79C9787E" w:rsidR="00B40472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2,069</w:t>
            </w:r>
          </w:p>
        </w:tc>
      </w:tr>
      <w:tr w:rsidR="00B40472" w:rsidRPr="00B10056" w14:paraId="17FDB05D" w14:textId="77777777" w:rsidTr="00D37AAE">
        <w:trPr>
          <w:cantSplit/>
        </w:trPr>
        <w:tc>
          <w:tcPr>
            <w:tcW w:w="3060" w:type="dxa"/>
          </w:tcPr>
          <w:p w14:paraId="7403AB76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6 - 12 </w:t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810" w:type="dxa"/>
          </w:tcPr>
          <w:p w14:paraId="4BD5D231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ED733F" w14:textId="27A9A009" w:rsidR="00B40472" w:rsidRPr="00B10056" w:rsidRDefault="00974BDC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6B22BD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060E3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E31AF17" w14:textId="16E903CC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53170243" w14:textId="66A16F9E" w:rsidR="00B40472" w:rsidRPr="00B10056" w:rsidRDefault="00F51766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1,302</w:t>
            </w:r>
          </w:p>
        </w:tc>
        <w:tc>
          <w:tcPr>
            <w:tcW w:w="270" w:type="dxa"/>
          </w:tcPr>
          <w:p w14:paraId="34BE9663" w14:textId="090B9388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9C29D6" w14:textId="751CC7B5" w:rsidR="00B40472" w:rsidRPr="00B10056" w:rsidRDefault="00D37AAE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</w:tr>
      <w:tr w:rsidR="00B40472" w:rsidRPr="00B10056" w14:paraId="7FCFF90B" w14:textId="77777777" w:rsidTr="00D37AAE">
        <w:trPr>
          <w:cantSplit/>
        </w:trPr>
        <w:tc>
          <w:tcPr>
            <w:tcW w:w="3060" w:type="dxa"/>
            <w:hideMark/>
          </w:tcPr>
          <w:p w14:paraId="7A63AD68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D0075E0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B6FF65" w14:textId="316D41A7" w:rsidR="00B40472" w:rsidRPr="00B10056" w:rsidRDefault="00974BDC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70AA8C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54B8337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1CF5C454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B797AD9" w14:textId="08E12D8F" w:rsidR="00B40472" w:rsidRPr="00B10056" w:rsidRDefault="00F51766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28,021</w:t>
            </w:r>
          </w:p>
        </w:tc>
        <w:tc>
          <w:tcPr>
            <w:tcW w:w="270" w:type="dxa"/>
          </w:tcPr>
          <w:p w14:paraId="1E6A9061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50" w:type="dxa"/>
          </w:tcPr>
          <w:p w14:paraId="79319FE4" w14:textId="0C7C1608" w:rsidR="00B40472" w:rsidRPr="00B10056" w:rsidRDefault="00D37AA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27,023</w:t>
            </w:r>
          </w:p>
        </w:tc>
      </w:tr>
      <w:tr w:rsidR="00B40472" w:rsidRPr="00B10056" w14:paraId="172E1EC6" w14:textId="77777777" w:rsidTr="00D37AAE">
        <w:trPr>
          <w:cantSplit/>
        </w:trPr>
        <w:tc>
          <w:tcPr>
            <w:tcW w:w="3060" w:type="dxa"/>
          </w:tcPr>
          <w:p w14:paraId="689207B7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453EE6E6" w14:textId="6CDCD8CD" w:rsidR="00B40472" w:rsidRPr="00B10056" w:rsidRDefault="006F5C3B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2CE338" w14:textId="477C68FA" w:rsidR="00B40472" w:rsidRPr="00B10056" w:rsidRDefault="00974BDC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1590C4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5F9C99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67077AE9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25033AFA" w14:textId="4A4D6C16" w:rsidR="00B40472" w:rsidRPr="00B10056" w:rsidRDefault="00F51766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39,955</w:t>
            </w:r>
          </w:p>
        </w:tc>
        <w:tc>
          <w:tcPr>
            <w:tcW w:w="270" w:type="dxa"/>
          </w:tcPr>
          <w:p w14:paraId="07FA45BE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5230FD" w14:textId="6C830F94" w:rsidR="00B40472" w:rsidRPr="00B10056" w:rsidRDefault="00D37AAE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33,763</w:t>
            </w:r>
          </w:p>
        </w:tc>
      </w:tr>
      <w:tr w:rsidR="002F687A" w:rsidRPr="00B10056" w14:paraId="296A14DA" w14:textId="77777777" w:rsidTr="002F687A">
        <w:trPr>
          <w:cantSplit/>
        </w:trPr>
        <w:tc>
          <w:tcPr>
            <w:tcW w:w="3060" w:type="dxa"/>
          </w:tcPr>
          <w:p w14:paraId="73F80296" w14:textId="77777777" w:rsidR="002F687A" w:rsidRPr="00B10056" w:rsidRDefault="002F687A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</w:p>
        </w:tc>
        <w:tc>
          <w:tcPr>
            <w:tcW w:w="810" w:type="dxa"/>
          </w:tcPr>
          <w:p w14:paraId="0C883820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DDE470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17B19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72C42D3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7" w:type="dxa"/>
          </w:tcPr>
          <w:p w14:paraId="580C8333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7312209A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9B56D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D31C547" w14:textId="77777777" w:rsidR="002F687A" w:rsidRPr="00B10056" w:rsidRDefault="002F687A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687A" w:rsidRPr="00B10056" w14:paraId="4B92BBC4" w14:textId="77777777" w:rsidTr="009370E1">
        <w:trPr>
          <w:cantSplit/>
        </w:trPr>
        <w:tc>
          <w:tcPr>
            <w:tcW w:w="3060" w:type="dxa"/>
          </w:tcPr>
          <w:p w14:paraId="583619AD" w14:textId="1A8B4369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บุคคลหรือ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อื่น</w:t>
            </w:r>
            <w:r w:rsidR="00725E85"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ๆ</w:t>
            </w:r>
          </w:p>
        </w:tc>
        <w:tc>
          <w:tcPr>
            <w:tcW w:w="810" w:type="dxa"/>
          </w:tcPr>
          <w:p w14:paraId="2E83F371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5F5A39E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687A" w:rsidRPr="00B10056" w14:paraId="13A2EE81" w14:textId="77777777" w:rsidTr="002F687A">
        <w:trPr>
          <w:cantSplit/>
        </w:trPr>
        <w:tc>
          <w:tcPr>
            <w:tcW w:w="3060" w:type="dxa"/>
          </w:tcPr>
          <w:p w14:paraId="2D3B18EF" w14:textId="2BB30795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F385D0B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564F21" w14:textId="6042694F" w:rsidR="002F687A" w:rsidRPr="00B10056" w:rsidRDefault="00974BDC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352,424</w:t>
            </w:r>
          </w:p>
        </w:tc>
        <w:tc>
          <w:tcPr>
            <w:tcW w:w="270" w:type="dxa"/>
          </w:tcPr>
          <w:p w14:paraId="4A26808D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1E79B7" w14:textId="61DC10DD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381,359</w:t>
            </w:r>
          </w:p>
        </w:tc>
        <w:tc>
          <w:tcPr>
            <w:tcW w:w="317" w:type="dxa"/>
          </w:tcPr>
          <w:p w14:paraId="263028D0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209A8A68" w14:textId="4A05D21F" w:rsidR="002F687A" w:rsidRPr="00B10056" w:rsidRDefault="00F51766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348,616</w:t>
            </w:r>
          </w:p>
        </w:tc>
        <w:tc>
          <w:tcPr>
            <w:tcW w:w="270" w:type="dxa"/>
          </w:tcPr>
          <w:p w14:paraId="63BC7F4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16B121E" w14:textId="0C161AD3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380,092</w:t>
            </w:r>
          </w:p>
        </w:tc>
      </w:tr>
      <w:tr w:rsidR="002F687A" w:rsidRPr="00B10056" w14:paraId="7ABEE5F9" w14:textId="77777777" w:rsidTr="002F687A">
        <w:trPr>
          <w:cantSplit/>
        </w:trPr>
        <w:tc>
          <w:tcPr>
            <w:tcW w:w="3060" w:type="dxa"/>
          </w:tcPr>
          <w:p w14:paraId="03E09274" w14:textId="470FCF24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595F1DF7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0D84EB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B0EC55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67653A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5DA32EB8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58444214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7CF0F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9BF4B77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687A" w:rsidRPr="00B10056" w14:paraId="13F92D7A" w14:textId="77777777" w:rsidTr="002F687A">
        <w:trPr>
          <w:cantSplit/>
        </w:trPr>
        <w:tc>
          <w:tcPr>
            <w:tcW w:w="3060" w:type="dxa"/>
          </w:tcPr>
          <w:p w14:paraId="70144887" w14:textId="448A84A6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3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52F4AF8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BE38A" w14:textId="6A988B0F" w:rsidR="002F687A" w:rsidRPr="00B10056" w:rsidRDefault="00974BDC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208,288</w:t>
            </w:r>
          </w:p>
        </w:tc>
        <w:tc>
          <w:tcPr>
            <w:tcW w:w="270" w:type="dxa"/>
          </w:tcPr>
          <w:p w14:paraId="6A34D7A2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414C07" w14:textId="22BAE60E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300,433</w:t>
            </w:r>
          </w:p>
        </w:tc>
        <w:tc>
          <w:tcPr>
            <w:tcW w:w="317" w:type="dxa"/>
          </w:tcPr>
          <w:p w14:paraId="4C0E6AC7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60234402" w14:textId="7582DFBA" w:rsidR="002F687A" w:rsidRPr="00B10056" w:rsidRDefault="00F51766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205,299</w:t>
            </w:r>
          </w:p>
        </w:tc>
        <w:tc>
          <w:tcPr>
            <w:tcW w:w="270" w:type="dxa"/>
          </w:tcPr>
          <w:p w14:paraId="43F4FA4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831A7A5" w14:textId="7D232ECC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299,818</w:t>
            </w:r>
          </w:p>
        </w:tc>
      </w:tr>
      <w:tr w:rsidR="002F687A" w:rsidRPr="00B10056" w14:paraId="54B62A72" w14:textId="77777777" w:rsidTr="002F687A">
        <w:trPr>
          <w:cantSplit/>
        </w:trPr>
        <w:tc>
          <w:tcPr>
            <w:tcW w:w="3060" w:type="dxa"/>
          </w:tcPr>
          <w:p w14:paraId="5A1B66C3" w14:textId="49C75640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68423CB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1F9484" w14:textId="63709B2A" w:rsidR="002F687A" w:rsidRPr="00B10056" w:rsidRDefault="00974BDC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58,511</w:t>
            </w:r>
          </w:p>
        </w:tc>
        <w:tc>
          <w:tcPr>
            <w:tcW w:w="270" w:type="dxa"/>
          </w:tcPr>
          <w:p w14:paraId="66915E99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E6FAD5" w14:textId="068B3339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54,307</w:t>
            </w:r>
          </w:p>
        </w:tc>
        <w:tc>
          <w:tcPr>
            <w:tcW w:w="317" w:type="dxa"/>
          </w:tcPr>
          <w:p w14:paraId="4531A2C2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1C3DBD2D" w14:textId="5F6339CE" w:rsidR="002F687A" w:rsidRPr="00B10056" w:rsidRDefault="00F51766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58,511</w:t>
            </w:r>
          </w:p>
        </w:tc>
        <w:tc>
          <w:tcPr>
            <w:tcW w:w="270" w:type="dxa"/>
          </w:tcPr>
          <w:p w14:paraId="078F32E1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B9F98D0" w14:textId="104752D9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53,849</w:t>
            </w:r>
          </w:p>
        </w:tc>
      </w:tr>
      <w:tr w:rsidR="002F687A" w:rsidRPr="00B10056" w14:paraId="7367F153" w14:textId="77777777" w:rsidTr="002F687A">
        <w:trPr>
          <w:cantSplit/>
        </w:trPr>
        <w:tc>
          <w:tcPr>
            <w:tcW w:w="3060" w:type="dxa"/>
          </w:tcPr>
          <w:p w14:paraId="44FB8C9D" w14:textId="1B421B09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14E30E4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B65ABE" w14:textId="4ED96CA1" w:rsidR="002F687A" w:rsidRPr="00B10056" w:rsidRDefault="00974BDC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84,256</w:t>
            </w:r>
          </w:p>
        </w:tc>
        <w:tc>
          <w:tcPr>
            <w:tcW w:w="270" w:type="dxa"/>
          </w:tcPr>
          <w:p w14:paraId="01C4028C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A25377" w14:textId="63122FD1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175,664</w:t>
            </w:r>
          </w:p>
        </w:tc>
        <w:tc>
          <w:tcPr>
            <w:tcW w:w="317" w:type="dxa"/>
          </w:tcPr>
          <w:p w14:paraId="0968F0F0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19EFDAD1" w14:textId="324029A3" w:rsidR="002F687A" w:rsidRPr="00B10056" w:rsidRDefault="00F51766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84,228</w:t>
            </w:r>
          </w:p>
        </w:tc>
        <w:tc>
          <w:tcPr>
            <w:tcW w:w="270" w:type="dxa"/>
          </w:tcPr>
          <w:p w14:paraId="21AA3D2C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AF99222" w14:textId="54DB99F6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75,120</w:t>
            </w:r>
          </w:p>
        </w:tc>
      </w:tr>
      <w:tr w:rsidR="002F687A" w:rsidRPr="00B10056" w14:paraId="12A3A306" w14:textId="77777777" w:rsidTr="002F687A">
        <w:trPr>
          <w:cantSplit/>
        </w:trPr>
        <w:tc>
          <w:tcPr>
            <w:tcW w:w="3060" w:type="dxa"/>
          </w:tcPr>
          <w:p w14:paraId="0C43014B" w14:textId="07AE5B45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19563C1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209DDB" w14:textId="208C752D" w:rsidR="002F687A" w:rsidRPr="00B10056" w:rsidRDefault="00974BDC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151,380</w:t>
            </w:r>
          </w:p>
        </w:tc>
        <w:tc>
          <w:tcPr>
            <w:tcW w:w="270" w:type="dxa"/>
          </w:tcPr>
          <w:p w14:paraId="0D54C3FD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7EF6F4B" w14:textId="05C5A784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197,667</w:t>
            </w:r>
          </w:p>
        </w:tc>
        <w:tc>
          <w:tcPr>
            <w:tcW w:w="317" w:type="dxa"/>
          </w:tcPr>
          <w:p w14:paraId="078D546F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3ECE50A" w14:textId="457714B8" w:rsidR="002F687A" w:rsidRPr="00B10056" w:rsidRDefault="00F51766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128,743</w:t>
            </w:r>
          </w:p>
        </w:tc>
        <w:tc>
          <w:tcPr>
            <w:tcW w:w="270" w:type="dxa"/>
          </w:tcPr>
          <w:p w14:paraId="421B8BBF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5CCF36E" w14:textId="53B2F222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81,595</w:t>
            </w:r>
          </w:p>
        </w:tc>
      </w:tr>
      <w:tr w:rsidR="002F687A" w:rsidRPr="00B10056" w14:paraId="18261026" w14:textId="77777777" w:rsidTr="002F687A">
        <w:trPr>
          <w:cantSplit/>
        </w:trPr>
        <w:tc>
          <w:tcPr>
            <w:tcW w:w="3060" w:type="dxa"/>
          </w:tcPr>
          <w:p w14:paraId="50CF0ED4" w14:textId="12FFF645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3278BE72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2EF6AD" w14:textId="1AC88F8B" w:rsidR="002F687A" w:rsidRPr="00B10056" w:rsidRDefault="00974BDC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854,859</w:t>
            </w:r>
          </w:p>
        </w:tc>
        <w:tc>
          <w:tcPr>
            <w:tcW w:w="270" w:type="dxa"/>
          </w:tcPr>
          <w:p w14:paraId="6DBA2DD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A7CF5D6" w14:textId="4B8F8E4C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1,109,430</w:t>
            </w:r>
          </w:p>
        </w:tc>
        <w:tc>
          <w:tcPr>
            <w:tcW w:w="317" w:type="dxa"/>
          </w:tcPr>
          <w:p w14:paraId="46EFC1B9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76E7ABC6" w14:textId="2050B089" w:rsidR="002F687A" w:rsidRPr="00B10056" w:rsidRDefault="00F51766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825,397</w:t>
            </w:r>
          </w:p>
        </w:tc>
        <w:tc>
          <w:tcPr>
            <w:tcW w:w="270" w:type="dxa"/>
          </w:tcPr>
          <w:p w14:paraId="30B5B567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5FD0E9A" w14:textId="7F1F8C7F" w:rsidR="002F687A" w:rsidRPr="00B10056" w:rsidRDefault="00594B5E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  <w:r w:rsidR="0077185E"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2F687A"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,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474</w:t>
            </w:r>
          </w:p>
        </w:tc>
      </w:tr>
      <w:tr w:rsidR="002F687A" w:rsidRPr="00B10056" w14:paraId="3CD45397" w14:textId="77777777" w:rsidTr="002F687A">
        <w:trPr>
          <w:cantSplit/>
        </w:trPr>
        <w:tc>
          <w:tcPr>
            <w:tcW w:w="3060" w:type="dxa"/>
          </w:tcPr>
          <w:p w14:paraId="58CFCEF4" w14:textId="60F78A05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810" w:type="dxa"/>
          </w:tcPr>
          <w:p w14:paraId="374345A7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D3D76F" w14:textId="36F4D6C5" w:rsidR="002F687A" w:rsidRPr="00042981" w:rsidRDefault="00974BDC" w:rsidP="0004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(106)</w:t>
            </w:r>
          </w:p>
        </w:tc>
        <w:tc>
          <w:tcPr>
            <w:tcW w:w="270" w:type="dxa"/>
          </w:tcPr>
          <w:p w14:paraId="1BFC86E8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D033FE" w14:textId="514B5CB0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  <w:tc>
          <w:tcPr>
            <w:tcW w:w="317" w:type="dxa"/>
          </w:tcPr>
          <w:p w14:paraId="6B677C9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7C23036B" w14:textId="30290E90" w:rsidR="002F687A" w:rsidRPr="00F51766" w:rsidRDefault="00F51766" w:rsidP="0004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51766">
              <w:rPr>
                <w:rFonts w:asciiTheme="majorBidi" w:hAnsiTheme="majorBidi" w:cstheme="majorBidi"/>
                <w:sz w:val="30"/>
                <w:szCs w:val="30"/>
              </w:rPr>
              <w:t>(106)</w:t>
            </w:r>
          </w:p>
        </w:tc>
        <w:tc>
          <w:tcPr>
            <w:tcW w:w="270" w:type="dxa"/>
          </w:tcPr>
          <w:p w14:paraId="66470EFD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F16E823" w14:textId="678CE2BA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</w:tr>
      <w:tr w:rsidR="002F687A" w:rsidRPr="00B10056" w14:paraId="279F9A3B" w14:textId="77777777" w:rsidTr="002F687A">
        <w:trPr>
          <w:cantSplit/>
        </w:trPr>
        <w:tc>
          <w:tcPr>
            <w:tcW w:w="3060" w:type="dxa"/>
          </w:tcPr>
          <w:p w14:paraId="2BA74B75" w14:textId="1E0E0461" w:rsidR="002F687A" w:rsidRPr="00B10056" w:rsidRDefault="002F687A" w:rsidP="004904A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5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</w:t>
            </w:r>
          </w:p>
        </w:tc>
        <w:tc>
          <w:tcPr>
            <w:tcW w:w="810" w:type="dxa"/>
          </w:tcPr>
          <w:p w14:paraId="4C068A90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FEA5F5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17436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43E4AE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7" w:type="dxa"/>
          </w:tcPr>
          <w:p w14:paraId="14A8AF5F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265C7FEB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41AE2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3A83900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687A" w:rsidRPr="00B10056" w14:paraId="7961CA51" w14:textId="77777777" w:rsidTr="002F687A">
        <w:trPr>
          <w:cantSplit/>
        </w:trPr>
        <w:tc>
          <w:tcPr>
            <w:tcW w:w="3060" w:type="dxa"/>
          </w:tcPr>
          <w:p w14:paraId="235B137B" w14:textId="1EF8A6E5" w:rsidR="002F687A" w:rsidRPr="00B10056" w:rsidRDefault="006E6CFB" w:rsidP="004904A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5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ที่</w:t>
            </w:r>
            <w:r w:rsidR="002F687A" w:rsidRPr="00B10056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780716F1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0823C5" w14:textId="71A954A1" w:rsidR="002F687A" w:rsidRPr="00042981" w:rsidRDefault="00974BDC" w:rsidP="0004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(51,15</w:t>
            </w:r>
            <w:r w:rsidR="006527C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511F19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522D675" w14:textId="72CB6C0A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(56,407)</w:t>
            </w:r>
          </w:p>
        </w:tc>
        <w:tc>
          <w:tcPr>
            <w:tcW w:w="317" w:type="dxa"/>
          </w:tcPr>
          <w:p w14:paraId="2489E7D9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9904327" w14:textId="3D256C50" w:rsidR="002F687A" w:rsidRPr="00F51766" w:rsidRDefault="00F51766" w:rsidP="0004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51766">
              <w:rPr>
                <w:rFonts w:asciiTheme="majorBidi" w:hAnsiTheme="majorBidi" w:cstheme="majorBidi"/>
                <w:sz w:val="30"/>
                <w:szCs w:val="30"/>
              </w:rPr>
              <w:t>(42,948)</w:t>
            </w:r>
          </w:p>
        </w:tc>
        <w:tc>
          <w:tcPr>
            <w:tcW w:w="270" w:type="dxa"/>
          </w:tcPr>
          <w:p w14:paraId="0E6D0869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7E86470" w14:textId="7B236E09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(47,025)</w:t>
            </w:r>
          </w:p>
        </w:tc>
      </w:tr>
      <w:tr w:rsidR="002F687A" w:rsidRPr="00B10056" w14:paraId="17E71C5E" w14:textId="77777777" w:rsidTr="002F687A">
        <w:trPr>
          <w:cantSplit/>
        </w:trPr>
        <w:tc>
          <w:tcPr>
            <w:tcW w:w="3060" w:type="dxa"/>
          </w:tcPr>
          <w:p w14:paraId="07F1AEE6" w14:textId="19413FD1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5DCF6A65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319169" w14:textId="6438F00D" w:rsidR="002F687A" w:rsidRPr="00B10056" w:rsidRDefault="00974BDC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803,59</w:t>
            </w:r>
            <w:r w:rsidR="00652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DA4587C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E38A41" w14:textId="044D80D1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1,052,859</w:t>
            </w:r>
          </w:p>
        </w:tc>
        <w:tc>
          <w:tcPr>
            <w:tcW w:w="317" w:type="dxa"/>
          </w:tcPr>
          <w:p w14:paraId="483BA72B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3389085E" w14:textId="26F9B1C3" w:rsidR="002F687A" w:rsidRPr="00B10056" w:rsidRDefault="00F51766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782,343</w:t>
            </w:r>
          </w:p>
        </w:tc>
        <w:tc>
          <w:tcPr>
            <w:tcW w:w="270" w:type="dxa"/>
          </w:tcPr>
          <w:p w14:paraId="2B12DFA2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A0965" w14:textId="1BDE0A55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843,285</w:t>
            </w:r>
          </w:p>
        </w:tc>
      </w:tr>
      <w:tr w:rsidR="002F687A" w:rsidRPr="00B10056" w14:paraId="0EE5E99C" w14:textId="77777777" w:rsidTr="004904A8">
        <w:trPr>
          <w:cantSplit/>
        </w:trPr>
        <w:tc>
          <w:tcPr>
            <w:tcW w:w="3060" w:type="dxa"/>
          </w:tcPr>
          <w:p w14:paraId="1D79B210" w14:textId="77777777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</w:p>
        </w:tc>
        <w:tc>
          <w:tcPr>
            <w:tcW w:w="810" w:type="dxa"/>
          </w:tcPr>
          <w:p w14:paraId="60B0CF9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182A58" w14:textId="7132527C" w:rsidR="002F687A" w:rsidRPr="00B10056" w:rsidRDefault="00974BDC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803,59</w:t>
            </w:r>
            <w:r w:rsidR="00652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1D5A0C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43D5F" w14:textId="01CF1AC8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1,052,859</w:t>
            </w:r>
          </w:p>
        </w:tc>
        <w:tc>
          <w:tcPr>
            <w:tcW w:w="317" w:type="dxa"/>
          </w:tcPr>
          <w:p w14:paraId="6C835C7F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06805F10" w14:textId="179A4673" w:rsidR="002F687A" w:rsidRPr="00B10056" w:rsidRDefault="00F51766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822,298</w:t>
            </w:r>
          </w:p>
        </w:tc>
        <w:tc>
          <w:tcPr>
            <w:tcW w:w="270" w:type="dxa"/>
          </w:tcPr>
          <w:p w14:paraId="05CBA416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2871A" w14:textId="079FC7C1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877,048</w:t>
            </w:r>
          </w:p>
        </w:tc>
      </w:tr>
    </w:tbl>
    <w:p w14:paraId="71DEF2C1" w14:textId="59E985B0" w:rsidR="000C6DFB" w:rsidRPr="00B10056" w:rsidRDefault="000C6DFB" w:rsidP="00D71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pPr w:leftFromText="180" w:rightFromText="180" w:vertAnchor="text" w:horzAnchor="page" w:tblpX="1596" w:tblpY="-141"/>
        <w:tblW w:w="954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156"/>
        <w:gridCol w:w="284"/>
        <w:gridCol w:w="1170"/>
        <w:gridCol w:w="270"/>
        <w:gridCol w:w="1350"/>
      </w:tblGrid>
      <w:tr w:rsidR="00235704" w:rsidRPr="00B10056" w14:paraId="33EB823C" w14:textId="77777777" w:rsidTr="00235704">
        <w:trPr>
          <w:cantSplit/>
        </w:trPr>
        <w:tc>
          <w:tcPr>
            <w:tcW w:w="3060" w:type="dxa"/>
          </w:tcPr>
          <w:p w14:paraId="590BA0C0" w14:textId="77777777" w:rsidR="00235704" w:rsidRPr="00B10056" w:rsidRDefault="00235704" w:rsidP="005D320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E22CE93" w14:textId="77777777" w:rsidR="00235704" w:rsidRPr="00B10056" w:rsidRDefault="00235704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6" w:type="dxa"/>
            <w:gridSpan w:val="3"/>
          </w:tcPr>
          <w:p w14:paraId="739C9A1A" w14:textId="1D0E10D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9D0BBC6" w14:textId="77777777" w:rsidR="00235704" w:rsidRPr="00B10056" w:rsidRDefault="00235704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8EF004D" w14:textId="247ECE2D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1666" w:rsidRPr="00B10056" w14:paraId="497752A8" w14:textId="77777777" w:rsidTr="00D37AAE">
        <w:trPr>
          <w:cantSplit/>
        </w:trPr>
        <w:tc>
          <w:tcPr>
            <w:tcW w:w="3060" w:type="dxa"/>
          </w:tcPr>
          <w:p w14:paraId="17DE02C8" w14:textId="77777777" w:rsidR="00581666" w:rsidRPr="00B10056" w:rsidRDefault="00581666" w:rsidP="005816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B1D7558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2B7DC4" w14:textId="28CB9658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384CF60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914636D" w14:textId="6006C61D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7E37265C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24C7887E" w14:textId="6C115A55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5CC0100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4E4F0B74" w14:textId="45534A65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35704" w:rsidRPr="00B10056" w14:paraId="74CF433D" w14:textId="77777777" w:rsidTr="00235704">
        <w:trPr>
          <w:cantSplit/>
        </w:trPr>
        <w:tc>
          <w:tcPr>
            <w:tcW w:w="3060" w:type="dxa"/>
          </w:tcPr>
          <w:p w14:paraId="657E5130" w14:textId="77777777" w:rsidR="00235704" w:rsidRPr="00B10056" w:rsidRDefault="00235704" w:rsidP="0023570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9FD805F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D327F7F" w14:textId="2071845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55213D0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8CEE2E2" w14:textId="7EEB2A6A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13E2ED84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03BEACA2" w14:textId="02FF7D46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4F187DC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00F5E7EE" w14:textId="2759CDD3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35704" w:rsidRPr="00B10056" w14:paraId="2F5D3DB1" w14:textId="77777777" w:rsidTr="00235704">
        <w:trPr>
          <w:cantSplit/>
        </w:trPr>
        <w:tc>
          <w:tcPr>
            <w:tcW w:w="3060" w:type="dxa"/>
          </w:tcPr>
          <w:p w14:paraId="72AA7F5C" w14:textId="77777777" w:rsidR="00235704" w:rsidRPr="00B10056" w:rsidRDefault="00235704" w:rsidP="0023570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1E4EAC1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085E93EA" w14:textId="40B8D0D0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35704" w:rsidRPr="00B10056" w14:paraId="2AC73120" w14:textId="77777777" w:rsidTr="00D37AAE">
        <w:trPr>
          <w:cantSplit/>
        </w:trPr>
        <w:tc>
          <w:tcPr>
            <w:tcW w:w="3060" w:type="dxa"/>
          </w:tcPr>
          <w:p w14:paraId="10F3E40A" w14:textId="172C2AE9" w:rsidR="00235704" w:rsidRPr="00B10056" w:rsidRDefault="00235704" w:rsidP="0023570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ลูกหนี้การค้าที่ครบกำหนดชำระ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เกินกว่า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7801E1C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100725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ECA5E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D64D44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55F10BB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4B11A668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9C0C4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7FD50900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E6C" w:rsidRPr="00B10056" w14:paraId="4824F240" w14:textId="77777777" w:rsidTr="00D37AAE">
        <w:trPr>
          <w:cantSplit/>
        </w:trPr>
        <w:tc>
          <w:tcPr>
            <w:tcW w:w="3060" w:type="dxa"/>
          </w:tcPr>
          <w:p w14:paraId="522C77B7" w14:textId="3125D116" w:rsidR="007C2E6C" w:rsidRPr="00B10056" w:rsidRDefault="007C2E6C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0EF97F60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983BD4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BDF1A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6EAACEE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3F9010D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52AA1A5A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1C53C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3EB88722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E6C" w:rsidRPr="00B10056" w14:paraId="15823994" w14:textId="77777777" w:rsidTr="00D37AAE">
        <w:trPr>
          <w:cantSplit/>
        </w:trPr>
        <w:tc>
          <w:tcPr>
            <w:tcW w:w="3060" w:type="dxa"/>
          </w:tcPr>
          <w:p w14:paraId="72FC23E9" w14:textId="0101EC4B" w:rsidR="007C2E6C" w:rsidRPr="00B10056" w:rsidRDefault="007C2E6C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DFA98C8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C4034E" w14:textId="77875704" w:rsidR="007C2E6C" w:rsidRPr="00B10056" w:rsidRDefault="00974BD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1,083</w:t>
            </w:r>
          </w:p>
        </w:tc>
        <w:tc>
          <w:tcPr>
            <w:tcW w:w="270" w:type="dxa"/>
          </w:tcPr>
          <w:p w14:paraId="77BF8839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9D9D817" w14:textId="4D2C45DC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1,707</w:t>
            </w:r>
          </w:p>
        </w:tc>
        <w:tc>
          <w:tcPr>
            <w:tcW w:w="284" w:type="dxa"/>
          </w:tcPr>
          <w:p w14:paraId="054394B2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0CAC15D5" w14:textId="19B4DA0F" w:rsidR="007C2E6C" w:rsidRPr="00B10056" w:rsidRDefault="00F51766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1,083</w:t>
            </w:r>
          </w:p>
        </w:tc>
        <w:tc>
          <w:tcPr>
            <w:tcW w:w="270" w:type="dxa"/>
          </w:tcPr>
          <w:p w14:paraId="40CE4374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43FE8006" w14:textId="6E9A796C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1,707</w:t>
            </w:r>
          </w:p>
        </w:tc>
      </w:tr>
      <w:tr w:rsidR="007C2E6C" w:rsidRPr="00B10056" w14:paraId="19193925" w14:textId="77777777" w:rsidTr="007C2E6C">
        <w:trPr>
          <w:cantSplit/>
        </w:trPr>
        <w:tc>
          <w:tcPr>
            <w:tcW w:w="3060" w:type="dxa"/>
          </w:tcPr>
          <w:p w14:paraId="3FE79C9C" w14:textId="4986CEE6" w:rsidR="007C2E6C" w:rsidRPr="00B10056" w:rsidRDefault="007C2E6C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810" w:type="dxa"/>
          </w:tcPr>
          <w:p w14:paraId="336FEF34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387242" w14:textId="07A5DFCC" w:rsidR="007C2E6C" w:rsidRPr="00B10056" w:rsidRDefault="00974BD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(69)</w:t>
            </w:r>
          </w:p>
        </w:tc>
        <w:tc>
          <w:tcPr>
            <w:tcW w:w="270" w:type="dxa"/>
          </w:tcPr>
          <w:p w14:paraId="58843C0C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4006BAE" w14:textId="17EAE429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(154)</w:t>
            </w:r>
          </w:p>
        </w:tc>
        <w:tc>
          <w:tcPr>
            <w:tcW w:w="284" w:type="dxa"/>
          </w:tcPr>
          <w:p w14:paraId="7F2FCB72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9CE16D" w14:textId="7286E465" w:rsidR="007C2E6C" w:rsidRPr="00B10056" w:rsidRDefault="00F51766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(69)</w:t>
            </w:r>
          </w:p>
        </w:tc>
        <w:tc>
          <w:tcPr>
            <w:tcW w:w="270" w:type="dxa"/>
          </w:tcPr>
          <w:p w14:paraId="08810D1C" w14:textId="46AF586C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E09DF9" w14:textId="6B8F8E7C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(154)</w:t>
            </w:r>
          </w:p>
        </w:tc>
      </w:tr>
      <w:tr w:rsidR="007C2E6C" w:rsidRPr="00B10056" w14:paraId="6BDEEFD5" w14:textId="77777777" w:rsidTr="004904A8">
        <w:trPr>
          <w:cantSplit/>
        </w:trPr>
        <w:tc>
          <w:tcPr>
            <w:tcW w:w="3060" w:type="dxa"/>
          </w:tcPr>
          <w:p w14:paraId="77B1F231" w14:textId="55B82BFA" w:rsidR="007C2E6C" w:rsidRPr="00B10056" w:rsidRDefault="007C2E6C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00A53306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A30BF9" w14:textId="19F1A829" w:rsidR="007C2E6C" w:rsidRPr="00B10056" w:rsidRDefault="00974BD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1,014</w:t>
            </w:r>
          </w:p>
        </w:tc>
        <w:tc>
          <w:tcPr>
            <w:tcW w:w="270" w:type="dxa"/>
          </w:tcPr>
          <w:p w14:paraId="760F4265" w14:textId="6100CDE2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2731A6C" w14:textId="140BE00B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1,553</w:t>
            </w:r>
          </w:p>
        </w:tc>
        <w:tc>
          <w:tcPr>
            <w:tcW w:w="284" w:type="dxa"/>
          </w:tcPr>
          <w:p w14:paraId="54C97348" w14:textId="51526530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586706" w14:textId="60119B79" w:rsidR="007C2E6C" w:rsidRPr="00B10056" w:rsidRDefault="00F51766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1,014</w:t>
            </w:r>
          </w:p>
        </w:tc>
        <w:tc>
          <w:tcPr>
            <w:tcW w:w="270" w:type="dxa"/>
          </w:tcPr>
          <w:p w14:paraId="0D75312B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EBE5E2" w14:textId="69DC5A2F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1,553</w:t>
            </w:r>
          </w:p>
        </w:tc>
      </w:tr>
      <w:tr w:rsidR="004904A8" w:rsidRPr="00B10056" w14:paraId="47E968FE" w14:textId="77777777" w:rsidTr="004904A8">
        <w:trPr>
          <w:cantSplit/>
        </w:trPr>
        <w:tc>
          <w:tcPr>
            <w:tcW w:w="3060" w:type="dxa"/>
          </w:tcPr>
          <w:p w14:paraId="2E92468F" w14:textId="77777777" w:rsidR="004904A8" w:rsidRPr="00B10056" w:rsidRDefault="004904A8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CA9AAA0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038B53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04C8C5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D96EA54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1A8A4A2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C0A81A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DD1B3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629B38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2E6C" w:rsidRPr="00B10056" w14:paraId="69E07BFE" w14:textId="77777777" w:rsidTr="004904A8">
        <w:trPr>
          <w:cantSplit/>
        </w:trPr>
        <w:tc>
          <w:tcPr>
            <w:tcW w:w="3060" w:type="dxa"/>
            <w:hideMark/>
          </w:tcPr>
          <w:p w14:paraId="514112D5" w14:textId="50638405" w:rsidR="007C2E6C" w:rsidRPr="00B10056" w:rsidRDefault="007C2E6C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87C50F1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3A060A" w14:textId="56645DEA" w:rsidR="007C2E6C" w:rsidRPr="00B10056" w:rsidRDefault="00974BD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804,60</w:t>
            </w:r>
            <w:r w:rsidR="00652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1069B54" w14:textId="501488F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581BC5C" w14:textId="73F54D10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1,054,412</w:t>
            </w:r>
          </w:p>
        </w:tc>
        <w:tc>
          <w:tcPr>
            <w:tcW w:w="284" w:type="dxa"/>
          </w:tcPr>
          <w:p w14:paraId="2D23DCE8" w14:textId="275B975A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DE6EB2" w14:textId="4DBF2952" w:rsidR="007C2E6C" w:rsidRPr="00B10056" w:rsidRDefault="00F51766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823,312</w:t>
            </w:r>
          </w:p>
        </w:tc>
        <w:tc>
          <w:tcPr>
            <w:tcW w:w="270" w:type="dxa"/>
          </w:tcPr>
          <w:p w14:paraId="17498845" w14:textId="0E6EF24E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AFD7E3A" w14:textId="2CEB4C26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878,601</w:t>
            </w:r>
          </w:p>
        </w:tc>
      </w:tr>
      <w:tr w:rsidR="007C2E6C" w:rsidRPr="00B10056" w14:paraId="675A3BD9" w14:textId="77777777" w:rsidTr="007C2E6C">
        <w:trPr>
          <w:cantSplit/>
        </w:trPr>
        <w:tc>
          <w:tcPr>
            <w:tcW w:w="3060" w:type="dxa"/>
          </w:tcPr>
          <w:p w14:paraId="5C7C9A59" w14:textId="77777777" w:rsidR="007C2E6C" w:rsidRPr="00B10056" w:rsidRDefault="007C2E6C" w:rsidP="007C2E6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_Hlk141632880"/>
          </w:p>
        </w:tc>
        <w:tc>
          <w:tcPr>
            <w:tcW w:w="810" w:type="dxa"/>
          </w:tcPr>
          <w:p w14:paraId="333A23BF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87A20F0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E8D1F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4088DAB8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5D3B935E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9164C6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D3E1C9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889BE66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</w:tbl>
    <w:tbl>
      <w:tblPr>
        <w:tblW w:w="9540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172"/>
        <w:gridCol w:w="1149"/>
        <w:gridCol w:w="275"/>
        <w:gridCol w:w="1143"/>
        <w:gridCol w:w="275"/>
        <w:gridCol w:w="1118"/>
        <w:gridCol w:w="273"/>
        <w:gridCol w:w="1135"/>
      </w:tblGrid>
      <w:tr w:rsidR="000C6DFB" w:rsidRPr="00B10056" w14:paraId="043BC0BA" w14:textId="77777777" w:rsidTr="005D3209">
        <w:trPr>
          <w:tblHeader/>
        </w:trPr>
        <w:tc>
          <w:tcPr>
            <w:tcW w:w="2187" w:type="pct"/>
          </w:tcPr>
          <w:bookmarkEnd w:id="1"/>
          <w:p w14:paraId="03F4D0A3" w14:textId="79A6C459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(กลับรายการ)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ผลขาดทุน</w:t>
            </w: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ด้านเครดิต</w:t>
            </w:r>
          </w:p>
          <w:p w14:paraId="61F4A380" w14:textId="0DC780CC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   </w:t>
            </w:r>
            <w:r w:rsidR="0035023E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ที่คาดว่า</w:t>
            </w:r>
            <w:r w:rsidR="006E6C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จะ</w:t>
            </w: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เกิดขึ้น</w:t>
            </w:r>
          </w:p>
        </w:tc>
        <w:tc>
          <w:tcPr>
            <w:tcW w:w="1345" w:type="pct"/>
            <w:gridSpan w:val="3"/>
          </w:tcPr>
          <w:p w14:paraId="01315EBD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5E0C2817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136AD360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5D1D" w:rsidRPr="00B10056" w14:paraId="1244FEF3" w14:textId="77777777" w:rsidTr="005D3209">
        <w:trPr>
          <w:tblHeader/>
        </w:trPr>
        <w:tc>
          <w:tcPr>
            <w:tcW w:w="2187" w:type="pct"/>
          </w:tcPr>
          <w:p w14:paraId="035D518D" w14:textId="5BC69158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816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16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2" w:type="pct"/>
            <w:shd w:val="clear" w:color="auto" w:fill="auto"/>
          </w:tcPr>
          <w:p w14:paraId="2E0E479F" w14:textId="515B721B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74DE577B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0CEF6C8" w14:textId="5FD35D4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6EDE1C1D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9E96CFC" w14:textId="5A3206CC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  <w:shd w:val="clear" w:color="auto" w:fill="auto"/>
          </w:tcPr>
          <w:p w14:paraId="6B06E17A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204EEAC" w14:textId="2B07181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D3209" w:rsidRPr="00B10056" w14:paraId="73D13C41" w14:textId="77777777" w:rsidTr="005D3209">
        <w:trPr>
          <w:tblHeader/>
        </w:trPr>
        <w:tc>
          <w:tcPr>
            <w:tcW w:w="2187" w:type="pct"/>
          </w:tcPr>
          <w:p w14:paraId="7BF5682C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14:paraId="10AA6429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81666" w:rsidRPr="00B10056" w14:paraId="0B260567" w14:textId="77777777" w:rsidTr="005D3209">
        <w:tc>
          <w:tcPr>
            <w:tcW w:w="2187" w:type="pct"/>
          </w:tcPr>
          <w:p w14:paraId="3D016EC4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602" w:type="pct"/>
          </w:tcPr>
          <w:p w14:paraId="7B03376E" w14:textId="6C6D9378" w:rsidR="00581666" w:rsidRPr="00B10056" w:rsidRDefault="00974BDC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</w:t>
            </w:r>
            <w:r w:rsidR="006527C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45727C2F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412EF6A" w14:textId="10AA8C50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7,804</w:t>
            </w:r>
          </w:p>
        </w:tc>
        <w:tc>
          <w:tcPr>
            <w:tcW w:w="144" w:type="pct"/>
          </w:tcPr>
          <w:p w14:paraId="75779543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7A630CA" w14:textId="4792216A" w:rsidR="00581666" w:rsidRPr="00B10056" w:rsidRDefault="00F517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3,315</w:t>
            </w:r>
          </w:p>
        </w:tc>
        <w:tc>
          <w:tcPr>
            <w:tcW w:w="143" w:type="pct"/>
          </w:tcPr>
          <w:p w14:paraId="0DAA7C32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06B303A" w14:textId="33801A32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7,804</w:t>
            </w:r>
          </w:p>
        </w:tc>
      </w:tr>
      <w:tr w:rsidR="00581666" w:rsidRPr="00B10056" w14:paraId="209B0301" w14:textId="77777777" w:rsidTr="00C83E0C">
        <w:tc>
          <w:tcPr>
            <w:tcW w:w="2187" w:type="pct"/>
          </w:tcPr>
          <w:p w14:paraId="4CA9FC36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- กลับรายการ</w:t>
            </w:r>
          </w:p>
        </w:tc>
        <w:tc>
          <w:tcPr>
            <w:tcW w:w="602" w:type="pct"/>
          </w:tcPr>
          <w:p w14:paraId="303D7B82" w14:textId="05A52385" w:rsidR="00581666" w:rsidRPr="00B10056" w:rsidRDefault="00974BDC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(1,872)</w:t>
            </w:r>
          </w:p>
        </w:tc>
        <w:tc>
          <w:tcPr>
            <w:tcW w:w="144" w:type="pct"/>
          </w:tcPr>
          <w:p w14:paraId="41B8068A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BDFAD94" w14:textId="79D58F28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(7,003)</w:t>
            </w:r>
          </w:p>
        </w:tc>
        <w:tc>
          <w:tcPr>
            <w:tcW w:w="144" w:type="pct"/>
          </w:tcPr>
          <w:p w14:paraId="5F12F19D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4CBEE9F" w14:textId="764EFEF3" w:rsidR="00581666" w:rsidRPr="00B10056" w:rsidRDefault="00F51766" w:rsidP="00F5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(440)</w:t>
            </w:r>
          </w:p>
        </w:tc>
        <w:tc>
          <w:tcPr>
            <w:tcW w:w="143" w:type="pct"/>
          </w:tcPr>
          <w:p w14:paraId="4E8E3AC1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170D4A8" w14:textId="5479CF8C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(7,003)</w:t>
            </w:r>
          </w:p>
        </w:tc>
      </w:tr>
      <w:tr w:rsidR="00581666" w:rsidRPr="00B10056" w14:paraId="45F5325D" w14:textId="77777777" w:rsidTr="001B30F1">
        <w:tc>
          <w:tcPr>
            <w:tcW w:w="2187" w:type="pct"/>
          </w:tcPr>
          <w:p w14:paraId="0F20073D" w14:textId="4BE4B718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602" w:type="pct"/>
          </w:tcPr>
          <w:p w14:paraId="5AC26D80" w14:textId="0A712462" w:rsidR="00581666" w:rsidRPr="00B10056" w:rsidRDefault="00974BDC" w:rsidP="0097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(6,952)</w:t>
            </w:r>
          </w:p>
        </w:tc>
        <w:tc>
          <w:tcPr>
            <w:tcW w:w="144" w:type="pct"/>
          </w:tcPr>
          <w:p w14:paraId="6FEFA622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7C55000" w14:textId="10E1F748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(2,305)</w:t>
            </w:r>
          </w:p>
        </w:tc>
        <w:tc>
          <w:tcPr>
            <w:tcW w:w="144" w:type="pct"/>
          </w:tcPr>
          <w:p w14:paraId="479AEE56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B62705" w14:textId="23B4FF82" w:rsidR="00581666" w:rsidRPr="00B10056" w:rsidRDefault="00F51766" w:rsidP="00F5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(6,952)</w:t>
            </w:r>
          </w:p>
        </w:tc>
        <w:tc>
          <w:tcPr>
            <w:tcW w:w="143" w:type="pct"/>
          </w:tcPr>
          <w:p w14:paraId="7003B31F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8FB90F7" w14:textId="601C10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(2,305)</w:t>
            </w:r>
          </w:p>
        </w:tc>
      </w:tr>
    </w:tbl>
    <w:p w14:paraId="345CC965" w14:textId="6B0172FB" w:rsidR="00504EFF" w:rsidRPr="00B10056" w:rsidRDefault="00504EFF" w:rsidP="000C6DFB">
      <w:pPr>
        <w:rPr>
          <w:rFonts w:asciiTheme="majorBidi" w:hAnsiTheme="majorBidi" w:cstheme="majorBidi"/>
          <w:sz w:val="30"/>
          <w:szCs w:val="30"/>
        </w:rPr>
      </w:pPr>
    </w:p>
    <w:p w14:paraId="7F89319C" w14:textId="6C88151E" w:rsidR="00910305" w:rsidRPr="00B10056" w:rsidRDefault="000C6DFB" w:rsidP="005D320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val="en-US" w:eastAsia="ja-JP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Pr="00B10056">
        <w:rPr>
          <w:rFonts w:asciiTheme="majorBidi" w:hAnsiTheme="majorBidi" w:cstheme="majorBidi"/>
          <w:sz w:val="30"/>
          <w:szCs w:val="30"/>
          <w:lang w:val="en-US"/>
        </w:rPr>
        <w:t xml:space="preserve"> / </w:t>
      </w:r>
      <w:r w:rsidRPr="00B10056">
        <w:rPr>
          <w:rFonts w:asciiTheme="majorBidi" w:hAnsiTheme="majorBidi" w:cstheme="majorBidi"/>
          <w:sz w:val="30"/>
          <w:szCs w:val="30"/>
          <w:cs/>
          <w:lang w:val="en-US" w:eastAsia="ja-JP"/>
        </w:rPr>
        <w:t>สินทรัพย์สิทธิการใช</w:t>
      </w:r>
      <w:r w:rsidRPr="00B10056">
        <w:rPr>
          <w:rFonts w:asciiTheme="majorBidi" w:hAnsiTheme="majorBidi" w:cstheme="majorBidi" w:hint="cs"/>
          <w:sz w:val="30"/>
          <w:szCs w:val="30"/>
          <w:cs/>
          <w:lang w:val="en-US" w:eastAsia="ja-JP"/>
        </w:rPr>
        <w:t>้</w:t>
      </w:r>
    </w:p>
    <w:p w14:paraId="3B9F0B0C" w14:textId="77777777" w:rsidR="005D3209" w:rsidRPr="00B10056" w:rsidRDefault="005D3209" w:rsidP="005D3209">
      <w:pPr>
        <w:rPr>
          <w:sz w:val="30"/>
          <w:szCs w:val="30"/>
          <w:cs/>
          <w:lang w:eastAsia="ja-JP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980"/>
        <w:gridCol w:w="180"/>
        <w:gridCol w:w="1980"/>
      </w:tblGrid>
      <w:tr w:rsidR="003B5D1D" w:rsidRPr="00B10056" w14:paraId="6E400726" w14:textId="77777777" w:rsidTr="001B6300">
        <w:trPr>
          <w:cantSplit/>
          <w:tblHeader/>
        </w:trPr>
        <w:tc>
          <w:tcPr>
            <w:tcW w:w="4950" w:type="dxa"/>
            <w:shd w:val="clear" w:color="auto" w:fill="auto"/>
          </w:tcPr>
          <w:p w14:paraId="5DBF5950" w14:textId="2D357E64" w:rsidR="003B5D1D" w:rsidRPr="00B10056" w:rsidRDefault="003B5D1D" w:rsidP="003B5D1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81666" w:rsidRPr="005816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1666" w:rsidRPr="005816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1980" w:type="dxa"/>
            <w:shd w:val="clear" w:color="auto" w:fill="auto"/>
          </w:tcPr>
          <w:p w14:paraId="10D24096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6D046AE5" w14:textId="77777777" w:rsidR="003B5D1D" w:rsidRPr="00B10056" w:rsidRDefault="003B5D1D" w:rsidP="003B5D1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85BA11" w14:textId="77777777" w:rsidR="003B5D1D" w:rsidRPr="00B10056" w:rsidRDefault="003B5D1D" w:rsidP="003B5D1D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5D1D" w:rsidRPr="00B10056" w14:paraId="2CB37CA3" w14:textId="77777777" w:rsidTr="005D3209">
        <w:trPr>
          <w:cantSplit/>
        </w:trPr>
        <w:tc>
          <w:tcPr>
            <w:tcW w:w="4950" w:type="dxa"/>
            <w:shd w:val="clear" w:color="auto" w:fill="auto"/>
          </w:tcPr>
          <w:p w14:paraId="295F2901" w14:textId="77777777" w:rsidR="003B5D1D" w:rsidRPr="00B10056" w:rsidRDefault="003B5D1D" w:rsidP="003B5D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42B4C9EE" w14:textId="77777777" w:rsidR="003B5D1D" w:rsidRPr="00B10056" w:rsidRDefault="003B5D1D" w:rsidP="003B5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0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81666" w:rsidRPr="00B10056" w14:paraId="2C3A721A" w14:textId="77777777" w:rsidTr="005D3209">
        <w:trPr>
          <w:cantSplit/>
        </w:trPr>
        <w:tc>
          <w:tcPr>
            <w:tcW w:w="4950" w:type="dxa"/>
            <w:shd w:val="clear" w:color="auto" w:fill="auto"/>
          </w:tcPr>
          <w:p w14:paraId="7CC1567F" w14:textId="74A585EC" w:rsidR="00581666" w:rsidRPr="00B10056" w:rsidRDefault="00581666" w:rsidP="00581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80" w:type="dxa"/>
            <w:shd w:val="clear" w:color="auto" w:fill="auto"/>
          </w:tcPr>
          <w:p w14:paraId="20204BD0" w14:textId="3750AE9B" w:rsidR="00581666" w:rsidRPr="00B10056" w:rsidRDefault="00FA3DF1" w:rsidP="0058166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24,177</w:t>
            </w:r>
          </w:p>
        </w:tc>
        <w:tc>
          <w:tcPr>
            <w:tcW w:w="180" w:type="dxa"/>
          </w:tcPr>
          <w:p w14:paraId="12091FD7" w14:textId="77777777" w:rsidR="00581666" w:rsidRPr="00B10056" w:rsidRDefault="00581666" w:rsidP="005816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3173434" w14:textId="2F273284" w:rsidR="00581666" w:rsidRPr="00B10056" w:rsidRDefault="007E19BC" w:rsidP="0058166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4,77</w:t>
            </w:r>
            <w:r w:rsidR="00072F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581666" w:rsidRPr="00B10056" w14:paraId="41F11EA1" w14:textId="77777777" w:rsidTr="005D3209">
        <w:trPr>
          <w:cantSplit/>
        </w:trPr>
        <w:tc>
          <w:tcPr>
            <w:tcW w:w="4950" w:type="dxa"/>
            <w:shd w:val="clear" w:color="auto" w:fill="auto"/>
          </w:tcPr>
          <w:p w14:paraId="593826AA" w14:textId="2BC8952E" w:rsidR="00581666" w:rsidRPr="00B10056" w:rsidRDefault="00581666" w:rsidP="00581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5A3022B8" w14:textId="6CB64ED5" w:rsidR="00581666" w:rsidRPr="00B10056" w:rsidRDefault="00FA3DF1" w:rsidP="00581666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(763)</w:t>
            </w:r>
          </w:p>
        </w:tc>
        <w:tc>
          <w:tcPr>
            <w:tcW w:w="180" w:type="dxa"/>
          </w:tcPr>
          <w:p w14:paraId="03B0DA51" w14:textId="77777777" w:rsidR="00581666" w:rsidRPr="00B10056" w:rsidRDefault="00581666" w:rsidP="005816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2B4175D" w14:textId="75373A1A" w:rsidR="00581666" w:rsidRPr="00B10056" w:rsidRDefault="007E19BC" w:rsidP="00581666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(67</w:t>
            </w:r>
            <w:r w:rsidR="00EE43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81666" w:rsidRPr="00B10056" w14:paraId="73D2E529" w14:textId="77777777" w:rsidTr="005D3209">
        <w:trPr>
          <w:cantSplit/>
        </w:trPr>
        <w:tc>
          <w:tcPr>
            <w:tcW w:w="4950" w:type="dxa"/>
            <w:shd w:val="clear" w:color="auto" w:fill="auto"/>
          </w:tcPr>
          <w:p w14:paraId="56BAF21E" w14:textId="7EF7AD4D" w:rsidR="00581666" w:rsidRPr="00B10056" w:rsidRDefault="00581666" w:rsidP="00581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14:paraId="5CE74A14" w14:textId="4E28965F" w:rsidR="00581666" w:rsidRPr="00B10056" w:rsidRDefault="00FA3DF1" w:rsidP="0058166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634</w:t>
            </w:r>
          </w:p>
        </w:tc>
        <w:tc>
          <w:tcPr>
            <w:tcW w:w="180" w:type="dxa"/>
          </w:tcPr>
          <w:p w14:paraId="3011D1A9" w14:textId="77777777" w:rsidR="00581666" w:rsidRPr="00B10056" w:rsidRDefault="00581666" w:rsidP="005816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6A5058E" w14:textId="358C2D34" w:rsidR="00581666" w:rsidRPr="00B10056" w:rsidRDefault="00BE28F2" w:rsidP="00BE28F2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D743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581666" w:rsidRPr="00B10056" w14:paraId="654B749D" w14:textId="77777777" w:rsidTr="005D3209">
        <w:trPr>
          <w:cantSplit/>
          <w:trHeight w:val="49"/>
        </w:trPr>
        <w:tc>
          <w:tcPr>
            <w:tcW w:w="4950" w:type="dxa"/>
            <w:shd w:val="clear" w:color="auto" w:fill="auto"/>
          </w:tcPr>
          <w:p w14:paraId="5A30EA24" w14:textId="32650CA8" w:rsidR="00581666" w:rsidRPr="00B10056" w:rsidRDefault="00581666" w:rsidP="00581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2193573F" w14:textId="2D5DDF73" w:rsidR="00581666" w:rsidRPr="00B10056" w:rsidRDefault="00BE28F2" w:rsidP="00581666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180" w:type="dxa"/>
          </w:tcPr>
          <w:p w14:paraId="2C86E281" w14:textId="77777777" w:rsidR="00581666" w:rsidRPr="00B10056" w:rsidRDefault="00581666" w:rsidP="005816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DAC47CD" w14:textId="446E4DE4" w:rsidR="00581666" w:rsidRPr="00B10056" w:rsidRDefault="00BE28F2" w:rsidP="00BE28F2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(25)</w:t>
            </w:r>
          </w:p>
        </w:tc>
      </w:tr>
      <w:tr w:rsidR="00581666" w:rsidRPr="00B10056" w14:paraId="2646B58E" w14:textId="77777777" w:rsidTr="005D3209">
        <w:trPr>
          <w:cantSplit/>
          <w:trHeight w:val="49"/>
        </w:trPr>
        <w:tc>
          <w:tcPr>
            <w:tcW w:w="4950" w:type="dxa"/>
            <w:shd w:val="clear" w:color="auto" w:fill="auto"/>
          </w:tcPr>
          <w:p w14:paraId="16CED367" w14:textId="1AF3B7EF" w:rsidR="00581666" w:rsidRPr="00B10056" w:rsidRDefault="00581666" w:rsidP="00581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="0017597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14:paraId="1790E1B9" w14:textId="6DB24359" w:rsidR="00581666" w:rsidRPr="00B10056" w:rsidRDefault="00BE28F2" w:rsidP="0058166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</w:t>
            </w:r>
            <w:r w:rsidR="00D743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C303EBD" w14:textId="77777777" w:rsidR="00581666" w:rsidRPr="00B10056" w:rsidRDefault="00581666" w:rsidP="005816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E3ABE8" w14:textId="1B3D9825" w:rsidR="00581666" w:rsidRPr="00B10056" w:rsidRDefault="00BE28F2" w:rsidP="0058166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</w:t>
            </w:r>
            <w:r w:rsidR="00D743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04980F78" w14:textId="4E954EE5" w:rsidR="007C2E6C" w:rsidRPr="00B10056" w:rsidRDefault="007C2E6C" w:rsidP="007C2E6C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0641835" w14:textId="77777777" w:rsidR="007C2E6C" w:rsidRPr="00B10056" w:rsidRDefault="007C2E6C" w:rsidP="007C2E6C">
      <w:pPr>
        <w:rPr>
          <w:lang w:val="x-none" w:eastAsia="x-none"/>
        </w:rPr>
      </w:pPr>
    </w:p>
    <w:p w14:paraId="08393231" w14:textId="090DE247" w:rsidR="00523E37" w:rsidRPr="00B10056" w:rsidRDefault="00523E37" w:rsidP="003B398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154741CB" w14:textId="77777777" w:rsidR="00523E37" w:rsidRPr="00B10056" w:rsidRDefault="00523E37" w:rsidP="00523E37">
      <w:pPr>
        <w:spacing w:line="240" w:lineRule="auto"/>
        <w:ind w:left="1260"/>
        <w:rPr>
          <w:rFonts w:ascii="Angsana New" w:hAnsi="Angsana New"/>
        </w:rPr>
      </w:pPr>
    </w:p>
    <w:tbl>
      <w:tblPr>
        <w:tblStyle w:val="TableGrid"/>
        <w:tblW w:w="93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8"/>
        <w:gridCol w:w="228"/>
        <w:gridCol w:w="8"/>
        <w:gridCol w:w="995"/>
        <w:gridCol w:w="12"/>
        <w:gridCol w:w="230"/>
        <w:gridCol w:w="7"/>
        <w:gridCol w:w="1050"/>
        <w:gridCol w:w="11"/>
        <w:gridCol w:w="225"/>
        <w:gridCol w:w="11"/>
        <w:gridCol w:w="1064"/>
        <w:gridCol w:w="22"/>
      </w:tblGrid>
      <w:tr w:rsidR="00523E37" w:rsidRPr="00B10056" w14:paraId="467E0FD9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9B3C0DD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</w:tcPr>
          <w:p w14:paraId="2FFAE05D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B5D1D" w:rsidRPr="00B10056" w14:paraId="56568034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D32DD48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5360111C" w14:textId="631C26BB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816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6B9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277D460D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5" w:type="dxa"/>
            <w:gridSpan w:val="9"/>
          </w:tcPr>
          <w:p w14:paraId="0BF52343" w14:textId="531A9122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23E37" w:rsidRPr="00B10056" w14:paraId="73D6982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F8133F1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2715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B36A81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09A46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CF55046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15584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0FE8AD9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C58D8E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gridSpan w:val="2"/>
            <w:vAlign w:val="bottom"/>
          </w:tcPr>
          <w:p w14:paraId="27867F65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DD21F3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104F69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6750F3F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3E37" w:rsidRPr="00B10056" w14:paraId="01902A86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0A993B0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  <w:vAlign w:val="bottom"/>
          </w:tcPr>
          <w:p w14:paraId="337A9AC4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66E2" w:rsidRPr="00B10056" w14:paraId="3EA667CC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2BBF794" w14:textId="2C4E7821" w:rsidR="00A566E2" w:rsidRPr="00B10056" w:rsidRDefault="00A566E2" w:rsidP="0049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8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="004904A8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59247" w14:textId="1416D3CA" w:rsidR="00A566E2" w:rsidRPr="00B10056" w:rsidRDefault="00600D13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</w:t>
            </w:r>
            <w:r w:rsidR="003E282E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36" w:type="dxa"/>
            <w:vAlign w:val="bottom"/>
          </w:tcPr>
          <w:p w14:paraId="669984E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8C3848" w14:textId="082257AF" w:rsidR="00A566E2" w:rsidRPr="00B10056" w:rsidRDefault="00600D13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1,517</w:t>
            </w:r>
          </w:p>
        </w:tc>
        <w:tc>
          <w:tcPr>
            <w:tcW w:w="236" w:type="dxa"/>
            <w:vAlign w:val="bottom"/>
          </w:tcPr>
          <w:p w14:paraId="6057FBFE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6B374F" w14:textId="0925754C" w:rsidR="00A566E2" w:rsidRPr="00B10056" w:rsidRDefault="00600D13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29,7</w:t>
            </w:r>
            <w:r w:rsidR="003E282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  <w:gridSpan w:val="2"/>
            <w:vAlign w:val="bottom"/>
          </w:tcPr>
          <w:p w14:paraId="6E35AB16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1BF15F95" w14:textId="135BA223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39,057</w:t>
            </w:r>
          </w:p>
        </w:tc>
        <w:tc>
          <w:tcPr>
            <w:tcW w:w="237" w:type="dxa"/>
            <w:gridSpan w:val="2"/>
            <w:vAlign w:val="bottom"/>
          </w:tcPr>
          <w:p w14:paraId="15ECA2E2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2318414" w14:textId="3D67CF7D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9,320</w:t>
            </w:r>
          </w:p>
        </w:tc>
        <w:tc>
          <w:tcPr>
            <w:tcW w:w="236" w:type="dxa"/>
            <w:gridSpan w:val="2"/>
            <w:vAlign w:val="bottom"/>
          </w:tcPr>
          <w:p w14:paraId="30A4D426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E6B8A53" w14:textId="528FBFC8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48,377</w:t>
            </w:r>
          </w:p>
        </w:tc>
      </w:tr>
      <w:tr w:rsidR="00A566E2" w:rsidRPr="00B10056" w14:paraId="44321E23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0E8C831" w14:textId="77777777" w:rsidR="00A566E2" w:rsidRPr="00B10056" w:rsidRDefault="00A566E2" w:rsidP="00A566E2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B1005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4B36D" w14:textId="03CC3823" w:rsidR="00A566E2" w:rsidRPr="00B10056" w:rsidRDefault="000D7E37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411,489</w:t>
            </w:r>
          </w:p>
        </w:tc>
        <w:tc>
          <w:tcPr>
            <w:tcW w:w="236" w:type="dxa"/>
            <w:vAlign w:val="bottom"/>
          </w:tcPr>
          <w:p w14:paraId="45743C3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368E67" w14:textId="4BFBE1FC" w:rsidR="00A566E2" w:rsidRPr="00B10056" w:rsidRDefault="00600D13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874,508</w:t>
            </w:r>
          </w:p>
        </w:tc>
        <w:tc>
          <w:tcPr>
            <w:tcW w:w="236" w:type="dxa"/>
            <w:vAlign w:val="bottom"/>
          </w:tcPr>
          <w:p w14:paraId="2301D46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83DEB67" w14:textId="5E9A9C69" w:rsidR="00A566E2" w:rsidRPr="00B10056" w:rsidRDefault="00600D13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</w:t>
            </w:r>
            <w:r w:rsidR="000D7E37">
              <w:rPr>
                <w:rFonts w:ascii="Angsana New" w:hAnsi="Angsana New"/>
                <w:sz w:val="30"/>
                <w:szCs w:val="30"/>
              </w:rPr>
              <w:t>85,997</w:t>
            </w:r>
          </w:p>
        </w:tc>
        <w:tc>
          <w:tcPr>
            <w:tcW w:w="236" w:type="dxa"/>
            <w:gridSpan w:val="2"/>
            <w:vAlign w:val="bottom"/>
          </w:tcPr>
          <w:p w14:paraId="1A7C978D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8CEBA7D" w14:textId="6FBD3F88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303,793</w:t>
            </w:r>
          </w:p>
        </w:tc>
        <w:tc>
          <w:tcPr>
            <w:tcW w:w="237" w:type="dxa"/>
            <w:gridSpan w:val="2"/>
            <w:vAlign w:val="bottom"/>
          </w:tcPr>
          <w:p w14:paraId="6DD52513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4FC37AD" w14:textId="4A3B497B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1,024,011</w:t>
            </w:r>
          </w:p>
        </w:tc>
        <w:tc>
          <w:tcPr>
            <w:tcW w:w="236" w:type="dxa"/>
            <w:gridSpan w:val="2"/>
            <w:vAlign w:val="bottom"/>
          </w:tcPr>
          <w:p w14:paraId="7AF09F5E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C1EC9D6" w14:textId="5F7EBDF0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1,327,804</w:t>
            </w:r>
          </w:p>
        </w:tc>
      </w:tr>
      <w:tr w:rsidR="00A566E2" w:rsidRPr="00B10056" w14:paraId="2540D57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B79888F" w14:textId="77777777" w:rsidR="00A566E2" w:rsidRPr="00B10056" w:rsidRDefault="00A566E2" w:rsidP="00A566E2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8AE71" w14:textId="16187975" w:rsidR="00A566E2" w:rsidRPr="002B13C1" w:rsidRDefault="002B13C1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8EC63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7214272" w14:textId="311C2642" w:rsidR="00A566E2" w:rsidRPr="00B10056" w:rsidRDefault="002B13C1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43,619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ED6E6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86FF6E" w14:textId="378F0717" w:rsidR="00A566E2" w:rsidRPr="00B10056" w:rsidRDefault="002B13C1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43,619</w:t>
            </w:r>
          </w:p>
        </w:tc>
        <w:tc>
          <w:tcPr>
            <w:tcW w:w="236" w:type="dxa"/>
            <w:gridSpan w:val="2"/>
            <w:vAlign w:val="bottom"/>
          </w:tcPr>
          <w:p w14:paraId="6E0222E8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3021989" w14:textId="3C9C0658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29A9554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F5F9B52" w14:textId="48AC4585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62,496</w:t>
            </w:r>
          </w:p>
        </w:tc>
        <w:tc>
          <w:tcPr>
            <w:tcW w:w="236" w:type="dxa"/>
            <w:gridSpan w:val="2"/>
            <w:vAlign w:val="bottom"/>
          </w:tcPr>
          <w:p w14:paraId="71D67087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AA7DFC8" w14:textId="13F3DA35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62,496</w:t>
            </w:r>
          </w:p>
        </w:tc>
      </w:tr>
      <w:tr w:rsidR="00A566E2" w:rsidRPr="00B10056" w14:paraId="500376D5" w14:textId="77777777" w:rsidTr="00402B9A">
        <w:trPr>
          <w:gridAfter w:val="1"/>
          <w:wAfter w:w="22" w:type="dxa"/>
        </w:trPr>
        <w:tc>
          <w:tcPr>
            <w:tcW w:w="1890" w:type="dxa"/>
          </w:tcPr>
          <w:p w14:paraId="434B3ACF" w14:textId="77777777" w:rsidR="00A566E2" w:rsidRPr="00B10056" w:rsidRDefault="00A566E2" w:rsidP="00A566E2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F097" w14:textId="55DA6C29" w:rsidR="00A566E2" w:rsidRPr="00600D13" w:rsidRDefault="000D7E37" w:rsidP="000D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439,</w:t>
            </w:r>
            <w:r w:rsidR="003E28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36" w:type="dxa"/>
            <w:vAlign w:val="bottom"/>
          </w:tcPr>
          <w:p w14:paraId="22E99F1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8B461" w14:textId="197FC7CE" w:rsidR="00A566E2" w:rsidRPr="00B10056" w:rsidRDefault="00600D13" w:rsidP="0067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919,644</w:t>
            </w:r>
          </w:p>
        </w:tc>
        <w:tc>
          <w:tcPr>
            <w:tcW w:w="236" w:type="dxa"/>
            <w:vAlign w:val="bottom"/>
          </w:tcPr>
          <w:p w14:paraId="527CDF94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A11CD" w14:textId="5A3C669E" w:rsidR="00A566E2" w:rsidRPr="00B10056" w:rsidRDefault="00600D13" w:rsidP="0067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</w:t>
            </w:r>
            <w:r w:rsidR="000D7E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59,3</w:t>
            </w:r>
            <w:r w:rsidR="003E28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36" w:type="dxa"/>
            <w:gridSpan w:val="2"/>
            <w:vAlign w:val="bottom"/>
          </w:tcPr>
          <w:p w14:paraId="00A9A192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0515" w14:textId="0D06E365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342,850</w:t>
            </w:r>
          </w:p>
        </w:tc>
        <w:tc>
          <w:tcPr>
            <w:tcW w:w="237" w:type="dxa"/>
            <w:gridSpan w:val="2"/>
            <w:vAlign w:val="bottom"/>
          </w:tcPr>
          <w:p w14:paraId="76D79C17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C2329" w14:textId="5C4E5FBF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1,095,827</w:t>
            </w:r>
          </w:p>
        </w:tc>
        <w:tc>
          <w:tcPr>
            <w:tcW w:w="236" w:type="dxa"/>
            <w:gridSpan w:val="2"/>
            <w:vAlign w:val="bottom"/>
          </w:tcPr>
          <w:p w14:paraId="432DBFC6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2EDA3" w14:textId="45BC1C38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1,438,677</w:t>
            </w:r>
          </w:p>
        </w:tc>
      </w:tr>
      <w:tr w:rsidR="00402B9A" w:rsidRPr="00B10056" w14:paraId="23AE3569" w14:textId="77777777" w:rsidTr="00402B9A">
        <w:trPr>
          <w:gridAfter w:val="1"/>
          <w:wAfter w:w="22" w:type="dxa"/>
        </w:trPr>
        <w:tc>
          <w:tcPr>
            <w:tcW w:w="1890" w:type="dxa"/>
          </w:tcPr>
          <w:p w14:paraId="5FF4EC81" w14:textId="77777777" w:rsidR="00402B9A" w:rsidRPr="00B10056" w:rsidRDefault="00402B9A" w:rsidP="00A566E2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21F8F0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C57F47D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4B4F6D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4532F7B7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560FA1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3A27FC3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tcBorders>
              <w:top w:val="double" w:sz="4" w:space="0" w:color="auto"/>
            </w:tcBorders>
            <w:vAlign w:val="bottom"/>
          </w:tcPr>
          <w:p w14:paraId="7C0C215F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86928ED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vAlign w:val="bottom"/>
          </w:tcPr>
          <w:p w14:paraId="75541031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FE30FF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</w:tcBorders>
            <w:vAlign w:val="bottom"/>
          </w:tcPr>
          <w:p w14:paraId="16AA7098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566E2" w:rsidRPr="00B10056" w14:paraId="067B1C4E" w14:textId="77777777" w:rsidTr="00D7136F">
        <w:tc>
          <w:tcPr>
            <w:tcW w:w="1890" w:type="dxa"/>
          </w:tcPr>
          <w:p w14:paraId="0A750CA2" w14:textId="67C2BC9E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492" w:type="dxa"/>
            <w:gridSpan w:val="18"/>
          </w:tcPr>
          <w:p w14:paraId="47724984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B10056">
              <w:rPr>
                <w:rFonts w:ascii="Angsana New" w:hAnsi="Angsana New" w:hint="cs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3B5D1D" w:rsidRPr="00B10056" w14:paraId="1EE95C0A" w14:textId="77777777" w:rsidTr="00D7136F">
        <w:tc>
          <w:tcPr>
            <w:tcW w:w="1890" w:type="dxa"/>
          </w:tcPr>
          <w:p w14:paraId="3BF99D86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721CF891" w14:textId="783F14A1" w:rsidR="003B5D1D" w:rsidRPr="00B10056" w:rsidRDefault="00581666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6B9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5C78B92D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  <w:gridSpan w:val="11"/>
          </w:tcPr>
          <w:p w14:paraId="1E64DFC5" w14:textId="22F5F134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566E2" w:rsidRPr="00B10056" w14:paraId="6B170849" w14:textId="77777777" w:rsidTr="00D7136F">
        <w:tc>
          <w:tcPr>
            <w:tcW w:w="1890" w:type="dxa"/>
          </w:tcPr>
          <w:p w14:paraId="797CAC71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06FD3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FEC666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0DFB3D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06C383E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2B6574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583EED79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01291B18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gridSpan w:val="2"/>
            <w:vAlign w:val="bottom"/>
          </w:tcPr>
          <w:p w14:paraId="21011CEC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42BF3BDD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7" w:right="-110" w:hanging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D68601E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83C4459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566E2" w:rsidRPr="00B10056" w14:paraId="25D51245" w14:textId="77777777" w:rsidTr="00D7136F">
        <w:tc>
          <w:tcPr>
            <w:tcW w:w="1890" w:type="dxa"/>
          </w:tcPr>
          <w:p w14:paraId="6DA5BF52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8"/>
            <w:vAlign w:val="bottom"/>
          </w:tcPr>
          <w:p w14:paraId="0AA98EB9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66E2" w:rsidRPr="00B10056" w14:paraId="618360F9" w14:textId="77777777" w:rsidTr="00D7136F">
        <w:tc>
          <w:tcPr>
            <w:tcW w:w="1890" w:type="dxa"/>
          </w:tcPr>
          <w:p w14:paraId="7A2AAA58" w14:textId="7D14E24E" w:rsidR="00A566E2" w:rsidRPr="00B10056" w:rsidRDefault="00A566E2" w:rsidP="0049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8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="004904A8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0" w:type="dxa"/>
            <w:vAlign w:val="bottom"/>
          </w:tcPr>
          <w:p w14:paraId="51D5E489" w14:textId="2A3AC5B8" w:rsidR="00A566E2" w:rsidRPr="00B10056" w:rsidRDefault="002D4E4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4,358</w:t>
            </w:r>
          </w:p>
        </w:tc>
        <w:tc>
          <w:tcPr>
            <w:tcW w:w="236" w:type="dxa"/>
            <w:vAlign w:val="bottom"/>
          </w:tcPr>
          <w:p w14:paraId="15AD2B4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F61C531" w14:textId="180D9D5A" w:rsidR="00A566E2" w:rsidRPr="00B10056" w:rsidRDefault="002D4E4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1,517</w:t>
            </w:r>
          </w:p>
        </w:tc>
        <w:tc>
          <w:tcPr>
            <w:tcW w:w="236" w:type="dxa"/>
            <w:vAlign w:val="bottom"/>
          </w:tcPr>
          <w:p w14:paraId="54D6BB72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CE1EBAA" w14:textId="39CD316C" w:rsidR="00A566E2" w:rsidRPr="00B10056" w:rsidRDefault="0040726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5,875</w:t>
            </w:r>
          </w:p>
        </w:tc>
        <w:tc>
          <w:tcPr>
            <w:tcW w:w="236" w:type="dxa"/>
            <w:gridSpan w:val="2"/>
            <w:vAlign w:val="bottom"/>
          </w:tcPr>
          <w:p w14:paraId="121ABE24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26FD1557" w14:textId="5CE435BD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2,617</w:t>
            </w:r>
          </w:p>
        </w:tc>
        <w:tc>
          <w:tcPr>
            <w:tcW w:w="242" w:type="dxa"/>
            <w:gridSpan w:val="2"/>
            <w:vAlign w:val="bottom"/>
          </w:tcPr>
          <w:p w14:paraId="56286F2A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683D7FD0" w14:textId="39EE8853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9,320</w:t>
            </w:r>
          </w:p>
        </w:tc>
        <w:tc>
          <w:tcPr>
            <w:tcW w:w="236" w:type="dxa"/>
            <w:gridSpan w:val="2"/>
            <w:vAlign w:val="bottom"/>
          </w:tcPr>
          <w:p w14:paraId="1A5D3B70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05BDE83F" w14:textId="0EF0AAE0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11,937</w:t>
            </w:r>
          </w:p>
        </w:tc>
      </w:tr>
      <w:tr w:rsidR="00A566E2" w:rsidRPr="00B10056" w14:paraId="62CE71C7" w14:textId="77777777" w:rsidTr="00D7136F">
        <w:tc>
          <w:tcPr>
            <w:tcW w:w="1890" w:type="dxa"/>
          </w:tcPr>
          <w:p w14:paraId="082C111E" w14:textId="77777777" w:rsidR="00A566E2" w:rsidRPr="00B10056" w:rsidRDefault="00A566E2" w:rsidP="00A566E2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B1005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D996B84" w14:textId="40D60383" w:rsidR="00A566E2" w:rsidRPr="00B10056" w:rsidRDefault="002D4E4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264,669</w:t>
            </w:r>
          </w:p>
        </w:tc>
        <w:tc>
          <w:tcPr>
            <w:tcW w:w="236" w:type="dxa"/>
            <w:vAlign w:val="bottom"/>
          </w:tcPr>
          <w:p w14:paraId="21BE6299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FD9518A" w14:textId="42681DA4" w:rsidR="00A566E2" w:rsidRPr="00B10056" w:rsidRDefault="002D4E4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874,508</w:t>
            </w:r>
          </w:p>
        </w:tc>
        <w:tc>
          <w:tcPr>
            <w:tcW w:w="236" w:type="dxa"/>
            <w:vAlign w:val="bottom"/>
          </w:tcPr>
          <w:p w14:paraId="6F19D952" w14:textId="6A32D342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DB315DA" w14:textId="2EA5E48C" w:rsidR="00A566E2" w:rsidRPr="00B10056" w:rsidRDefault="0040726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1,139,177</w:t>
            </w:r>
          </w:p>
        </w:tc>
        <w:tc>
          <w:tcPr>
            <w:tcW w:w="236" w:type="dxa"/>
            <w:gridSpan w:val="2"/>
            <w:vAlign w:val="bottom"/>
          </w:tcPr>
          <w:p w14:paraId="6A5A17CC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1D4FD184" w14:textId="41D81B3B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205,893</w:t>
            </w:r>
          </w:p>
        </w:tc>
        <w:tc>
          <w:tcPr>
            <w:tcW w:w="242" w:type="dxa"/>
            <w:gridSpan w:val="2"/>
            <w:vAlign w:val="bottom"/>
          </w:tcPr>
          <w:p w14:paraId="1A2577B8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2A6E7B40" w14:textId="1A9987B1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969,011</w:t>
            </w:r>
          </w:p>
        </w:tc>
        <w:tc>
          <w:tcPr>
            <w:tcW w:w="236" w:type="dxa"/>
            <w:gridSpan w:val="2"/>
            <w:vAlign w:val="bottom"/>
          </w:tcPr>
          <w:p w14:paraId="6B7B22EF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DF81F1C" w14:textId="0EF7624D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1,174,904</w:t>
            </w:r>
          </w:p>
        </w:tc>
      </w:tr>
      <w:tr w:rsidR="00A566E2" w:rsidRPr="00B10056" w14:paraId="60D71DA6" w14:textId="77777777" w:rsidTr="00D7136F">
        <w:tc>
          <w:tcPr>
            <w:tcW w:w="1890" w:type="dxa"/>
          </w:tcPr>
          <w:p w14:paraId="24EFBBD5" w14:textId="77777777" w:rsidR="00A566E2" w:rsidRPr="00B10056" w:rsidRDefault="00A566E2" w:rsidP="00A566E2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C059A5F" w14:textId="648F733E" w:rsidR="00A566E2" w:rsidRPr="00407262" w:rsidRDefault="00407262" w:rsidP="0040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DFFE6A3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3FB08F" w14:textId="6887BC91" w:rsidR="00A566E2" w:rsidRPr="00B10056" w:rsidRDefault="0040726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56ABE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0BCBA30" w14:textId="434737FF" w:rsidR="00A566E2" w:rsidRPr="00B10056" w:rsidRDefault="0040726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35,017</w:t>
            </w:r>
          </w:p>
        </w:tc>
        <w:tc>
          <w:tcPr>
            <w:tcW w:w="236" w:type="dxa"/>
            <w:gridSpan w:val="2"/>
            <w:vAlign w:val="bottom"/>
          </w:tcPr>
          <w:p w14:paraId="233FA200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5B369651" w14:textId="4382E503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83183BB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7E9782C2" w14:textId="0F98710B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52,788</w:t>
            </w:r>
          </w:p>
        </w:tc>
        <w:tc>
          <w:tcPr>
            <w:tcW w:w="236" w:type="dxa"/>
            <w:gridSpan w:val="2"/>
            <w:vAlign w:val="bottom"/>
          </w:tcPr>
          <w:p w14:paraId="158046EA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52D2AFD" w14:textId="66357B60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52,788</w:t>
            </w:r>
          </w:p>
        </w:tc>
      </w:tr>
      <w:tr w:rsidR="00A566E2" w:rsidRPr="00B10056" w14:paraId="39B1A1C4" w14:textId="77777777" w:rsidTr="00D7136F">
        <w:tc>
          <w:tcPr>
            <w:tcW w:w="1890" w:type="dxa"/>
          </w:tcPr>
          <w:p w14:paraId="37995F51" w14:textId="77777777" w:rsidR="00A566E2" w:rsidRPr="00B10056" w:rsidRDefault="00A566E2" w:rsidP="00A566E2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837D" w14:textId="0112B7FE" w:rsidR="00A566E2" w:rsidRPr="00B10056" w:rsidRDefault="002D4E4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269,027</w:t>
            </w:r>
          </w:p>
        </w:tc>
        <w:tc>
          <w:tcPr>
            <w:tcW w:w="236" w:type="dxa"/>
            <w:vAlign w:val="bottom"/>
          </w:tcPr>
          <w:p w14:paraId="6CC31CD0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3F91" w14:textId="3FA2CF27" w:rsidR="00A566E2" w:rsidRPr="00B10056" w:rsidRDefault="002D4E4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911,042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455A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68F15" w14:textId="3245E80F" w:rsidR="00A566E2" w:rsidRPr="00B10056" w:rsidRDefault="0040726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1,180,069</w:t>
            </w:r>
          </w:p>
        </w:tc>
        <w:tc>
          <w:tcPr>
            <w:tcW w:w="236" w:type="dxa"/>
            <w:gridSpan w:val="2"/>
            <w:vAlign w:val="bottom"/>
          </w:tcPr>
          <w:p w14:paraId="450BE0EF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1586" w14:textId="2CCAFD8C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208,510</w:t>
            </w:r>
          </w:p>
        </w:tc>
        <w:tc>
          <w:tcPr>
            <w:tcW w:w="242" w:type="dxa"/>
            <w:gridSpan w:val="2"/>
            <w:vAlign w:val="bottom"/>
          </w:tcPr>
          <w:p w14:paraId="5163BAAD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6891" w14:textId="026DBE60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1,031,119</w:t>
            </w:r>
          </w:p>
        </w:tc>
        <w:tc>
          <w:tcPr>
            <w:tcW w:w="236" w:type="dxa"/>
            <w:gridSpan w:val="2"/>
            <w:vAlign w:val="bottom"/>
          </w:tcPr>
          <w:p w14:paraId="09A18E32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D009" w14:textId="472D2C89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1,239,629</w:t>
            </w:r>
          </w:p>
        </w:tc>
      </w:tr>
    </w:tbl>
    <w:p w14:paraId="3A290461" w14:textId="77777777" w:rsidR="00402B9A" w:rsidRDefault="00402B9A" w:rsidP="004904A8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1EAE325A" w14:textId="77777777" w:rsidR="00156E08" w:rsidRDefault="00156E08" w:rsidP="004904A8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451380B5" w14:textId="77777777" w:rsidR="00156E08" w:rsidRDefault="00156E08" w:rsidP="004904A8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096E8DE5" w14:textId="77777777" w:rsidR="00156E08" w:rsidRDefault="00156E08" w:rsidP="004904A8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2EA75B92" w14:textId="77777777" w:rsidR="00156E08" w:rsidRPr="00B10056" w:rsidRDefault="00156E08" w:rsidP="004904A8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6E97B464" w14:textId="0767BB91" w:rsidR="00523E37" w:rsidRPr="00B10056" w:rsidRDefault="00523E37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 xml:space="preserve">ณ วันที่ </w:t>
      </w:r>
      <w:r w:rsidR="00A566E2" w:rsidRPr="00B10056">
        <w:rPr>
          <w:rFonts w:ascii="Angsana New" w:hAnsi="Angsana New" w:cs="Angsana New"/>
          <w:spacing w:val="-4"/>
          <w:sz w:val="30"/>
          <w:szCs w:val="30"/>
        </w:rPr>
        <w:t>3</w:t>
      </w:r>
      <w:r w:rsidR="003B5D1D">
        <w:rPr>
          <w:rFonts w:ascii="Angsana New" w:hAnsi="Angsana New" w:cs="Angsana New"/>
          <w:spacing w:val="-4"/>
          <w:sz w:val="30"/>
          <w:szCs w:val="30"/>
        </w:rPr>
        <w:t xml:space="preserve">0 </w:t>
      </w:r>
      <w:r w:rsidR="0058166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กันยายน</w:t>
      </w: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C16D3" w:rsidRPr="00B10056">
        <w:rPr>
          <w:rFonts w:ascii="Angsana New" w:hAnsi="Angsana New" w:cs="Angsana New"/>
          <w:spacing w:val="-4"/>
          <w:sz w:val="30"/>
          <w:szCs w:val="30"/>
        </w:rPr>
        <w:t>256</w:t>
      </w:r>
      <w:r w:rsidR="00594B5E" w:rsidRPr="00B10056">
        <w:rPr>
          <w:rFonts w:ascii="Angsana New" w:hAnsi="Angsana New" w:cs="Angsana New" w:hint="cs"/>
          <w:spacing w:val="-4"/>
          <w:sz w:val="30"/>
          <w:szCs w:val="30"/>
          <w:lang w:val="en-US" w:bidi="th-TH"/>
        </w:rPr>
        <w:t>7</w:t>
      </w:r>
      <w:r w:rsidRPr="00B10056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851048" w:rsidRPr="00B1005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และ </w:t>
      </w:r>
      <w:r w:rsidR="00851048" w:rsidRPr="00B10056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31 </w:t>
      </w:r>
      <w:r w:rsidR="00851048" w:rsidRPr="00B10056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ธันวาคม </w:t>
      </w:r>
      <w:r w:rsidR="00851048" w:rsidRPr="00B10056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</w:t>
      </w:r>
      <w:r w:rsidR="00594B5E" w:rsidRPr="00B10056">
        <w:rPr>
          <w:rFonts w:ascii="Angsana New" w:hAnsi="Angsana New" w:cs="Angsana New" w:hint="cs"/>
          <w:spacing w:val="-4"/>
          <w:sz w:val="30"/>
          <w:szCs w:val="30"/>
          <w:lang w:val="en-US" w:bidi="th-TH"/>
        </w:rPr>
        <w:t>6</w:t>
      </w:r>
      <w:r w:rsidR="00851048" w:rsidRPr="00B10056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กลุ่มบริษัทและบริษัทได้ใช้หลักทรัพย์เป็นหลักประกันเงินเบิกเกินบัญชี</w:t>
      </w:r>
      <w:r w:rsidR="004904A8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ธนาคาร</w:t>
      </w:r>
      <w:r w:rsidRPr="00B10056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เงินกู้ยืมระยะสั้นและเงินกู้ยืมระยะยาว</w:t>
      </w:r>
      <w:r w:rsidRPr="00B10056">
        <w:rPr>
          <w:rFonts w:ascii="Angsana New" w:hAnsi="Angsana New" w:cs="Angsana New" w:hint="cs"/>
          <w:sz w:val="30"/>
          <w:szCs w:val="30"/>
          <w:cs/>
        </w:rPr>
        <w:t>จากสถาบันการเงิน ดังนี้</w:t>
      </w:r>
    </w:p>
    <w:p w14:paraId="4CF05883" w14:textId="77777777" w:rsidR="00523E37" w:rsidRPr="00B10056" w:rsidRDefault="00523E37" w:rsidP="00523E37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24"/>
        <w:gridCol w:w="270"/>
        <w:gridCol w:w="1080"/>
        <w:gridCol w:w="270"/>
        <w:gridCol w:w="990"/>
        <w:gridCol w:w="270"/>
        <w:gridCol w:w="1080"/>
      </w:tblGrid>
      <w:tr w:rsidR="00523E37" w:rsidRPr="00B10056" w14:paraId="007B3BED" w14:textId="77777777" w:rsidTr="006C085B">
        <w:trPr>
          <w:tblHeader/>
        </w:trPr>
        <w:tc>
          <w:tcPr>
            <w:tcW w:w="4140" w:type="dxa"/>
          </w:tcPr>
          <w:p w14:paraId="3B8080E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74" w:type="dxa"/>
            <w:gridSpan w:val="3"/>
          </w:tcPr>
          <w:p w14:paraId="4BDE7D5B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17BD890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2FD13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81666" w:rsidRPr="00B10056" w14:paraId="67F526AE" w14:textId="77777777" w:rsidTr="006C085B">
        <w:trPr>
          <w:trHeight w:val="380"/>
          <w:tblHeader/>
        </w:trPr>
        <w:tc>
          <w:tcPr>
            <w:tcW w:w="4140" w:type="dxa"/>
          </w:tcPr>
          <w:p w14:paraId="12B6A514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3E7A9AA" w14:textId="3ACC56E5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964A2FA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D4C90" w14:textId="0D7D0080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2FF1C82" w14:textId="77777777" w:rsidR="00581666" w:rsidRPr="00B10056" w:rsidRDefault="00581666" w:rsidP="0058166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F58C27" w14:textId="514697D9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A0EA7B5" w14:textId="77777777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44A830" w14:textId="6B624978" w:rsidR="00581666" w:rsidRPr="00B10056" w:rsidRDefault="00581666" w:rsidP="0058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66E2" w:rsidRPr="00B10056" w14:paraId="009F2BF4" w14:textId="77777777" w:rsidTr="006C085B">
        <w:trPr>
          <w:trHeight w:val="380"/>
          <w:tblHeader/>
        </w:trPr>
        <w:tc>
          <w:tcPr>
            <w:tcW w:w="4140" w:type="dxa"/>
          </w:tcPr>
          <w:p w14:paraId="42D9DAF8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AB23C4D" w14:textId="23C7697C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2C03880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44813D" w14:textId="2F667E3E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61EA280" w14:textId="7777777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4D0230" w14:textId="65C4A398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559B564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90A1E3" w14:textId="771F29E1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23E37" w:rsidRPr="00B10056" w14:paraId="1D82FF97" w14:textId="77777777" w:rsidTr="006C085B">
        <w:trPr>
          <w:tblHeader/>
        </w:trPr>
        <w:tc>
          <w:tcPr>
            <w:tcW w:w="4140" w:type="dxa"/>
          </w:tcPr>
          <w:p w14:paraId="7565E2BD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60B86837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6E2" w:rsidRPr="00B10056" w14:paraId="77681F6F" w14:textId="77777777" w:rsidTr="006C085B">
        <w:tc>
          <w:tcPr>
            <w:tcW w:w="4140" w:type="dxa"/>
          </w:tcPr>
          <w:p w14:paraId="45941620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44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  <w:shd w:val="clear" w:color="auto" w:fill="auto"/>
          </w:tcPr>
          <w:p w14:paraId="5D21B465" w14:textId="666D8CAB" w:rsidR="00A566E2" w:rsidRPr="00B10056" w:rsidRDefault="003E282E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711280AC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F3B98" w14:textId="2B6E270F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7FE32D4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F0A530" w14:textId="063308BC" w:rsidR="00A566E2" w:rsidRPr="00B10056" w:rsidRDefault="002C6DDE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73FE08C9" w14:textId="4E40FF34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40BDD" w14:textId="1BC17DB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A566E2" w:rsidRPr="00B10056" w14:paraId="0DD4104A" w14:textId="77777777" w:rsidTr="006C085B">
        <w:tc>
          <w:tcPr>
            <w:tcW w:w="4140" w:type="dxa"/>
          </w:tcPr>
          <w:p w14:paraId="708AD2CB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B10056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18C59E20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1024" w:type="dxa"/>
            <w:shd w:val="clear" w:color="auto" w:fill="auto"/>
          </w:tcPr>
          <w:p w14:paraId="705ADAB3" w14:textId="77777777" w:rsidR="001B433A" w:rsidRDefault="001B433A" w:rsidP="00A566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3D264F" w14:textId="481C47A3" w:rsidR="003E282E" w:rsidRPr="00B10056" w:rsidRDefault="003E282E" w:rsidP="00A566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78F36AC1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D4483" w14:textId="7777777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C7963D" w14:textId="329A3C2B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270" w:type="dxa"/>
          </w:tcPr>
          <w:p w14:paraId="4ADB8E82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63E7F2" w14:textId="77777777" w:rsidR="001B433A" w:rsidRDefault="001B433A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AAD39D" w14:textId="1313BC97" w:rsidR="002C6DDE" w:rsidRPr="00B10056" w:rsidRDefault="002C6DDE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84DD78" w14:textId="2E8B5285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0941E" w14:textId="7777777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 w:right="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989FDA3" w14:textId="563F3D68" w:rsidR="00A566E2" w:rsidRPr="00B10056" w:rsidRDefault="00A566E2" w:rsidP="00A566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725" w:right="-107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66E2" w:rsidRPr="00B10056" w14:paraId="18604302" w14:textId="77777777" w:rsidTr="006C085B">
        <w:tc>
          <w:tcPr>
            <w:tcW w:w="4140" w:type="dxa"/>
          </w:tcPr>
          <w:p w14:paraId="1B819198" w14:textId="3EEA7F98" w:rsidR="00A566E2" w:rsidRPr="00B10056" w:rsidRDefault="00725E85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อาคารและส่วนปรับปรุง</w:t>
            </w:r>
            <w:r w:rsidR="00A566E2" w:rsidRPr="00B10056">
              <w:rPr>
                <w:rFonts w:ascii="Angsana New" w:hAnsi="Angsana New" w:hint="cs"/>
                <w:sz w:val="30"/>
                <w:szCs w:val="30"/>
                <w:cs/>
              </w:rPr>
              <w:t>ที่ดินที่</w:t>
            </w:r>
            <w:r w:rsidR="00A566E2" w:rsidRPr="00B10056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54BB3C39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1024" w:type="dxa"/>
          </w:tcPr>
          <w:p w14:paraId="4DEACB03" w14:textId="77777777" w:rsidR="001B433A" w:rsidRDefault="001B433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4077AD" w14:textId="437B0629" w:rsidR="003E282E" w:rsidRPr="00B10056" w:rsidRDefault="003E282E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3BE9A2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30AA5" w14:textId="7777777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A360928" w14:textId="29BC51A8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0A32F3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FCBE42" w14:textId="77777777" w:rsidR="001B433A" w:rsidRDefault="001B433A" w:rsidP="00A566E2">
            <w:pPr>
              <w:pStyle w:val="ListParagraph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F8CDFFA" w14:textId="341BACBD" w:rsidR="002C6DDE" w:rsidRPr="00B10056" w:rsidRDefault="002C6DDE" w:rsidP="00A566E2">
            <w:pPr>
              <w:pStyle w:val="ListParagraph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7940DB" w14:textId="31E98FFC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397F2" w14:textId="7777777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AE82F02" w14:textId="1788FE9A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27A88045" w14:textId="77777777" w:rsidR="00D7136F" w:rsidRPr="00B10056" w:rsidRDefault="00D7136F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E4C5D" w14:textId="3AA57241" w:rsidR="00E8281D" w:rsidRPr="00B10056" w:rsidRDefault="00E8281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BB7F87" w:rsidRPr="00B10056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AB1102" w:rsidRPr="00B10056">
        <w:rPr>
          <w:rFonts w:ascii="Angsana New" w:hAnsi="Angsana New"/>
          <w:spacing w:val="-4"/>
          <w:sz w:val="30"/>
          <w:szCs w:val="30"/>
        </w:rPr>
        <w:t>3</w:t>
      </w:r>
      <w:r w:rsidR="003B5D1D">
        <w:rPr>
          <w:rFonts w:ascii="Angsana New" w:hAnsi="Angsana New"/>
          <w:spacing w:val="-4"/>
          <w:sz w:val="30"/>
          <w:szCs w:val="30"/>
        </w:rPr>
        <w:t xml:space="preserve">0 </w:t>
      </w:r>
      <w:r w:rsidR="00581666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BB7F87" w:rsidRPr="00B1005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B7F87" w:rsidRPr="00B10056">
        <w:rPr>
          <w:rFonts w:ascii="Angsana New" w:hAnsi="Angsana New"/>
          <w:spacing w:val="-4"/>
          <w:sz w:val="30"/>
          <w:szCs w:val="30"/>
        </w:rPr>
        <w:t>256</w:t>
      </w:r>
      <w:r w:rsidR="00A566E2" w:rsidRPr="00B10056">
        <w:rPr>
          <w:rFonts w:ascii="Angsana New" w:hAnsi="Angsana New"/>
          <w:spacing w:val="-4"/>
          <w:sz w:val="30"/>
          <w:szCs w:val="30"/>
        </w:rPr>
        <w:t>7</w:t>
      </w:r>
      <w:r w:rsidR="00BB7F87" w:rsidRPr="00B10056">
        <w:rPr>
          <w:rFonts w:ascii="Angsana New" w:hAnsi="Angsana New"/>
          <w:spacing w:val="-4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174C35" w:rsidRPr="00B10056">
        <w:rPr>
          <w:rFonts w:ascii="Angsana New" w:hAnsi="Angsana New"/>
          <w:sz w:val="30"/>
          <w:szCs w:val="30"/>
        </w:rPr>
        <w:t xml:space="preserve"> </w:t>
      </w:r>
      <w:r w:rsidR="003E282E">
        <w:rPr>
          <w:rFonts w:ascii="Angsana New" w:hAnsi="Angsana New"/>
          <w:sz w:val="30"/>
          <w:szCs w:val="30"/>
        </w:rPr>
        <w:t>3,305</w:t>
      </w:r>
      <w:r w:rsidR="002F38FB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834D99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B10056">
        <w:rPr>
          <w:rFonts w:ascii="Angsana New" w:hAnsi="Angsana New"/>
          <w:i/>
          <w:iCs/>
          <w:sz w:val="30"/>
          <w:szCs w:val="30"/>
        </w:rPr>
        <w:t>256</w:t>
      </w:r>
      <w:r w:rsidR="00A566E2" w:rsidRPr="00B10056">
        <w:rPr>
          <w:rFonts w:ascii="Angsana New" w:hAnsi="Angsana New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566E2" w:rsidRPr="00B10056">
        <w:rPr>
          <w:rFonts w:ascii="Angsana New" w:hAnsi="Angsana New"/>
          <w:i/>
          <w:iCs/>
          <w:sz w:val="30"/>
          <w:szCs w:val="30"/>
        </w:rPr>
        <w:t>3,706</w:t>
      </w:r>
      <w:r w:rsidR="003C7ADE"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B10056">
        <w:rPr>
          <w:rFonts w:ascii="Angsana New" w:hAnsi="Angsana New" w:hint="cs"/>
          <w:sz w:val="30"/>
          <w:szCs w:val="30"/>
          <w:cs/>
        </w:rPr>
        <w:t>และบริษัทมีวงเงินสินเชื่อซึ่งยังไม่ได้เบิกใช้เป็นจำนวนเงินรวม</w:t>
      </w:r>
      <w:r w:rsidR="00A9168E" w:rsidRPr="00B10056">
        <w:rPr>
          <w:rFonts w:ascii="Angsana New" w:hAnsi="Angsana New"/>
          <w:sz w:val="30"/>
          <w:szCs w:val="30"/>
        </w:rPr>
        <w:t xml:space="preserve"> </w:t>
      </w:r>
      <w:r w:rsidR="003E282E">
        <w:rPr>
          <w:rFonts w:ascii="Angsana New" w:hAnsi="Angsana New"/>
          <w:sz w:val="30"/>
          <w:szCs w:val="30"/>
        </w:rPr>
        <w:t>2,270</w:t>
      </w:r>
      <w:r w:rsidR="0018259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B10056">
        <w:rPr>
          <w:rFonts w:ascii="Angsana New" w:hAnsi="Angsana New"/>
          <w:i/>
          <w:iCs/>
          <w:sz w:val="30"/>
          <w:szCs w:val="30"/>
        </w:rPr>
        <w:t>256</w:t>
      </w:r>
      <w:r w:rsidR="00A566E2" w:rsidRPr="00B10056">
        <w:rPr>
          <w:rFonts w:ascii="Angsana New" w:hAnsi="Angsana New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566E2" w:rsidRPr="00B10056">
        <w:rPr>
          <w:rFonts w:ascii="Angsana New" w:hAnsi="Angsana New"/>
          <w:i/>
          <w:iCs/>
          <w:sz w:val="30"/>
          <w:szCs w:val="30"/>
        </w:rPr>
        <w:t>2,685</w:t>
      </w:r>
      <w:r w:rsidR="003C7ADE"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03DE8C3" w14:textId="77777777" w:rsidR="005A7499" w:rsidRPr="00B10056" w:rsidRDefault="005A7499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9D9221" w14:textId="68D52966" w:rsidR="00725E85" w:rsidRPr="00F51D6D" w:rsidRDefault="0048588F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27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กันยายน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2566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บริษัท</w:t>
      </w:r>
      <w:r w:rsidR="00B75AE7" w:rsidRPr="00B10056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B10056">
        <w:rPr>
          <w:rFonts w:ascii="Angsana New" w:hAnsi="Angsana New" w:hint="cs"/>
          <w:sz w:val="30"/>
          <w:szCs w:val="30"/>
          <w:cs/>
        </w:rPr>
        <w:t>ได้ทำรายการขาย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 xml:space="preserve">Solar Rooftop </w:t>
      </w:r>
      <w:r w:rsidRPr="00B10056">
        <w:rPr>
          <w:rFonts w:ascii="Angsana New" w:hAnsi="Angsana New" w:hint="cs"/>
          <w:sz w:val="30"/>
          <w:szCs w:val="30"/>
          <w:cs/>
        </w:rPr>
        <w:t>และทำสัญญาเช่าซื้อกลับคืน</w:t>
      </w:r>
      <w:r w:rsidR="008F736D" w:rsidRPr="00B10056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</w:t>
      </w:r>
      <w:r w:rsidRPr="00B10056">
        <w:rPr>
          <w:rFonts w:ascii="Angsana New" w:hAnsi="Angsana New" w:hint="cs"/>
          <w:sz w:val="30"/>
          <w:szCs w:val="30"/>
          <w:cs/>
        </w:rPr>
        <w:t>เป็นเวลา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 xml:space="preserve">48 </w:t>
      </w:r>
      <w:r w:rsidR="00CA66BD" w:rsidRPr="00B10056">
        <w:rPr>
          <w:rFonts w:ascii="Angsana New" w:hAnsi="Angsana New" w:hint="cs"/>
          <w:sz w:val="30"/>
          <w:szCs w:val="30"/>
          <w:cs/>
        </w:rPr>
        <w:t>เดือน</w:t>
      </w:r>
      <w:r w:rsidRPr="00B10056">
        <w:rPr>
          <w:rFonts w:ascii="Angsana New" w:hAnsi="Angsana New" w:hint="cs"/>
          <w:sz w:val="30"/>
          <w:szCs w:val="30"/>
          <w:cs/>
        </w:rPr>
        <w:t>ซึ่งมีกำหนดชำระค่าเช่าเป็นรายเดือนตามที่ตกลงในสัญญา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โดยเมื่อสิ้นสุดสัญญาเช่าซื้อดังกล่าวบริษัท</w:t>
      </w:r>
      <w:r w:rsidR="00B75AE7" w:rsidRPr="00B10056">
        <w:rPr>
          <w:rFonts w:ascii="Angsana New" w:hAnsi="Angsana New" w:hint="cs"/>
          <w:sz w:val="30"/>
          <w:szCs w:val="30"/>
          <w:cs/>
        </w:rPr>
        <w:t>ย่อย</w:t>
      </w:r>
      <w:r w:rsidRPr="00B10056">
        <w:rPr>
          <w:rFonts w:ascii="Angsana New" w:hAnsi="Angsana New" w:hint="cs"/>
          <w:sz w:val="30"/>
          <w:szCs w:val="30"/>
          <w:cs/>
        </w:rPr>
        <w:t>มีสิทธิในการเลือกซื้อ</w:t>
      </w:r>
      <w:r w:rsidR="00272827" w:rsidRPr="00B10056">
        <w:rPr>
          <w:rFonts w:ascii="Angsana New" w:hAnsi="Angsana New" w:hint="cs"/>
          <w:sz w:val="30"/>
          <w:szCs w:val="30"/>
          <w:cs/>
        </w:rPr>
        <w:t>สินทรัพย์ในราคาที่ระบุ</w:t>
      </w:r>
      <w:r w:rsidR="009C1537" w:rsidRPr="00B10056">
        <w:rPr>
          <w:rFonts w:ascii="Angsana New" w:hAnsi="Angsana New" w:hint="cs"/>
          <w:sz w:val="30"/>
          <w:szCs w:val="30"/>
          <w:cs/>
        </w:rPr>
        <w:t>ไว้ใน</w:t>
      </w:r>
      <w:r w:rsidR="00272827" w:rsidRPr="00B10056">
        <w:rPr>
          <w:rFonts w:ascii="Angsana New" w:hAnsi="Angsana New" w:hint="cs"/>
          <w:sz w:val="30"/>
          <w:szCs w:val="30"/>
          <w:cs/>
        </w:rPr>
        <w:t xml:space="preserve">สัญญา </w:t>
      </w:r>
      <w:r w:rsidR="00725E85" w:rsidRPr="00B10056">
        <w:rPr>
          <w:rFonts w:ascii="Angsana New" w:hAnsi="Angsana New"/>
          <w:sz w:val="30"/>
          <w:szCs w:val="30"/>
        </w:rPr>
        <w:br/>
      </w:r>
      <w:r w:rsidR="002D3315" w:rsidRPr="00B10056">
        <w:rPr>
          <w:rFonts w:ascii="Angsana New" w:hAnsi="Angsana New" w:hint="cs"/>
          <w:sz w:val="30"/>
          <w:szCs w:val="30"/>
          <w:cs/>
        </w:rPr>
        <w:t>ซึ่งใน</w:t>
      </w:r>
      <w:r w:rsidR="000509F3" w:rsidRPr="00B10056">
        <w:rPr>
          <w:rFonts w:ascii="Angsana New" w:hAnsi="Angsana New" w:hint="cs"/>
          <w:sz w:val="30"/>
          <w:szCs w:val="30"/>
          <w:cs/>
        </w:rPr>
        <w:t>ระหว่างงวด</w:t>
      </w:r>
      <w:r w:rsidR="005D6395">
        <w:rPr>
          <w:rFonts w:ascii="Angsana New" w:hAnsi="Angsana New" w:hint="cs"/>
          <w:sz w:val="30"/>
          <w:szCs w:val="30"/>
          <w:cs/>
        </w:rPr>
        <w:t>เก้า</w:t>
      </w:r>
      <w:r w:rsidR="000509F3" w:rsidRPr="00B10056">
        <w:rPr>
          <w:rFonts w:ascii="Angsana New" w:hAnsi="Angsana New" w:hint="cs"/>
          <w:sz w:val="30"/>
          <w:szCs w:val="30"/>
          <w:cs/>
        </w:rPr>
        <w:t>เดือน</w:t>
      </w:r>
      <w:r w:rsidR="00151CFA" w:rsidRPr="00B10056">
        <w:rPr>
          <w:rFonts w:ascii="Angsana New" w:hAnsi="Angsana New" w:hint="cs"/>
          <w:sz w:val="30"/>
          <w:szCs w:val="30"/>
          <w:cs/>
        </w:rPr>
        <w:t>บริษัทย่อยได้</w:t>
      </w:r>
      <w:r w:rsidR="00C44338" w:rsidRPr="00B10056">
        <w:rPr>
          <w:rFonts w:ascii="Angsana New" w:hAnsi="Angsana New" w:hint="cs"/>
          <w:sz w:val="30"/>
          <w:szCs w:val="30"/>
          <w:cs/>
        </w:rPr>
        <w:t>ชำระ</w:t>
      </w:r>
      <w:r w:rsidRPr="00B10056">
        <w:rPr>
          <w:rFonts w:ascii="Angsana New" w:hAnsi="Angsana New" w:hint="cs"/>
          <w:sz w:val="30"/>
          <w:szCs w:val="30"/>
          <w:cs/>
        </w:rPr>
        <w:t>ค่าเช่าเป็นจำนวน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8C1061">
        <w:rPr>
          <w:rFonts w:ascii="Angsana New" w:hAnsi="Angsana New"/>
          <w:sz w:val="30"/>
          <w:szCs w:val="30"/>
        </w:rPr>
        <w:t>1,371,078</w:t>
      </w:r>
      <w:r w:rsidR="0018259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ทั้งนี้เงินสดที่ได้</w:t>
      </w:r>
      <w:r w:rsidR="004904A8">
        <w:rPr>
          <w:rFonts w:ascii="Angsana New" w:hAnsi="Angsana New" w:hint="cs"/>
          <w:sz w:val="30"/>
          <w:szCs w:val="30"/>
          <w:cs/>
        </w:rPr>
        <w:t>จ่าย</w:t>
      </w:r>
      <w:r w:rsidRPr="00B10056">
        <w:rPr>
          <w:rFonts w:ascii="Angsana New" w:hAnsi="Angsana New" w:hint="cs"/>
          <w:sz w:val="30"/>
          <w:szCs w:val="30"/>
          <w:cs/>
        </w:rPr>
        <w:t>จากการขายและเช่ากลับคืนดังกล่าวแสดงเป็นส่วนหนึ่งในกิจกรรมจัดหาเงินในงบกระแสเงินสด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272827" w:rsidRPr="00B10056">
        <w:rPr>
          <w:rFonts w:ascii="Angsana New" w:hAnsi="Angsana New" w:hint="cs"/>
          <w:sz w:val="30"/>
          <w:szCs w:val="30"/>
          <w:cs/>
        </w:rPr>
        <w:t>โดย</w:t>
      </w:r>
      <w:r w:rsidRPr="00B10056">
        <w:rPr>
          <w:rFonts w:ascii="Angsana New" w:hAnsi="Angsana New" w:hint="cs"/>
          <w:sz w:val="30"/>
          <w:szCs w:val="30"/>
          <w:cs/>
        </w:rPr>
        <w:t>บริษัทเป็นผู้ให้การค้ำประกันสัญญาเช่าซื้อดังกล่าว</w:t>
      </w:r>
    </w:p>
    <w:p w14:paraId="059837A3" w14:textId="7B800FB6" w:rsidR="00725E85" w:rsidRDefault="00725E85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AE7A6F5" w14:textId="23FD104C" w:rsidR="00F51D6D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E6700DC" w14:textId="1098DC2E" w:rsidR="00F51D6D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3438589" w14:textId="6066B4C8" w:rsidR="00F51D6D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F323897" w14:textId="24B1F430" w:rsidR="00F51D6D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9F1AE87" w14:textId="27C149C3" w:rsidR="00F51D6D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D3773B7" w14:textId="135EFDF6" w:rsidR="00F51D6D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E418EF9" w14:textId="7416C0AB" w:rsidR="00F51D6D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976A2C" w14:textId="77777777" w:rsidR="00F51D6D" w:rsidRPr="00B10056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9E579C7" w14:textId="77777777" w:rsidR="00523E37" w:rsidRPr="00B10056" w:rsidRDefault="00523E37" w:rsidP="003B398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  <w:lang w:val="en-US"/>
        </w:rPr>
        <w:lastRenderedPageBreak/>
        <w:t>ส่วนงานดำเนินงานและการจำแนกรายได้</w:t>
      </w:r>
    </w:p>
    <w:p w14:paraId="0DB1B11D" w14:textId="77777777" w:rsidR="00B91459" w:rsidRPr="00B10056" w:rsidRDefault="00B91459" w:rsidP="0061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6AF5A9B" w14:textId="67024B79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</w:t>
      </w:r>
      <w:r w:rsidR="00846B8B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</w:t>
      </w:r>
      <w:r w:rsidR="005565AE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sz w:val="30"/>
          <w:szCs w:val="30"/>
          <w:cs/>
        </w:rPr>
        <w:t>ของกลุ่มบริษัทที่สำคัญแบ่งได้เป็น งานโครงการและการขายปลีก ซึ่งทั้งสองช่องทางมีกลุ่มลูกค้าและผลิตภัณฑ์</w:t>
      </w:r>
      <w:r w:rsidR="005565AE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sz w:val="30"/>
          <w:szCs w:val="30"/>
          <w:cs/>
        </w:rPr>
        <w:t>ที่คล้ายคลึงกัน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033E013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6285479" w14:textId="3B9B14F3" w:rsidR="00D4194D" w:rsidRPr="00B10056" w:rsidRDefault="00523E37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477F729D" w14:textId="77777777" w:rsidR="00725E85" w:rsidRPr="00B10056" w:rsidRDefault="00725E85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6BA9A65" w14:textId="3F533516" w:rsidR="00523E37" w:rsidRPr="00B10056" w:rsidRDefault="00523E37" w:rsidP="00BB7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59F12DEE" w14:textId="147BF8E0" w:rsidR="00524336" w:rsidRPr="00B10056" w:rsidRDefault="00524336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B4812F6" w14:textId="1294B0A5" w:rsidR="00D7136F" w:rsidRDefault="00A566E2" w:rsidP="00A56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จังหวะเวลาในการรับรู้รายได้จากการขายและให้บริการของกลุ่มบริษัทและบริษัทสำหรับงวด</w:t>
      </w:r>
      <w:r w:rsidR="005D6395">
        <w:rPr>
          <w:rFonts w:ascii="Angsana New" w:hAnsi="Angsana New" w:hint="cs"/>
          <w:sz w:val="30"/>
          <w:szCs w:val="30"/>
          <w:cs/>
        </w:rPr>
        <w:t>เก้า</w:t>
      </w:r>
      <w:r w:rsidRPr="00B10056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B10056">
        <w:rPr>
          <w:rFonts w:ascii="Angsana New" w:hAnsi="Angsana New"/>
          <w:sz w:val="30"/>
          <w:szCs w:val="30"/>
        </w:rPr>
        <w:t>3</w:t>
      </w:r>
      <w:r w:rsidR="00182596">
        <w:rPr>
          <w:rFonts w:ascii="Angsana New" w:hAnsi="Angsana New"/>
          <w:sz w:val="30"/>
          <w:szCs w:val="30"/>
        </w:rPr>
        <w:t>0</w:t>
      </w:r>
      <w:r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="00581666">
        <w:rPr>
          <w:rFonts w:ascii="Angsana New" w:hAnsi="Angsana New" w:hint="cs"/>
          <w:sz w:val="30"/>
          <w:szCs w:val="30"/>
          <w:cs/>
        </w:rPr>
        <w:t>กันยายน</w:t>
      </w:r>
      <w:r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2567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คือ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เวลาใดเวลาหนึ่งจำนวน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="002B13C1">
        <w:rPr>
          <w:rFonts w:ascii="Angsana New" w:hAnsi="Angsana New"/>
          <w:sz w:val="30"/>
          <w:szCs w:val="30"/>
        </w:rPr>
        <w:t>1,844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="00E30440">
        <w:rPr>
          <w:rFonts w:ascii="Angsana New" w:hAnsi="Angsana New"/>
          <w:sz w:val="30"/>
          <w:szCs w:val="30"/>
        </w:rPr>
        <w:t>1,830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>2566</w:t>
      </w:r>
      <w:r w:rsidRPr="00B10056">
        <w:rPr>
          <w:rFonts w:ascii="Angsana New" w:hAnsi="Angsana New"/>
          <w:i/>
          <w:iCs/>
          <w:sz w:val="30"/>
          <w:szCs w:val="30"/>
          <w:cs/>
        </w:rPr>
        <w:t>: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440EE9">
        <w:rPr>
          <w:rFonts w:ascii="Angsana New" w:hAnsi="Angsana New"/>
          <w:i/>
          <w:iCs/>
          <w:sz w:val="30"/>
          <w:szCs w:val="30"/>
        </w:rPr>
        <w:t>1,</w:t>
      </w:r>
      <w:r w:rsidR="00C6736F">
        <w:rPr>
          <w:rFonts w:ascii="Angsana New" w:hAnsi="Angsana New"/>
          <w:i/>
          <w:iCs/>
          <w:sz w:val="30"/>
          <w:szCs w:val="30"/>
        </w:rPr>
        <w:t>971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40EE9">
        <w:rPr>
          <w:rFonts w:ascii="Angsana New" w:hAnsi="Angsana New"/>
          <w:i/>
          <w:iCs/>
          <w:sz w:val="30"/>
          <w:szCs w:val="30"/>
        </w:rPr>
        <w:t>1,</w:t>
      </w:r>
      <w:r w:rsidR="00C6736F">
        <w:rPr>
          <w:rFonts w:ascii="Angsana New" w:hAnsi="Angsana New"/>
          <w:i/>
          <w:iCs/>
          <w:sz w:val="30"/>
          <w:szCs w:val="30"/>
        </w:rPr>
        <w:t>916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และตลอดช่วงเวลาหนึ่งจำนวน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E30440">
        <w:rPr>
          <w:rFonts w:ascii="Angsana New" w:hAnsi="Angsana New"/>
          <w:sz w:val="30"/>
          <w:szCs w:val="30"/>
        </w:rPr>
        <w:t>8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E30440">
        <w:rPr>
          <w:rFonts w:ascii="Angsana New" w:hAnsi="Angsana New"/>
          <w:sz w:val="30"/>
          <w:szCs w:val="30"/>
        </w:rPr>
        <w:t>8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>2566</w:t>
      </w:r>
      <w:r w:rsidRPr="00B10056">
        <w:rPr>
          <w:rFonts w:ascii="Angsana New" w:hAnsi="Angsana New"/>
          <w:i/>
          <w:iCs/>
          <w:sz w:val="30"/>
          <w:szCs w:val="30"/>
          <w:cs/>
        </w:rPr>
        <w:t>: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601E9F">
        <w:rPr>
          <w:rFonts w:ascii="Angsana New" w:hAnsi="Angsana New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601E9F">
        <w:rPr>
          <w:rFonts w:ascii="Angsana New" w:hAnsi="Angsana New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796E24A2" w14:textId="77777777" w:rsidR="00182596" w:rsidRPr="00B10056" w:rsidRDefault="00182596" w:rsidP="00A56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5B32FC6" w14:textId="77777777" w:rsidR="00182596" w:rsidRPr="00046B9C" w:rsidRDefault="00182596" w:rsidP="003B398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046B9C"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063C94E0" w14:textId="77777777" w:rsidR="00182596" w:rsidRPr="00046B9C" w:rsidRDefault="00182596" w:rsidP="00182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9"/>
        <w:gridCol w:w="1524"/>
        <w:gridCol w:w="1624"/>
        <w:gridCol w:w="262"/>
        <w:gridCol w:w="839"/>
        <w:gridCol w:w="236"/>
        <w:gridCol w:w="1180"/>
      </w:tblGrid>
      <w:tr w:rsidR="00182596" w:rsidRPr="00046B9C" w14:paraId="6CFB5C25" w14:textId="77777777" w:rsidTr="001F03ED">
        <w:tc>
          <w:tcPr>
            <w:tcW w:w="3419" w:type="dxa"/>
            <w:shd w:val="clear" w:color="auto" w:fill="auto"/>
            <w:vAlign w:val="bottom"/>
          </w:tcPr>
          <w:p w14:paraId="5D2815F6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65DF6E3C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4794D4E7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3B88B58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2" w:type="dxa"/>
          </w:tcPr>
          <w:p w14:paraId="49C67840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DFFFB73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405E6091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FAB62D4" w14:textId="77777777" w:rsidR="00182596" w:rsidRPr="00046B9C" w:rsidDel="00D43E7A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82596" w:rsidRPr="00046B9C" w14:paraId="16C75096" w14:textId="77777777" w:rsidTr="001F03ED">
        <w:tc>
          <w:tcPr>
            <w:tcW w:w="3419" w:type="dxa"/>
            <w:shd w:val="clear" w:color="auto" w:fill="auto"/>
          </w:tcPr>
          <w:p w14:paraId="020ADE79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</w:tcPr>
          <w:p w14:paraId="76057224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49F8B309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64F936A9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47B2DBCB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33A6D1E4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21CED4D2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82596" w:rsidRPr="00046B9C" w14:paraId="0E5F06F0" w14:textId="77777777" w:rsidTr="001F03ED">
        <w:tc>
          <w:tcPr>
            <w:tcW w:w="3419" w:type="dxa"/>
            <w:shd w:val="clear" w:color="auto" w:fill="auto"/>
          </w:tcPr>
          <w:p w14:paraId="776B4B3A" w14:textId="70A8D719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24" w:type="dxa"/>
            <w:shd w:val="clear" w:color="auto" w:fill="auto"/>
          </w:tcPr>
          <w:p w14:paraId="6A31EDDF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187F8351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EDD8534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434C005F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B70651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97A280A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596" w:rsidRPr="00046B9C" w14:paraId="6DDCBF57" w14:textId="77777777" w:rsidTr="001F03ED">
        <w:tc>
          <w:tcPr>
            <w:tcW w:w="3419" w:type="dxa"/>
            <w:shd w:val="clear" w:color="auto" w:fill="auto"/>
          </w:tcPr>
          <w:p w14:paraId="6E99EFF7" w14:textId="16176234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24" w:type="dxa"/>
            <w:shd w:val="clear" w:color="auto" w:fill="auto"/>
          </w:tcPr>
          <w:p w14:paraId="2297BB36" w14:textId="242928C6" w:rsidR="00182596" w:rsidRPr="00046B9C" w:rsidRDefault="0009074D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82596" w:rsidRPr="00046B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2596"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182596"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259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14:paraId="31F5D06C" w14:textId="358B05E6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3E4995DA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2806A523" w14:textId="55F4F5B8" w:rsidR="00182596" w:rsidRPr="00046B9C" w:rsidRDefault="0009074D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0.040</w:t>
            </w:r>
          </w:p>
        </w:tc>
        <w:tc>
          <w:tcPr>
            <w:tcW w:w="236" w:type="dxa"/>
            <w:shd w:val="clear" w:color="auto" w:fill="auto"/>
          </w:tcPr>
          <w:p w14:paraId="21F9FA7F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0E0B9841" w14:textId="3315185E" w:rsidR="00182596" w:rsidRPr="00046B9C" w:rsidRDefault="0009074D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19.68</w:t>
            </w:r>
          </w:p>
        </w:tc>
      </w:tr>
      <w:tr w:rsidR="00182596" w:rsidRPr="00046B9C" w14:paraId="0556DE01" w14:textId="77777777" w:rsidTr="001F03ED">
        <w:tc>
          <w:tcPr>
            <w:tcW w:w="3419" w:type="dxa"/>
            <w:shd w:val="clear" w:color="auto" w:fill="auto"/>
          </w:tcPr>
          <w:p w14:paraId="48A5629E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</w:tcPr>
          <w:p w14:paraId="0BC5248A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25176D25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EC2E1F6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</w:tcPr>
          <w:p w14:paraId="656352B6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6900BC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0D4E065D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596" w:rsidRPr="00046B9C" w14:paraId="5D96C419" w14:textId="77777777" w:rsidTr="001F03ED">
        <w:tc>
          <w:tcPr>
            <w:tcW w:w="3419" w:type="dxa"/>
            <w:shd w:val="clear" w:color="auto" w:fill="auto"/>
          </w:tcPr>
          <w:p w14:paraId="708F7306" w14:textId="2E2C78ED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24" w:type="dxa"/>
            <w:shd w:val="clear" w:color="auto" w:fill="auto"/>
          </w:tcPr>
          <w:p w14:paraId="4A3CA2E4" w14:textId="77777777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1341EC75" w14:textId="77777777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318FFFF" w14:textId="77777777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5121BC04" w14:textId="77777777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36D240" w14:textId="77777777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02CB133" w14:textId="77777777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596" w:rsidRPr="00046B9C" w14:paraId="6693BF85" w14:textId="77777777" w:rsidTr="001F03ED">
        <w:tc>
          <w:tcPr>
            <w:tcW w:w="3419" w:type="dxa"/>
            <w:shd w:val="clear" w:color="auto" w:fill="auto"/>
          </w:tcPr>
          <w:p w14:paraId="7BEDD35D" w14:textId="47BF421A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24" w:type="dxa"/>
            <w:shd w:val="clear" w:color="auto" w:fill="auto"/>
          </w:tcPr>
          <w:p w14:paraId="6DD28048" w14:textId="30D11532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4" w:type="dxa"/>
            <w:shd w:val="clear" w:color="auto" w:fill="auto"/>
          </w:tcPr>
          <w:p w14:paraId="3F9040C5" w14:textId="51A732FC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</w:tcPr>
          <w:p w14:paraId="1C118DBA" w14:textId="77777777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</w:tcPr>
          <w:p w14:paraId="6876C8F9" w14:textId="5995774B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0.061</w:t>
            </w:r>
          </w:p>
        </w:tc>
        <w:tc>
          <w:tcPr>
            <w:tcW w:w="236" w:type="dxa"/>
            <w:shd w:val="clear" w:color="auto" w:fill="auto"/>
          </w:tcPr>
          <w:p w14:paraId="3008DF56" w14:textId="77777777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5F6CA8C7" w14:textId="7D9B313B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30.01</w:t>
            </w:r>
          </w:p>
        </w:tc>
      </w:tr>
    </w:tbl>
    <w:p w14:paraId="3CB9AA49" w14:textId="77777777" w:rsidR="00182596" w:rsidRDefault="00182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</w:rPr>
        <w:br w:type="page"/>
      </w:r>
    </w:p>
    <w:p w14:paraId="07B54D0C" w14:textId="081A5E5E" w:rsidR="00D4194D" w:rsidRPr="00B10056" w:rsidRDefault="00CD5AFA" w:rsidP="003B3989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B10056">
        <w:rPr>
          <w:rFonts w:ascii="Angsana New" w:hAnsi="Angsana New" w:hint="cs"/>
          <w:sz w:val="30"/>
          <w:szCs w:val="30"/>
          <w:cs/>
          <w:lang w:val="en-US"/>
        </w:rPr>
        <w:lastRenderedPageBreak/>
        <w:t>ภาษีเงินได้</w:t>
      </w:r>
      <w:r w:rsidRPr="00B10056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16F14AD4" w14:textId="77777777" w:rsidR="00CD5AFA" w:rsidRPr="00B10056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sz w:val="28"/>
          <w:szCs w:val="28"/>
        </w:rPr>
      </w:pPr>
    </w:p>
    <w:p w14:paraId="741E99D0" w14:textId="177AAFB6" w:rsidR="00A566E2" w:rsidRPr="00871677" w:rsidRDefault="00A566E2" w:rsidP="00E8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E59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</w:t>
      </w:r>
      <w:r w:rsidR="00217EEC" w:rsidRPr="00BF7E59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BF7E59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บริษัทในการดำเนินงานต่อเนื่องเป็นระยะเวลา</w:t>
      </w:r>
      <w:r w:rsidR="005D6395" w:rsidRPr="00BF7E59">
        <w:rPr>
          <w:rFonts w:ascii="Angsana New" w:hAnsi="Angsana New" w:hint="cs"/>
          <w:sz w:val="30"/>
          <w:szCs w:val="30"/>
          <w:cs/>
        </w:rPr>
        <w:t>เก้า</w:t>
      </w:r>
      <w:r w:rsidRPr="00BF7E5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BF7E59">
        <w:rPr>
          <w:rFonts w:ascii="Angsana New" w:hAnsi="Angsana New"/>
          <w:sz w:val="30"/>
          <w:szCs w:val="30"/>
        </w:rPr>
        <w:br/>
        <w:t>3</w:t>
      </w:r>
      <w:r w:rsidR="00182596" w:rsidRPr="00BF7E59">
        <w:rPr>
          <w:rFonts w:ascii="Angsana New" w:hAnsi="Angsana New"/>
          <w:sz w:val="30"/>
          <w:szCs w:val="30"/>
        </w:rPr>
        <w:t>0</w:t>
      </w:r>
      <w:r w:rsidRPr="00BF7E59">
        <w:rPr>
          <w:rFonts w:ascii="Angsana New" w:hAnsi="Angsana New"/>
          <w:sz w:val="30"/>
          <w:szCs w:val="30"/>
        </w:rPr>
        <w:t xml:space="preserve"> </w:t>
      </w:r>
      <w:r w:rsidR="00601E9F" w:rsidRPr="00BF7E59">
        <w:rPr>
          <w:rFonts w:ascii="Angsana New" w:hAnsi="Angsana New" w:hint="cs"/>
          <w:sz w:val="30"/>
          <w:szCs w:val="30"/>
          <w:cs/>
        </w:rPr>
        <w:t>กันยายน</w:t>
      </w:r>
      <w:r w:rsidRPr="00BF7E59">
        <w:rPr>
          <w:rFonts w:ascii="Angsana New" w:hAnsi="Angsana New" w:hint="cs"/>
          <w:sz w:val="30"/>
          <w:szCs w:val="30"/>
          <w:cs/>
        </w:rPr>
        <w:t xml:space="preserve"> </w:t>
      </w:r>
      <w:r w:rsidRPr="00BF7E59">
        <w:rPr>
          <w:rFonts w:ascii="Angsana New" w:hAnsi="Angsana New"/>
          <w:sz w:val="30"/>
          <w:szCs w:val="30"/>
        </w:rPr>
        <w:t xml:space="preserve">2567 </w:t>
      </w:r>
      <w:r w:rsidRPr="00BF7E59">
        <w:rPr>
          <w:rFonts w:ascii="Angsana New" w:hAnsi="Angsana New" w:hint="cs"/>
          <w:sz w:val="30"/>
          <w:szCs w:val="30"/>
          <w:cs/>
        </w:rPr>
        <w:t>แตกต่างจากอัตราภาษีเงินได้นิติบุคคลที่ประกาศใช้</w:t>
      </w:r>
      <w:r w:rsidRPr="00BF7E59">
        <w:rPr>
          <w:rFonts w:ascii="Angsana New" w:hAnsi="Angsana New"/>
          <w:sz w:val="30"/>
          <w:szCs w:val="30"/>
          <w:cs/>
        </w:rPr>
        <w:t xml:space="preserve"> </w:t>
      </w:r>
      <w:r w:rsidRPr="00BF7E59">
        <w:rPr>
          <w:rFonts w:ascii="Angsana New" w:hAnsi="Angsana New" w:hint="cs"/>
          <w:sz w:val="30"/>
          <w:szCs w:val="30"/>
          <w:cs/>
        </w:rPr>
        <w:t>มีสาเหตุหลักจาก</w:t>
      </w:r>
      <w:r w:rsidR="00130DF7" w:rsidRPr="00BF7E59">
        <w:rPr>
          <w:rFonts w:ascii="Angsana New" w:hAnsi="Angsana New" w:hint="cs"/>
          <w:sz w:val="30"/>
          <w:szCs w:val="30"/>
          <w:cs/>
        </w:rPr>
        <w:t>ค่าใช้จ่ายต้องห้ามทางภาษี</w:t>
      </w:r>
      <w:r w:rsidR="00313A78" w:rsidRPr="00BF7E59">
        <w:rPr>
          <w:rFonts w:ascii="Angsana New" w:hAnsi="Angsana New" w:hint="cs"/>
          <w:sz w:val="30"/>
          <w:szCs w:val="30"/>
          <w:cs/>
        </w:rPr>
        <w:t xml:space="preserve"> เช่น </w:t>
      </w:r>
      <w:r w:rsidR="00122F0B" w:rsidRPr="00BF7E59">
        <w:rPr>
          <w:rFonts w:ascii="Angsana New" w:hAnsi="Angsana New" w:hint="cs"/>
          <w:sz w:val="30"/>
          <w:szCs w:val="30"/>
          <w:cs/>
        </w:rPr>
        <w:t>การตัด</w:t>
      </w:r>
      <w:r w:rsidR="00E87A12" w:rsidRPr="00BF7E59">
        <w:rPr>
          <w:rFonts w:ascii="Angsana New" w:hAnsi="Angsana New" w:hint="cs"/>
          <w:sz w:val="30"/>
          <w:szCs w:val="30"/>
          <w:cs/>
        </w:rPr>
        <w:t xml:space="preserve">หนี้สูญ </w:t>
      </w:r>
      <w:r w:rsidR="00313A78" w:rsidRPr="00BF7E59">
        <w:rPr>
          <w:rFonts w:ascii="Angsana New" w:hAnsi="Angsana New" w:hint="cs"/>
          <w:sz w:val="30"/>
          <w:szCs w:val="30"/>
          <w:cs/>
        </w:rPr>
        <w:t>ค่ารับรอง</w:t>
      </w:r>
      <w:r w:rsidR="00122F0B" w:rsidRPr="00BF7E59">
        <w:rPr>
          <w:rFonts w:ascii="Angsana New" w:hAnsi="Angsana New" w:hint="cs"/>
          <w:sz w:val="30"/>
          <w:szCs w:val="30"/>
          <w:cs/>
        </w:rPr>
        <w:t xml:space="preserve">ที่ไม่เข้าเงื่อนไขการคำนวณกำไรสุทธิตามมาตรา </w:t>
      </w:r>
      <w:r w:rsidR="00122F0B" w:rsidRPr="00BF7E59">
        <w:rPr>
          <w:rFonts w:ascii="Angsana New" w:hAnsi="Angsana New"/>
          <w:sz w:val="30"/>
          <w:szCs w:val="30"/>
        </w:rPr>
        <w:t>65</w:t>
      </w:r>
      <w:r w:rsidR="00122F0B" w:rsidRPr="00BF7E59">
        <w:rPr>
          <w:rFonts w:ascii="Angsana New" w:hAnsi="Angsana New" w:hint="cs"/>
          <w:sz w:val="30"/>
          <w:szCs w:val="30"/>
          <w:cs/>
        </w:rPr>
        <w:t>ทวิ และอื่นๆ</w:t>
      </w:r>
    </w:p>
    <w:p w14:paraId="4F8C759B" w14:textId="4B67B658" w:rsidR="005A7499" w:rsidRPr="00B10056" w:rsidRDefault="005A7499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EA5BEB" w14:textId="77777777" w:rsidR="00CD5AFA" w:rsidRPr="00B10056" w:rsidRDefault="00CD5AFA" w:rsidP="003B3989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B1005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63D51113" w14:textId="77777777" w:rsidR="00CD5AFA" w:rsidRPr="00B10056" w:rsidRDefault="00CD5AFA" w:rsidP="00287AE4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7FFCE369" w14:textId="77777777" w:rsidR="00CD5AFA" w:rsidRPr="00B10056" w:rsidRDefault="00CD5AFA" w:rsidP="00287A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1005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B1005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3AD275C" w14:textId="77777777" w:rsidR="00CD5AFA" w:rsidRPr="00217EEC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spacing w:val="-6"/>
          <w:sz w:val="24"/>
          <w:szCs w:val="24"/>
          <w:cs/>
        </w:rPr>
      </w:pPr>
    </w:p>
    <w:p w14:paraId="0A11E3ED" w14:textId="4C1FE9AC" w:rsidR="00C945F6" w:rsidRDefault="00CD5AFA" w:rsidP="00490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296CB4D" w14:textId="77777777" w:rsidR="00156E08" w:rsidRPr="004904A8" w:rsidRDefault="00156E08" w:rsidP="00490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1620"/>
        <w:gridCol w:w="180"/>
        <w:gridCol w:w="1323"/>
        <w:gridCol w:w="27"/>
        <w:gridCol w:w="153"/>
        <w:gridCol w:w="27"/>
        <w:gridCol w:w="1620"/>
        <w:gridCol w:w="26"/>
        <w:gridCol w:w="154"/>
        <w:gridCol w:w="26"/>
        <w:gridCol w:w="1327"/>
      </w:tblGrid>
      <w:tr w:rsidR="00523E37" w:rsidRPr="00B10056" w14:paraId="158999BD" w14:textId="77777777" w:rsidTr="00706B16">
        <w:trPr>
          <w:trHeight w:val="363"/>
          <w:tblHeader/>
        </w:trPr>
        <w:tc>
          <w:tcPr>
            <w:tcW w:w="2697" w:type="dxa"/>
            <w:vMerge w:val="restart"/>
            <w:shd w:val="clear" w:color="auto" w:fill="auto"/>
            <w:vAlign w:val="bottom"/>
          </w:tcPr>
          <w:p w14:paraId="4CC777C6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1B4AD35A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09AF72B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3" w:type="dxa"/>
            <w:gridSpan w:val="5"/>
          </w:tcPr>
          <w:p w14:paraId="7408ED6E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B10056" w14:paraId="108AD330" w14:textId="77777777" w:rsidTr="00706B16">
        <w:trPr>
          <w:trHeight w:val="363"/>
          <w:tblHeader/>
        </w:trPr>
        <w:tc>
          <w:tcPr>
            <w:tcW w:w="2697" w:type="dxa"/>
            <w:vMerge/>
            <w:shd w:val="clear" w:color="auto" w:fill="auto"/>
            <w:vAlign w:val="bottom"/>
          </w:tcPr>
          <w:p w14:paraId="5ADB960A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17E82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3311C9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4D7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42FD62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882C5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4FD9429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9C581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B10056" w14:paraId="26A87B40" w14:textId="77777777" w:rsidTr="00706B16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38D48C7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4D1C80C6" w14:textId="77777777" w:rsidR="00523E37" w:rsidRPr="00B10056" w:rsidRDefault="00523E37" w:rsidP="00706B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B10056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850ED5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096F897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ACB9253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14:paraId="0EB928FC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B10056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66132D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6FA9811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B10056" w14:paraId="36461E68" w14:textId="77777777" w:rsidTr="00706B16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288D0D22" w14:textId="77777777" w:rsidR="00523E37" w:rsidRPr="00B10056" w:rsidRDefault="00523E37" w:rsidP="00706B16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463DA4BF" w14:textId="77777777" w:rsidR="00523E37" w:rsidRPr="00B10056" w:rsidRDefault="00523E37" w:rsidP="00706B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E61398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68A90C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DFEA1F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10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256EF8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/>
            <w:shd w:val="clear" w:color="auto" w:fill="auto"/>
          </w:tcPr>
          <w:p w14:paraId="281EF36A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66D02B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5F0F4009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71893A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452B8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10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B10056" w14:paraId="59EC8352" w14:textId="77777777" w:rsidTr="00706B16">
        <w:trPr>
          <w:tblHeader/>
        </w:trPr>
        <w:tc>
          <w:tcPr>
            <w:tcW w:w="2697" w:type="dxa"/>
            <w:shd w:val="clear" w:color="auto" w:fill="auto"/>
          </w:tcPr>
          <w:p w14:paraId="3B095326" w14:textId="77777777" w:rsidR="00523E37" w:rsidRPr="00B10056" w:rsidRDefault="00523E37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3" w:type="dxa"/>
            <w:gridSpan w:val="11"/>
          </w:tcPr>
          <w:p w14:paraId="6FC7AAB3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100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B10056" w14:paraId="1BC45D4B" w14:textId="77777777" w:rsidTr="005565AE">
        <w:trPr>
          <w:trHeight w:val="326"/>
        </w:trPr>
        <w:tc>
          <w:tcPr>
            <w:tcW w:w="2697" w:type="dxa"/>
            <w:shd w:val="clear" w:color="auto" w:fill="auto"/>
          </w:tcPr>
          <w:p w14:paraId="6176C903" w14:textId="090FF26D" w:rsidR="00523E37" w:rsidRPr="00B10056" w:rsidRDefault="00523E37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566E2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82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A566E2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01E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6B56EB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B56EB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4B5E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483" w:type="dxa"/>
            <w:gridSpan w:val="11"/>
          </w:tcPr>
          <w:p w14:paraId="250A6B55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3683" w:rsidRPr="00B10056" w14:paraId="1FF96D01" w14:textId="77777777" w:rsidTr="00706B16">
        <w:trPr>
          <w:tblHeader/>
        </w:trPr>
        <w:tc>
          <w:tcPr>
            <w:tcW w:w="2697" w:type="dxa"/>
            <w:shd w:val="clear" w:color="auto" w:fill="auto"/>
          </w:tcPr>
          <w:p w14:paraId="0F2F99A8" w14:textId="070AAA8A" w:rsidR="00533683" w:rsidRPr="00B10056" w:rsidRDefault="00FA3DF1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="00D05FE4"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ทางการเงิน</w:t>
            </w:r>
          </w:p>
        </w:tc>
        <w:tc>
          <w:tcPr>
            <w:tcW w:w="1620" w:type="dxa"/>
          </w:tcPr>
          <w:p w14:paraId="302671C3" w14:textId="77777777" w:rsidR="00533683" w:rsidRPr="00B10056" w:rsidRDefault="00533683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DE7145D" w14:textId="77777777" w:rsidR="00533683" w:rsidRPr="00B10056" w:rsidRDefault="00533683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35051B69" w14:textId="77777777" w:rsidR="00533683" w:rsidRPr="00B10056" w:rsidRDefault="00533683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3683" w:rsidRPr="00B10056" w14:paraId="67B8603D" w14:textId="77777777" w:rsidTr="00706B16">
        <w:trPr>
          <w:trHeight w:val="521"/>
        </w:trPr>
        <w:tc>
          <w:tcPr>
            <w:tcW w:w="2697" w:type="dxa"/>
            <w:shd w:val="clear" w:color="auto" w:fill="auto"/>
          </w:tcPr>
          <w:p w14:paraId="1C87F006" w14:textId="77777777" w:rsidR="00533683" w:rsidRPr="00B10056" w:rsidRDefault="00533683" w:rsidP="00706B16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B10056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60FE0E3" w14:textId="6DD426F1" w:rsidR="00533683" w:rsidRPr="00B10056" w:rsidRDefault="00FA3DF1" w:rsidP="00DE2F3E">
            <w:pPr>
              <w:pStyle w:val="acctfourfigures"/>
              <w:tabs>
                <w:tab w:val="clear" w:pos="765"/>
                <w:tab w:val="decimal" w:pos="1288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(2,505)</w:t>
            </w:r>
          </w:p>
        </w:tc>
        <w:tc>
          <w:tcPr>
            <w:tcW w:w="180" w:type="dxa"/>
            <w:vAlign w:val="bottom"/>
          </w:tcPr>
          <w:p w14:paraId="4A331B9D" w14:textId="77777777" w:rsidR="00533683" w:rsidRPr="00B10056" w:rsidRDefault="00533683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B723E3" w14:textId="0D341A3D" w:rsidR="00533683" w:rsidRPr="00B10056" w:rsidRDefault="00FA3DF1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(2,505)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E88ABC" w14:textId="77777777" w:rsidR="00533683" w:rsidRPr="00B10056" w:rsidRDefault="00533683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F553E" w14:textId="6377F796" w:rsidR="00533683" w:rsidRPr="00B10056" w:rsidRDefault="00FA3DF1" w:rsidP="00DE2F3E">
            <w:pPr>
              <w:pStyle w:val="acctfourfigures"/>
              <w:tabs>
                <w:tab w:val="clear" w:pos="765"/>
                <w:tab w:val="decimal" w:pos="1318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(2,655)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6160A9C" w14:textId="77777777" w:rsidR="00533683" w:rsidRPr="00B10056" w:rsidRDefault="00533683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46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A1C967" w14:textId="3D10FBD8" w:rsidR="00533683" w:rsidRPr="00B10056" w:rsidRDefault="00FA3DF1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(2,655)</w:t>
            </w:r>
          </w:p>
        </w:tc>
      </w:tr>
      <w:tr w:rsidR="00D05FE4" w:rsidRPr="00B10056" w14:paraId="279E0BA6" w14:textId="77777777" w:rsidTr="00706B16">
        <w:trPr>
          <w:trHeight w:val="407"/>
        </w:trPr>
        <w:tc>
          <w:tcPr>
            <w:tcW w:w="2697" w:type="dxa"/>
            <w:shd w:val="clear" w:color="auto" w:fill="auto"/>
          </w:tcPr>
          <w:p w14:paraId="04D2A106" w14:textId="040D92D7" w:rsidR="00D05FE4" w:rsidRPr="00B10056" w:rsidRDefault="00D05FE4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1F78153C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5CD35F29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33F682DC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306F908" w14:textId="54D82ECF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0D8C69D9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5EC55750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53B37BB7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2935EE" w:rsidRPr="00B10056" w14:paraId="7D64AB47" w14:textId="77777777" w:rsidTr="00706B16">
        <w:trPr>
          <w:trHeight w:val="407"/>
        </w:trPr>
        <w:tc>
          <w:tcPr>
            <w:tcW w:w="2697" w:type="dxa"/>
            <w:shd w:val="clear" w:color="auto" w:fill="auto"/>
          </w:tcPr>
          <w:p w14:paraId="08EE2DE5" w14:textId="2FB642C0" w:rsidR="002935EE" w:rsidRPr="00B10056" w:rsidRDefault="002935EE" w:rsidP="002935EE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4B5E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346363AA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63F33072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03966E65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D15B829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0546E1D4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0B5228D5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69F52A4D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2935EE" w:rsidRPr="00B10056" w14:paraId="071D8D80" w14:textId="77777777" w:rsidTr="00706B16">
        <w:trPr>
          <w:tblHeader/>
        </w:trPr>
        <w:tc>
          <w:tcPr>
            <w:tcW w:w="2697" w:type="dxa"/>
            <w:shd w:val="clear" w:color="auto" w:fill="auto"/>
          </w:tcPr>
          <w:p w14:paraId="20037861" w14:textId="77777777" w:rsidR="002935EE" w:rsidRPr="00B10056" w:rsidRDefault="002935EE" w:rsidP="002935EE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02DF323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D54DA5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3B109B2B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2935EE" w:rsidRPr="00B10056" w14:paraId="449DF253" w14:textId="77777777" w:rsidTr="00706B16">
        <w:trPr>
          <w:trHeight w:val="521"/>
        </w:trPr>
        <w:tc>
          <w:tcPr>
            <w:tcW w:w="2697" w:type="dxa"/>
            <w:shd w:val="clear" w:color="auto" w:fill="auto"/>
          </w:tcPr>
          <w:p w14:paraId="13CA28EA" w14:textId="77777777" w:rsidR="002935EE" w:rsidRPr="00B10056" w:rsidRDefault="002935EE" w:rsidP="002935EE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B10056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D906270" w14:textId="7339A54C" w:rsidR="002935EE" w:rsidRPr="00B10056" w:rsidRDefault="002935EE" w:rsidP="002935EE">
            <w:pPr>
              <w:pStyle w:val="acctfourfigures"/>
              <w:tabs>
                <w:tab w:val="clear" w:pos="765"/>
                <w:tab w:val="decimal" w:pos="128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(1,217)</w:t>
            </w:r>
          </w:p>
        </w:tc>
        <w:tc>
          <w:tcPr>
            <w:tcW w:w="180" w:type="dxa"/>
            <w:vAlign w:val="bottom"/>
          </w:tcPr>
          <w:p w14:paraId="371D3CD4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B35832" w14:textId="05873772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</w:rPr>
              <w:t>(1,217)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64B656F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F2320" w14:textId="2F66B402" w:rsidR="002935EE" w:rsidRPr="00B10056" w:rsidRDefault="002935EE" w:rsidP="002935EE">
            <w:pPr>
              <w:pStyle w:val="acctfourfigures"/>
              <w:tabs>
                <w:tab w:val="clear" w:pos="765"/>
                <w:tab w:val="decimal" w:pos="1318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</w:rPr>
              <w:t>(1,021)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9734742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19780" w14:textId="12146EEC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</w:rPr>
              <w:t>(1,021)</w:t>
            </w:r>
          </w:p>
        </w:tc>
      </w:tr>
    </w:tbl>
    <w:p w14:paraId="2F80B4F5" w14:textId="77AAE721" w:rsidR="00825190" w:rsidRPr="00B10056" w:rsidRDefault="00825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644719BE" w14:textId="7F4EF149" w:rsidR="00A34A98" w:rsidRPr="00B10056" w:rsidRDefault="00A34A98" w:rsidP="0016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B10056">
        <w:rPr>
          <w:rFonts w:ascii="Angsana New" w:hAnsi="Angsana New"/>
          <w:b/>
          <w:sz w:val="32"/>
          <w:szCs w:val="32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</w:t>
      </w:r>
      <w:r w:rsidR="004904A8">
        <w:rPr>
          <w:rFonts w:ascii="Angsana New" w:hAnsi="Angsana New"/>
          <w:b/>
          <w:sz w:val="32"/>
          <w:szCs w:val="32"/>
          <w:cs/>
        </w:rPr>
        <w:br/>
      </w:r>
      <w:r w:rsidR="008604A7" w:rsidRPr="00B10056">
        <w:rPr>
          <w:rFonts w:ascii="Angsana New" w:hAnsi="Angsana New"/>
          <w:b/>
          <w:sz w:val="32"/>
          <w:szCs w:val="32"/>
          <w:cs/>
        </w:rPr>
        <w:t>ใน</w:t>
      </w:r>
      <w:r w:rsidR="00F95081" w:rsidRPr="00B10056">
        <w:rPr>
          <w:rFonts w:ascii="Angsana New" w:hAnsi="Angsana New"/>
          <w:b/>
          <w:sz w:val="32"/>
          <w:szCs w:val="32"/>
          <w:cs/>
        </w:rPr>
        <w:t>งบฐานะการเงิน</w:t>
      </w:r>
    </w:p>
    <w:p w14:paraId="0F324CEE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23E37" w:rsidRPr="00B10056" w14:paraId="796B9CAE" w14:textId="77777777" w:rsidTr="006C085B">
        <w:trPr>
          <w:tblHeader/>
        </w:trPr>
        <w:tc>
          <w:tcPr>
            <w:tcW w:w="2250" w:type="dxa"/>
            <w:hideMark/>
          </w:tcPr>
          <w:p w14:paraId="17BE0B66" w14:textId="6E54419F" w:rsidR="00523E37" w:rsidRPr="00B10056" w:rsidRDefault="006B56EB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056">
              <w:br w:type="page"/>
            </w:r>
            <w:r w:rsidR="00523E37"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7FFB9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3AA5AD6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23E37" w:rsidRPr="00B10056" w14:paraId="0FB9A3D9" w14:textId="77777777" w:rsidTr="006C085B">
        <w:tc>
          <w:tcPr>
            <w:tcW w:w="2250" w:type="dxa"/>
            <w:hideMark/>
          </w:tcPr>
          <w:p w14:paraId="3066B05B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E885152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7EA4B4D1" w14:textId="435FFA12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0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147C6C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="00147C6C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6CBD5096" w14:textId="77777777" w:rsidR="00E97A9D" w:rsidRDefault="00E97A9D" w:rsidP="00E97A9D">
      <w:pPr>
        <w:pStyle w:val="Heading5"/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14:paraId="5F6C2D7E" w14:textId="2480655C" w:rsidR="006B56EB" w:rsidRPr="00B10056" w:rsidRDefault="006B56EB" w:rsidP="003B3989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B10056">
        <w:rPr>
          <w:rFonts w:ascii="Angsana New" w:hAnsi="Angsana New" w:hint="cs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EA0DFC0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17"/>
        <w:gridCol w:w="2192"/>
        <w:gridCol w:w="266"/>
        <w:gridCol w:w="1914"/>
      </w:tblGrid>
      <w:tr w:rsidR="00523E37" w:rsidRPr="00B10056" w14:paraId="0E1252A6" w14:textId="77777777" w:rsidTr="0081420E">
        <w:trPr>
          <w:trHeight w:val="440"/>
        </w:trPr>
        <w:tc>
          <w:tcPr>
            <w:tcW w:w="2647" w:type="pct"/>
          </w:tcPr>
          <w:p w14:paraId="7CB4BEAF" w14:textId="6CDAA5A8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82596"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01E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182596" w:rsidRPr="00046B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935EE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80" w:type="pct"/>
          </w:tcPr>
          <w:p w14:paraId="3D043C2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8" w:right="-100" w:hanging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6858D3F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2C88903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B10056" w14:paraId="7FF42E3E" w14:textId="77777777" w:rsidTr="00304C15">
        <w:trPr>
          <w:trHeight w:val="434"/>
        </w:trPr>
        <w:tc>
          <w:tcPr>
            <w:tcW w:w="2647" w:type="pct"/>
          </w:tcPr>
          <w:p w14:paraId="6FF95FA7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3" w:type="pct"/>
            <w:gridSpan w:val="3"/>
          </w:tcPr>
          <w:p w14:paraId="4CD77018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B10056" w14:paraId="0CDC5D35" w14:textId="77777777" w:rsidTr="0081420E">
        <w:trPr>
          <w:trHeight w:val="440"/>
        </w:trPr>
        <w:tc>
          <w:tcPr>
            <w:tcW w:w="2647" w:type="pct"/>
          </w:tcPr>
          <w:p w14:paraId="559F0572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80" w:type="pct"/>
          </w:tcPr>
          <w:p w14:paraId="50A0C93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553FC4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87C1FCA" w14:textId="3E69F9D6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618E" w:rsidRPr="00B10056" w14:paraId="62599FB1" w14:textId="77777777" w:rsidTr="0081420E">
        <w:trPr>
          <w:trHeight w:val="418"/>
        </w:trPr>
        <w:tc>
          <w:tcPr>
            <w:tcW w:w="2647" w:type="pct"/>
          </w:tcPr>
          <w:p w14:paraId="7A9432D2" w14:textId="328038A1" w:rsidR="004D618E" w:rsidRPr="00B10056" w:rsidRDefault="004D618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80" w:type="pct"/>
          </w:tcPr>
          <w:p w14:paraId="226EA3EB" w14:textId="01599FD7" w:rsidR="004D618E" w:rsidRPr="00B10056" w:rsidRDefault="00FA3DF1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1,398</w:t>
            </w:r>
          </w:p>
        </w:tc>
        <w:tc>
          <w:tcPr>
            <w:tcW w:w="143" w:type="pct"/>
          </w:tcPr>
          <w:p w14:paraId="09932B24" w14:textId="77777777" w:rsidR="004D618E" w:rsidRPr="00B10056" w:rsidRDefault="004D618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6DEAC377" w14:textId="3F3D2841" w:rsidR="004D618E" w:rsidRPr="00B10056" w:rsidRDefault="00FA3DF1" w:rsidP="009E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6DE8" w:rsidRPr="00B10056" w14:paraId="4FF0817E" w14:textId="77777777" w:rsidTr="0081420E">
        <w:trPr>
          <w:trHeight w:val="428"/>
        </w:trPr>
        <w:tc>
          <w:tcPr>
            <w:tcW w:w="2647" w:type="pct"/>
          </w:tcPr>
          <w:p w14:paraId="722B40BD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005F9590" w14:textId="4111B8B0" w:rsidR="00016DE8" w:rsidRPr="00B10056" w:rsidRDefault="00FA3DF1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1,398</w:t>
            </w:r>
          </w:p>
        </w:tc>
        <w:tc>
          <w:tcPr>
            <w:tcW w:w="143" w:type="pct"/>
          </w:tcPr>
          <w:p w14:paraId="6DF97560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1618C955" w14:textId="283E2154" w:rsidR="00016DE8" w:rsidRPr="00B10056" w:rsidRDefault="00FA3DF1" w:rsidP="009E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16DE8" w:rsidRPr="00B10056" w14:paraId="24B7C519" w14:textId="77777777" w:rsidTr="0081420E">
        <w:trPr>
          <w:trHeight w:val="336"/>
        </w:trPr>
        <w:tc>
          <w:tcPr>
            <w:tcW w:w="2647" w:type="pct"/>
          </w:tcPr>
          <w:p w14:paraId="58A4A0C7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pct"/>
            <w:tcBorders>
              <w:top w:val="single" w:sz="4" w:space="0" w:color="auto"/>
            </w:tcBorders>
          </w:tcPr>
          <w:p w14:paraId="3EB8E29C" w14:textId="77777777" w:rsidR="00016DE8" w:rsidRPr="00B10056" w:rsidRDefault="00016DE8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55DA5F3A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</w:tcPr>
          <w:p w14:paraId="358404C5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16DE8" w:rsidRPr="00B10056" w14:paraId="6F2F2127" w14:textId="77777777" w:rsidTr="0081420E">
        <w:trPr>
          <w:trHeight w:val="440"/>
        </w:trPr>
        <w:tc>
          <w:tcPr>
            <w:tcW w:w="2647" w:type="pct"/>
          </w:tcPr>
          <w:p w14:paraId="39110728" w14:textId="51909C41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5565AE"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80" w:type="pct"/>
          </w:tcPr>
          <w:p w14:paraId="5D4C5069" w14:textId="77777777" w:rsidR="00016DE8" w:rsidRPr="00B10056" w:rsidRDefault="00016DE8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3B5C5E7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7F760F1F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16DE8" w:rsidRPr="00B10056" w14:paraId="005BC1BB" w14:textId="77777777" w:rsidTr="0081420E">
        <w:trPr>
          <w:trHeight w:val="418"/>
        </w:trPr>
        <w:tc>
          <w:tcPr>
            <w:tcW w:w="2647" w:type="pct"/>
          </w:tcPr>
          <w:p w14:paraId="7E17CFF9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80" w:type="pct"/>
          </w:tcPr>
          <w:p w14:paraId="72927891" w14:textId="4657D454" w:rsidR="00016DE8" w:rsidRPr="00B10056" w:rsidRDefault="00FA3DF1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97,1</w:t>
            </w:r>
            <w:r w:rsidR="0086478E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43" w:type="pct"/>
          </w:tcPr>
          <w:p w14:paraId="78284F47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D7659B1" w14:textId="323DCE13" w:rsidR="00016DE8" w:rsidRPr="00B10056" w:rsidRDefault="00FA3DF1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88,276</w:t>
            </w:r>
          </w:p>
        </w:tc>
      </w:tr>
      <w:tr w:rsidR="00016DE8" w:rsidRPr="00B10056" w14:paraId="05AC6AA0" w14:textId="77777777" w:rsidTr="0081420E">
        <w:trPr>
          <w:trHeight w:val="418"/>
        </w:trPr>
        <w:tc>
          <w:tcPr>
            <w:tcW w:w="2647" w:type="pct"/>
          </w:tcPr>
          <w:p w14:paraId="5B23E206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1180" w:type="pct"/>
          </w:tcPr>
          <w:p w14:paraId="0AA2D7C7" w14:textId="5AAA8FFA" w:rsidR="00016DE8" w:rsidRPr="00B10056" w:rsidRDefault="00016DE8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3C95C2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349EA40" w14:textId="00FF822B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DE8" w:rsidRPr="00B10056" w14:paraId="5E05DCDE" w14:textId="77777777" w:rsidTr="00DE2F3E">
        <w:trPr>
          <w:trHeight w:val="423"/>
        </w:trPr>
        <w:tc>
          <w:tcPr>
            <w:tcW w:w="2647" w:type="pct"/>
          </w:tcPr>
          <w:p w14:paraId="428339A4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1180" w:type="pct"/>
          </w:tcPr>
          <w:p w14:paraId="3F47274A" w14:textId="1324EE73" w:rsidR="00016DE8" w:rsidRPr="00B10056" w:rsidRDefault="00FA3DF1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3,761</w:t>
            </w:r>
          </w:p>
        </w:tc>
        <w:tc>
          <w:tcPr>
            <w:tcW w:w="143" w:type="pct"/>
          </w:tcPr>
          <w:p w14:paraId="27BB0C23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DCD74C7" w14:textId="30848BF4" w:rsidR="00016DE8" w:rsidRPr="00B10056" w:rsidRDefault="00FA3DF1" w:rsidP="00207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2,154</w:t>
            </w:r>
          </w:p>
        </w:tc>
      </w:tr>
      <w:tr w:rsidR="00595EA0" w:rsidRPr="00B10056" w14:paraId="15A3DE47" w14:textId="77777777" w:rsidTr="00DE2F3E">
        <w:trPr>
          <w:trHeight w:val="467"/>
        </w:trPr>
        <w:tc>
          <w:tcPr>
            <w:tcW w:w="2647" w:type="pct"/>
          </w:tcPr>
          <w:p w14:paraId="3D818BE8" w14:textId="30E628A3" w:rsidR="00595EA0" w:rsidRPr="00B10056" w:rsidRDefault="006B56EB" w:rsidP="0059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เลตเตอร์ออฟเครดิตและ</w:t>
            </w:r>
            <w:r w:rsidR="00595EA0" w:rsidRPr="00B10056">
              <w:rPr>
                <w:rFonts w:ascii="Angsana New" w:hAnsi="Angsana New" w:hint="cs"/>
                <w:sz w:val="30"/>
                <w:szCs w:val="30"/>
                <w:cs/>
              </w:rPr>
              <w:t>สินเชื่อเพื่อการนำเข้า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95EA0" w:rsidRPr="00B10056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สำหรับซื้อสินค้าและวัสดุที่ยังไม่ได้ใช้</w:t>
            </w:r>
          </w:p>
        </w:tc>
        <w:tc>
          <w:tcPr>
            <w:tcW w:w="1180" w:type="pct"/>
            <w:vAlign w:val="bottom"/>
          </w:tcPr>
          <w:p w14:paraId="2DE10EBC" w14:textId="3828741C" w:rsidR="00692659" w:rsidRPr="00B10056" w:rsidRDefault="00FA3DF1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34,837</w:t>
            </w:r>
          </w:p>
        </w:tc>
        <w:tc>
          <w:tcPr>
            <w:tcW w:w="143" w:type="pct"/>
          </w:tcPr>
          <w:p w14:paraId="2DFF18C4" w14:textId="77777777" w:rsidR="00595EA0" w:rsidRPr="00B10056" w:rsidRDefault="00595EA0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03B3FCE2" w14:textId="77777777" w:rsidR="000163E8" w:rsidRDefault="000163E8" w:rsidP="000A4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2E65E235" w14:textId="5471C4D0" w:rsidR="00FA3DF1" w:rsidRPr="00B10056" w:rsidRDefault="00FA3DF1" w:rsidP="000A4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33,978</w:t>
            </w:r>
          </w:p>
        </w:tc>
      </w:tr>
      <w:tr w:rsidR="00DE2F3E" w:rsidRPr="00B10056" w14:paraId="5369A73D" w14:textId="77777777" w:rsidTr="008E5027">
        <w:trPr>
          <w:trHeight w:val="467"/>
        </w:trPr>
        <w:tc>
          <w:tcPr>
            <w:tcW w:w="2647" w:type="pct"/>
          </w:tcPr>
          <w:p w14:paraId="5FE96292" w14:textId="78D41A26" w:rsidR="00DE2F3E" w:rsidRPr="00B10056" w:rsidRDefault="00994459" w:rsidP="0059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สัญญารับบริการ</w:t>
            </w:r>
          </w:p>
        </w:tc>
        <w:tc>
          <w:tcPr>
            <w:tcW w:w="1180" w:type="pct"/>
            <w:tcBorders>
              <w:bottom w:val="single" w:sz="4" w:space="0" w:color="auto"/>
            </w:tcBorders>
            <w:vAlign w:val="bottom"/>
          </w:tcPr>
          <w:p w14:paraId="17777699" w14:textId="75CE5DDA" w:rsidR="00DE2F3E" w:rsidRPr="00B10056" w:rsidRDefault="00FA3DF1" w:rsidP="00C0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28,081</w:t>
            </w:r>
          </w:p>
        </w:tc>
        <w:tc>
          <w:tcPr>
            <w:tcW w:w="143" w:type="pct"/>
          </w:tcPr>
          <w:p w14:paraId="5D0D9336" w14:textId="77777777" w:rsidR="00DE2F3E" w:rsidRPr="00B10056" w:rsidRDefault="00DE2F3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tcBorders>
              <w:bottom w:val="single" w:sz="4" w:space="0" w:color="auto"/>
            </w:tcBorders>
            <w:vAlign w:val="bottom"/>
          </w:tcPr>
          <w:p w14:paraId="6CD57154" w14:textId="50C7AB92" w:rsidR="00DE2F3E" w:rsidRPr="00B10056" w:rsidRDefault="00FA3DF1" w:rsidP="008E5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28,081</w:t>
            </w:r>
          </w:p>
        </w:tc>
      </w:tr>
      <w:tr w:rsidR="0081420E" w:rsidRPr="00B10056" w14:paraId="3F953A93" w14:textId="77777777" w:rsidTr="0081420E">
        <w:trPr>
          <w:trHeight w:val="467"/>
        </w:trPr>
        <w:tc>
          <w:tcPr>
            <w:tcW w:w="2647" w:type="pct"/>
          </w:tcPr>
          <w:p w14:paraId="0708062B" w14:textId="427F356E" w:rsidR="0081420E" w:rsidRPr="00B10056" w:rsidRDefault="0081420E" w:rsidP="00814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59E14FF3" w14:textId="7B1DD0F3" w:rsidR="0081420E" w:rsidRPr="00B10056" w:rsidRDefault="00FA3DF1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163,8</w:t>
            </w:r>
            <w:r w:rsidR="0086478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33C4FD30" w14:textId="77777777" w:rsidR="0081420E" w:rsidRPr="00B10056" w:rsidRDefault="0081420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2731E119" w14:textId="7CCE36AF" w:rsidR="0081420E" w:rsidRPr="00B10056" w:rsidRDefault="00FA3DF1" w:rsidP="000A4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152,489</w:t>
            </w:r>
          </w:p>
        </w:tc>
      </w:tr>
    </w:tbl>
    <w:p w14:paraId="5B52FBB0" w14:textId="77777777" w:rsidR="00CD5AFA" w:rsidRPr="00B10056" w:rsidRDefault="00CD5AFA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C08755" w14:textId="17EB26DB" w:rsidR="0068783E" w:rsidRPr="00B10056" w:rsidRDefault="00FC687C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B1005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256</w:t>
      </w:r>
      <w:r w:rsidRPr="00B10056">
        <w:rPr>
          <w:rFonts w:ascii="Angsana New" w:hAnsi="Angsana New" w:hint="cs"/>
          <w:sz w:val="30"/>
          <w:szCs w:val="30"/>
        </w:rPr>
        <w:t>7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523E37" w:rsidRPr="00B10056">
        <w:rPr>
          <w:rFonts w:ascii="Angsana New" w:hAnsi="Angsana New" w:hint="cs"/>
          <w:sz w:val="30"/>
          <w:szCs w:val="30"/>
          <w:cs/>
        </w:rPr>
        <w:t>กลุ่ม</w:t>
      </w:r>
      <w:r w:rsidR="00523E37" w:rsidRPr="00B10056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="00523E37" w:rsidRPr="00B10056">
        <w:rPr>
          <w:rFonts w:ascii="Angsana New" w:hAnsi="Angsana New" w:hint="cs"/>
          <w:sz w:val="30"/>
          <w:szCs w:val="30"/>
          <w:cs/>
        </w:rPr>
        <w:t>หลาย</w:t>
      </w:r>
      <w:r w:rsidR="00523E37" w:rsidRPr="00B10056">
        <w:rPr>
          <w:rFonts w:ascii="Angsana New" w:hAnsi="Angsana New"/>
          <w:sz w:val="30"/>
          <w:szCs w:val="30"/>
          <w:cs/>
        </w:rPr>
        <w:t>แห่งเพื่อการใช้ไฟฟ้าเป็นจำนวนเงิน</w:t>
      </w:r>
      <w:r w:rsidR="00A75352" w:rsidRPr="00B10056">
        <w:rPr>
          <w:rFonts w:ascii="Angsana New" w:hAnsi="Angsana New"/>
          <w:sz w:val="30"/>
          <w:szCs w:val="30"/>
        </w:rPr>
        <w:t xml:space="preserve"> </w:t>
      </w:r>
      <w:r w:rsidR="00FA3DF1">
        <w:rPr>
          <w:rFonts w:ascii="Angsana New" w:hAnsi="Angsana New"/>
          <w:sz w:val="30"/>
          <w:szCs w:val="30"/>
        </w:rPr>
        <w:t>2.7</w:t>
      </w:r>
      <w:r w:rsidR="003D296E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="00523E37" w:rsidRPr="00B10056">
        <w:rPr>
          <w:rFonts w:ascii="Angsana New" w:hAnsi="Angsana New"/>
          <w:sz w:val="30"/>
          <w:szCs w:val="30"/>
          <w:cs/>
        </w:rPr>
        <w:t>ล้านบาท</w:t>
      </w:r>
      <w:r w:rsidR="00523E37" w:rsidRPr="00B10056">
        <w:rPr>
          <w:rFonts w:ascii="Angsana New" w:hAnsi="Angsana New"/>
          <w:sz w:val="30"/>
          <w:szCs w:val="30"/>
        </w:rPr>
        <w:t> 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(31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256</w:t>
      </w:r>
      <w:r w:rsidR="002935EE" w:rsidRPr="00B10056">
        <w:rPr>
          <w:rFonts w:ascii="Angsana New" w:hAnsi="Angsana New"/>
          <w:i/>
          <w:iCs/>
          <w:sz w:val="30"/>
          <w:szCs w:val="30"/>
        </w:rPr>
        <w:t>6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:</w:t>
      </w:r>
      <w:r w:rsidR="00A34A98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963D4">
        <w:rPr>
          <w:rFonts w:ascii="Angsana New" w:hAnsi="Angsana New"/>
          <w:i/>
          <w:iCs/>
          <w:sz w:val="30"/>
          <w:szCs w:val="30"/>
        </w:rPr>
        <w:t xml:space="preserve">3.0 </w:t>
      </w:r>
      <w:r w:rsidR="00523E37" w:rsidRPr="00B10056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246306">
        <w:rPr>
          <w:rFonts w:ascii="Angsana New" w:hAnsi="Angsana New" w:hint="cs"/>
          <w:sz w:val="30"/>
          <w:szCs w:val="30"/>
          <w:cs/>
        </w:rPr>
        <w:t xml:space="preserve"> </w:t>
      </w:r>
      <w:r w:rsidR="00156E08">
        <w:rPr>
          <w:rFonts w:ascii="Angsana New" w:hAnsi="Angsana New" w:hint="cs"/>
          <w:sz w:val="30"/>
          <w:szCs w:val="30"/>
          <w:cs/>
        </w:rPr>
        <w:t>เพื่อ</w:t>
      </w:r>
      <w:r w:rsidR="00523E37" w:rsidRPr="00B10056">
        <w:rPr>
          <w:rFonts w:ascii="Angsana New" w:hAnsi="Angsana New" w:hint="cs"/>
          <w:sz w:val="30"/>
          <w:szCs w:val="30"/>
          <w:cs/>
        </w:rPr>
        <w:t>ค้ำประกันผลงานเป็นจำนวนเงิน</w:t>
      </w:r>
      <w:bookmarkStart w:id="2" w:name="_Hlk15140898"/>
      <w:r w:rsidR="00A75352" w:rsidRPr="00B10056">
        <w:rPr>
          <w:rFonts w:ascii="Angsana New" w:hAnsi="Angsana New"/>
          <w:sz w:val="30"/>
          <w:szCs w:val="30"/>
        </w:rPr>
        <w:t xml:space="preserve"> </w:t>
      </w:r>
      <w:bookmarkEnd w:id="2"/>
      <w:r w:rsidR="00FA3DF1">
        <w:rPr>
          <w:rFonts w:ascii="Angsana New" w:hAnsi="Angsana New"/>
          <w:sz w:val="30"/>
          <w:szCs w:val="30"/>
        </w:rPr>
        <w:t>83.6</w:t>
      </w:r>
      <w:r w:rsidR="00182596">
        <w:rPr>
          <w:rFonts w:ascii="Angsana New" w:hAnsi="Angsana New"/>
          <w:sz w:val="30"/>
          <w:szCs w:val="30"/>
        </w:rPr>
        <w:t xml:space="preserve"> </w:t>
      </w:r>
      <w:r w:rsidR="00523E37" w:rsidRPr="00B1005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256</w:t>
      </w:r>
      <w:r w:rsidR="002935EE" w:rsidRPr="00B10056">
        <w:rPr>
          <w:rFonts w:ascii="Angsana New" w:hAnsi="Angsana New"/>
          <w:i/>
          <w:iCs/>
          <w:sz w:val="30"/>
          <w:szCs w:val="30"/>
        </w:rPr>
        <w:t>6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: </w:t>
      </w:r>
      <w:r w:rsidR="00246306">
        <w:rPr>
          <w:rFonts w:ascii="Angsana New" w:hAnsi="Angsana New"/>
          <w:i/>
          <w:iCs/>
          <w:sz w:val="30"/>
          <w:szCs w:val="30"/>
        </w:rPr>
        <w:t>99.2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523E37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="00246306" w:rsidRPr="00B10056">
        <w:rPr>
          <w:rFonts w:ascii="Angsana New" w:hAnsi="Angsana New" w:hint="cs"/>
          <w:sz w:val="30"/>
          <w:szCs w:val="30"/>
          <w:cs/>
        </w:rPr>
        <w:t>และค้ำประกัน</w:t>
      </w:r>
      <w:r w:rsidR="00246306">
        <w:rPr>
          <w:rFonts w:ascii="Angsana New" w:hAnsi="Angsana New" w:hint="cs"/>
          <w:sz w:val="30"/>
          <w:szCs w:val="30"/>
          <w:cs/>
        </w:rPr>
        <w:t>การประกวดราคา</w:t>
      </w:r>
      <w:r w:rsidR="00246306" w:rsidRPr="00B10056">
        <w:rPr>
          <w:rFonts w:ascii="Angsana New" w:hAnsi="Angsana New" w:hint="cs"/>
          <w:sz w:val="30"/>
          <w:szCs w:val="30"/>
          <w:cs/>
        </w:rPr>
        <w:t>ป็นจำนวนเงิน</w:t>
      </w:r>
      <w:r w:rsidR="00246306">
        <w:rPr>
          <w:rFonts w:ascii="Angsana New" w:hAnsi="Angsana New"/>
          <w:sz w:val="30"/>
          <w:szCs w:val="30"/>
        </w:rPr>
        <w:t xml:space="preserve"> </w:t>
      </w:r>
      <w:r w:rsidR="00FA3DF1">
        <w:rPr>
          <w:rFonts w:ascii="Angsana New" w:hAnsi="Angsana New"/>
          <w:sz w:val="30"/>
          <w:szCs w:val="30"/>
        </w:rPr>
        <w:t>10.9</w:t>
      </w:r>
      <w:r w:rsidR="00246306">
        <w:rPr>
          <w:rFonts w:ascii="Angsana New" w:hAnsi="Angsana New"/>
          <w:sz w:val="30"/>
          <w:szCs w:val="30"/>
        </w:rPr>
        <w:t xml:space="preserve"> </w:t>
      </w:r>
      <w:r w:rsidR="0024630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(31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2566: 16.5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46306" w:rsidRPr="00246306">
        <w:rPr>
          <w:rFonts w:ascii="Angsana New" w:hAnsi="Angsana New"/>
          <w:i/>
          <w:iCs/>
          <w:sz w:val="30"/>
          <w:szCs w:val="30"/>
        </w:rPr>
        <w:t>)</w:t>
      </w:r>
    </w:p>
    <w:p w14:paraId="2B37CDCD" w14:textId="77777777" w:rsidR="00B53CB9" w:rsidRPr="00B10056" w:rsidRDefault="00B53CB9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B9B9E" w14:textId="0211841E" w:rsidR="00B671FD" w:rsidRPr="00B10056" w:rsidRDefault="00FC687C" w:rsidP="000B7229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0056">
        <w:rPr>
          <w:rFonts w:ascii="Angsana New" w:hAnsi="Angsana New" w:hint="cs"/>
          <w:sz w:val="30"/>
          <w:szCs w:val="30"/>
          <w:cs/>
        </w:rPr>
        <w:lastRenderedPageBreak/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B1005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256</w:t>
      </w:r>
      <w:r w:rsidRPr="00B10056">
        <w:rPr>
          <w:rFonts w:ascii="Angsana New" w:hAnsi="Angsana New" w:hint="cs"/>
          <w:sz w:val="30"/>
          <w:szCs w:val="30"/>
        </w:rPr>
        <w:t>7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523E37" w:rsidRPr="00B10056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="00523E37" w:rsidRPr="00B10056">
        <w:rPr>
          <w:rFonts w:ascii="Angsana New" w:hAnsi="Angsana New" w:hint="cs"/>
          <w:sz w:val="30"/>
          <w:szCs w:val="30"/>
          <w:cs/>
        </w:rPr>
        <w:t>หลาย</w:t>
      </w:r>
      <w:r w:rsidR="00523E37" w:rsidRPr="00B10056">
        <w:rPr>
          <w:rFonts w:ascii="Angsana New" w:hAnsi="Angsana New"/>
          <w:sz w:val="30"/>
          <w:szCs w:val="30"/>
          <w:cs/>
        </w:rPr>
        <w:t>แ</w:t>
      </w:r>
      <w:r w:rsidR="00523E37" w:rsidRPr="00B10056">
        <w:rPr>
          <w:rFonts w:ascii="Angsana New" w:hAnsi="Angsana New" w:hint="cs"/>
          <w:sz w:val="30"/>
          <w:szCs w:val="30"/>
          <w:cs/>
        </w:rPr>
        <w:t>ห่</w:t>
      </w:r>
      <w:r w:rsidR="00523E37" w:rsidRPr="00B10056">
        <w:rPr>
          <w:rFonts w:ascii="Angsana New" w:hAnsi="Angsana New"/>
          <w:sz w:val="30"/>
          <w:szCs w:val="30"/>
          <w:cs/>
        </w:rPr>
        <w:t>งเพื่อการใช้ไฟฟ้า</w:t>
      </w:r>
      <w:r w:rsidR="00523E37" w:rsidRPr="00B10056">
        <w:rPr>
          <w:rFonts w:ascii="Angsana New" w:hAnsi="Angsana New" w:hint="cs"/>
          <w:sz w:val="30"/>
          <w:szCs w:val="30"/>
          <w:cs/>
        </w:rPr>
        <w:t>เ</w:t>
      </w:r>
      <w:r w:rsidR="00523E37" w:rsidRPr="00B10056">
        <w:rPr>
          <w:rFonts w:ascii="Angsana New" w:hAnsi="Angsana New"/>
          <w:sz w:val="30"/>
          <w:szCs w:val="30"/>
          <w:cs/>
        </w:rPr>
        <w:t>ป็นจำนวนเงิน</w:t>
      </w:r>
      <w:bookmarkStart w:id="3" w:name="_Hlk15140909"/>
      <w:r w:rsidR="00982677" w:rsidRPr="00B10056">
        <w:rPr>
          <w:rFonts w:ascii="Angsana New" w:hAnsi="Angsana New"/>
          <w:sz w:val="30"/>
          <w:szCs w:val="30"/>
        </w:rPr>
        <w:t xml:space="preserve"> </w:t>
      </w:r>
      <w:bookmarkEnd w:id="3"/>
      <w:r w:rsidR="00FA3DF1">
        <w:rPr>
          <w:rFonts w:ascii="Angsana New" w:hAnsi="Angsana New"/>
          <w:sz w:val="30"/>
          <w:szCs w:val="30"/>
        </w:rPr>
        <w:t>1.0</w:t>
      </w:r>
      <w:r w:rsidR="00A138AF" w:rsidRPr="00B10056">
        <w:rPr>
          <w:rFonts w:ascii="Angsana New" w:hAnsi="Angsana New"/>
          <w:sz w:val="30"/>
          <w:szCs w:val="30"/>
        </w:rPr>
        <w:t xml:space="preserve"> </w:t>
      </w:r>
      <w:r w:rsidR="00523E37" w:rsidRPr="00B10056">
        <w:rPr>
          <w:rFonts w:ascii="Angsana New" w:hAnsi="Angsana New"/>
          <w:sz w:val="30"/>
          <w:szCs w:val="30"/>
          <w:cs/>
        </w:rPr>
        <w:t>ล้านบาท</w:t>
      </w:r>
      <w:r w:rsidR="00523E37" w:rsidRPr="00B10056">
        <w:rPr>
          <w:rFonts w:ascii="Angsana New" w:hAnsi="Angsana New"/>
          <w:sz w:val="30"/>
          <w:szCs w:val="30"/>
        </w:rPr>
        <w:t> 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(31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256</w:t>
      </w:r>
      <w:r w:rsidR="002935EE" w:rsidRPr="00B10056">
        <w:rPr>
          <w:rFonts w:ascii="Angsana New" w:hAnsi="Angsana New"/>
          <w:i/>
          <w:iCs/>
          <w:sz w:val="30"/>
          <w:szCs w:val="30"/>
        </w:rPr>
        <w:t>6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:</w:t>
      </w:r>
      <w:r w:rsidR="00A34A98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46306">
        <w:rPr>
          <w:rFonts w:ascii="Angsana New" w:hAnsi="Angsana New"/>
          <w:i/>
          <w:iCs/>
          <w:sz w:val="30"/>
          <w:szCs w:val="30"/>
        </w:rPr>
        <w:t>1.0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523E37" w:rsidRPr="00B10056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523E37" w:rsidRPr="00B10056">
        <w:rPr>
          <w:rFonts w:ascii="Angsana New" w:hAnsi="Angsana New"/>
          <w:sz w:val="30"/>
          <w:szCs w:val="30"/>
          <w:cs/>
        </w:rPr>
        <w:t xml:space="preserve"> </w:t>
      </w:r>
      <w:r w:rsidR="00156E08">
        <w:rPr>
          <w:rFonts w:ascii="Angsana New" w:hAnsi="Angsana New" w:hint="cs"/>
          <w:sz w:val="30"/>
          <w:szCs w:val="30"/>
          <w:cs/>
        </w:rPr>
        <w:t>เพื่อ</w:t>
      </w:r>
      <w:r w:rsidR="00156E08" w:rsidRPr="00B10056">
        <w:rPr>
          <w:rFonts w:ascii="Angsana New" w:hAnsi="Angsana New" w:hint="cs"/>
          <w:sz w:val="30"/>
          <w:szCs w:val="30"/>
          <w:cs/>
        </w:rPr>
        <w:t>ค้ำประกันผลงานเป็นจำนวนเงิน</w:t>
      </w:r>
      <w:r w:rsidR="00156E08" w:rsidRPr="00B10056">
        <w:rPr>
          <w:rFonts w:ascii="Angsana New" w:hAnsi="Angsana New"/>
          <w:sz w:val="30"/>
          <w:szCs w:val="30"/>
        </w:rPr>
        <w:t xml:space="preserve"> </w:t>
      </w:r>
      <w:r w:rsidR="00FA3DF1">
        <w:rPr>
          <w:rFonts w:ascii="Angsana New" w:hAnsi="Angsana New"/>
          <w:sz w:val="30"/>
          <w:szCs w:val="30"/>
        </w:rPr>
        <w:t>82.0</w:t>
      </w:r>
      <w:r w:rsidR="00182596">
        <w:rPr>
          <w:rFonts w:ascii="Angsana New" w:hAnsi="Angsana New"/>
          <w:sz w:val="30"/>
          <w:szCs w:val="30"/>
        </w:rPr>
        <w:t xml:space="preserve"> </w:t>
      </w:r>
      <w:r w:rsidR="00523E37"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="000B7229" w:rsidRPr="00B10056">
        <w:rPr>
          <w:rFonts w:ascii="Angsana New" w:hAnsi="Angsana New"/>
          <w:sz w:val="30"/>
          <w:szCs w:val="30"/>
        </w:rPr>
        <w:t xml:space="preserve">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256</w:t>
      </w:r>
      <w:r w:rsidR="002935EE" w:rsidRPr="00B10056">
        <w:rPr>
          <w:rFonts w:ascii="Angsana New" w:hAnsi="Angsana New"/>
          <w:i/>
          <w:iCs/>
          <w:sz w:val="30"/>
          <w:szCs w:val="30"/>
        </w:rPr>
        <w:t>6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: </w:t>
      </w:r>
      <w:r w:rsidR="00246306">
        <w:rPr>
          <w:rFonts w:ascii="Angsana New" w:hAnsi="Angsana New"/>
          <w:i/>
          <w:iCs/>
          <w:sz w:val="30"/>
          <w:szCs w:val="30"/>
        </w:rPr>
        <w:t>96.</w:t>
      </w:r>
      <w:r w:rsidR="00156E08">
        <w:rPr>
          <w:rFonts w:ascii="Angsana New" w:hAnsi="Angsana New"/>
          <w:i/>
          <w:iCs/>
          <w:sz w:val="30"/>
          <w:szCs w:val="30"/>
        </w:rPr>
        <w:t>0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246306">
        <w:rPr>
          <w:rFonts w:ascii="Angsana New" w:hAnsi="Angsana New"/>
          <w:i/>
          <w:iCs/>
          <w:sz w:val="30"/>
          <w:szCs w:val="30"/>
        </w:rPr>
        <w:t xml:space="preserve"> </w:t>
      </w:r>
      <w:r w:rsidR="00156E08" w:rsidRPr="00B10056">
        <w:rPr>
          <w:rFonts w:ascii="Angsana New" w:hAnsi="Angsana New" w:hint="cs"/>
          <w:sz w:val="30"/>
          <w:szCs w:val="30"/>
          <w:cs/>
        </w:rPr>
        <w:t>และค้ำประกัน</w:t>
      </w:r>
      <w:r w:rsidR="00156E08">
        <w:rPr>
          <w:rFonts w:ascii="Angsana New" w:hAnsi="Angsana New" w:hint="cs"/>
          <w:sz w:val="30"/>
          <w:szCs w:val="30"/>
          <w:cs/>
        </w:rPr>
        <w:t>การประกวดราคา</w:t>
      </w:r>
      <w:r w:rsidR="00156E08" w:rsidRPr="00B10056">
        <w:rPr>
          <w:rFonts w:ascii="Angsana New" w:hAnsi="Angsana New" w:hint="cs"/>
          <w:sz w:val="30"/>
          <w:szCs w:val="30"/>
          <w:cs/>
        </w:rPr>
        <w:t>ป็นจำนวนเงิน</w:t>
      </w:r>
      <w:r w:rsidR="00156E08">
        <w:rPr>
          <w:rFonts w:ascii="Angsana New" w:hAnsi="Angsana New"/>
          <w:sz w:val="30"/>
          <w:szCs w:val="30"/>
        </w:rPr>
        <w:t xml:space="preserve"> </w:t>
      </w:r>
      <w:r w:rsidR="00FA3DF1">
        <w:rPr>
          <w:rFonts w:ascii="Angsana New" w:hAnsi="Angsana New"/>
          <w:sz w:val="30"/>
          <w:szCs w:val="30"/>
        </w:rPr>
        <w:t>5.3</w:t>
      </w:r>
      <w:r w:rsidR="00246306">
        <w:rPr>
          <w:rFonts w:ascii="Angsana New" w:hAnsi="Angsana New"/>
          <w:sz w:val="30"/>
          <w:szCs w:val="30"/>
        </w:rPr>
        <w:t xml:space="preserve"> </w:t>
      </w:r>
      <w:r w:rsidR="0024630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(31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2566: </w:t>
      </w:r>
      <w:r w:rsidR="00246306">
        <w:rPr>
          <w:rFonts w:ascii="Angsana New" w:hAnsi="Angsana New"/>
          <w:i/>
          <w:iCs/>
          <w:sz w:val="30"/>
          <w:szCs w:val="30"/>
        </w:rPr>
        <w:t>4.3</w:t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46306" w:rsidRPr="00246306">
        <w:rPr>
          <w:rFonts w:ascii="Angsana New" w:hAnsi="Angsana New"/>
          <w:i/>
          <w:iCs/>
          <w:sz w:val="30"/>
          <w:szCs w:val="30"/>
        </w:rPr>
        <w:t>)</w:t>
      </w:r>
    </w:p>
    <w:p w14:paraId="73557AB9" w14:textId="31520C16" w:rsidR="00D44097" w:rsidRPr="00B10056" w:rsidRDefault="00D44097" w:rsidP="00B671FD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40D338" w14:textId="620965DA" w:rsidR="00287AE4" w:rsidRPr="00B10056" w:rsidRDefault="00D44097" w:rsidP="00287AE4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AB1102" w:rsidRPr="00B10056">
        <w:rPr>
          <w:rFonts w:ascii="Angsana New" w:hAnsi="Angsana New"/>
          <w:sz w:val="30"/>
          <w:szCs w:val="30"/>
        </w:rPr>
        <w:t>3</w:t>
      </w:r>
      <w:r w:rsidR="00182596">
        <w:rPr>
          <w:rFonts w:ascii="Angsana New" w:hAnsi="Angsana New"/>
          <w:sz w:val="30"/>
          <w:szCs w:val="30"/>
        </w:rPr>
        <w:t>0</w:t>
      </w:r>
      <w:r w:rsidR="00AB1102" w:rsidRPr="00B10056">
        <w:rPr>
          <w:rFonts w:ascii="Angsana New" w:hAnsi="Angsana New"/>
          <w:sz w:val="30"/>
          <w:szCs w:val="30"/>
        </w:rPr>
        <w:t xml:space="preserve"> </w:t>
      </w:r>
      <w:r w:rsidR="00601E9F">
        <w:rPr>
          <w:rFonts w:ascii="Angsana New" w:hAnsi="Angsana New" w:hint="cs"/>
          <w:sz w:val="30"/>
          <w:szCs w:val="30"/>
          <w:cs/>
        </w:rPr>
        <w:t>กันยายน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</w:t>
      </w:r>
      <w:r w:rsidR="00594B5E" w:rsidRPr="00B10056">
        <w:rPr>
          <w:rFonts w:ascii="Angsana New" w:hAnsi="Angsana New"/>
          <w:sz w:val="30"/>
          <w:szCs w:val="30"/>
        </w:rPr>
        <w:t>6</w:t>
      </w:r>
      <w:r w:rsidR="00594B5E" w:rsidRPr="00B10056">
        <w:rPr>
          <w:rFonts w:ascii="Angsana New" w:hAnsi="Angsana New" w:hint="cs"/>
          <w:sz w:val="30"/>
          <w:szCs w:val="30"/>
        </w:rPr>
        <w:t>7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บริษัทให้การค้ำประกันทางการเงินแก่หนี้สินของบริษัทย่อยจำนวน</w:t>
      </w:r>
      <w:r w:rsidR="00F059AC">
        <w:rPr>
          <w:rFonts w:ascii="Angsana New" w:hAnsi="Angsana New"/>
          <w:sz w:val="30"/>
          <w:szCs w:val="30"/>
        </w:rPr>
        <w:t xml:space="preserve"> </w:t>
      </w:r>
      <w:r w:rsidR="00FA3DF1">
        <w:rPr>
          <w:rFonts w:ascii="Angsana New" w:hAnsi="Angsana New"/>
          <w:sz w:val="30"/>
          <w:szCs w:val="30"/>
        </w:rPr>
        <w:t>189.6</w:t>
      </w:r>
      <w:r w:rsidR="005D6395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 </w:t>
      </w:r>
      <w:r w:rsidRPr="00B10056">
        <w:rPr>
          <w:rFonts w:ascii="Angsana New" w:hAnsi="Angsana New"/>
          <w:i/>
          <w:iCs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>31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594B5E" w:rsidRPr="00B10056">
        <w:rPr>
          <w:rFonts w:ascii="Angsana New" w:hAnsi="Angsana New" w:hint="cs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94459" w:rsidRPr="00B10056">
        <w:rPr>
          <w:rFonts w:ascii="Angsana New" w:hAnsi="Angsana New"/>
          <w:i/>
          <w:iCs/>
          <w:sz w:val="30"/>
          <w:szCs w:val="30"/>
        </w:rPr>
        <w:t>221.7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F414827" w14:textId="0F7E8782" w:rsidR="00FE2AD8" w:rsidRPr="006A0CFB" w:rsidRDefault="00FE2AD8" w:rsidP="006A0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sectPr w:rsidR="00FE2AD8" w:rsidRPr="006A0CFB" w:rsidSect="00735652">
      <w:headerReference w:type="default" r:id="rId11"/>
      <w:footerReference w:type="default" r:id="rId12"/>
      <w:type w:val="continuous"/>
      <w:pgSz w:w="11909" w:h="16834" w:code="9"/>
      <w:pgMar w:top="691" w:right="1152" w:bottom="576" w:left="1152" w:header="720" w:footer="720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78AC1" w14:textId="77777777" w:rsidR="007C1248" w:rsidRDefault="007C1248" w:rsidP="00FC04D5">
      <w:r>
        <w:separator/>
      </w:r>
    </w:p>
  </w:endnote>
  <w:endnote w:type="continuationSeparator" w:id="0">
    <w:p w14:paraId="28B4D10C" w14:textId="77777777" w:rsidR="007C1248" w:rsidRDefault="007C1248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33204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1E33345" w14:textId="6179B3DC" w:rsidR="00D17959" w:rsidRPr="00622448" w:rsidRDefault="00D17959" w:rsidP="0062244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224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224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2448">
          <w:rPr>
            <w:rFonts w:asciiTheme="majorBidi" w:hAnsiTheme="majorBidi" w:cstheme="majorBidi"/>
            <w:sz w:val="30"/>
            <w:szCs w:val="30"/>
          </w:rPr>
          <w:t>2</w: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222C2" w14:textId="77777777" w:rsidR="007C1248" w:rsidRDefault="007C1248" w:rsidP="00FC04D5">
      <w:r>
        <w:separator/>
      </w:r>
    </w:p>
  </w:footnote>
  <w:footnote w:type="continuationSeparator" w:id="0">
    <w:p w14:paraId="122A05B4" w14:textId="77777777" w:rsidR="007C1248" w:rsidRDefault="007C1248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6AF1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E1806F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67F4761" w14:textId="593683B7" w:rsidR="004C086B" w:rsidRDefault="004C086B" w:rsidP="004C086B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3B5D1D">
      <w:rPr>
        <w:rFonts w:ascii="Angsana New" w:hAnsi="Angsana New" w:hint="cs"/>
        <w:b/>
        <w:bCs/>
        <w:sz w:val="32"/>
        <w:szCs w:val="32"/>
        <w:cs/>
      </w:rPr>
      <w:t>และ</w:t>
    </w:r>
    <w:r w:rsidR="00581666">
      <w:rPr>
        <w:rFonts w:ascii="Angsana New" w:hAnsi="Angsana New" w:hint="cs"/>
        <w:b/>
        <w:bCs/>
        <w:sz w:val="32"/>
        <w:szCs w:val="32"/>
        <w:cs/>
      </w:rPr>
      <w:t>เก้า</w:t>
    </w:r>
    <w:r w:rsidR="003B5D1D">
      <w:rPr>
        <w:rFonts w:ascii="Angsana New" w:hAnsi="Angsana New" w:hint="cs"/>
        <w:b/>
        <w:bCs/>
        <w:sz w:val="32"/>
        <w:szCs w:val="32"/>
        <w:cs/>
      </w:rPr>
      <w:t>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 w:rsidR="003B5D1D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581666">
      <w:rPr>
        <w:rFonts w:ascii="Angsana New" w:hAnsi="Angsana New" w:hint="cs"/>
        <w:b/>
        <w:bCs/>
        <w:sz w:val="32"/>
        <w:szCs w:val="32"/>
        <w:cs/>
        <w:lang w:val="th-TH"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2567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2ECA0C5C" w14:textId="77777777" w:rsidR="00DD77E4" w:rsidRPr="0021561A" w:rsidRDefault="00DD77E4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5F7F"/>
    <w:multiLevelType w:val="singleLevel"/>
    <w:tmpl w:val="89E0DC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14CE4AA2"/>
    <w:multiLevelType w:val="hybridMultilevel"/>
    <w:tmpl w:val="4462D41A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CDA6FA6"/>
    <w:multiLevelType w:val="hybridMultilevel"/>
    <w:tmpl w:val="6928B512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994638">
    <w:abstractNumId w:val="6"/>
  </w:num>
  <w:num w:numId="2" w16cid:durableId="1990132610">
    <w:abstractNumId w:val="5"/>
  </w:num>
  <w:num w:numId="3" w16cid:durableId="1671257407">
    <w:abstractNumId w:val="9"/>
  </w:num>
  <w:num w:numId="4" w16cid:durableId="100880483">
    <w:abstractNumId w:val="7"/>
  </w:num>
  <w:num w:numId="5" w16cid:durableId="781805501">
    <w:abstractNumId w:val="8"/>
  </w:num>
  <w:num w:numId="6" w16cid:durableId="971834474">
    <w:abstractNumId w:val="3"/>
  </w:num>
  <w:num w:numId="7" w16cid:durableId="1962877765">
    <w:abstractNumId w:val="2"/>
  </w:num>
  <w:num w:numId="8" w16cid:durableId="840005693">
    <w:abstractNumId w:val="0"/>
  </w:num>
  <w:num w:numId="9" w16cid:durableId="1102383481">
    <w:abstractNumId w:val="1"/>
  </w:num>
  <w:num w:numId="10" w16cid:durableId="1892383515">
    <w:abstractNumId w:val="4"/>
  </w:num>
  <w:num w:numId="11" w16cid:durableId="1768189889">
    <w:abstractNumId w:val="14"/>
  </w:num>
  <w:num w:numId="12" w16cid:durableId="1338076766">
    <w:abstractNumId w:val="12"/>
  </w:num>
  <w:num w:numId="13" w16cid:durableId="1755734970">
    <w:abstractNumId w:val="17"/>
  </w:num>
  <w:num w:numId="14" w16cid:durableId="960574881">
    <w:abstractNumId w:val="13"/>
  </w:num>
  <w:num w:numId="15" w16cid:durableId="141428454">
    <w:abstractNumId w:val="15"/>
  </w:num>
  <w:num w:numId="16" w16cid:durableId="1575166250">
    <w:abstractNumId w:val="18"/>
  </w:num>
  <w:num w:numId="17" w16cid:durableId="871654528">
    <w:abstractNumId w:val="11"/>
  </w:num>
  <w:num w:numId="18" w16cid:durableId="2069062661">
    <w:abstractNumId w:val="16"/>
  </w:num>
  <w:num w:numId="19" w16cid:durableId="312273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92238765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C48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77F"/>
    <w:rsid w:val="00005923"/>
    <w:rsid w:val="0000593C"/>
    <w:rsid w:val="00005AE4"/>
    <w:rsid w:val="00005DFA"/>
    <w:rsid w:val="00005EFC"/>
    <w:rsid w:val="00006CB2"/>
    <w:rsid w:val="00007250"/>
    <w:rsid w:val="000074DF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1DE5"/>
    <w:rsid w:val="0001204A"/>
    <w:rsid w:val="0001208E"/>
    <w:rsid w:val="0001222E"/>
    <w:rsid w:val="00012C2A"/>
    <w:rsid w:val="00012E89"/>
    <w:rsid w:val="000135F4"/>
    <w:rsid w:val="00014D44"/>
    <w:rsid w:val="00014E37"/>
    <w:rsid w:val="00014F80"/>
    <w:rsid w:val="00015358"/>
    <w:rsid w:val="000155AA"/>
    <w:rsid w:val="00015D1B"/>
    <w:rsid w:val="00015F3D"/>
    <w:rsid w:val="0001625B"/>
    <w:rsid w:val="000163E8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1E5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146"/>
    <w:rsid w:val="000345A6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2981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6B9C"/>
    <w:rsid w:val="00047121"/>
    <w:rsid w:val="000477EB"/>
    <w:rsid w:val="00047E8D"/>
    <w:rsid w:val="00050599"/>
    <w:rsid w:val="000509F3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399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4DFB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A25"/>
    <w:rsid w:val="00070B78"/>
    <w:rsid w:val="00070CA6"/>
    <w:rsid w:val="000711A5"/>
    <w:rsid w:val="00071291"/>
    <w:rsid w:val="0007182F"/>
    <w:rsid w:val="00071CCC"/>
    <w:rsid w:val="0007238A"/>
    <w:rsid w:val="000723A8"/>
    <w:rsid w:val="0007288B"/>
    <w:rsid w:val="00072AAA"/>
    <w:rsid w:val="00072CD6"/>
    <w:rsid w:val="00072EA4"/>
    <w:rsid w:val="00072EF4"/>
    <w:rsid w:val="00072F33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43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74D"/>
    <w:rsid w:val="00090856"/>
    <w:rsid w:val="00090979"/>
    <w:rsid w:val="00090F16"/>
    <w:rsid w:val="00091A11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294"/>
    <w:rsid w:val="000979C5"/>
    <w:rsid w:val="00097A75"/>
    <w:rsid w:val="000A0193"/>
    <w:rsid w:val="000A02FD"/>
    <w:rsid w:val="000A0DA5"/>
    <w:rsid w:val="000A0F27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448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8C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6A24"/>
    <w:rsid w:val="000A713D"/>
    <w:rsid w:val="000A7385"/>
    <w:rsid w:val="000A7609"/>
    <w:rsid w:val="000A7F22"/>
    <w:rsid w:val="000B08C1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B0C"/>
    <w:rsid w:val="000B3F58"/>
    <w:rsid w:val="000B3FB0"/>
    <w:rsid w:val="000B4F1B"/>
    <w:rsid w:val="000B560E"/>
    <w:rsid w:val="000B5A80"/>
    <w:rsid w:val="000B5C68"/>
    <w:rsid w:val="000B5C85"/>
    <w:rsid w:val="000B5E50"/>
    <w:rsid w:val="000B60B8"/>
    <w:rsid w:val="000B6421"/>
    <w:rsid w:val="000B6540"/>
    <w:rsid w:val="000B677C"/>
    <w:rsid w:val="000B6805"/>
    <w:rsid w:val="000B7067"/>
    <w:rsid w:val="000B71BA"/>
    <w:rsid w:val="000B7229"/>
    <w:rsid w:val="000B72E6"/>
    <w:rsid w:val="000B7655"/>
    <w:rsid w:val="000B76F2"/>
    <w:rsid w:val="000B7722"/>
    <w:rsid w:val="000B77CB"/>
    <w:rsid w:val="000B7B95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3332"/>
    <w:rsid w:val="000C3C45"/>
    <w:rsid w:val="000C404D"/>
    <w:rsid w:val="000C4A54"/>
    <w:rsid w:val="000C5126"/>
    <w:rsid w:val="000C5234"/>
    <w:rsid w:val="000C525C"/>
    <w:rsid w:val="000C55AF"/>
    <w:rsid w:val="000C5A7F"/>
    <w:rsid w:val="000C5E24"/>
    <w:rsid w:val="000C60CC"/>
    <w:rsid w:val="000C60F1"/>
    <w:rsid w:val="000C6956"/>
    <w:rsid w:val="000C6DFB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D7E37"/>
    <w:rsid w:val="000E0238"/>
    <w:rsid w:val="000E0E0E"/>
    <w:rsid w:val="000E0F49"/>
    <w:rsid w:val="000E0FDE"/>
    <w:rsid w:val="000E1158"/>
    <w:rsid w:val="000E16C6"/>
    <w:rsid w:val="000E18E1"/>
    <w:rsid w:val="000E1AA6"/>
    <w:rsid w:val="000E23A6"/>
    <w:rsid w:val="000E297D"/>
    <w:rsid w:val="000E37C0"/>
    <w:rsid w:val="000E3FA7"/>
    <w:rsid w:val="000E414E"/>
    <w:rsid w:val="000E419D"/>
    <w:rsid w:val="000E4B01"/>
    <w:rsid w:val="000E4D8E"/>
    <w:rsid w:val="000E52DE"/>
    <w:rsid w:val="000E5B08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BCF"/>
    <w:rsid w:val="000F6C2D"/>
    <w:rsid w:val="000F7119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1A5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6CA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05"/>
    <w:rsid w:val="00122431"/>
    <w:rsid w:val="00122766"/>
    <w:rsid w:val="001227FF"/>
    <w:rsid w:val="0012281E"/>
    <w:rsid w:val="00122A96"/>
    <w:rsid w:val="00122DD8"/>
    <w:rsid w:val="00122F0B"/>
    <w:rsid w:val="00123917"/>
    <w:rsid w:val="00123D2A"/>
    <w:rsid w:val="00124AB8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DF7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8DA"/>
    <w:rsid w:val="00137AC6"/>
    <w:rsid w:val="00137CA7"/>
    <w:rsid w:val="00137D86"/>
    <w:rsid w:val="00140B82"/>
    <w:rsid w:val="001426C4"/>
    <w:rsid w:val="00142901"/>
    <w:rsid w:val="00142A31"/>
    <w:rsid w:val="00142A5A"/>
    <w:rsid w:val="00142A69"/>
    <w:rsid w:val="00142B15"/>
    <w:rsid w:val="00143331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47C6C"/>
    <w:rsid w:val="00150CA8"/>
    <w:rsid w:val="001513B9"/>
    <w:rsid w:val="001513BD"/>
    <w:rsid w:val="001514AC"/>
    <w:rsid w:val="00151CFA"/>
    <w:rsid w:val="00151EA7"/>
    <w:rsid w:val="00151FF0"/>
    <w:rsid w:val="001521F4"/>
    <w:rsid w:val="0015246F"/>
    <w:rsid w:val="0015285A"/>
    <w:rsid w:val="00152900"/>
    <w:rsid w:val="00152F62"/>
    <w:rsid w:val="00153379"/>
    <w:rsid w:val="00153A1C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6E08"/>
    <w:rsid w:val="001571A7"/>
    <w:rsid w:val="001604AD"/>
    <w:rsid w:val="001608A4"/>
    <w:rsid w:val="00160BA7"/>
    <w:rsid w:val="00161495"/>
    <w:rsid w:val="00161900"/>
    <w:rsid w:val="00161C8B"/>
    <w:rsid w:val="00161CBA"/>
    <w:rsid w:val="00162ED1"/>
    <w:rsid w:val="001633F6"/>
    <w:rsid w:val="001648CC"/>
    <w:rsid w:val="00164E6E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08C9"/>
    <w:rsid w:val="00171F22"/>
    <w:rsid w:val="001721D3"/>
    <w:rsid w:val="0017251D"/>
    <w:rsid w:val="00172729"/>
    <w:rsid w:val="001735F4"/>
    <w:rsid w:val="001736AA"/>
    <w:rsid w:val="00173B83"/>
    <w:rsid w:val="00173B86"/>
    <w:rsid w:val="00173B8E"/>
    <w:rsid w:val="0017401A"/>
    <w:rsid w:val="0017449F"/>
    <w:rsid w:val="00174829"/>
    <w:rsid w:val="00174C35"/>
    <w:rsid w:val="001751E0"/>
    <w:rsid w:val="00175210"/>
    <w:rsid w:val="00175234"/>
    <w:rsid w:val="001752F5"/>
    <w:rsid w:val="0017539D"/>
    <w:rsid w:val="001753E5"/>
    <w:rsid w:val="001757D8"/>
    <w:rsid w:val="00175936"/>
    <w:rsid w:val="0017597A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2596"/>
    <w:rsid w:val="001835CA"/>
    <w:rsid w:val="0018382F"/>
    <w:rsid w:val="001838B9"/>
    <w:rsid w:val="00183BB8"/>
    <w:rsid w:val="001841E3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8A9"/>
    <w:rsid w:val="00194996"/>
    <w:rsid w:val="00194A63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265"/>
    <w:rsid w:val="001A2677"/>
    <w:rsid w:val="001A279C"/>
    <w:rsid w:val="001A30FC"/>
    <w:rsid w:val="001A3309"/>
    <w:rsid w:val="001A3CDE"/>
    <w:rsid w:val="001A46E8"/>
    <w:rsid w:val="001A47BB"/>
    <w:rsid w:val="001A4D9C"/>
    <w:rsid w:val="001A4D9F"/>
    <w:rsid w:val="001A4E0A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2CBD"/>
    <w:rsid w:val="001B302D"/>
    <w:rsid w:val="001B37C0"/>
    <w:rsid w:val="001B39BD"/>
    <w:rsid w:val="001B3AD8"/>
    <w:rsid w:val="001B3DE0"/>
    <w:rsid w:val="001B3F86"/>
    <w:rsid w:val="001B419E"/>
    <w:rsid w:val="001B426B"/>
    <w:rsid w:val="001B433A"/>
    <w:rsid w:val="001B446D"/>
    <w:rsid w:val="001B4936"/>
    <w:rsid w:val="001B4943"/>
    <w:rsid w:val="001B4D57"/>
    <w:rsid w:val="001B4F53"/>
    <w:rsid w:val="001B52C9"/>
    <w:rsid w:val="001B52E9"/>
    <w:rsid w:val="001B5FD9"/>
    <w:rsid w:val="001B62AE"/>
    <w:rsid w:val="001B6C83"/>
    <w:rsid w:val="001B6E5C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55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C76D4"/>
    <w:rsid w:val="001D0278"/>
    <w:rsid w:val="001D0368"/>
    <w:rsid w:val="001D0497"/>
    <w:rsid w:val="001D097C"/>
    <w:rsid w:val="001D0F82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1F2A"/>
    <w:rsid w:val="001E2A35"/>
    <w:rsid w:val="001E3784"/>
    <w:rsid w:val="001E3845"/>
    <w:rsid w:val="001E452C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766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18"/>
    <w:rsid w:val="001F6EB9"/>
    <w:rsid w:val="001F7B41"/>
    <w:rsid w:val="001F7F83"/>
    <w:rsid w:val="00200218"/>
    <w:rsid w:val="002006C6"/>
    <w:rsid w:val="00200E07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06D"/>
    <w:rsid w:val="002073C9"/>
    <w:rsid w:val="002074B4"/>
    <w:rsid w:val="002076E8"/>
    <w:rsid w:val="00207720"/>
    <w:rsid w:val="00207D48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3CB6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EEC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032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704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2CB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4F4D"/>
    <w:rsid w:val="0024505F"/>
    <w:rsid w:val="002453B0"/>
    <w:rsid w:val="00245635"/>
    <w:rsid w:val="00245966"/>
    <w:rsid w:val="0024622A"/>
    <w:rsid w:val="00246306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8F7"/>
    <w:rsid w:val="00252F7F"/>
    <w:rsid w:val="00253504"/>
    <w:rsid w:val="002537E0"/>
    <w:rsid w:val="00253864"/>
    <w:rsid w:val="002541CD"/>
    <w:rsid w:val="002542C4"/>
    <w:rsid w:val="00254AE1"/>
    <w:rsid w:val="00255417"/>
    <w:rsid w:val="0025550B"/>
    <w:rsid w:val="00256520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4CA6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827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697"/>
    <w:rsid w:val="002778BF"/>
    <w:rsid w:val="002778F6"/>
    <w:rsid w:val="00277B37"/>
    <w:rsid w:val="00277C4E"/>
    <w:rsid w:val="00277C81"/>
    <w:rsid w:val="00277CAF"/>
    <w:rsid w:val="00277EA5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87AE4"/>
    <w:rsid w:val="00287B86"/>
    <w:rsid w:val="00290099"/>
    <w:rsid w:val="00290824"/>
    <w:rsid w:val="00290EF1"/>
    <w:rsid w:val="002912DB"/>
    <w:rsid w:val="00291498"/>
    <w:rsid w:val="00293054"/>
    <w:rsid w:val="002935EE"/>
    <w:rsid w:val="0029384D"/>
    <w:rsid w:val="00293970"/>
    <w:rsid w:val="00293A16"/>
    <w:rsid w:val="00293C8B"/>
    <w:rsid w:val="002941BD"/>
    <w:rsid w:val="002941BE"/>
    <w:rsid w:val="0029450B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B6C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C9E"/>
    <w:rsid w:val="002A1E98"/>
    <w:rsid w:val="002A2760"/>
    <w:rsid w:val="002A30B7"/>
    <w:rsid w:val="002A3815"/>
    <w:rsid w:val="002A3AEF"/>
    <w:rsid w:val="002A3C40"/>
    <w:rsid w:val="002A3FA2"/>
    <w:rsid w:val="002A4A70"/>
    <w:rsid w:val="002A4CEF"/>
    <w:rsid w:val="002A4D0D"/>
    <w:rsid w:val="002A4D8F"/>
    <w:rsid w:val="002A5278"/>
    <w:rsid w:val="002A53FA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0C57"/>
    <w:rsid w:val="002B1319"/>
    <w:rsid w:val="002B13C1"/>
    <w:rsid w:val="002B1514"/>
    <w:rsid w:val="002B161A"/>
    <w:rsid w:val="002B1EA5"/>
    <w:rsid w:val="002B2A3A"/>
    <w:rsid w:val="002B2ECD"/>
    <w:rsid w:val="002B3266"/>
    <w:rsid w:val="002B3398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41D"/>
    <w:rsid w:val="002B5564"/>
    <w:rsid w:val="002B6149"/>
    <w:rsid w:val="002B645C"/>
    <w:rsid w:val="002B6AC4"/>
    <w:rsid w:val="002B6E11"/>
    <w:rsid w:val="002B783E"/>
    <w:rsid w:val="002B7B38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0F3"/>
    <w:rsid w:val="002C6580"/>
    <w:rsid w:val="002C670A"/>
    <w:rsid w:val="002C6AAD"/>
    <w:rsid w:val="002C6DDE"/>
    <w:rsid w:val="002C7101"/>
    <w:rsid w:val="002C71C3"/>
    <w:rsid w:val="002C725B"/>
    <w:rsid w:val="002C7D7C"/>
    <w:rsid w:val="002C7FED"/>
    <w:rsid w:val="002D00E4"/>
    <w:rsid w:val="002D1214"/>
    <w:rsid w:val="002D17FF"/>
    <w:rsid w:val="002D1CC9"/>
    <w:rsid w:val="002D2575"/>
    <w:rsid w:val="002D298A"/>
    <w:rsid w:val="002D3315"/>
    <w:rsid w:val="002D3F71"/>
    <w:rsid w:val="002D4C3C"/>
    <w:rsid w:val="002D4C94"/>
    <w:rsid w:val="002D4E40"/>
    <w:rsid w:val="002D585C"/>
    <w:rsid w:val="002D5B0C"/>
    <w:rsid w:val="002D5FBC"/>
    <w:rsid w:val="002D61AB"/>
    <w:rsid w:val="002D66C9"/>
    <w:rsid w:val="002D6A19"/>
    <w:rsid w:val="002D6FC7"/>
    <w:rsid w:val="002D7760"/>
    <w:rsid w:val="002D7D30"/>
    <w:rsid w:val="002D7D53"/>
    <w:rsid w:val="002E01D9"/>
    <w:rsid w:val="002E0822"/>
    <w:rsid w:val="002E174A"/>
    <w:rsid w:val="002E191E"/>
    <w:rsid w:val="002E1D3B"/>
    <w:rsid w:val="002E205E"/>
    <w:rsid w:val="002E25F9"/>
    <w:rsid w:val="002E2AD0"/>
    <w:rsid w:val="002E2FA8"/>
    <w:rsid w:val="002E30E3"/>
    <w:rsid w:val="002E3564"/>
    <w:rsid w:val="002E3C69"/>
    <w:rsid w:val="002E3CC1"/>
    <w:rsid w:val="002E3D12"/>
    <w:rsid w:val="002E40DA"/>
    <w:rsid w:val="002E4474"/>
    <w:rsid w:val="002E475B"/>
    <w:rsid w:val="002E4D76"/>
    <w:rsid w:val="002E5616"/>
    <w:rsid w:val="002E5754"/>
    <w:rsid w:val="002E5832"/>
    <w:rsid w:val="002E5976"/>
    <w:rsid w:val="002E5FD2"/>
    <w:rsid w:val="002E628A"/>
    <w:rsid w:val="002E6A1A"/>
    <w:rsid w:val="002E6D97"/>
    <w:rsid w:val="002E702B"/>
    <w:rsid w:val="002E785A"/>
    <w:rsid w:val="002E7C54"/>
    <w:rsid w:val="002F013E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38FB"/>
    <w:rsid w:val="002F410E"/>
    <w:rsid w:val="002F46CD"/>
    <w:rsid w:val="002F53DF"/>
    <w:rsid w:val="002F54D1"/>
    <w:rsid w:val="002F559A"/>
    <w:rsid w:val="002F6057"/>
    <w:rsid w:val="002F687A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0F73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C15"/>
    <w:rsid w:val="00304FDB"/>
    <w:rsid w:val="003051A9"/>
    <w:rsid w:val="00305400"/>
    <w:rsid w:val="00305713"/>
    <w:rsid w:val="00306103"/>
    <w:rsid w:val="00306156"/>
    <w:rsid w:val="00306E70"/>
    <w:rsid w:val="00307017"/>
    <w:rsid w:val="00307539"/>
    <w:rsid w:val="003075A9"/>
    <w:rsid w:val="00307BDD"/>
    <w:rsid w:val="00307E98"/>
    <w:rsid w:val="00310194"/>
    <w:rsid w:val="0031019C"/>
    <w:rsid w:val="00310869"/>
    <w:rsid w:val="003108BE"/>
    <w:rsid w:val="00310A2A"/>
    <w:rsid w:val="00311002"/>
    <w:rsid w:val="0031108F"/>
    <w:rsid w:val="003110A0"/>
    <w:rsid w:val="003114DD"/>
    <w:rsid w:val="003117F7"/>
    <w:rsid w:val="00311C57"/>
    <w:rsid w:val="00311F4F"/>
    <w:rsid w:val="00312455"/>
    <w:rsid w:val="0031246D"/>
    <w:rsid w:val="003132C6"/>
    <w:rsid w:val="00313A16"/>
    <w:rsid w:val="00313A78"/>
    <w:rsid w:val="00313C55"/>
    <w:rsid w:val="00313FA1"/>
    <w:rsid w:val="00314246"/>
    <w:rsid w:val="003144CD"/>
    <w:rsid w:val="0031470A"/>
    <w:rsid w:val="00314B74"/>
    <w:rsid w:val="00315509"/>
    <w:rsid w:val="00315817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3EDC"/>
    <w:rsid w:val="00324248"/>
    <w:rsid w:val="003246D3"/>
    <w:rsid w:val="00324E7E"/>
    <w:rsid w:val="003252E1"/>
    <w:rsid w:val="0032576B"/>
    <w:rsid w:val="00325B55"/>
    <w:rsid w:val="00325C41"/>
    <w:rsid w:val="00326178"/>
    <w:rsid w:val="0032764D"/>
    <w:rsid w:val="003303F7"/>
    <w:rsid w:val="00330844"/>
    <w:rsid w:val="00330FD7"/>
    <w:rsid w:val="00331865"/>
    <w:rsid w:val="0033190B"/>
    <w:rsid w:val="00331DED"/>
    <w:rsid w:val="00331FDF"/>
    <w:rsid w:val="003320BB"/>
    <w:rsid w:val="00332BC9"/>
    <w:rsid w:val="003330C9"/>
    <w:rsid w:val="00333238"/>
    <w:rsid w:val="0033342D"/>
    <w:rsid w:val="00333BFF"/>
    <w:rsid w:val="003341DD"/>
    <w:rsid w:val="00334457"/>
    <w:rsid w:val="00334727"/>
    <w:rsid w:val="00334E1F"/>
    <w:rsid w:val="00334FE6"/>
    <w:rsid w:val="003359DC"/>
    <w:rsid w:val="00335A66"/>
    <w:rsid w:val="00335B85"/>
    <w:rsid w:val="00336A4F"/>
    <w:rsid w:val="00336B52"/>
    <w:rsid w:val="00336B69"/>
    <w:rsid w:val="00336B9B"/>
    <w:rsid w:val="003371A8"/>
    <w:rsid w:val="00337434"/>
    <w:rsid w:val="00337D1D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8C0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0C5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3E"/>
    <w:rsid w:val="00350299"/>
    <w:rsid w:val="0035031E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2998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267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2D31"/>
    <w:rsid w:val="003632F8"/>
    <w:rsid w:val="00363783"/>
    <w:rsid w:val="0036392D"/>
    <w:rsid w:val="00363C92"/>
    <w:rsid w:val="003641D7"/>
    <w:rsid w:val="003644B7"/>
    <w:rsid w:val="003646A0"/>
    <w:rsid w:val="003646F6"/>
    <w:rsid w:val="0036488F"/>
    <w:rsid w:val="00364A8C"/>
    <w:rsid w:val="00364C8B"/>
    <w:rsid w:val="0036542E"/>
    <w:rsid w:val="00365A4D"/>
    <w:rsid w:val="00365BE7"/>
    <w:rsid w:val="0036691B"/>
    <w:rsid w:val="00366A2B"/>
    <w:rsid w:val="00367145"/>
    <w:rsid w:val="00367373"/>
    <w:rsid w:val="0036752E"/>
    <w:rsid w:val="0036776C"/>
    <w:rsid w:val="00370665"/>
    <w:rsid w:val="0037119F"/>
    <w:rsid w:val="0037132E"/>
    <w:rsid w:val="003719F2"/>
    <w:rsid w:val="00372779"/>
    <w:rsid w:val="00372C28"/>
    <w:rsid w:val="00372CE1"/>
    <w:rsid w:val="00372D4B"/>
    <w:rsid w:val="003730F9"/>
    <w:rsid w:val="00373AD4"/>
    <w:rsid w:val="00373CBE"/>
    <w:rsid w:val="0037454A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1CE0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3C0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C91"/>
    <w:rsid w:val="00390D48"/>
    <w:rsid w:val="00390DE2"/>
    <w:rsid w:val="00390FD4"/>
    <w:rsid w:val="00390FED"/>
    <w:rsid w:val="003911D5"/>
    <w:rsid w:val="0039185A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043"/>
    <w:rsid w:val="003B351B"/>
    <w:rsid w:val="003B362F"/>
    <w:rsid w:val="003B3989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1D"/>
    <w:rsid w:val="003B59F5"/>
    <w:rsid w:val="003B5C6F"/>
    <w:rsid w:val="003B5D1D"/>
    <w:rsid w:val="003B5EBA"/>
    <w:rsid w:val="003B6478"/>
    <w:rsid w:val="003B6AD2"/>
    <w:rsid w:val="003B6B6C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88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313"/>
    <w:rsid w:val="003D3554"/>
    <w:rsid w:val="003D3F93"/>
    <w:rsid w:val="003D4E4C"/>
    <w:rsid w:val="003D69E6"/>
    <w:rsid w:val="003D7BCA"/>
    <w:rsid w:val="003D7E3B"/>
    <w:rsid w:val="003E05AE"/>
    <w:rsid w:val="003E06B0"/>
    <w:rsid w:val="003E0844"/>
    <w:rsid w:val="003E091C"/>
    <w:rsid w:val="003E0EE1"/>
    <w:rsid w:val="003E107D"/>
    <w:rsid w:val="003E195F"/>
    <w:rsid w:val="003E19FB"/>
    <w:rsid w:val="003E2309"/>
    <w:rsid w:val="003E2593"/>
    <w:rsid w:val="003E282E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5564"/>
    <w:rsid w:val="003F5570"/>
    <w:rsid w:val="003F60FF"/>
    <w:rsid w:val="003F6149"/>
    <w:rsid w:val="003F6BF5"/>
    <w:rsid w:val="003F6DC6"/>
    <w:rsid w:val="003F71BD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2FB"/>
    <w:rsid w:val="004017C3"/>
    <w:rsid w:val="004018CE"/>
    <w:rsid w:val="0040205B"/>
    <w:rsid w:val="00402622"/>
    <w:rsid w:val="004026E6"/>
    <w:rsid w:val="004029DB"/>
    <w:rsid w:val="00402B9A"/>
    <w:rsid w:val="00402CEE"/>
    <w:rsid w:val="004033D0"/>
    <w:rsid w:val="00403AC5"/>
    <w:rsid w:val="004048E8"/>
    <w:rsid w:val="00405CD3"/>
    <w:rsid w:val="00405D8A"/>
    <w:rsid w:val="00405FB1"/>
    <w:rsid w:val="00406275"/>
    <w:rsid w:val="00406786"/>
    <w:rsid w:val="00406820"/>
    <w:rsid w:val="00407262"/>
    <w:rsid w:val="004073E2"/>
    <w:rsid w:val="004076C8"/>
    <w:rsid w:val="00407769"/>
    <w:rsid w:val="00407904"/>
    <w:rsid w:val="00407C24"/>
    <w:rsid w:val="00407EFE"/>
    <w:rsid w:val="0041034A"/>
    <w:rsid w:val="0041043C"/>
    <w:rsid w:val="0041097F"/>
    <w:rsid w:val="00410A12"/>
    <w:rsid w:val="00410D8F"/>
    <w:rsid w:val="004114EA"/>
    <w:rsid w:val="00411987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0F5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27921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0EE9"/>
    <w:rsid w:val="00441019"/>
    <w:rsid w:val="00441037"/>
    <w:rsid w:val="0044123C"/>
    <w:rsid w:val="0044165A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8F6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87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34E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1C78"/>
    <w:rsid w:val="004724CF"/>
    <w:rsid w:val="004724FE"/>
    <w:rsid w:val="00472D52"/>
    <w:rsid w:val="00473281"/>
    <w:rsid w:val="004732AA"/>
    <w:rsid w:val="004738FF"/>
    <w:rsid w:val="004739AB"/>
    <w:rsid w:val="00473B90"/>
    <w:rsid w:val="004743A5"/>
    <w:rsid w:val="004747E8"/>
    <w:rsid w:val="00474955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88F"/>
    <w:rsid w:val="00485DC7"/>
    <w:rsid w:val="00486689"/>
    <w:rsid w:val="004869AA"/>
    <w:rsid w:val="0048751A"/>
    <w:rsid w:val="00487FDB"/>
    <w:rsid w:val="004901EF"/>
    <w:rsid w:val="0049034F"/>
    <w:rsid w:val="004904A8"/>
    <w:rsid w:val="00490BF7"/>
    <w:rsid w:val="00490D7A"/>
    <w:rsid w:val="00490FCE"/>
    <w:rsid w:val="004911CE"/>
    <w:rsid w:val="00491C53"/>
    <w:rsid w:val="004939C0"/>
    <w:rsid w:val="00493B27"/>
    <w:rsid w:val="00493D0A"/>
    <w:rsid w:val="00493DF9"/>
    <w:rsid w:val="00493FE7"/>
    <w:rsid w:val="004943CC"/>
    <w:rsid w:val="004949BF"/>
    <w:rsid w:val="00494A1E"/>
    <w:rsid w:val="0049548B"/>
    <w:rsid w:val="0049562F"/>
    <w:rsid w:val="004957B6"/>
    <w:rsid w:val="004963C3"/>
    <w:rsid w:val="00496E23"/>
    <w:rsid w:val="0049707D"/>
    <w:rsid w:val="00497187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3228"/>
    <w:rsid w:val="004B4272"/>
    <w:rsid w:val="004B4290"/>
    <w:rsid w:val="004B46DB"/>
    <w:rsid w:val="004B48EA"/>
    <w:rsid w:val="004B5567"/>
    <w:rsid w:val="004B5B61"/>
    <w:rsid w:val="004B6D36"/>
    <w:rsid w:val="004B6E6B"/>
    <w:rsid w:val="004B71BE"/>
    <w:rsid w:val="004C03BE"/>
    <w:rsid w:val="004C03C2"/>
    <w:rsid w:val="004C086B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57D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AF0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3FF9"/>
    <w:rsid w:val="004D470E"/>
    <w:rsid w:val="004D4AB1"/>
    <w:rsid w:val="004D4AC4"/>
    <w:rsid w:val="004D4FA6"/>
    <w:rsid w:val="004D5115"/>
    <w:rsid w:val="004D518C"/>
    <w:rsid w:val="004D5269"/>
    <w:rsid w:val="004D53E5"/>
    <w:rsid w:val="004D53F9"/>
    <w:rsid w:val="004D5CB3"/>
    <w:rsid w:val="004D5EB4"/>
    <w:rsid w:val="004D618E"/>
    <w:rsid w:val="004D6259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83C"/>
    <w:rsid w:val="004E0C06"/>
    <w:rsid w:val="004E1368"/>
    <w:rsid w:val="004E1729"/>
    <w:rsid w:val="004E19D9"/>
    <w:rsid w:val="004E1EE2"/>
    <w:rsid w:val="004E1FD1"/>
    <w:rsid w:val="004E1FF4"/>
    <w:rsid w:val="004E238B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5E5C"/>
    <w:rsid w:val="004E6162"/>
    <w:rsid w:val="004E625E"/>
    <w:rsid w:val="004E666F"/>
    <w:rsid w:val="004E687A"/>
    <w:rsid w:val="004E6CE8"/>
    <w:rsid w:val="004E701E"/>
    <w:rsid w:val="004E7078"/>
    <w:rsid w:val="004E7D40"/>
    <w:rsid w:val="004F00DF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85F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4EFF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4CE"/>
    <w:rsid w:val="00515B57"/>
    <w:rsid w:val="00515FE7"/>
    <w:rsid w:val="0051616C"/>
    <w:rsid w:val="005167F7"/>
    <w:rsid w:val="005168D8"/>
    <w:rsid w:val="00516C87"/>
    <w:rsid w:val="0051751D"/>
    <w:rsid w:val="00517554"/>
    <w:rsid w:val="00517B1B"/>
    <w:rsid w:val="00517F14"/>
    <w:rsid w:val="0052002F"/>
    <w:rsid w:val="00520041"/>
    <w:rsid w:val="00520057"/>
    <w:rsid w:val="005207E4"/>
    <w:rsid w:val="005211AC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4C51"/>
    <w:rsid w:val="00525A21"/>
    <w:rsid w:val="00525DF0"/>
    <w:rsid w:val="00525FB6"/>
    <w:rsid w:val="005260C4"/>
    <w:rsid w:val="00526715"/>
    <w:rsid w:val="00526B58"/>
    <w:rsid w:val="00526DC2"/>
    <w:rsid w:val="005276EC"/>
    <w:rsid w:val="00527E79"/>
    <w:rsid w:val="005304CB"/>
    <w:rsid w:val="00530E04"/>
    <w:rsid w:val="00530E88"/>
    <w:rsid w:val="00531665"/>
    <w:rsid w:val="00531B37"/>
    <w:rsid w:val="00532246"/>
    <w:rsid w:val="005325EA"/>
    <w:rsid w:val="00533136"/>
    <w:rsid w:val="00533245"/>
    <w:rsid w:val="00533683"/>
    <w:rsid w:val="0053403B"/>
    <w:rsid w:val="005347D9"/>
    <w:rsid w:val="00534BDA"/>
    <w:rsid w:val="00534F43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61F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0F5A"/>
    <w:rsid w:val="0055127C"/>
    <w:rsid w:val="00551457"/>
    <w:rsid w:val="0055166E"/>
    <w:rsid w:val="00551830"/>
    <w:rsid w:val="005518E9"/>
    <w:rsid w:val="00551DF0"/>
    <w:rsid w:val="00552052"/>
    <w:rsid w:val="00552135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5AE"/>
    <w:rsid w:val="00556BBD"/>
    <w:rsid w:val="00556F20"/>
    <w:rsid w:val="005573D7"/>
    <w:rsid w:val="005573E2"/>
    <w:rsid w:val="005574E4"/>
    <w:rsid w:val="005579EF"/>
    <w:rsid w:val="00560671"/>
    <w:rsid w:val="00560708"/>
    <w:rsid w:val="00560942"/>
    <w:rsid w:val="00560B36"/>
    <w:rsid w:val="00560E43"/>
    <w:rsid w:val="00560EEC"/>
    <w:rsid w:val="00561044"/>
    <w:rsid w:val="00561301"/>
    <w:rsid w:val="0056156A"/>
    <w:rsid w:val="005618E4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B95"/>
    <w:rsid w:val="00565CEF"/>
    <w:rsid w:val="00565E06"/>
    <w:rsid w:val="005661DB"/>
    <w:rsid w:val="00566651"/>
    <w:rsid w:val="005667B8"/>
    <w:rsid w:val="005678D1"/>
    <w:rsid w:val="00567B1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2A28"/>
    <w:rsid w:val="005731A9"/>
    <w:rsid w:val="005731F0"/>
    <w:rsid w:val="00573ACC"/>
    <w:rsid w:val="00573D39"/>
    <w:rsid w:val="00573E6D"/>
    <w:rsid w:val="00574267"/>
    <w:rsid w:val="0057441A"/>
    <w:rsid w:val="00574528"/>
    <w:rsid w:val="005748EA"/>
    <w:rsid w:val="00574B42"/>
    <w:rsid w:val="00574E06"/>
    <w:rsid w:val="00574FD7"/>
    <w:rsid w:val="00575534"/>
    <w:rsid w:val="0057581D"/>
    <w:rsid w:val="005759D7"/>
    <w:rsid w:val="00576057"/>
    <w:rsid w:val="0057607F"/>
    <w:rsid w:val="00577976"/>
    <w:rsid w:val="00577A80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66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B5E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38"/>
    <w:rsid w:val="005A239B"/>
    <w:rsid w:val="005A2FC3"/>
    <w:rsid w:val="005A3529"/>
    <w:rsid w:val="005A3577"/>
    <w:rsid w:val="005A3624"/>
    <w:rsid w:val="005A376B"/>
    <w:rsid w:val="005A3903"/>
    <w:rsid w:val="005A3B14"/>
    <w:rsid w:val="005A427D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99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24D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A31"/>
    <w:rsid w:val="005B4BD2"/>
    <w:rsid w:val="005B4D29"/>
    <w:rsid w:val="005B4E9E"/>
    <w:rsid w:val="005B54A7"/>
    <w:rsid w:val="005B615E"/>
    <w:rsid w:val="005B6C37"/>
    <w:rsid w:val="005B70A7"/>
    <w:rsid w:val="005B7407"/>
    <w:rsid w:val="005B7B0B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101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209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395"/>
    <w:rsid w:val="005D652E"/>
    <w:rsid w:val="005D65F6"/>
    <w:rsid w:val="005D68B2"/>
    <w:rsid w:val="005D6F7C"/>
    <w:rsid w:val="005D77D5"/>
    <w:rsid w:val="005D7C2A"/>
    <w:rsid w:val="005E03C2"/>
    <w:rsid w:val="005E0857"/>
    <w:rsid w:val="005E0AD3"/>
    <w:rsid w:val="005E0C40"/>
    <w:rsid w:val="005E0F41"/>
    <w:rsid w:val="005E107B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6D0E"/>
    <w:rsid w:val="005E7575"/>
    <w:rsid w:val="005E7A7E"/>
    <w:rsid w:val="005F01AB"/>
    <w:rsid w:val="005F0582"/>
    <w:rsid w:val="005F06AA"/>
    <w:rsid w:val="005F0792"/>
    <w:rsid w:val="005F118D"/>
    <w:rsid w:val="005F1258"/>
    <w:rsid w:val="005F194C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36F"/>
    <w:rsid w:val="005F7D8E"/>
    <w:rsid w:val="006001C9"/>
    <w:rsid w:val="00600D13"/>
    <w:rsid w:val="006010DE"/>
    <w:rsid w:val="0060186E"/>
    <w:rsid w:val="00601885"/>
    <w:rsid w:val="00601A22"/>
    <w:rsid w:val="00601E9F"/>
    <w:rsid w:val="0060241F"/>
    <w:rsid w:val="00602F94"/>
    <w:rsid w:val="006031A9"/>
    <w:rsid w:val="00603B39"/>
    <w:rsid w:val="00603DDB"/>
    <w:rsid w:val="00603E5B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6B6"/>
    <w:rsid w:val="0061094B"/>
    <w:rsid w:val="006116B9"/>
    <w:rsid w:val="00611BFF"/>
    <w:rsid w:val="00611CEE"/>
    <w:rsid w:val="006120CD"/>
    <w:rsid w:val="006125E6"/>
    <w:rsid w:val="0061272B"/>
    <w:rsid w:val="006127ED"/>
    <w:rsid w:val="006128E2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0E1"/>
    <w:rsid w:val="00615A35"/>
    <w:rsid w:val="00615B95"/>
    <w:rsid w:val="006161B0"/>
    <w:rsid w:val="006161CA"/>
    <w:rsid w:val="006164EA"/>
    <w:rsid w:val="00617029"/>
    <w:rsid w:val="00617056"/>
    <w:rsid w:val="00617216"/>
    <w:rsid w:val="006172C7"/>
    <w:rsid w:val="006175CF"/>
    <w:rsid w:val="00617690"/>
    <w:rsid w:val="00617B5C"/>
    <w:rsid w:val="00617DCB"/>
    <w:rsid w:val="00620048"/>
    <w:rsid w:val="0062028A"/>
    <w:rsid w:val="00620606"/>
    <w:rsid w:val="00622448"/>
    <w:rsid w:val="006229CE"/>
    <w:rsid w:val="00622C88"/>
    <w:rsid w:val="00624B17"/>
    <w:rsid w:val="00624B27"/>
    <w:rsid w:val="00624BFF"/>
    <w:rsid w:val="00625164"/>
    <w:rsid w:val="00625416"/>
    <w:rsid w:val="00625608"/>
    <w:rsid w:val="0062589E"/>
    <w:rsid w:val="00626761"/>
    <w:rsid w:val="00626A0E"/>
    <w:rsid w:val="00627025"/>
    <w:rsid w:val="006279B8"/>
    <w:rsid w:val="00627C12"/>
    <w:rsid w:val="0063005E"/>
    <w:rsid w:val="006300E9"/>
    <w:rsid w:val="006301AC"/>
    <w:rsid w:val="00631377"/>
    <w:rsid w:val="0063147B"/>
    <w:rsid w:val="0063158D"/>
    <w:rsid w:val="00631694"/>
    <w:rsid w:val="00631754"/>
    <w:rsid w:val="00631E83"/>
    <w:rsid w:val="006321C4"/>
    <w:rsid w:val="0063303B"/>
    <w:rsid w:val="00633603"/>
    <w:rsid w:val="00633BE6"/>
    <w:rsid w:val="00634144"/>
    <w:rsid w:val="00634857"/>
    <w:rsid w:val="00634A38"/>
    <w:rsid w:val="00634D68"/>
    <w:rsid w:val="006353F2"/>
    <w:rsid w:val="00635696"/>
    <w:rsid w:val="00635D8A"/>
    <w:rsid w:val="00635DC5"/>
    <w:rsid w:val="0063691E"/>
    <w:rsid w:val="00636FC1"/>
    <w:rsid w:val="006372DC"/>
    <w:rsid w:val="00637411"/>
    <w:rsid w:val="0063741B"/>
    <w:rsid w:val="00637D5C"/>
    <w:rsid w:val="006400EE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5E"/>
    <w:rsid w:val="006511D0"/>
    <w:rsid w:val="00651E6B"/>
    <w:rsid w:val="0065221D"/>
    <w:rsid w:val="00652488"/>
    <w:rsid w:val="0065272A"/>
    <w:rsid w:val="006527CC"/>
    <w:rsid w:val="00652864"/>
    <w:rsid w:val="00652D5D"/>
    <w:rsid w:val="00652FBB"/>
    <w:rsid w:val="0065309A"/>
    <w:rsid w:val="00653B0F"/>
    <w:rsid w:val="00653E46"/>
    <w:rsid w:val="006540F0"/>
    <w:rsid w:val="006544B3"/>
    <w:rsid w:val="00654B5E"/>
    <w:rsid w:val="006555FA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35CE"/>
    <w:rsid w:val="00664584"/>
    <w:rsid w:val="006647F2"/>
    <w:rsid w:val="00664B22"/>
    <w:rsid w:val="00665149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32"/>
    <w:rsid w:val="006769A0"/>
    <w:rsid w:val="00677621"/>
    <w:rsid w:val="00677C12"/>
    <w:rsid w:val="00677C4D"/>
    <w:rsid w:val="00677CD3"/>
    <w:rsid w:val="00680314"/>
    <w:rsid w:val="00680CB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2BFE"/>
    <w:rsid w:val="0068319B"/>
    <w:rsid w:val="0068393E"/>
    <w:rsid w:val="00683F02"/>
    <w:rsid w:val="0068456D"/>
    <w:rsid w:val="006846CF"/>
    <w:rsid w:val="00684817"/>
    <w:rsid w:val="00684848"/>
    <w:rsid w:val="00684B35"/>
    <w:rsid w:val="00684DFD"/>
    <w:rsid w:val="006853E0"/>
    <w:rsid w:val="00685598"/>
    <w:rsid w:val="00685729"/>
    <w:rsid w:val="00685C7B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65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390"/>
    <w:rsid w:val="00695639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4E"/>
    <w:rsid w:val="006A07B2"/>
    <w:rsid w:val="006A0CFB"/>
    <w:rsid w:val="006A0E83"/>
    <w:rsid w:val="006A0F87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5FEF"/>
    <w:rsid w:val="006A6805"/>
    <w:rsid w:val="006A6892"/>
    <w:rsid w:val="006A68F8"/>
    <w:rsid w:val="006A6C25"/>
    <w:rsid w:val="006A6DA3"/>
    <w:rsid w:val="006A7157"/>
    <w:rsid w:val="006A719B"/>
    <w:rsid w:val="006A776D"/>
    <w:rsid w:val="006A7F6A"/>
    <w:rsid w:val="006B0A38"/>
    <w:rsid w:val="006B1650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83E"/>
    <w:rsid w:val="006B4FD0"/>
    <w:rsid w:val="006B507D"/>
    <w:rsid w:val="006B50B4"/>
    <w:rsid w:val="006B5156"/>
    <w:rsid w:val="006B5545"/>
    <w:rsid w:val="006B56EB"/>
    <w:rsid w:val="006B615E"/>
    <w:rsid w:val="006B672E"/>
    <w:rsid w:val="006B6ED3"/>
    <w:rsid w:val="006B7813"/>
    <w:rsid w:val="006B78EB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614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6CFB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C3B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BDE"/>
    <w:rsid w:val="00704E36"/>
    <w:rsid w:val="00705375"/>
    <w:rsid w:val="007059D7"/>
    <w:rsid w:val="00705BF6"/>
    <w:rsid w:val="00706051"/>
    <w:rsid w:val="00706B16"/>
    <w:rsid w:val="00707371"/>
    <w:rsid w:val="00707FF3"/>
    <w:rsid w:val="007100B5"/>
    <w:rsid w:val="007101B5"/>
    <w:rsid w:val="007101FA"/>
    <w:rsid w:val="007103E1"/>
    <w:rsid w:val="007106F3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4C7"/>
    <w:rsid w:val="00724BA5"/>
    <w:rsid w:val="00724C1D"/>
    <w:rsid w:val="00724CD7"/>
    <w:rsid w:val="00724DD9"/>
    <w:rsid w:val="00724F20"/>
    <w:rsid w:val="00725A95"/>
    <w:rsid w:val="00725E8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4A5"/>
    <w:rsid w:val="00733CE6"/>
    <w:rsid w:val="00733D46"/>
    <w:rsid w:val="0073419C"/>
    <w:rsid w:val="007341E1"/>
    <w:rsid w:val="007343F6"/>
    <w:rsid w:val="00734A26"/>
    <w:rsid w:val="00734DAE"/>
    <w:rsid w:val="00735652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0F7C"/>
    <w:rsid w:val="00751150"/>
    <w:rsid w:val="00751278"/>
    <w:rsid w:val="0075169D"/>
    <w:rsid w:val="00751C03"/>
    <w:rsid w:val="00751DA6"/>
    <w:rsid w:val="00751F92"/>
    <w:rsid w:val="00752060"/>
    <w:rsid w:val="00752587"/>
    <w:rsid w:val="0075267D"/>
    <w:rsid w:val="00752773"/>
    <w:rsid w:val="00752D72"/>
    <w:rsid w:val="00752E5E"/>
    <w:rsid w:val="007538BF"/>
    <w:rsid w:val="007543FE"/>
    <w:rsid w:val="00754D21"/>
    <w:rsid w:val="00754E8D"/>
    <w:rsid w:val="0075528B"/>
    <w:rsid w:val="007553BB"/>
    <w:rsid w:val="007556A8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4CE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7C"/>
    <w:rsid w:val="00766C92"/>
    <w:rsid w:val="00766D1C"/>
    <w:rsid w:val="00767059"/>
    <w:rsid w:val="0076707C"/>
    <w:rsid w:val="00767B3D"/>
    <w:rsid w:val="00770312"/>
    <w:rsid w:val="00770AD6"/>
    <w:rsid w:val="00770EFB"/>
    <w:rsid w:val="0077185E"/>
    <w:rsid w:val="00771A87"/>
    <w:rsid w:val="0077263C"/>
    <w:rsid w:val="007726F6"/>
    <w:rsid w:val="007728B4"/>
    <w:rsid w:val="00772AEA"/>
    <w:rsid w:val="00772C5B"/>
    <w:rsid w:val="00772FEA"/>
    <w:rsid w:val="0077348F"/>
    <w:rsid w:val="007734B4"/>
    <w:rsid w:val="00773B3B"/>
    <w:rsid w:val="00773C40"/>
    <w:rsid w:val="00774A9C"/>
    <w:rsid w:val="00774D83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6BC"/>
    <w:rsid w:val="00791778"/>
    <w:rsid w:val="00791D8D"/>
    <w:rsid w:val="00792016"/>
    <w:rsid w:val="00792168"/>
    <w:rsid w:val="007924A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0A1B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97C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248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BB1"/>
    <w:rsid w:val="007C2E6C"/>
    <w:rsid w:val="007C2E8F"/>
    <w:rsid w:val="007C31DC"/>
    <w:rsid w:val="007C3943"/>
    <w:rsid w:val="007C3A74"/>
    <w:rsid w:val="007C3AED"/>
    <w:rsid w:val="007C3CC0"/>
    <w:rsid w:val="007C477F"/>
    <w:rsid w:val="007C4B5C"/>
    <w:rsid w:val="007C4BC1"/>
    <w:rsid w:val="007C60C2"/>
    <w:rsid w:val="007C60FA"/>
    <w:rsid w:val="007C67FA"/>
    <w:rsid w:val="007C7387"/>
    <w:rsid w:val="007C754D"/>
    <w:rsid w:val="007C7F7C"/>
    <w:rsid w:val="007D079B"/>
    <w:rsid w:val="007D0BF6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390F"/>
    <w:rsid w:val="007D41F0"/>
    <w:rsid w:val="007D507F"/>
    <w:rsid w:val="007D5500"/>
    <w:rsid w:val="007D57F8"/>
    <w:rsid w:val="007D585D"/>
    <w:rsid w:val="007D5A16"/>
    <w:rsid w:val="007D6570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9BC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0D5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A43"/>
    <w:rsid w:val="00800E27"/>
    <w:rsid w:val="00800E35"/>
    <w:rsid w:val="00800FC8"/>
    <w:rsid w:val="00801020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0E"/>
    <w:rsid w:val="00814260"/>
    <w:rsid w:val="00814E6B"/>
    <w:rsid w:val="00814EB9"/>
    <w:rsid w:val="00815369"/>
    <w:rsid w:val="00815B00"/>
    <w:rsid w:val="008165C8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1E3F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190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E4D"/>
    <w:rsid w:val="00834FA8"/>
    <w:rsid w:val="008352DF"/>
    <w:rsid w:val="008355D6"/>
    <w:rsid w:val="008357DA"/>
    <w:rsid w:val="00835F20"/>
    <w:rsid w:val="0083610C"/>
    <w:rsid w:val="00836BAB"/>
    <w:rsid w:val="00837290"/>
    <w:rsid w:val="008378D5"/>
    <w:rsid w:val="0084067F"/>
    <w:rsid w:val="00840898"/>
    <w:rsid w:val="008409EC"/>
    <w:rsid w:val="00840B6D"/>
    <w:rsid w:val="00841187"/>
    <w:rsid w:val="0084137B"/>
    <w:rsid w:val="008417F9"/>
    <w:rsid w:val="00841B20"/>
    <w:rsid w:val="00841D67"/>
    <w:rsid w:val="008420B1"/>
    <w:rsid w:val="0084211A"/>
    <w:rsid w:val="0084251B"/>
    <w:rsid w:val="0084299B"/>
    <w:rsid w:val="00842B03"/>
    <w:rsid w:val="00842B99"/>
    <w:rsid w:val="00843558"/>
    <w:rsid w:val="0084381E"/>
    <w:rsid w:val="00843B79"/>
    <w:rsid w:val="008443CF"/>
    <w:rsid w:val="008445E0"/>
    <w:rsid w:val="00844D9D"/>
    <w:rsid w:val="00845554"/>
    <w:rsid w:val="00845DC7"/>
    <w:rsid w:val="00845FEF"/>
    <w:rsid w:val="008460D1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EBF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21D"/>
    <w:rsid w:val="00857330"/>
    <w:rsid w:val="00857A80"/>
    <w:rsid w:val="00857E73"/>
    <w:rsid w:val="00857EC0"/>
    <w:rsid w:val="008603AE"/>
    <w:rsid w:val="008604A7"/>
    <w:rsid w:val="00860842"/>
    <w:rsid w:val="008608A1"/>
    <w:rsid w:val="008608E7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478E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6DD4"/>
    <w:rsid w:val="0086733D"/>
    <w:rsid w:val="008673AC"/>
    <w:rsid w:val="008676B0"/>
    <w:rsid w:val="00867BB5"/>
    <w:rsid w:val="00867FCB"/>
    <w:rsid w:val="00870678"/>
    <w:rsid w:val="00870A96"/>
    <w:rsid w:val="00870DD9"/>
    <w:rsid w:val="0087104E"/>
    <w:rsid w:val="0087138B"/>
    <w:rsid w:val="00871677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9B8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880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501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3853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6C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843"/>
    <w:rsid w:val="008B7D24"/>
    <w:rsid w:val="008B7FDB"/>
    <w:rsid w:val="008C0A03"/>
    <w:rsid w:val="008C0AC9"/>
    <w:rsid w:val="008C0CF3"/>
    <w:rsid w:val="008C101A"/>
    <w:rsid w:val="008C1061"/>
    <w:rsid w:val="008C1479"/>
    <w:rsid w:val="008C1E46"/>
    <w:rsid w:val="008C20FC"/>
    <w:rsid w:val="008C212B"/>
    <w:rsid w:val="008C2226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29C"/>
    <w:rsid w:val="008C68BB"/>
    <w:rsid w:val="008C6CBA"/>
    <w:rsid w:val="008C6E6C"/>
    <w:rsid w:val="008C70B7"/>
    <w:rsid w:val="008C72ED"/>
    <w:rsid w:val="008C738A"/>
    <w:rsid w:val="008C766E"/>
    <w:rsid w:val="008C77D1"/>
    <w:rsid w:val="008C7DE6"/>
    <w:rsid w:val="008D0099"/>
    <w:rsid w:val="008D2051"/>
    <w:rsid w:val="008D23F8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0E57"/>
    <w:rsid w:val="008E1232"/>
    <w:rsid w:val="008E12EB"/>
    <w:rsid w:val="008E1458"/>
    <w:rsid w:val="008E1A3F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198"/>
    <w:rsid w:val="008E4285"/>
    <w:rsid w:val="008E4BEF"/>
    <w:rsid w:val="008E5027"/>
    <w:rsid w:val="008E5503"/>
    <w:rsid w:val="008E560D"/>
    <w:rsid w:val="008E5A98"/>
    <w:rsid w:val="008E5F0D"/>
    <w:rsid w:val="008E627A"/>
    <w:rsid w:val="008E6711"/>
    <w:rsid w:val="008E6C25"/>
    <w:rsid w:val="008E6C44"/>
    <w:rsid w:val="008E6D13"/>
    <w:rsid w:val="008E7039"/>
    <w:rsid w:val="008E7276"/>
    <w:rsid w:val="008E7446"/>
    <w:rsid w:val="008E778D"/>
    <w:rsid w:val="008E7AD7"/>
    <w:rsid w:val="008E7E12"/>
    <w:rsid w:val="008F0247"/>
    <w:rsid w:val="008F04FC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5B29"/>
    <w:rsid w:val="008F5E03"/>
    <w:rsid w:val="008F62DA"/>
    <w:rsid w:val="008F7200"/>
    <w:rsid w:val="008F736D"/>
    <w:rsid w:val="008F73BF"/>
    <w:rsid w:val="008F768E"/>
    <w:rsid w:val="008F7C75"/>
    <w:rsid w:val="008F7CA8"/>
    <w:rsid w:val="008F7E29"/>
    <w:rsid w:val="008F7EFD"/>
    <w:rsid w:val="00900235"/>
    <w:rsid w:val="00900250"/>
    <w:rsid w:val="009002BD"/>
    <w:rsid w:val="009003A5"/>
    <w:rsid w:val="0090064C"/>
    <w:rsid w:val="00900CD6"/>
    <w:rsid w:val="00900E90"/>
    <w:rsid w:val="00900F56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72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6E34"/>
    <w:rsid w:val="0090727F"/>
    <w:rsid w:val="009076A3"/>
    <w:rsid w:val="009079AF"/>
    <w:rsid w:val="00907C8C"/>
    <w:rsid w:val="00907F07"/>
    <w:rsid w:val="0091002B"/>
    <w:rsid w:val="009101B5"/>
    <w:rsid w:val="00910305"/>
    <w:rsid w:val="009103C1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6BC2"/>
    <w:rsid w:val="00917347"/>
    <w:rsid w:val="0091776A"/>
    <w:rsid w:val="00917FF0"/>
    <w:rsid w:val="00920E2A"/>
    <w:rsid w:val="00920EF9"/>
    <w:rsid w:val="0092160E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745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61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2DD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978"/>
    <w:rsid w:val="00953673"/>
    <w:rsid w:val="00953CAE"/>
    <w:rsid w:val="00953EBB"/>
    <w:rsid w:val="0095556A"/>
    <w:rsid w:val="009558B6"/>
    <w:rsid w:val="00955F58"/>
    <w:rsid w:val="009566D7"/>
    <w:rsid w:val="00956E1A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4653"/>
    <w:rsid w:val="009652AA"/>
    <w:rsid w:val="009662FD"/>
    <w:rsid w:val="00966B4B"/>
    <w:rsid w:val="00966B66"/>
    <w:rsid w:val="00966C9A"/>
    <w:rsid w:val="0096746A"/>
    <w:rsid w:val="009677CE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4BDC"/>
    <w:rsid w:val="0097519F"/>
    <w:rsid w:val="009754CA"/>
    <w:rsid w:val="00975557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2747"/>
    <w:rsid w:val="00983042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4FF8"/>
    <w:rsid w:val="00985108"/>
    <w:rsid w:val="0098516A"/>
    <w:rsid w:val="009854D9"/>
    <w:rsid w:val="00985882"/>
    <w:rsid w:val="00985AB1"/>
    <w:rsid w:val="0098604F"/>
    <w:rsid w:val="00986146"/>
    <w:rsid w:val="00986225"/>
    <w:rsid w:val="00986618"/>
    <w:rsid w:val="00986F48"/>
    <w:rsid w:val="009870E7"/>
    <w:rsid w:val="00987946"/>
    <w:rsid w:val="00987E1B"/>
    <w:rsid w:val="009901DD"/>
    <w:rsid w:val="00990685"/>
    <w:rsid w:val="009906D6"/>
    <w:rsid w:val="009915AE"/>
    <w:rsid w:val="0099228A"/>
    <w:rsid w:val="009922DB"/>
    <w:rsid w:val="009927FB"/>
    <w:rsid w:val="00992FC5"/>
    <w:rsid w:val="0099306B"/>
    <w:rsid w:val="00993760"/>
    <w:rsid w:val="009938E7"/>
    <w:rsid w:val="00994459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17E7"/>
    <w:rsid w:val="009A2361"/>
    <w:rsid w:val="009A25A6"/>
    <w:rsid w:val="009A29AA"/>
    <w:rsid w:val="009A2B4E"/>
    <w:rsid w:val="009A2E1D"/>
    <w:rsid w:val="009A2F45"/>
    <w:rsid w:val="009A3466"/>
    <w:rsid w:val="009A393C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91F"/>
    <w:rsid w:val="009A6C3F"/>
    <w:rsid w:val="009A6CA4"/>
    <w:rsid w:val="009A7014"/>
    <w:rsid w:val="009A71C5"/>
    <w:rsid w:val="009A7582"/>
    <w:rsid w:val="009A759C"/>
    <w:rsid w:val="009A766E"/>
    <w:rsid w:val="009B0E3B"/>
    <w:rsid w:val="009B0F7E"/>
    <w:rsid w:val="009B101A"/>
    <w:rsid w:val="009B10B3"/>
    <w:rsid w:val="009B1DF7"/>
    <w:rsid w:val="009B223E"/>
    <w:rsid w:val="009B2FC8"/>
    <w:rsid w:val="009B2FEC"/>
    <w:rsid w:val="009B305D"/>
    <w:rsid w:val="009B30D3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63A"/>
    <w:rsid w:val="009B6B79"/>
    <w:rsid w:val="009B7442"/>
    <w:rsid w:val="009B74EA"/>
    <w:rsid w:val="009B75C7"/>
    <w:rsid w:val="009B75F0"/>
    <w:rsid w:val="009B76A4"/>
    <w:rsid w:val="009C02A1"/>
    <w:rsid w:val="009C0520"/>
    <w:rsid w:val="009C0AB3"/>
    <w:rsid w:val="009C0E6E"/>
    <w:rsid w:val="009C1537"/>
    <w:rsid w:val="009C1C8E"/>
    <w:rsid w:val="009C1D3C"/>
    <w:rsid w:val="009C2172"/>
    <w:rsid w:val="009C2215"/>
    <w:rsid w:val="009C26FC"/>
    <w:rsid w:val="009C32C1"/>
    <w:rsid w:val="009C3F2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035"/>
    <w:rsid w:val="009E0120"/>
    <w:rsid w:val="009E0293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3986"/>
    <w:rsid w:val="009E4292"/>
    <w:rsid w:val="009E42FA"/>
    <w:rsid w:val="009E442B"/>
    <w:rsid w:val="009E5AA4"/>
    <w:rsid w:val="009E5BEE"/>
    <w:rsid w:val="009E5C1A"/>
    <w:rsid w:val="009E5CCC"/>
    <w:rsid w:val="009E6DD3"/>
    <w:rsid w:val="009E732D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A1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9F7A08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4411"/>
    <w:rsid w:val="00A05177"/>
    <w:rsid w:val="00A05257"/>
    <w:rsid w:val="00A057F8"/>
    <w:rsid w:val="00A05C84"/>
    <w:rsid w:val="00A05E99"/>
    <w:rsid w:val="00A06586"/>
    <w:rsid w:val="00A06FD6"/>
    <w:rsid w:val="00A07A4A"/>
    <w:rsid w:val="00A07F52"/>
    <w:rsid w:val="00A105DA"/>
    <w:rsid w:val="00A1114E"/>
    <w:rsid w:val="00A111F8"/>
    <w:rsid w:val="00A111FE"/>
    <w:rsid w:val="00A11244"/>
    <w:rsid w:val="00A116C4"/>
    <w:rsid w:val="00A119FE"/>
    <w:rsid w:val="00A12349"/>
    <w:rsid w:val="00A12380"/>
    <w:rsid w:val="00A126ED"/>
    <w:rsid w:val="00A12AE2"/>
    <w:rsid w:val="00A138AF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376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4C55"/>
    <w:rsid w:val="00A258A1"/>
    <w:rsid w:val="00A25F10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5320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6E2"/>
    <w:rsid w:val="00A569CB"/>
    <w:rsid w:val="00A56D60"/>
    <w:rsid w:val="00A56E03"/>
    <w:rsid w:val="00A571A8"/>
    <w:rsid w:val="00A57237"/>
    <w:rsid w:val="00A57478"/>
    <w:rsid w:val="00A57849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D9A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049"/>
    <w:rsid w:val="00A7314D"/>
    <w:rsid w:val="00A7338C"/>
    <w:rsid w:val="00A7356E"/>
    <w:rsid w:val="00A7375D"/>
    <w:rsid w:val="00A73B7A"/>
    <w:rsid w:val="00A73EDF"/>
    <w:rsid w:val="00A74299"/>
    <w:rsid w:val="00A7492D"/>
    <w:rsid w:val="00A752C2"/>
    <w:rsid w:val="00A75352"/>
    <w:rsid w:val="00A7564A"/>
    <w:rsid w:val="00A75F1A"/>
    <w:rsid w:val="00A76253"/>
    <w:rsid w:val="00A7632D"/>
    <w:rsid w:val="00A766D0"/>
    <w:rsid w:val="00A76DF6"/>
    <w:rsid w:val="00A7702B"/>
    <w:rsid w:val="00A77176"/>
    <w:rsid w:val="00A771F1"/>
    <w:rsid w:val="00A7725A"/>
    <w:rsid w:val="00A77C13"/>
    <w:rsid w:val="00A803C3"/>
    <w:rsid w:val="00A8056B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68E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9E3"/>
    <w:rsid w:val="00A94AC5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324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205"/>
    <w:rsid w:val="00AA75F9"/>
    <w:rsid w:val="00AA7E36"/>
    <w:rsid w:val="00AA7E3F"/>
    <w:rsid w:val="00AB0143"/>
    <w:rsid w:val="00AB0565"/>
    <w:rsid w:val="00AB0667"/>
    <w:rsid w:val="00AB0ED3"/>
    <w:rsid w:val="00AB0FA5"/>
    <w:rsid w:val="00AB10BE"/>
    <w:rsid w:val="00AB1102"/>
    <w:rsid w:val="00AB1211"/>
    <w:rsid w:val="00AB18CE"/>
    <w:rsid w:val="00AB236B"/>
    <w:rsid w:val="00AB25AB"/>
    <w:rsid w:val="00AB26E4"/>
    <w:rsid w:val="00AB272A"/>
    <w:rsid w:val="00AB2B03"/>
    <w:rsid w:val="00AB2B14"/>
    <w:rsid w:val="00AB30C8"/>
    <w:rsid w:val="00AB31AD"/>
    <w:rsid w:val="00AB32D5"/>
    <w:rsid w:val="00AB3A24"/>
    <w:rsid w:val="00AB3AF9"/>
    <w:rsid w:val="00AB40E0"/>
    <w:rsid w:val="00AB41C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13"/>
    <w:rsid w:val="00AD45E8"/>
    <w:rsid w:val="00AD4693"/>
    <w:rsid w:val="00AD48CB"/>
    <w:rsid w:val="00AD58B5"/>
    <w:rsid w:val="00AD5F57"/>
    <w:rsid w:val="00AD60EC"/>
    <w:rsid w:val="00AD6BA9"/>
    <w:rsid w:val="00AD6BDE"/>
    <w:rsid w:val="00AD6C6B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CE2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7FF"/>
    <w:rsid w:val="00AF2B10"/>
    <w:rsid w:val="00AF2C89"/>
    <w:rsid w:val="00AF3631"/>
    <w:rsid w:val="00AF38D8"/>
    <w:rsid w:val="00AF39A8"/>
    <w:rsid w:val="00AF3BFA"/>
    <w:rsid w:val="00AF3C26"/>
    <w:rsid w:val="00AF3FCC"/>
    <w:rsid w:val="00AF40C8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95C"/>
    <w:rsid w:val="00B06AD0"/>
    <w:rsid w:val="00B071A3"/>
    <w:rsid w:val="00B07263"/>
    <w:rsid w:val="00B07351"/>
    <w:rsid w:val="00B0756E"/>
    <w:rsid w:val="00B075EE"/>
    <w:rsid w:val="00B10056"/>
    <w:rsid w:val="00B100E2"/>
    <w:rsid w:val="00B10BE1"/>
    <w:rsid w:val="00B10C14"/>
    <w:rsid w:val="00B10F3E"/>
    <w:rsid w:val="00B1105A"/>
    <w:rsid w:val="00B110F7"/>
    <w:rsid w:val="00B1155E"/>
    <w:rsid w:val="00B11728"/>
    <w:rsid w:val="00B129C3"/>
    <w:rsid w:val="00B130EA"/>
    <w:rsid w:val="00B132DB"/>
    <w:rsid w:val="00B138E5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A76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6DC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141"/>
    <w:rsid w:val="00B345CD"/>
    <w:rsid w:val="00B34C3A"/>
    <w:rsid w:val="00B34CCC"/>
    <w:rsid w:val="00B35C7C"/>
    <w:rsid w:val="00B36BCA"/>
    <w:rsid w:val="00B37214"/>
    <w:rsid w:val="00B372B5"/>
    <w:rsid w:val="00B372C5"/>
    <w:rsid w:val="00B37A5C"/>
    <w:rsid w:val="00B400F3"/>
    <w:rsid w:val="00B402DC"/>
    <w:rsid w:val="00B403DD"/>
    <w:rsid w:val="00B40472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2B9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29"/>
    <w:rsid w:val="00B46BEB"/>
    <w:rsid w:val="00B46FBC"/>
    <w:rsid w:val="00B474AF"/>
    <w:rsid w:val="00B47BFE"/>
    <w:rsid w:val="00B5082C"/>
    <w:rsid w:val="00B50ED3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3CB9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CEB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1FD"/>
    <w:rsid w:val="00B672E9"/>
    <w:rsid w:val="00B708C6"/>
    <w:rsid w:val="00B70D06"/>
    <w:rsid w:val="00B7145C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596E"/>
    <w:rsid w:val="00B75AE7"/>
    <w:rsid w:val="00B761D0"/>
    <w:rsid w:val="00B762E2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3F79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6C"/>
    <w:rsid w:val="00BA4FFA"/>
    <w:rsid w:val="00BA5283"/>
    <w:rsid w:val="00BA5336"/>
    <w:rsid w:val="00BA54A5"/>
    <w:rsid w:val="00BA5635"/>
    <w:rsid w:val="00BA56BD"/>
    <w:rsid w:val="00BA5BE8"/>
    <w:rsid w:val="00BA5DB8"/>
    <w:rsid w:val="00BA635A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300"/>
    <w:rsid w:val="00BB37D4"/>
    <w:rsid w:val="00BB3DD4"/>
    <w:rsid w:val="00BB43F2"/>
    <w:rsid w:val="00BB48EB"/>
    <w:rsid w:val="00BB4A4E"/>
    <w:rsid w:val="00BB4ABD"/>
    <w:rsid w:val="00BB4E83"/>
    <w:rsid w:val="00BB5181"/>
    <w:rsid w:val="00BB52E2"/>
    <w:rsid w:val="00BB58F7"/>
    <w:rsid w:val="00BB5BC1"/>
    <w:rsid w:val="00BB6E4B"/>
    <w:rsid w:val="00BB73D6"/>
    <w:rsid w:val="00BB75C1"/>
    <w:rsid w:val="00BB75FF"/>
    <w:rsid w:val="00BB76FC"/>
    <w:rsid w:val="00BB7DDA"/>
    <w:rsid w:val="00BB7F87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48B4"/>
    <w:rsid w:val="00BC5047"/>
    <w:rsid w:val="00BC51EF"/>
    <w:rsid w:val="00BC5C4B"/>
    <w:rsid w:val="00BC6796"/>
    <w:rsid w:val="00BC6FD5"/>
    <w:rsid w:val="00BC72A3"/>
    <w:rsid w:val="00BC72D4"/>
    <w:rsid w:val="00BC7FA5"/>
    <w:rsid w:val="00BD040A"/>
    <w:rsid w:val="00BD0B60"/>
    <w:rsid w:val="00BD15EC"/>
    <w:rsid w:val="00BD1781"/>
    <w:rsid w:val="00BD1999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0C7"/>
    <w:rsid w:val="00BD7985"/>
    <w:rsid w:val="00BD7A4E"/>
    <w:rsid w:val="00BD7CC6"/>
    <w:rsid w:val="00BD7F62"/>
    <w:rsid w:val="00BE0035"/>
    <w:rsid w:val="00BE06B4"/>
    <w:rsid w:val="00BE1050"/>
    <w:rsid w:val="00BE1140"/>
    <w:rsid w:val="00BE28F2"/>
    <w:rsid w:val="00BE2AA0"/>
    <w:rsid w:val="00BE2D6A"/>
    <w:rsid w:val="00BE2F42"/>
    <w:rsid w:val="00BE308C"/>
    <w:rsid w:val="00BE3A3A"/>
    <w:rsid w:val="00BE3F07"/>
    <w:rsid w:val="00BE4EA2"/>
    <w:rsid w:val="00BE4F61"/>
    <w:rsid w:val="00BE5131"/>
    <w:rsid w:val="00BE520A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E59"/>
    <w:rsid w:val="00BF7FF7"/>
    <w:rsid w:val="00C000EC"/>
    <w:rsid w:val="00C0014C"/>
    <w:rsid w:val="00C00435"/>
    <w:rsid w:val="00C00A87"/>
    <w:rsid w:val="00C00AAD"/>
    <w:rsid w:val="00C00CD7"/>
    <w:rsid w:val="00C00EF4"/>
    <w:rsid w:val="00C014A7"/>
    <w:rsid w:val="00C01B98"/>
    <w:rsid w:val="00C01D1E"/>
    <w:rsid w:val="00C024C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5E3"/>
    <w:rsid w:val="00C076F7"/>
    <w:rsid w:val="00C07701"/>
    <w:rsid w:val="00C078B4"/>
    <w:rsid w:val="00C07CC2"/>
    <w:rsid w:val="00C10324"/>
    <w:rsid w:val="00C1040D"/>
    <w:rsid w:val="00C10423"/>
    <w:rsid w:val="00C1061C"/>
    <w:rsid w:val="00C108D3"/>
    <w:rsid w:val="00C10AF4"/>
    <w:rsid w:val="00C10C83"/>
    <w:rsid w:val="00C111D0"/>
    <w:rsid w:val="00C11555"/>
    <w:rsid w:val="00C11EF8"/>
    <w:rsid w:val="00C12733"/>
    <w:rsid w:val="00C129F8"/>
    <w:rsid w:val="00C12FB9"/>
    <w:rsid w:val="00C12FCA"/>
    <w:rsid w:val="00C13B93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38E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228"/>
    <w:rsid w:val="00C22333"/>
    <w:rsid w:val="00C22347"/>
    <w:rsid w:val="00C228D8"/>
    <w:rsid w:val="00C238DC"/>
    <w:rsid w:val="00C239CC"/>
    <w:rsid w:val="00C23E80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2A22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3CB"/>
    <w:rsid w:val="00C41615"/>
    <w:rsid w:val="00C41645"/>
    <w:rsid w:val="00C41F2D"/>
    <w:rsid w:val="00C423AF"/>
    <w:rsid w:val="00C424A1"/>
    <w:rsid w:val="00C43DDE"/>
    <w:rsid w:val="00C43ED2"/>
    <w:rsid w:val="00C44338"/>
    <w:rsid w:val="00C444EB"/>
    <w:rsid w:val="00C44A73"/>
    <w:rsid w:val="00C44AA3"/>
    <w:rsid w:val="00C4514B"/>
    <w:rsid w:val="00C455A8"/>
    <w:rsid w:val="00C46EF2"/>
    <w:rsid w:val="00C47932"/>
    <w:rsid w:val="00C47CCB"/>
    <w:rsid w:val="00C50561"/>
    <w:rsid w:val="00C50AD5"/>
    <w:rsid w:val="00C50B0B"/>
    <w:rsid w:val="00C50E63"/>
    <w:rsid w:val="00C50E77"/>
    <w:rsid w:val="00C50FCF"/>
    <w:rsid w:val="00C51040"/>
    <w:rsid w:val="00C51115"/>
    <w:rsid w:val="00C51727"/>
    <w:rsid w:val="00C51866"/>
    <w:rsid w:val="00C51B50"/>
    <w:rsid w:val="00C51E4B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25F"/>
    <w:rsid w:val="00C5534A"/>
    <w:rsid w:val="00C555D6"/>
    <w:rsid w:val="00C55683"/>
    <w:rsid w:val="00C55B12"/>
    <w:rsid w:val="00C55DD6"/>
    <w:rsid w:val="00C55F9E"/>
    <w:rsid w:val="00C561A7"/>
    <w:rsid w:val="00C562C6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4EA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36F"/>
    <w:rsid w:val="00C67496"/>
    <w:rsid w:val="00C674F6"/>
    <w:rsid w:val="00C67580"/>
    <w:rsid w:val="00C67735"/>
    <w:rsid w:val="00C6789A"/>
    <w:rsid w:val="00C67A33"/>
    <w:rsid w:val="00C70556"/>
    <w:rsid w:val="00C7102F"/>
    <w:rsid w:val="00C712C9"/>
    <w:rsid w:val="00C7197E"/>
    <w:rsid w:val="00C71EB2"/>
    <w:rsid w:val="00C71F78"/>
    <w:rsid w:val="00C72607"/>
    <w:rsid w:val="00C7285A"/>
    <w:rsid w:val="00C72C5A"/>
    <w:rsid w:val="00C72E08"/>
    <w:rsid w:val="00C72F1E"/>
    <w:rsid w:val="00C73CD6"/>
    <w:rsid w:val="00C73E4D"/>
    <w:rsid w:val="00C7434B"/>
    <w:rsid w:val="00C74D8E"/>
    <w:rsid w:val="00C74F08"/>
    <w:rsid w:val="00C75264"/>
    <w:rsid w:val="00C75810"/>
    <w:rsid w:val="00C7582C"/>
    <w:rsid w:val="00C758B0"/>
    <w:rsid w:val="00C75DDA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3E3"/>
    <w:rsid w:val="00C8057A"/>
    <w:rsid w:val="00C80679"/>
    <w:rsid w:val="00C80751"/>
    <w:rsid w:val="00C809CA"/>
    <w:rsid w:val="00C80D36"/>
    <w:rsid w:val="00C810AE"/>
    <w:rsid w:val="00C81768"/>
    <w:rsid w:val="00C83C17"/>
    <w:rsid w:val="00C83C68"/>
    <w:rsid w:val="00C83D70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B09"/>
    <w:rsid w:val="00C86E93"/>
    <w:rsid w:val="00C87688"/>
    <w:rsid w:val="00C87975"/>
    <w:rsid w:val="00C87D88"/>
    <w:rsid w:val="00C90674"/>
    <w:rsid w:val="00C909AE"/>
    <w:rsid w:val="00C90BAF"/>
    <w:rsid w:val="00C90C24"/>
    <w:rsid w:val="00C90C2F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2CE"/>
    <w:rsid w:val="00C934A7"/>
    <w:rsid w:val="00C93F6B"/>
    <w:rsid w:val="00C9407C"/>
    <w:rsid w:val="00C941CE"/>
    <w:rsid w:val="00C94353"/>
    <w:rsid w:val="00C945F6"/>
    <w:rsid w:val="00C94611"/>
    <w:rsid w:val="00C947BD"/>
    <w:rsid w:val="00C94F4D"/>
    <w:rsid w:val="00C94FFB"/>
    <w:rsid w:val="00C95023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97E7B"/>
    <w:rsid w:val="00CA000D"/>
    <w:rsid w:val="00CA010C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6BD"/>
    <w:rsid w:val="00CA67BA"/>
    <w:rsid w:val="00CA6913"/>
    <w:rsid w:val="00CA70F7"/>
    <w:rsid w:val="00CA7128"/>
    <w:rsid w:val="00CA7309"/>
    <w:rsid w:val="00CA76FF"/>
    <w:rsid w:val="00CA77B5"/>
    <w:rsid w:val="00CA7938"/>
    <w:rsid w:val="00CA79E6"/>
    <w:rsid w:val="00CA7AC3"/>
    <w:rsid w:val="00CA7F37"/>
    <w:rsid w:val="00CB01BE"/>
    <w:rsid w:val="00CB05E0"/>
    <w:rsid w:val="00CB0738"/>
    <w:rsid w:val="00CB08B8"/>
    <w:rsid w:val="00CB0F1B"/>
    <w:rsid w:val="00CB104D"/>
    <w:rsid w:val="00CB19EE"/>
    <w:rsid w:val="00CB1A1E"/>
    <w:rsid w:val="00CB218F"/>
    <w:rsid w:val="00CB2536"/>
    <w:rsid w:val="00CB25BF"/>
    <w:rsid w:val="00CB26BA"/>
    <w:rsid w:val="00CB2837"/>
    <w:rsid w:val="00CB2CE1"/>
    <w:rsid w:val="00CB2CE7"/>
    <w:rsid w:val="00CB30D2"/>
    <w:rsid w:val="00CB3972"/>
    <w:rsid w:val="00CB3D8C"/>
    <w:rsid w:val="00CB3ECD"/>
    <w:rsid w:val="00CB4029"/>
    <w:rsid w:val="00CB40B0"/>
    <w:rsid w:val="00CB42CE"/>
    <w:rsid w:val="00CB4685"/>
    <w:rsid w:val="00CB4ACE"/>
    <w:rsid w:val="00CB4D68"/>
    <w:rsid w:val="00CB4E58"/>
    <w:rsid w:val="00CB4EA4"/>
    <w:rsid w:val="00CB5373"/>
    <w:rsid w:val="00CB5439"/>
    <w:rsid w:val="00CB5ADC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127"/>
    <w:rsid w:val="00CC263E"/>
    <w:rsid w:val="00CC31D3"/>
    <w:rsid w:val="00CC337E"/>
    <w:rsid w:val="00CC3822"/>
    <w:rsid w:val="00CC409F"/>
    <w:rsid w:val="00CC4574"/>
    <w:rsid w:val="00CC4AD7"/>
    <w:rsid w:val="00CC4F0A"/>
    <w:rsid w:val="00CC5507"/>
    <w:rsid w:val="00CC578C"/>
    <w:rsid w:val="00CC5E83"/>
    <w:rsid w:val="00CC6107"/>
    <w:rsid w:val="00CC6ACA"/>
    <w:rsid w:val="00CC6C67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AFA"/>
    <w:rsid w:val="00CD5BBE"/>
    <w:rsid w:val="00CD5D26"/>
    <w:rsid w:val="00CD5E4A"/>
    <w:rsid w:val="00CD600F"/>
    <w:rsid w:val="00CD65D8"/>
    <w:rsid w:val="00CD67B7"/>
    <w:rsid w:val="00CD74C0"/>
    <w:rsid w:val="00CD750B"/>
    <w:rsid w:val="00CD76D2"/>
    <w:rsid w:val="00CD7709"/>
    <w:rsid w:val="00CD7A4F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8CE"/>
    <w:rsid w:val="00CE4A61"/>
    <w:rsid w:val="00CE4EAE"/>
    <w:rsid w:val="00CE50C8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05C6"/>
    <w:rsid w:val="00CF0764"/>
    <w:rsid w:val="00CF1946"/>
    <w:rsid w:val="00CF1C9E"/>
    <w:rsid w:val="00CF1FE6"/>
    <w:rsid w:val="00CF2F5F"/>
    <w:rsid w:val="00CF3035"/>
    <w:rsid w:val="00CF3044"/>
    <w:rsid w:val="00CF308D"/>
    <w:rsid w:val="00CF3880"/>
    <w:rsid w:val="00CF389A"/>
    <w:rsid w:val="00CF3930"/>
    <w:rsid w:val="00CF3AF4"/>
    <w:rsid w:val="00CF3B01"/>
    <w:rsid w:val="00CF3B85"/>
    <w:rsid w:val="00CF3DD5"/>
    <w:rsid w:val="00CF4024"/>
    <w:rsid w:val="00CF4307"/>
    <w:rsid w:val="00CF4410"/>
    <w:rsid w:val="00CF44FD"/>
    <w:rsid w:val="00CF4AAD"/>
    <w:rsid w:val="00CF4CAB"/>
    <w:rsid w:val="00CF52C3"/>
    <w:rsid w:val="00CF53AF"/>
    <w:rsid w:val="00CF546E"/>
    <w:rsid w:val="00CF553D"/>
    <w:rsid w:val="00CF564A"/>
    <w:rsid w:val="00CF56E7"/>
    <w:rsid w:val="00CF59BC"/>
    <w:rsid w:val="00CF5AF8"/>
    <w:rsid w:val="00CF5C88"/>
    <w:rsid w:val="00CF5E5C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8A7"/>
    <w:rsid w:val="00D00C73"/>
    <w:rsid w:val="00D010CD"/>
    <w:rsid w:val="00D01146"/>
    <w:rsid w:val="00D0119F"/>
    <w:rsid w:val="00D017A9"/>
    <w:rsid w:val="00D019FD"/>
    <w:rsid w:val="00D02EA0"/>
    <w:rsid w:val="00D0349C"/>
    <w:rsid w:val="00D036A1"/>
    <w:rsid w:val="00D04665"/>
    <w:rsid w:val="00D04C7F"/>
    <w:rsid w:val="00D04E1A"/>
    <w:rsid w:val="00D055DB"/>
    <w:rsid w:val="00D056BD"/>
    <w:rsid w:val="00D05EF9"/>
    <w:rsid w:val="00D05FE4"/>
    <w:rsid w:val="00D0625F"/>
    <w:rsid w:val="00D066B3"/>
    <w:rsid w:val="00D0681E"/>
    <w:rsid w:val="00D06B7B"/>
    <w:rsid w:val="00D06BF0"/>
    <w:rsid w:val="00D07310"/>
    <w:rsid w:val="00D074DC"/>
    <w:rsid w:val="00D07833"/>
    <w:rsid w:val="00D078A4"/>
    <w:rsid w:val="00D07964"/>
    <w:rsid w:val="00D104FF"/>
    <w:rsid w:val="00D1067A"/>
    <w:rsid w:val="00D122D7"/>
    <w:rsid w:val="00D1238B"/>
    <w:rsid w:val="00D13007"/>
    <w:rsid w:val="00D1351A"/>
    <w:rsid w:val="00D139B8"/>
    <w:rsid w:val="00D13A92"/>
    <w:rsid w:val="00D13C69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0CC"/>
    <w:rsid w:val="00D16668"/>
    <w:rsid w:val="00D1666C"/>
    <w:rsid w:val="00D1707F"/>
    <w:rsid w:val="00D170F0"/>
    <w:rsid w:val="00D172AE"/>
    <w:rsid w:val="00D17859"/>
    <w:rsid w:val="00D17959"/>
    <w:rsid w:val="00D17A68"/>
    <w:rsid w:val="00D17B0F"/>
    <w:rsid w:val="00D17F6E"/>
    <w:rsid w:val="00D204BD"/>
    <w:rsid w:val="00D20B35"/>
    <w:rsid w:val="00D2118E"/>
    <w:rsid w:val="00D2180E"/>
    <w:rsid w:val="00D21AF2"/>
    <w:rsid w:val="00D21B0B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66BF"/>
    <w:rsid w:val="00D270AF"/>
    <w:rsid w:val="00D27216"/>
    <w:rsid w:val="00D274A6"/>
    <w:rsid w:val="00D2766E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37AAE"/>
    <w:rsid w:val="00D4161A"/>
    <w:rsid w:val="00D4177E"/>
    <w:rsid w:val="00D4191D"/>
    <w:rsid w:val="00D4194D"/>
    <w:rsid w:val="00D41F3A"/>
    <w:rsid w:val="00D42A56"/>
    <w:rsid w:val="00D42EFE"/>
    <w:rsid w:val="00D431A1"/>
    <w:rsid w:val="00D4357B"/>
    <w:rsid w:val="00D44097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189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AA7"/>
    <w:rsid w:val="00D52C74"/>
    <w:rsid w:val="00D52E28"/>
    <w:rsid w:val="00D5321C"/>
    <w:rsid w:val="00D53466"/>
    <w:rsid w:val="00D53D6B"/>
    <w:rsid w:val="00D53EB8"/>
    <w:rsid w:val="00D54183"/>
    <w:rsid w:val="00D54361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C9"/>
    <w:rsid w:val="00D56C65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28C"/>
    <w:rsid w:val="00D666DC"/>
    <w:rsid w:val="00D670DA"/>
    <w:rsid w:val="00D673AE"/>
    <w:rsid w:val="00D6797D"/>
    <w:rsid w:val="00D701D4"/>
    <w:rsid w:val="00D70402"/>
    <w:rsid w:val="00D70465"/>
    <w:rsid w:val="00D7053D"/>
    <w:rsid w:val="00D70612"/>
    <w:rsid w:val="00D7136F"/>
    <w:rsid w:val="00D7192A"/>
    <w:rsid w:val="00D71C4E"/>
    <w:rsid w:val="00D7268C"/>
    <w:rsid w:val="00D72BF8"/>
    <w:rsid w:val="00D7385F"/>
    <w:rsid w:val="00D74303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786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D7A"/>
    <w:rsid w:val="00D84F66"/>
    <w:rsid w:val="00D85323"/>
    <w:rsid w:val="00D85AC9"/>
    <w:rsid w:val="00D85E27"/>
    <w:rsid w:val="00D86293"/>
    <w:rsid w:val="00D8682C"/>
    <w:rsid w:val="00D8688F"/>
    <w:rsid w:val="00D86AC4"/>
    <w:rsid w:val="00D86C08"/>
    <w:rsid w:val="00D87261"/>
    <w:rsid w:val="00D87270"/>
    <w:rsid w:val="00D8787E"/>
    <w:rsid w:val="00D90BD9"/>
    <w:rsid w:val="00D912B1"/>
    <w:rsid w:val="00D91404"/>
    <w:rsid w:val="00D914B2"/>
    <w:rsid w:val="00D9182A"/>
    <w:rsid w:val="00D91957"/>
    <w:rsid w:val="00D91AF2"/>
    <w:rsid w:val="00D920C3"/>
    <w:rsid w:val="00D922D9"/>
    <w:rsid w:val="00D928CB"/>
    <w:rsid w:val="00D938D0"/>
    <w:rsid w:val="00D939CF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CB0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2F76"/>
    <w:rsid w:val="00DB38ED"/>
    <w:rsid w:val="00DB3A0D"/>
    <w:rsid w:val="00DB3D7B"/>
    <w:rsid w:val="00DB4500"/>
    <w:rsid w:val="00DB4502"/>
    <w:rsid w:val="00DB4A41"/>
    <w:rsid w:val="00DB4C3C"/>
    <w:rsid w:val="00DB516E"/>
    <w:rsid w:val="00DB565A"/>
    <w:rsid w:val="00DB5703"/>
    <w:rsid w:val="00DB5B44"/>
    <w:rsid w:val="00DB5BAD"/>
    <w:rsid w:val="00DB66C5"/>
    <w:rsid w:val="00DB6757"/>
    <w:rsid w:val="00DB727B"/>
    <w:rsid w:val="00DB7686"/>
    <w:rsid w:val="00DB7AC8"/>
    <w:rsid w:val="00DB7E42"/>
    <w:rsid w:val="00DC0404"/>
    <w:rsid w:val="00DC05D5"/>
    <w:rsid w:val="00DC0976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609"/>
    <w:rsid w:val="00DC3D2F"/>
    <w:rsid w:val="00DC3EDC"/>
    <w:rsid w:val="00DC43BC"/>
    <w:rsid w:val="00DC4577"/>
    <w:rsid w:val="00DC46E6"/>
    <w:rsid w:val="00DC481D"/>
    <w:rsid w:val="00DC49FE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8A6"/>
    <w:rsid w:val="00DC7F0C"/>
    <w:rsid w:val="00DD001B"/>
    <w:rsid w:val="00DD003F"/>
    <w:rsid w:val="00DD0160"/>
    <w:rsid w:val="00DD0E5F"/>
    <w:rsid w:val="00DD1007"/>
    <w:rsid w:val="00DD1496"/>
    <w:rsid w:val="00DD1770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AA6"/>
    <w:rsid w:val="00DD7E2E"/>
    <w:rsid w:val="00DD7EE6"/>
    <w:rsid w:val="00DD7F62"/>
    <w:rsid w:val="00DE0006"/>
    <w:rsid w:val="00DE0277"/>
    <w:rsid w:val="00DE038B"/>
    <w:rsid w:val="00DE03C3"/>
    <w:rsid w:val="00DE0894"/>
    <w:rsid w:val="00DE0BDF"/>
    <w:rsid w:val="00DE0FE1"/>
    <w:rsid w:val="00DE1E3E"/>
    <w:rsid w:val="00DE2737"/>
    <w:rsid w:val="00DE279D"/>
    <w:rsid w:val="00DE2F3E"/>
    <w:rsid w:val="00DE359D"/>
    <w:rsid w:val="00DE3F0E"/>
    <w:rsid w:val="00DE4740"/>
    <w:rsid w:val="00DE602C"/>
    <w:rsid w:val="00DE622D"/>
    <w:rsid w:val="00DE6321"/>
    <w:rsid w:val="00DE65B1"/>
    <w:rsid w:val="00DE6601"/>
    <w:rsid w:val="00DE66A0"/>
    <w:rsid w:val="00DE6E5E"/>
    <w:rsid w:val="00DE739D"/>
    <w:rsid w:val="00DE7753"/>
    <w:rsid w:val="00DE7DDA"/>
    <w:rsid w:val="00DF0144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5E5D"/>
    <w:rsid w:val="00DF61C5"/>
    <w:rsid w:val="00DF72CA"/>
    <w:rsid w:val="00DF7CE9"/>
    <w:rsid w:val="00DF7CF3"/>
    <w:rsid w:val="00DF7D31"/>
    <w:rsid w:val="00E0026F"/>
    <w:rsid w:val="00E0044E"/>
    <w:rsid w:val="00E008D2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1F4"/>
    <w:rsid w:val="00E04458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483"/>
    <w:rsid w:val="00E10CF8"/>
    <w:rsid w:val="00E10F28"/>
    <w:rsid w:val="00E1105C"/>
    <w:rsid w:val="00E11A68"/>
    <w:rsid w:val="00E11B51"/>
    <w:rsid w:val="00E11C9E"/>
    <w:rsid w:val="00E1244D"/>
    <w:rsid w:val="00E128EF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262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CB9"/>
    <w:rsid w:val="00E25D4F"/>
    <w:rsid w:val="00E25EB7"/>
    <w:rsid w:val="00E273A6"/>
    <w:rsid w:val="00E279A0"/>
    <w:rsid w:val="00E27C20"/>
    <w:rsid w:val="00E27D85"/>
    <w:rsid w:val="00E27DE2"/>
    <w:rsid w:val="00E303E6"/>
    <w:rsid w:val="00E30440"/>
    <w:rsid w:val="00E30934"/>
    <w:rsid w:val="00E30BF2"/>
    <w:rsid w:val="00E30E08"/>
    <w:rsid w:val="00E311A5"/>
    <w:rsid w:val="00E31343"/>
    <w:rsid w:val="00E32087"/>
    <w:rsid w:val="00E327EE"/>
    <w:rsid w:val="00E329C8"/>
    <w:rsid w:val="00E32A07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0D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23E8"/>
    <w:rsid w:val="00E52624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53E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289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4A4"/>
    <w:rsid w:val="00E835C8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A1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74F"/>
    <w:rsid w:val="00E94A6E"/>
    <w:rsid w:val="00E957D1"/>
    <w:rsid w:val="00E95E06"/>
    <w:rsid w:val="00E963D4"/>
    <w:rsid w:val="00E964F8"/>
    <w:rsid w:val="00E96A25"/>
    <w:rsid w:val="00E96A94"/>
    <w:rsid w:val="00E972F4"/>
    <w:rsid w:val="00E977C3"/>
    <w:rsid w:val="00E97A9D"/>
    <w:rsid w:val="00E97B82"/>
    <w:rsid w:val="00E97E82"/>
    <w:rsid w:val="00E97EE1"/>
    <w:rsid w:val="00E97F30"/>
    <w:rsid w:val="00EA03BC"/>
    <w:rsid w:val="00EA0511"/>
    <w:rsid w:val="00EA0A04"/>
    <w:rsid w:val="00EA0E68"/>
    <w:rsid w:val="00EA1574"/>
    <w:rsid w:val="00EA16C0"/>
    <w:rsid w:val="00EA19DC"/>
    <w:rsid w:val="00EA1B5F"/>
    <w:rsid w:val="00EA26BB"/>
    <w:rsid w:val="00EA2C09"/>
    <w:rsid w:val="00EA2E0C"/>
    <w:rsid w:val="00EA2E3D"/>
    <w:rsid w:val="00EA3938"/>
    <w:rsid w:val="00EA3B1F"/>
    <w:rsid w:val="00EA3F31"/>
    <w:rsid w:val="00EA42B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3D93"/>
    <w:rsid w:val="00EB4B23"/>
    <w:rsid w:val="00EB4D56"/>
    <w:rsid w:val="00EB5021"/>
    <w:rsid w:val="00EB5121"/>
    <w:rsid w:val="00EB52AB"/>
    <w:rsid w:val="00EB53BD"/>
    <w:rsid w:val="00EB550E"/>
    <w:rsid w:val="00EB56B6"/>
    <w:rsid w:val="00EB598A"/>
    <w:rsid w:val="00EB5B27"/>
    <w:rsid w:val="00EB6333"/>
    <w:rsid w:val="00EB64E2"/>
    <w:rsid w:val="00EB6BD9"/>
    <w:rsid w:val="00EB6D25"/>
    <w:rsid w:val="00EB7413"/>
    <w:rsid w:val="00EB7723"/>
    <w:rsid w:val="00EC0124"/>
    <w:rsid w:val="00EC0446"/>
    <w:rsid w:val="00EC12C7"/>
    <w:rsid w:val="00EC1471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C74B3"/>
    <w:rsid w:val="00ED0822"/>
    <w:rsid w:val="00ED0D6E"/>
    <w:rsid w:val="00ED2D0D"/>
    <w:rsid w:val="00ED2D1B"/>
    <w:rsid w:val="00ED2D22"/>
    <w:rsid w:val="00ED32FD"/>
    <w:rsid w:val="00ED348E"/>
    <w:rsid w:val="00ED391A"/>
    <w:rsid w:val="00ED47D6"/>
    <w:rsid w:val="00ED4C11"/>
    <w:rsid w:val="00ED5044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507"/>
    <w:rsid w:val="00EE2897"/>
    <w:rsid w:val="00EE2C05"/>
    <w:rsid w:val="00EE2F4C"/>
    <w:rsid w:val="00EE2F96"/>
    <w:rsid w:val="00EE3032"/>
    <w:rsid w:val="00EE3B3B"/>
    <w:rsid w:val="00EE3F05"/>
    <w:rsid w:val="00EE43CE"/>
    <w:rsid w:val="00EE45AA"/>
    <w:rsid w:val="00EE4634"/>
    <w:rsid w:val="00EE49C0"/>
    <w:rsid w:val="00EE5A93"/>
    <w:rsid w:val="00EE6842"/>
    <w:rsid w:val="00EE7848"/>
    <w:rsid w:val="00EE789E"/>
    <w:rsid w:val="00EE79DC"/>
    <w:rsid w:val="00EE7EEB"/>
    <w:rsid w:val="00EF0006"/>
    <w:rsid w:val="00EF02C8"/>
    <w:rsid w:val="00EF04F2"/>
    <w:rsid w:val="00EF051E"/>
    <w:rsid w:val="00EF0E25"/>
    <w:rsid w:val="00EF1389"/>
    <w:rsid w:val="00EF1ED0"/>
    <w:rsid w:val="00EF2036"/>
    <w:rsid w:val="00EF2570"/>
    <w:rsid w:val="00EF267C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992"/>
    <w:rsid w:val="00EF7ABA"/>
    <w:rsid w:val="00F0019C"/>
    <w:rsid w:val="00F007B7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9AC"/>
    <w:rsid w:val="00F05CD6"/>
    <w:rsid w:val="00F064B4"/>
    <w:rsid w:val="00F067E8"/>
    <w:rsid w:val="00F0686E"/>
    <w:rsid w:val="00F07078"/>
    <w:rsid w:val="00F0715C"/>
    <w:rsid w:val="00F073EE"/>
    <w:rsid w:val="00F07611"/>
    <w:rsid w:val="00F07724"/>
    <w:rsid w:val="00F077B2"/>
    <w:rsid w:val="00F0782B"/>
    <w:rsid w:val="00F07D96"/>
    <w:rsid w:val="00F07ECC"/>
    <w:rsid w:val="00F104FE"/>
    <w:rsid w:val="00F109D0"/>
    <w:rsid w:val="00F10D2B"/>
    <w:rsid w:val="00F11747"/>
    <w:rsid w:val="00F12228"/>
    <w:rsid w:val="00F12479"/>
    <w:rsid w:val="00F12865"/>
    <w:rsid w:val="00F12A42"/>
    <w:rsid w:val="00F12F79"/>
    <w:rsid w:val="00F13263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AC4"/>
    <w:rsid w:val="00F21BE3"/>
    <w:rsid w:val="00F21E29"/>
    <w:rsid w:val="00F2274B"/>
    <w:rsid w:val="00F2342B"/>
    <w:rsid w:val="00F238C1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2"/>
    <w:rsid w:val="00F30FC6"/>
    <w:rsid w:val="00F3137D"/>
    <w:rsid w:val="00F3146F"/>
    <w:rsid w:val="00F327B5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7DD"/>
    <w:rsid w:val="00F37928"/>
    <w:rsid w:val="00F37A78"/>
    <w:rsid w:val="00F40330"/>
    <w:rsid w:val="00F40A0B"/>
    <w:rsid w:val="00F40C11"/>
    <w:rsid w:val="00F40C8D"/>
    <w:rsid w:val="00F40C92"/>
    <w:rsid w:val="00F40D4E"/>
    <w:rsid w:val="00F4171B"/>
    <w:rsid w:val="00F41751"/>
    <w:rsid w:val="00F41850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479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766"/>
    <w:rsid w:val="00F51877"/>
    <w:rsid w:val="00F5198A"/>
    <w:rsid w:val="00F51AFE"/>
    <w:rsid w:val="00F51B5A"/>
    <w:rsid w:val="00F51C5C"/>
    <w:rsid w:val="00F51D6D"/>
    <w:rsid w:val="00F51DEB"/>
    <w:rsid w:val="00F51FE8"/>
    <w:rsid w:val="00F527D9"/>
    <w:rsid w:val="00F52A8E"/>
    <w:rsid w:val="00F52D92"/>
    <w:rsid w:val="00F52E0C"/>
    <w:rsid w:val="00F52F09"/>
    <w:rsid w:val="00F531AB"/>
    <w:rsid w:val="00F53902"/>
    <w:rsid w:val="00F539B7"/>
    <w:rsid w:val="00F53D67"/>
    <w:rsid w:val="00F53E64"/>
    <w:rsid w:val="00F54201"/>
    <w:rsid w:val="00F5473B"/>
    <w:rsid w:val="00F54EA0"/>
    <w:rsid w:val="00F54F34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1BE0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105"/>
    <w:rsid w:val="00F66443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5F2B"/>
    <w:rsid w:val="00F76D56"/>
    <w:rsid w:val="00F77067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88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064"/>
    <w:rsid w:val="00F9421E"/>
    <w:rsid w:val="00F944CC"/>
    <w:rsid w:val="00F94884"/>
    <w:rsid w:val="00F94969"/>
    <w:rsid w:val="00F94D79"/>
    <w:rsid w:val="00F94FC4"/>
    <w:rsid w:val="00F94FEB"/>
    <w:rsid w:val="00F95081"/>
    <w:rsid w:val="00F95138"/>
    <w:rsid w:val="00F9514C"/>
    <w:rsid w:val="00F9562B"/>
    <w:rsid w:val="00F95A94"/>
    <w:rsid w:val="00F960A5"/>
    <w:rsid w:val="00F9664F"/>
    <w:rsid w:val="00F96717"/>
    <w:rsid w:val="00F9691D"/>
    <w:rsid w:val="00F96958"/>
    <w:rsid w:val="00F96DD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588"/>
    <w:rsid w:val="00FA3704"/>
    <w:rsid w:val="00FA3B56"/>
    <w:rsid w:val="00FA3DF1"/>
    <w:rsid w:val="00FA3E76"/>
    <w:rsid w:val="00FA3F2A"/>
    <w:rsid w:val="00FA41AD"/>
    <w:rsid w:val="00FA4943"/>
    <w:rsid w:val="00FA502D"/>
    <w:rsid w:val="00FA5274"/>
    <w:rsid w:val="00FA5634"/>
    <w:rsid w:val="00FA5893"/>
    <w:rsid w:val="00FA69E2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1AD"/>
    <w:rsid w:val="00FB3387"/>
    <w:rsid w:val="00FB34F5"/>
    <w:rsid w:val="00FB4644"/>
    <w:rsid w:val="00FB468C"/>
    <w:rsid w:val="00FB48D2"/>
    <w:rsid w:val="00FB4C72"/>
    <w:rsid w:val="00FB4DCA"/>
    <w:rsid w:val="00FB4FED"/>
    <w:rsid w:val="00FB5168"/>
    <w:rsid w:val="00FB55A6"/>
    <w:rsid w:val="00FB58B8"/>
    <w:rsid w:val="00FB5DE8"/>
    <w:rsid w:val="00FB70BF"/>
    <w:rsid w:val="00FB7117"/>
    <w:rsid w:val="00FB77F3"/>
    <w:rsid w:val="00FB7E1E"/>
    <w:rsid w:val="00FB7F82"/>
    <w:rsid w:val="00FB7F87"/>
    <w:rsid w:val="00FC04D5"/>
    <w:rsid w:val="00FC13EF"/>
    <w:rsid w:val="00FC153F"/>
    <w:rsid w:val="00FC18AD"/>
    <w:rsid w:val="00FC20D9"/>
    <w:rsid w:val="00FC23FF"/>
    <w:rsid w:val="00FC2AC4"/>
    <w:rsid w:val="00FC2AE9"/>
    <w:rsid w:val="00FC2EAD"/>
    <w:rsid w:val="00FC39E4"/>
    <w:rsid w:val="00FC3B76"/>
    <w:rsid w:val="00FC4D5A"/>
    <w:rsid w:val="00FC52D5"/>
    <w:rsid w:val="00FC52E7"/>
    <w:rsid w:val="00FC640A"/>
    <w:rsid w:val="00FC687C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BB4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B43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AD8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49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  <w:style w:type="character" w:customStyle="1" w:styleId="ui-provider">
    <w:name w:val="ui-provider"/>
    <w:basedOn w:val="DefaultParagraphFont"/>
    <w:rsid w:val="00287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E540CD-AC67-46C6-A7F2-B304721FF77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AE94EDD7-460D-4E62-B6F2-27953E6089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8910F4-7938-4F14-93DF-F9A9253AD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</TotalTime>
  <Pages>14</Pages>
  <Words>2190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Chanisda, Luangna</cp:lastModifiedBy>
  <cp:revision>4</cp:revision>
  <cp:lastPrinted>2024-08-07T07:39:00Z</cp:lastPrinted>
  <dcterms:created xsi:type="dcterms:W3CDTF">2024-11-07T13:16:00Z</dcterms:created>
  <dcterms:modified xsi:type="dcterms:W3CDTF">2024-11-07T14:43:00Z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