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3B37" w14:textId="2615B076" w:rsidR="00377773" w:rsidRPr="00377773" w:rsidRDefault="00377773" w:rsidP="00624C64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377773">
        <w:rPr>
          <w:rFonts w:ascii="Cordia New" w:hAnsi="Cordia New" w:cs="Cordia New"/>
          <w:b/>
          <w:bCs/>
          <w:sz w:val="28"/>
          <w:szCs w:val="28"/>
          <w:cs/>
        </w:rPr>
        <w:t>รายงาน</w:t>
      </w:r>
      <w:r w:rsidR="00B75D14" w:rsidRPr="00021EBA">
        <w:rPr>
          <w:rFonts w:ascii="Cordia New" w:hAnsi="Cordia New" w:cs="Cordia New" w:hint="cs"/>
          <w:b/>
          <w:bCs/>
          <w:sz w:val="28"/>
          <w:szCs w:val="28"/>
          <w:cs/>
          <w:lang w:val="en-US" w:bidi="th-TH"/>
        </w:rPr>
        <w:t>การสอบทานข้อมูลทางการเงินระหว่างกาล</w:t>
      </w:r>
    </w:p>
    <w:p w14:paraId="75B1E496" w14:textId="77777777" w:rsidR="00377773" w:rsidRDefault="00377773" w:rsidP="00624C64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6152297" w14:textId="5E1B831B" w:rsidR="00AD3B26" w:rsidRPr="00021EBA" w:rsidRDefault="00AD3B26" w:rsidP="00624C64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cs/>
          <w:lang w:val="en-US" w:bidi="th-TH"/>
        </w:rPr>
      </w:pPr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เสนอ </w:t>
      </w:r>
      <w:r w:rsidR="00734D83" w:rsidRPr="00D0566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CB533E"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คณะกรรมการของ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บริษัท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นิว</w:t>
      </w:r>
      <w:proofErr w:type="spellStart"/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ส์</w:t>
      </w:r>
      <w:proofErr w:type="spellEnd"/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เน็ตเวิร์ค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คอร์ปอเรชั่น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จำกัด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(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มหาชน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) </w:t>
      </w:r>
    </w:p>
    <w:p w14:paraId="53DCDCA3" w14:textId="191D605A" w:rsidR="00AD3B26" w:rsidRPr="001A5299" w:rsidRDefault="00AD3B26" w:rsidP="00624C64">
      <w:pPr>
        <w:tabs>
          <w:tab w:val="left" w:pos="540"/>
        </w:tabs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</w:p>
    <w:p w14:paraId="7EB08D12" w14:textId="4CB5C61E" w:rsidR="005A47A9" w:rsidRPr="001A5299" w:rsidRDefault="005A47A9" w:rsidP="00624C64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ข้าพเจ้าได้สอบทาน</w:t>
      </w:r>
      <w:r w:rsidR="009D4DA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EB0781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รวม</w:t>
      </w:r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ของ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บริษัท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นิว</w:t>
      </w:r>
      <w:proofErr w:type="spellStart"/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ส์</w:t>
      </w:r>
      <w:proofErr w:type="spellEnd"/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เน็ตเวิร์ค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คอร์ปอเรชั่น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จำกัด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(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มหาชน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)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และ</w:t>
      </w:r>
      <w:r w:rsidR="007B128A">
        <w:rPr>
          <w:rFonts w:ascii="Cordia New" w:hAnsi="Cordia New" w:cs="Cordia New"/>
          <w:sz w:val="28"/>
          <w:szCs w:val="28"/>
          <w:lang w:bidi="th-TH"/>
        </w:rPr>
        <w:br/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บริษัทย่อย</w:t>
      </w:r>
      <w:r w:rsidR="007B128A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A4B7C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และข้อมูลทางการเงิน</w:t>
      </w:r>
      <w:r w:rsidR="00A33B07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ระหว่างกาล</w:t>
      </w:r>
      <w:r w:rsidR="00B6213F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เฉพาะกิจการ</w:t>
      </w:r>
      <w:r w:rsidR="00A33B07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ของ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บริษัท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นิว</w:t>
      </w:r>
      <w:proofErr w:type="spellStart"/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ส์</w:t>
      </w:r>
      <w:proofErr w:type="spellEnd"/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เน็ตเวิร์ค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คอร์ปอเรชั่น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จำกัด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(</w:t>
      </w:r>
      <w:r w:rsidR="007B128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มหาชน</w:t>
      </w:r>
      <w:r w:rsidR="007B128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) </w:t>
      </w:r>
      <w:r w:rsidR="00286FC1">
        <w:rPr>
          <w:rFonts w:ascii="Cordia New" w:hAnsi="Cordia New" w:cs="Cordia New"/>
          <w:sz w:val="28"/>
          <w:szCs w:val="28"/>
          <w:lang w:val="en-US" w:bidi="th-TH"/>
        </w:rPr>
        <w:br/>
      </w:r>
      <w:r w:rsidR="00E373D6"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ซึ่งประกอบด้วย</w:t>
      </w:r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1521CA"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งบฐานะการเงินรวมและเฉพาะ</w:t>
      </w:r>
      <w:r w:rsidR="00E4289F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กิจการ</w:t>
      </w:r>
      <w:r w:rsidR="001521C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ณ วันที่ </w:t>
      </w:r>
      <w:r w:rsidR="004D37BA" w:rsidRPr="004036D9">
        <w:rPr>
          <w:rFonts w:ascii="Cordia New" w:hAnsi="Cordia New" w:cs="Cordia New"/>
          <w:sz w:val="28"/>
          <w:szCs w:val="28"/>
          <w:lang w:val="en-US" w:bidi="th-TH"/>
        </w:rPr>
        <w:t xml:space="preserve">30 </w:t>
      </w:r>
      <w:r w:rsidR="004D37BA">
        <w:rPr>
          <w:rFonts w:ascii="Cordia New" w:hAnsi="Cordia New" w:cs="Cordia New" w:hint="cs"/>
          <w:sz w:val="28"/>
          <w:szCs w:val="28"/>
          <w:cs/>
          <w:lang w:val="en-US" w:bidi="th-TH"/>
        </w:rPr>
        <w:t>กันยายน</w:t>
      </w:r>
      <w:r w:rsidR="004D37BA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="001521CA" w:rsidRPr="001A5299">
        <w:rPr>
          <w:rFonts w:ascii="Cordia New" w:hAnsi="Cordia New" w:cs="Cordia New"/>
          <w:sz w:val="28"/>
          <w:szCs w:val="28"/>
          <w:lang w:bidi="th-TH"/>
        </w:rPr>
        <w:t>256</w:t>
      </w:r>
      <w:r w:rsidR="00AB26AA">
        <w:rPr>
          <w:rFonts w:ascii="Cordia New" w:hAnsi="Cordia New" w:cs="Cordia New"/>
          <w:sz w:val="28"/>
          <w:szCs w:val="28"/>
          <w:lang w:val="en-US" w:bidi="th-TH"/>
        </w:rPr>
        <w:t>7</w:t>
      </w:r>
      <w:r w:rsidR="00CD0463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C905B1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งบกำไรขาดทุนเบ็ดเสร็จรวมและเฉพาะกิจการสำหรับงวดสามเดือนและ</w:t>
      </w:r>
      <w:r w:rsidR="00F24CC2">
        <w:rPr>
          <w:rFonts w:ascii="Cordia New" w:hAnsi="Cordia New" w:cs="Cordia New" w:hint="cs"/>
          <w:sz w:val="28"/>
          <w:szCs w:val="28"/>
          <w:cs/>
          <w:lang w:bidi="th-TH"/>
        </w:rPr>
        <w:t>เก้า</w:t>
      </w:r>
      <w:r w:rsidR="00C905B1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เดือนสิ้นสุดวันเดียวกัน</w:t>
      </w:r>
      <w:r w:rsidR="00C905B1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C905B1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งบการเปลี่ยนแปลงส่วนของผู้ถือหุ้นรวมและเฉพาะกิจการ</w:t>
      </w:r>
      <w:r w:rsidR="00C905B1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C905B1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งบกระแสเงินสดรวมและเฉพาะกิจการสำหรับงวด</w:t>
      </w:r>
      <w:r w:rsidR="00F97C45">
        <w:rPr>
          <w:rFonts w:ascii="Cordia New" w:hAnsi="Cordia New" w:cs="Cordia New" w:hint="cs"/>
          <w:sz w:val="28"/>
          <w:szCs w:val="28"/>
          <w:cs/>
          <w:lang w:val="en-US" w:bidi="th-TH"/>
        </w:rPr>
        <w:t>เก้า</w:t>
      </w:r>
      <w:r w:rsidR="00C905B1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เดือนสิ้นสุดวันเดียวกัน</w:t>
      </w:r>
      <w:r w:rsidR="00C905B1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1521CA" w:rsidRPr="00021EBA">
        <w:rPr>
          <w:rFonts w:ascii="Cordia New" w:hAnsi="Cordia New" w:cs="Cordia New"/>
          <w:sz w:val="28"/>
          <w:szCs w:val="28"/>
          <w:cs/>
          <w:lang w:val="en-US" w:bidi="th-TH"/>
        </w:rPr>
        <w:t>และหมายเหตุประกอบ</w:t>
      </w:r>
      <w:r w:rsidR="003B00E9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ข้อมูลทาง</w:t>
      </w:r>
      <w:r w:rsidR="001521CA"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การเงินระหว่างกาล</w:t>
      </w:r>
      <w:r w:rsidR="00BF549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รวมและเฉพาะกิจการ</w:t>
      </w:r>
      <w:r w:rsidR="001521CA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แบบย่อ </w:t>
      </w:r>
      <w:r w:rsidR="001C5248"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ซึ่งผู้บริหารของ</w:t>
      </w:r>
      <w:r w:rsidR="008806E8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กิจการ</w:t>
      </w:r>
      <w:r w:rsidR="001C5248" w:rsidRPr="00021EBA">
        <w:rPr>
          <w:rFonts w:ascii="Cordia New" w:hAnsi="Cordia New" w:cs="Cordia New"/>
          <w:sz w:val="28"/>
          <w:szCs w:val="28"/>
          <w:cs/>
          <w:lang w:val="en-US" w:bidi="th-TH"/>
        </w:rPr>
        <w:t>เป็นผู้รับผิดชอบในการจัดทำและนำเสนอข้อมูลทางการเงินระหว่างกาล</w:t>
      </w:r>
      <w:r w:rsidR="008806E8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รวม</w:t>
      </w:r>
      <w:r w:rsidR="00D03A19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และเฉพาะกิจการ</w:t>
      </w:r>
      <w:r w:rsidR="001C5248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นี้ตามมาตรฐานการบัญชี ฉบับที่ </w:t>
      </w:r>
      <w:r w:rsidR="001C5248" w:rsidRPr="001A5299">
        <w:rPr>
          <w:rFonts w:ascii="Cordia New" w:hAnsi="Cordia New" w:cs="Cordia New"/>
          <w:sz w:val="28"/>
          <w:szCs w:val="28"/>
          <w:lang w:val="en-US" w:bidi="th-TH"/>
        </w:rPr>
        <w:t>34</w:t>
      </w:r>
      <w:r w:rsidR="001C5248"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เรื่อง</w:t>
      </w:r>
      <w:r w:rsidR="00923928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C5248"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="00D8094E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รวมและเฉพาะกิจการ</w:t>
      </w:r>
      <w:r w:rsidR="001C5248"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ดังกล่าวจากผลการสอบทานของข้าพเจ้า</w:t>
      </w:r>
    </w:p>
    <w:p w14:paraId="0B34CF0C" w14:textId="77777777" w:rsidR="00CD4D4E" w:rsidRPr="001A5299" w:rsidRDefault="00CD4D4E" w:rsidP="00624C64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03F7A893" w14:textId="77777777" w:rsidR="00CD4D4E" w:rsidRPr="001A5299" w:rsidRDefault="00CD4D4E" w:rsidP="00624C64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rtl/>
          <w:cs/>
        </w:rPr>
      </w:pPr>
      <w:r w:rsidRPr="00021EBA">
        <w:rPr>
          <w:rFonts w:ascii="Cordia New" w:hAnsi="Cordia New" w:cs="Cordia New"/>
          <w:b/>
          <w:bCs/>
          <w:sz w:val="28"/>
          <w:szCs w:val="28"/>
          <w:cs/>
          <w:lang w:val="en-US" w:bidi="th-TH"/>
        </w:rPr>
        <w:t xml:space="preserve">ขอบเขตการสอบทาน </w:t>
      </w:r>
    </w:p>
    <w:p w14:paraId="4F0ABF22" w14:textId="77777777" w:rsidR="00CD4D4E" w:rsidRPr="001A5299" w:rsidRDefault="00CD4D4E" w:rsidP="00624C64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rtl/>
          <w:cs/>
        </w:rPr>
      </w:pPr>
    </w:p>
    <w:p w14:paraId="568831E9" w14:textId="62B2E061" w:rsidR="005A47A9" w:rsidRPr="00DE0EEE" w:rsidRDefault="005A47A9" w:rsidP="00624C64">
      <w:pPr>
        <w:spacing w:after="0" w:line="240" w:lineRule="auto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ข้าพเจ้าได้ปฏิบัติงานสอบทานตามมาตรฐานงานสอบทาน รหัส </w:t>
      </w:r>
      <w:r w:rsidRPr="001A5299">
        <w:rPr>
          <w:rFonts w:ascii="Cordia New" w:hAnsi="Cordia New" w:cs="Cordia New"/>
          <w:sz w:val="28"/>
          <w:szCs w:val="28"/>
          <w:lang w:bidi="th-TH"/>
        </w:rPr>
        <w:t>2410</w:t>
      </w:r>
      <w:r w:rsidRPr="00021EBA">
        <w:rPr>
          <w:rFonts w:ascii="Cordia New" w:hAnsi="Cordia New" w:cs="Cordia New"/>
          <w:sz w:val="28"/>
          <w:szCs w:val="28"/>
          <w:lang w:val="en-US" w:bidi="th-TH"/>
        </w:rPr>
        <w:t xml:space="preserve"> “</w:t>
      </w:r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</w:t>
      </w:r>
      <w:r w:rsidR="001A63CA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ข้อมูลทางการเงินระหว่างกาล</w:t>
      </w:r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="00707D08">
        <w:rPr>
          <w:rFonts w:ascii="Cordia New" w:hAnsi="Cordia New" w:cs="Cordia New"/>
          <w:sz w:val="28"/>
          <w:szCs w:val="28"/>
          <w:lang w:bidi="th-TH"/>
        </w:rPr>
        <w:t xml:space="preserve"> </w:t>
      </w:r>
      <w:proofErr w:type="spellStart"/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ทํา</w:t>
      </w:r>
      <w:proofErr w:type="spellEnd"/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</w:r>
      <w:r w:rsidRPr="00021EBA">
        <w:rPr>
          <w:rFonts w:ascii="Cordia New" w:hAnsi="Cordia New" w:cs="Cordia New"/>
          <w:color w:val="000000" w:themeColor="text1"/>
          <w:sz w:val="28"/>
          <w:szCs w:val="28"/>
          <w:cs/>
          <w:lang w:val="en-US" w:bidi="th-TH"/>
        </w:rPr>
        <w:t>ตรวจสอบ ดังนั้นข้าพเจ้าจึงไม่</w:t>
      </w:r>
      <w:r w:rsidR="003C0ADC" w:rsidRPr="00021EBA">
        <w:rPr>
          <w:rFonts w:ascii="Cordia New" w:hAnsi="Cordia New" w:cs="Cordia New" w:hint="cs"/>
          <w:color w:val="000000" w:themeColor="text1"/>
          <w:sz w:val="28"/>
          <w:szCs w:val="28"/>
          <w:cs/>
          <w:lang w:val="en-US" w:bidi="th-TH"/>
        </w:rPr>
        <w:t>อาจ</w:t>
      </w:r>
      <w:r w:rsidRPr="00021EBA">
        <w:rPr>
          <w:rFonts w:ascii="Cordia New" w:hAnsi="Cordia New" w:cs="Cordia New"/>
          <w:color w:val="000000" w:themeColor="text1"/>
          <w:sz w:val="28"/>
          <w:szCs w:val="28"/>
          <w:cs/>
          <w:lang w:val="en-US" w:bidi="th-TH"/>
        </w:rPr>
        <w:t>แสดงความเห็นต่อข้อมูลทางการเงินระหว่างกาล</w:t>
      </w:r>
      <w:r w:rsidR="003C0ADC" w:rsidRPr="00021EBA">
        <w:rPr>
          <w:rFonts w:ascii="Cordia New" w:hAnsi="Cordia New" w:cs="Cordia New" w:hint="cs"/>
          <w:color w:val="000000" w:themeColor="text1"/>
          <w:sz w:val="28"/>
          <w:szCs w:val="28"/>
          <w:cs/>
          <w:lang w:val="en-US" w:bidi="th-TH"/>
        </w:rPr>
        <w:t>ที่สอบทานได้</w:t>
      </w:r>
    </w:p>
    <w:p w14:paraId="5D270A33" w14:textId="77777777" w:rsidR="00731487" w:rsidRPr="001A5299" w:rsidRDefault="00731487" w:rsidP="00624C64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636489FB" w14:textId="102456EA" w:rsidR="00CD4D4E" w:rsidRPr="001A5299" w:rsidRDefault="00CD4D4E" w:rsidP="00624C64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021EBA">
        <w:rPr>
          <w:rFonts w:ascii="Cordia New" w:hAnsi="Cordia New" w:cs="Cordia New"/>
          <w:b/>
          <w:bCs/>
          <w:sz w:val="28"/>
          <w:szCs w:val="28"/>
          <w:cs/>
          <w:lang w:val="en-US" w:bidi="th-TH"/>
        </w:rPr>
        <w:t>ข้อสรุป</w:t>
      </w:r>
    </w:p>
    <w:p w14:paraId="230E587F" w14:textId="77777777" w:rsidR="00CD4D4E" w:rsidRPr="001A5299" w:rsidRDefault="00CD4D4E" w:rsidP="00624C64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4DC7B71D" w14:textId="3F917E0D" w:rsidR="005A47A9" w:rsidRPr="001A5299" w:rsidRDefault="005A47A9" w:rsidP="00624C64">
      <w:pPr>
        <w:spacing w:after="0" w:line="240" w:lineRule="auto"/>
        <w:jc w:val="thaiDistribute"/>
        <w:rPr>
          <w:rFonts w:ascii="Cordia New" w:hAnsi="Cordia New" w:cs="Cordia New"/>
          <w:color w:val="FF0000"/>
          <w:sz w:val="28"/>
          <w:szCs w:val="28"/>
        </w:rPr>
      </w:pPr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ข้าพเจ้าไม่พบสิ่งที่เป็นเหตุให้เชื่อว่าข้อมูลทางการเงิน</w:t>
      </w:r>
      <w:r w:rsidR="00101C2D"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ระหว่างกาล</w:t>
      </w:r>
      <w:r w:rsidR="008B3666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รวมและเฉพาะกิจการ</w:t>
      </w:r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ดังกล่าวไม่ได้จัด</w:t>
      </w:r>
      <w:proofErr w:type="spellStart"/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ทํา</w:t>
      </w:r>
      <w:proofErr w:type="spellEnd"/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>ขึ้นตามมาตรฐานการบัญชี</w:t>
      </w:r>
      <w:r w:rsidR="00EA1B10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 </w:t>
      </w:r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ฉบับที่ </w:t>
      </w:r>
      <w:r w:rsidRPr="001A5299">
        <w:rPr>
          <w:rFonts w:ascii="Cordia New" w:hAnsi="Cordia New" w:cs="Cordia New"/>
          <w:sz w:val="28"/>
          <w:szCs w:val="28"/>
          <w:lang w:bidi="th-TH"/>
        </w:rPr>
        <w:t>34</w:t>
      </w:r>
      <w:r w:rsidRPr="00021EBA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เรื่อง การรายงานทางการเงินระหว่างกาล ในสาระสำคัญ</w:t>
      </w:r>
      <w:r w:rsidR="008B3666" w:rsidRPr="00021EBA">
        <w:rPr>
          <w:rFonts w:ascii="Cordia New" w:hAnsi="Cordia New" w:cs="Cordia New" w:hint="cs"/>
          <w:sz w:val="28"/>
          <w:szCs w:val="28"/>
          <w:cs/>
          <w:lang w:val="en-US" w:bidi="th-TH"/>
        </w:rPr>
        <w:t>จากการสอบทานของข้าพเจ้า</w:t>
      </w:r>
    </w:p>
    <w:p w14:paraId="443AA773" w14:textId="77777777" w:rsidR="00704281" w:rsidRPr="00704281" w:rsidRDefault="00704281" w:rsidP="00624C64">
      <w:pPr>
        <w:spacing w:after="0" w:line="240" w:lineRule="auto"/>
        <w:rPr>
          <w:rFonts w:ascii="Cordia New" w:hAnsi="Cordia New" w:cs="Cordia New"/>
          <w:sz w:val="28"/>
          <w:szCs w:val="28"/>
          <w:lang w:bidi="th-TH"/>
        </w:rPr>
      </w:pPr>
    </w:p>
    <w:p w14:paraId="65E40F6B" w14:textId="77777777" w:rsidR="00704281" w:rsidRPr="00704281" w:rsidRDefault="00704281" w:rsidP="00624C64">
      <w:pPr>
        <w:spacing w:after="0" w:line="240" w:lineRule="auto"/>
        <w:rPr>
          <w:rFonts w:ascii="Cordia New" w:hAnsi="Cordia New" w:cs="Cordia New"/>
          <w:sz w:val="28"/>
          <w:szCs w:val="28"/>
          <w:lang w:bidi="th-TH"/>
        </w:rPr>
      </w:pPr>
    </w:p>
    <w:p w14:paraId="50D3D0A8" w14:textId="37E0182A" w:rsidR="00704281" w:rsidRPr="00704281" w:rsidRDefault="00704281" w:rsidP="00624C64">
      <w:pPr>
        <w:tabs>
          <w:tab w:val="left" w:pos="4025"/>
        </w:tabs>
        <w:spacing w:after="0" w:line="240" w:lineRule="auto"/>
        <w:rPr>
          <w:rFonts w:ascii="Cordia New" w:hAnsi="Cordia New" w:cs="Cordia New"/>
          <w:sz w:val="28"/>
          <w:szCs w:val="28"/>
          <w:lang w:bidi="th-TH"/>
        </w:rPr>
        <w:sectPr w:rsidR="00704281" w:rsidRPr="00704281" w:rsidSect="00E3328F">
          <w:headerReference w:type="even" r:id="rId11"/>
          <w:headerReference w:type="default" r:id="rId12"/>
          <w:headerReference w:type="first" r:id="rId13"/>
          <w:pgSz w:w="11907" w:h="16840" w:code="9"/>
          <w:pgMar w:top="1440" w:right="1195" w:bottom="432" w:left="1843" w:header="706" w:footer="418" w:gutter="0"/>
          <w:cols w:space="708"/>
          <w:titlePg/>
          <w:docGrid w:linePitch="360"/>
        </w:sectPr>
      </w:pPr>
    </w:p>
    <w:p w14:paraId="7F3845ED" w14:textId="6755EDE0" w:rsidR="003B7AF7" w:rsidRPr="00544D3B" w:rsidRDefault="00546F59" w:rsidP="2FC40807">
      <w:pPr>
        <w:spacing w:after="0"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  <w:lang w:bidi="th-TH"/>
        </w:rPr>
      </w:pPr>
      <w:r w:rsidRPr="2FC4080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  <w:lang w:val="en-US" w:bidi="th-TH"/>
        </w:rPr>
        <w:lastRenderedPageBreak/>
        <w:t>ข้อมูลและเหตุการณ์ที่เน้น</w:t>
      </w:r>
    </w:p>
    <w:p w14:paraId="4806F854" w14:textId="77777777" w:rsidR="00546F59" w:rsidRPr="00544D3B" w:rsidRDefault="00546F59" w:rsidP="2FC40807">
      <w:pPr>
        <w:spacing w:after="0"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  <w:lang w:bidi="th-TH"/>
        </w:rPr>
      </w:pPr>
    </w:p>
    <w:p w14:paraId="3B394DBB" w14:textId="322E5917" w:rsidR="00546F59" w:rsidRPr="00332227" w:rsidRDefault="00021EBA" w:rsidP="00332227">
      <w:pPr>
        <w:spacing w:after="0" w:line="240" w:lineRule="auto"/>
        <w:jc w:val="thaiDistribute"/>
        <w:rPr>
          <w:rFonts w:ascii="Cordia New" w:eastAsia="Arial Unicode MS" w:hAnsi="Cordia New" w:cs="Cordia New"/>
          <w:color w:val="000000"/>
          <w:sz w:val="28"/>
          <w:szCs w:val="28"/>
          <w:lang w:bidi="th-TH"/>
        </w:rPr>
      </w:pPr>
      <w:r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 xml:space="preserve">ข้าพเจ้าขอให้สังเกตหมายเหตุ </w:t>
      </w:r>
      <w:r w:rsidR="00894BB9" w:rsidRPr="00332227">
        <w:rPr>
          <w:rFonts w:ascii="Cordia New" w:eastAsia="Arial Unicode MS" w:hAnsi="Cordia New" w:cs="Cordia New"/>
          <w:color w:val="000000"/>
          <w:sz w:val="28"/>
          <w:szCs w:val="28"/>
          <w:lang w:val="en-US" w:bidi="th-TH"/>
        </w:rPr>
        <w:t>4</w:t>
      </w:r>
      <w:r w:rsidRPr="00332227">
        <w:rPr>
          <w:rFonts w:ascii="Cordia New" w:eastAsia="Arial Unicode MS" w:hAnsi="Cordia New" w:cs="Cordia New"/>
          <w:color w:val="000000"/>
          <w:sz w:val="28"/>
          <w:szCs w:val="28"/>
          <w:lang w:val="en-US" w:bidi="th-TH"/>
        </w:rPr>
        <w:t xml:space="preserve"> </w:t>
      </w:r>
      <w:r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ในระหว่างงวด</w:t>
      </w:r>
      <w:r w:rsidR="00544D3B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เก้า</w:t>
      </w:r>
      <w:r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 xml:space="preserve">เดือนสิ้นสุดวันที่ </w:t>
      </w:r>
      <w:r w:rsidRPr="00332227">
        <w:rPr>
          <w:rFonts w:ascii="Cordia New" w:eastAsia="Arial Unicode MS" w:hAnsi="Cordia New" w:cs="Cordia New"/>
          <w:color w:val="000000"/>
          <w:sz w:val="28"/>
          <w:szCs w:val="28"/>
          <w:lang w:val="en-US" w:bidi="th-TH"/>
        </w:rPr>
        <w:t xml:space="preserve">30 </w:t>
      </w:r>
      <w:r w:rsidR="007500DB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กันยายน</w:t>
      </w:r>
      <w:r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 xml:space="preserve"> </w:t>
      </w:r>
      <w:r w:rsidRPr="00332227">
        <w:rPr>
          <w:rFonts w:ascii="Cordia New" w:eastAsia="Arial Unicode MS" w:hAnsi="Cordia New" w:cs="Cordia New"/>
          <w:color w:val="000000"/>
          <w:sz w:val="28"/>
          <w:szCs w:val="28"/>
          <w:lang w:val="en-US" w:bidi="th-TH"/>
        </w:rPr>
        <w:t>2567</w:t>
      </w:r>
      <w:r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 xml:space="preserve"> บริษัทได้เข้าซื้อ</w:t>
      </w:r>
      <w:r w:rsidR="00D64F37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บริษัท ซุปเปอร์</w:t>
      </w:r>
      <w:r w:rsidR="0084423D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br/>
      </w:r>
      <w:r w:rsidR="00D64F37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เทรด</w:t>
      </w:r>
      <w:proofErr w:type="spellStart"/>
      <w:r w:rsidR="00D64F37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เดอร์</w:t>
      </w:r>
      <w:proofErr w:type="spellEnd"/>
      <w:r w:rsidR="00D64F37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 xml:space="preserve"> รีพับบ</w:t>
      </w:r>
      <w:proofErr w:type="spellStart"/>
      <w:r w:rsidR="00D64F37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ลิค</w:t>
      </w:r>
      <w:proofErr w:type="spellEnd"/>
      <w:r w:rsidR="00D64F37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 xml:space="preserve"> จำกัด</w:t>
      </w:r>
      <w:r w:rsidRPr="00332227">
        <w:rPr>
          <w:rFonts w:ascii="Cordia New" w:eastAsia="Arial Unicode MS" w:hAnsi="Cordia New" w:cs="Cordia New"/>
          <w:color w:val="000000"/>
          <w:sz w:val="28"/>
          <w:szCs w:val="28"/>
        </w:rPr>
        <w:t xml:space="preserve"> </w:t>
      </w:r>
      <w:r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โดยการแลกหุ้นสามัญเพิ่มทุนของบริษัทกับหุ้นสามัญ</w:t>
      </w:r>
      <w:r w:rsidR="007640D1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บางส่วน</w:t>
      </w:r>
      <w:r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ของ</w:t>
      </w:r>
      <w:r w:rsidR="00174093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บริษัท ซุปเปอร์เทรด</w:t>
      </w:r>
      <w:proofErr w:type="spellStart"/>
      <w:r w:rsidR="00174093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เดอร์</w:t>
      </w:r>
      <w:proofErr w:type="spellEnd"/>
      <w:r w:rsidR="00174093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 xml:space="preserve"> รีพับบ</w:t>
      </w:r>
      <w:proofErr w:type="spellStart"/>
      <w:r w:rsidR="00174093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ลิค</w:t>
      </w:r>
      <w:proofErr w:type="spellEnd"/>
      <w:r w:rsidR="00174093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 xml:space="preserve"> จำกัด</w:t>
      </w:r>
      <w:r w:rsidRPr="00332227">
        <w:rPr>
          <w:rFonts w:ascii="Cordia New" w:eastAsia="Arial Unicode MS" w:hAnsi="Cordia New" w:cs="Cordia New"/>
          <w:color w:val="000000"/>
          <w:sz w:val="28"/>
          <w:szCs w:val="28"/>
        </w:rPr>
        <w:t xml:space="preserve"> </w:t>
      </w:r>
      <w:r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จากกลุ่มผู้ถือหุ้นเดิม</w:t>
      </w:r>
      <w:r w:rsidR="003032BC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ใน</w:t>
      </w:r>
      <w:r w:rsidR="00EE5F1E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สัดส่วน</w:t>
      </w:r>
      <w:r w:rsidR="005B21EB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การถือหุ้น</w:t>
      </w:r>
      <w:r w:rsidR="00721A81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ร้อยละ</w:t>
      </w:r>
      <w:r w:rsidR="0024603B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 xml:space="preserve"> </w:t>
      </w:r>
      <w:r w:rsidR="0024603B" w:rsidRPr="00332227">
        <w:rPr>
          <w:rFonts w:ascii="Cordia New" w:eastAsia="Arial Unicode MS" w:hAnsi="Cordia New" w:cs="Cordia New"/>
          <w:color w:val="000000"/>
          <w:sz w:val="28"/>
          <w:szCs w:val="28"/>
          <w:lang w:val="en-US" w:bidi="th-TH"/>
        </w:rPr>
        <w:t>66</w:t>
      </w:r>
      <w:r w:rsidR="65EE3DF7" w:rsidRPr="00332227">
        <w:rPr>
          <w:rFonts w:ascii="Cordia New" w:eastAsia="Arial Unicode MS" w:hAnsi="Cordia New" w:cs="Cordia New"/>
          <w:color w:val="000000"/>
          <w:sz w:val="28"/>
          <w:szCs w:val="28"/>
          <w:lang w:val="en-US" w:bidi="th-TH"/>
        </w:rPr>
        <w:t>.04</w:t>
      </w:r>
      <w:r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 xml:space="preserve"> </w:t>
      </w:r>
      <w:r w:rsidR="005B21EB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บริษัท</w:t>
      </w:r>
      <w:r w:rsidR="002A03B1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อยู่ระหว่าง</w:t>
      </w:r>
      <w:r w:rsidR="006B43FD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การว่าจ้าง</w:t>
      </w:r>
      <w:r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ผู้ประเมินราคาอิสระ</w:t>
      </w:r>
      <w:r w:rsidR="001D3A44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 xml:space="preserve">  </w:t>
      </w:r>
      <w:r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เพื่อหามูลค่ายุติธรรมของสินทรัพย์ที่ได้มาที่ระบุได้และหนี้สินที่รับมาจากการซื้อธุรกิจ</w:t>
      </w:r>
      <w:r w:rsidR="00BE5447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 xml:space="preserve"> </w:t>
      </w:r>
      <w:r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โดย ณ วันที่รายงาน</w:t>
      </w:r>
      <w:r w:rsidR="00AE5B98"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 xml:space="preserve"> </w:t>
      </w:r>
      <w:r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  <w:r w:rsidR="00332227">
        <w:rPr>
          <w:rFonts w:ascii="Cordia New" w:eastAsia="Arial Unicode MS" w:hAnsi="Cordia New" w:cs="Cord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332227">
        <w:rPr>
          <w:rFonts w:ascii="Cordia New" w:eastAsia="Arial Unicode MS" w:hAnsi="Cordia New" w:cs="Cordia New"/>
          <w:color w:val="000000"/>
          <w:sz w:val="28"/>
          <w:szCs w:val="28"/>
          <w:cs/>
          <w:lang w:val="en-US" w:bidi="th-TH"/>
        </w:rPr>
        <w:t>ทั้งนี้ข้อสรุปของข้าพเจ้าไม่ได้เปลี่ยนแปลงไปเนื่องจากเรื่องนี้</w:t>
      </w:r>
    </w:p>
    <w:p w14:paraId="748BBC99" w14:textId="77777777" w:rsidR="00546F59" w:rsidRDefault="00546F59" w:rsidP="00624C64">
      <w:pPr>
        <w:spacing w:after="0"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  <w:lang w:bidi="th-TH"/>
        </w:rPr>
      </w:pPr>
    </w:p>
    <w:p w14:paraId="5A8B5817" w14:textId="70FB9962" w:rsidR="00144CCA" w:rsidRPr="00E65AF5" w:rsidRDefault="00144CCA" w:rsidP="00624C64">
      <w:pPr>
        <w:spacing w:after="0"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E65AF5">
        <w:rPr>
          <w:rFonts w:ascii="Cordia New" w:eastAsia="Arial Unicode MS" w:hAnsi="Cordia New" w:cs="Cordia New" w:hint="cs"/>
          <w:b/>
          <w:bCs/>
          <w:color w:val="000000"/>
          <w:sz w:val="28"/>
          <w:szCs w:val="28"/>
          <w:cs/>
        </w:rPr>
        <w:t>เรื่องอื่น</w:t>
      </w:r>
    </w:p>
    <w:p w14:paraId="2EBF4DF0" w14:textId="77777777" w:rsidR="00144CCA" w:rsidRPr="00AD7DCA" w:rsidRDefault="00144CCA" w:rsidP="00624C64">
      <w:pPr>
        <w:spacing w:after="0" w:line="240" w:lineRule="auto"/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</w:p>
    <w:p w14:paraId="7C1DBE7C" w14:textId="243F1A95" w:rsidR="00144CCA" w:rsidRDefault="00144CCA" w:rsidP="00624C64">
      <w:pPr>
        <w:spacing w:after="0" w:line="240" w:lineRule="auto"/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  <w:r>
        <w:rPr>
          <w:rFonts w:ascii="Cordia New" w:eastAsia="Arial Unicode MS" w:hAnsi="Cordia New" w:cs="Cordia New" w:hint="cs"/>
          <w:sz w:val="28"/>
          <w:szCs w:val="28"/>
          <w:cs/>
        </w:rPr>
        <w:t>งบการ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เงินรวม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และเฉพาะ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บริษัท</w:t>
      </w:r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นิว</w:t>
      </w:r>
      <w:proofErr w:type="spellStart"/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ส์</w:t>
      </w:r>
      <w:proofErr w:type="spellEnd"/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เน็ตเวิร์ค</w:t>
      </w:r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คอร์ปอเรชั่น</w:t>
      </w:r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จำกัด</w:t>
      </w:r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(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มหาชน</w:t>
      </w:r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)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และบริษัทย่อย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 xml:space="preserve"> ณ วันที่</w:t>
      </w:r>
      <w:r>
        <w:rPr>
          <w:rFonts w:ascii="Cordia New" w:eastAsia="Arial Unicode MS" w:hAnsi="Cordia New" w:cs="Cordia New"/>
          <w:sz w:val="28"/>
          <w:szCs w:val="28"/>
        </w:rPr>
        <w:t xml:space="preserve"> </w:t>
      </w:r>
      <w:r>
        <w:rPr>
          <w:rFonts w:ascii="Cordia New" w:eastAsia="Arial Unicode MS" w:hAnsi="Cordia New" w:cs="Cordia New"/>
          <w:sz w:val="28"/>
          <w:szCs w:val="28"/>
        </w:rPr>
        <w:br/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31 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ธันวาคม </w:t>
      </w:r>
      <w:r>
        <w:rPr>
          <w:rFonts w:ascii="Cordia New" w:eastAsia="Arial Unicode MS" w:hAnsi="Cordia New" w:cs="Cordia New"/>
          <w:sz w:val="28"/>
          <w:szCs w:val="28"/>
          <w:lang w:val="en-US"/>
        </w:rPr>
        <w:t>2566</w:t>
      </w:r>
      <w:r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>ที่แสดงเป็นข้อมูลเปรียบเทียบ</w:t>
      </w:r>
      <w:r w:rsidRPr="009947BE">
        <w:rPr>
          <w:rFonts w:ascii="Cordia New" w:eastAsia="Arial Unicode MS" w:hAnsi="Cordia New" w:cs="Cordia New" w:hint="cs"/>
          <w:sz w:val="28"/>
          <w:szCs w:val="28"/>
          <w:cs/>
        </w:rPr>
        <w:t>ตรวจสอบโดยผู้สอบบัญชีอื่น ซึ่งแสดงความเห็นอย่างไม่มีเงื่อนไ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ข</w:t>
      </w:r>
      <w:r>
        <w:rPr>
          <w:rFonts w:ascii="Cordia New" w:eastAsia="Arial Unicode MS" w:hAnsi="Cordia New" w:cs="Cordia New"/>
          <w:sz w:val="28"/>
          <w:szCs w:val="28"/>
        </w:rPr>
        <w:t xml:space="preserve"> </w:t>
      </w:r>
      <w:r>
        <w:rPr>
          <w:rFonts w:ascii="Cordia New" w:eastAsia="Arial Unicode MS" w:hAnsi="Cordia New" w:cs="Cordia New"/>
          <w:sz w:val="28"/>
          <w:szCs w:val="28"/>
        </w:rPr>
        <w:br/>
      </w:r>
      <w:r w:rsidRPr="00BE6B55">
        <w:rPr>
          <w:rFonts w:ascii="Cordia New" w:eastAsia="Arial Unicode MS" w:hAnsi="Cordia New" w:cs="Cordia New" w:hint="cs"/>
          <w:sz w:val="28"/>
          <w:szCs w:val="28"/>
          <w:cs/>
        </w:rPr>
        <w:t xml:space="preserve">ตามรายงานลงวันที่ </w:t>
      </w:r>
      <w:r w:rsidRPr="00144CCA">
        <w:rPr>
          <w:rFonts w:ascii="Cordia New" w:eastAsia="Arial Unicode MS" w:hAnsi="Cordia New" w:cs="Cordia New"/>
          <w:sz w:val="28"/>
          <w:szCs w:val="28"/>
        </w:rPr>
        <w:t xml:space="preserve">28 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กุมภาพันธ์</w:t>
      </w:r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Pr="00144CCA">
        <w:rPr>
          <w:rFonts w:ascii="Cordia New" w:eastAsia="Arial Unicode MS" w:hAnsi="Cordia New" w:cs="Cordia New"/>
          <w:sz w:val="28"/>
          <w:szCs w:val="28"/>
        </w:rPr>
        <w:t>2567</w:t>
      </w:r>
    </w:p>
    <w:p w14:paraId="1C219422" w14:textId="77777777" w:rsidR="00144CCA" w:rsidRDefault="00144CCA" w:rsidP="00624C64">
      <w:pPr>
        <w:spacing w:after="0" w:line="240" w:lineRule="auto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</w:p>
    <w:p w14:paraId="4F3CA435" w14:textId="4338B3EE" w:rsidR="00144CCA" w:rsidRPr="00FC28F0" w:rsidRDefault="00144CCA" w:rsidP="00624C64">
      <w:pPr>
        <w:spacing w:after="0"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ข้อมูลทางการเงิน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ระหว่างกาล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และเฉพาะ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บริษัท</w:t>
      </w:r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นิว</w:t>
      </w:r>
      <w:proofErr w:type="spellStart"/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ส์</w:t>
      </w:r>
      <w:proofErr w:type="spellEnd"/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เน็ตเวิร์ค</w:t>
      </w:r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คอร์ปอเรชั่น</w:t>
      </w:r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จำกัด</w:t>
      </w:r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(</w:t>
      </w:r>
      <w:r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มหาชน</w:t>
      </w:r>
      <w:r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)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และ</w:t>
      </w:r>
      <w:r>
        <w:rPr>
          <w:rFonts w:ascii="Cordia New" w:eastAsia="Arial Unicode MS" w:hAnsi="Cordia New" w:cs="Cordia New"/>
          <w:sz w:val="28"/>
          <w:szCs w:val="28"/>
        </w:rPr>
        <w:br/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บริษัทย่อย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 ซึ่งประกอบด้วย</w:t>
      </w:r>
      <w:r w:rsidR="00C905B1"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งบกำไรขาดทุนเบ็ดเสร็จรวมและเฉพาะกิจการสำหรับงวดสามเดือนและ</w:t>
      </w:r>
      <w:r w:rsidR="00D40349">
        <w:rPr>
          <w:rFonts w:ascii="Cordia New" w:hAnsi="Cordia New" w:cs="Cordia New" w:hint="cs"/>
          <w:sz w:val="28"/>
          <w:szCs w:val="28"/>
          <w:cs/>
          <w:lang w:bidi="th-TH"/>
        </w:rPr>
        <w:t>เก้า</w:t>
      </w:r>
      <w:r w:rsidR="00C905B1"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เดือนสิ้นสุดวันที่</w:t>
      </w:r>
      <w:r w:rsidR="00C905B1"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="00C905B1" w:rsidRPr="00C905B1">
        <w:rPr>
          <w:rFonts w:ascii="Cordia New" w:eastAsia="Arial Unicode MS" w:hAnsi="Cordia New" w:cs="Cordia New"/>
          <w:sz w:val="28"/>
          <w:szCs w:val="28"/>
        </w:rPr>
        <w:t xml:space="preserve">30 </w:t>
      </w:r>
      <w:r w:rsidR="00D40349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กันยายน</w:t>
      </w:r>
      <w:r w:rsidR="00C905B1"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="00C905B1" w:rsidRPr="00C905B1">
        <w:rPr>
          <w:rFonts w:ascii="Cordia New" w:eastAsia="Arial Unicode MS" w:hAnsi="Cordia New" w:cs="Cordia New"/>
          <w:sz w:val="28"/>
          <w:szCs w:val="28"/>
        </w:rPr>
        <w:t>256</w:t>
      </w:r>
      <w:r w:rsidR="00C905B1" w:rsidRPr="00021EBA">
        <w:rPr>
          <w:rFonts w:ascii="Cordia New" w:eastAsia="Arial Unicode MS" w:hAnsi="Cordia New" w:cs="Cordia New" w:hint="cs"/>
          <w:sz w:val="28"/>
          <w:szCs w:val="28"/>
          <w:lang w:val="en-US" w:bidi="th-TH"/>
        </w:rPr>
        <w:t>6</w:t>
      </w:r>
      <w:r w:rsidR="00C905B1" w:rsidRPr="00C905B1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C905B1"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งบการเปลี่ยนแปลงส่วนของผู้ถือหุ้นรวมและเฉพาะกิจการ</w:t>
      </w:r>
      <w:r w:rsidR="00C905B1" w:rsidRPr="00021EBA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="00C905B1"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และงบกระแสเงินสดรวมและเฉพาะกิจการสำหรับงวด</w:t>
      </w:r>
      <w:r w:rsidR="00D40349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เก้า</w:t>
      </w:r>
      <w:r w:rsidR="00C905B1" w:rsidRPr="00021EBA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 xml:space="preserve">เดือนสิ้นสุดวันเดียวกัน 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>ที่แสดงเป็นข้อมูลเปรียบเทียบ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สอบทานโดยผู้สอบบัญชี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อื่น</w:t>
      </w:r>
      <w:r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 ซึ่งได้เสนอรายงานการสอบทาน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ตามรายงานลงวันที่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5A168D" w:rsidRPr="005A168D">
        <w:rPr>
          <w:rFonts w:ascii="Cordia New" w:eastAsia="Arial Unicode MS" w:hAnsi="Cordia New" w:cs="Cordia New"/>
          <w:sz w:val="28"/>
          <w:szCs w:val="28"/>
        </w:rPr>
        <w:t>1</w:t>
      </w:r>
      <w:r w:rsidR="00AD7DCA">
        <w:rPr>
          <w:rFonts w:ascii="Cordia New" w:eastAsia="Arial Unicode MS" w:hAnsi="Cordia New" w:cs="Cordia New"/>
          <w:sz w:val="28"/>
          <w:szCs w:val="28"/>
        </w:rPr>
        <w:t>3</w:t>
      </w:r>
      <w:r w:rsidR="005A168D" w:rsidRPr="005A168D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9232D6" w:rsidRPr="009232D6">
        <w:rPr>
          <w:rFonts w:ascii="Cordia New" w:eastAsia="Arial Unicode MS" w:hAnsi="Cordia New" w:cs="Cordia New" w:hint="cs"/>
          <w:sz w:val="28"/>
          <w:szCs w:val="28"/>
          <w:cs/>
          <w:lang w:val="en-US" w:bidi="th-TH"/>
        </w:rPr>
        <w:t>พฤศจิกายน</w:t>
      </w:r>
      <w:r w:rsidR="009232D6" w:rsidRPr="009232D6">
        <w:rPr>
          <w:rFonts w:ascii="Cordia New" w:eastAsia="Arial Unicode MS" w:hAnsi="Cordia New" w:cs="Cordia New"/>
          <w:sz w:val="28"/>
          <w:szCs w:val="28"/>
          <w:cs/>
          <w:lang w:val="en-US" w:bidi="th-TH"/>
        </w:rPr>
        <w:t xml:space="preserve"> </w:t>
      </w:r>
      <w:r w:rsidR="005A168D" w:rsidRPr="005A168D">
        <w:rPr>
          <w:rFonts w:ascii="Cordia New" w:eastAsia="Arial Unicode MS" w:hAnsi="Cordia New" w:cs="Cordia New"/>
          <w:sz w:val="28"/>
          <w:szCs w:val="28"/>
        </w:rPr>
        <w:t>2566</w:t>
      </w:r>
      <w:r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FE6192">
        <w:rPr>
          <w:rFonts w:ascii="Cordia New" w:eastAsia="Arial Unicode MS" w:hAnsi="Cordia New" w:cs="Cordia New" w:hint="cs"/>
          <w:sz w:val="28"/>
          <w:szCs w:val="28"/>
          <w:cs/>
        </w:rPr>
        <w:t>โดย</w:t>
      </w:r>
      <w:r w:rsidRPr="00FE6192">
        <w:rPr>
          <w:rFonts w:ascii="Cordia New" w:eastAsia="Arial Unicode MS" w:hAnsi="Cordia New" w:cs="Cordia New"/>
          <w:sz w:val="28"/>
          <w:szCs w:val="28"/>
          <w:cs/>
        </w:rPr>
        <w:t>ให้ข้อสรุป</w:t>
      </w:r>
      <w:r w:rsidRPr="00FE6192">
        <w:rPr>
          <w:rFonts w:ascii="Cordia New" w:eastAsia="Arial Unicode MS" w:hAnsi="Cordia New" w:cs="Cordia New" w:hint="cs"/>
          <w:sz w:val="28"/>
          <w:szCs w:val="28"/>
          <w:cs/>
        </w:rPr>
        <w:t>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FE6192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FE6192">
        <w:rPr>
          <w:rFonts w:ascii="Cordia New" w:eastAsia="Arial Unicode MS" w:hAnsi="Cordia New" w:cs="Cordia New" w:hint="cs"/>
          <w:sz w:val="28"/>
          <w:szCs w:val="28"/>
          <w:cs/>
        </w:rPr>
        <w:t>ฉบับที่</w:t>
      </w:r>
      <w:r>
        <w:rPr>
          <w:rFonts w:ascii="Cordia New" w:eastAsia="Arial Unicode MS" w:hAnsi="Cordia New" w:cs="Cordia New"/>
          <w:sz w:val="28"/>
          <w:szCs w:val="28"/>
        </w:rPr>
        <w:t xml:space="preserve"> </w:t>
      </w:r>
      <w:r>
        <w:rPr>
          <w:rFonts w:ascii="Cordia New" w:eastAsia="Arial Unicode MS" w:hAnsi="Cordia New" w:cs="Cordia New"/>
          <w:sz w:val="28"/>
          <w:szCs w:val="28"/>
          <w:lang w:val="en-US"/>
        </w:rPr>
        <w:t>34</w:t>
      </w:r>
      <w:r w:rsidRPr="0062272D">
        <w:rPr>
          <w:rFonts w:ascii="Cordia New" w:eastAsia="Arial Unicode MS" w:hAnsi="Cordia New" w:cs="Cordia New"/>
          <w:sz w:val="28"/>
          <w:szCs w:val="28"/>
          <w:cs/>
          <w:lang w:val="en-US"/>
        </w:rPr>
        <w:t xml:space="preserve"> </w:t>
      </w:r>
      <w:r w:rsidRPr="0062272D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>เ</w:t>
      </w:r>
      <w:r w:rsidRPr="00FE6192">
        <w:rPr>
          <w:rFonts w:ascii="Cordia New" w:eastAsia="Arial Unicode MS" w:hAnsi="Cordia New" w:cs="Cordia New" w:hint="cs"/>
          <w:sz w:val="28"/>
          <w:szCs w:val="28"/>
          <w:cs/>
        </w:rPr>
        <w:t>รื่อง</w:t>
      </w:r>
      <w:r w:rsidRPr="00FE6192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FE6192">
        <w:rPr>
          <w:rFonts w:ascii="Cordia New" w:eastAsia="Arial Unicode MS" w:hAnsi="Cordia New" w:cs="Cordia New" w:hint="cs"/>
          <w:sz w:val="28"/>
          <w:szCs w:val="28"/>
          <w:cs/>
        </w:rPr>
        <w:t>การรายงานทางการเงินระหว่างกาล</w:t>
      </w:r>
    </w:p>
    <w:p w14:paraId="64746682" w14:textId="77777777" w:rsidR="00144CCA" w:rsidRDefault="00144CCA" w:rsidP="00624C64">
      <w:pPr>
        <w:spacing w:after="0"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67FB62C1" w14:textId="77777777" w:rsidR="00520146" w:rsidRDefault="00520146" w:rsidP="00624C64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0959F647" w14:textId="77777777" w:rsidR="00BD542D" w:rsidRPr="00144CCA" w:rsidRDefault="00BD542D" w:rsidP="00624C64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5F2C9EFE" w14:textId="77777777" w:rsidR="00144CCA" w:rsidRPr="00144CCA" w:rsidRDefault="00144CCA" w:rsidP="00624C64">
      <w:pPr>
        <w:spacing w:after="0" w:line="240" w:lineRule="auto"/>
        <w:rPr>
          <w:rFonts w:ascii="Cordia New" w:hAnsi="Cordia New" w:cs="Cordia New"/>
          <w:sz w:val="28"/>
          <w:szCs w:val="28"/>
        </w:rPr>
      </w:pPr>
      <w:bookmarkStart w:id="2" w:name="_Hlk161818956"/>
      <w:r w:rsidRPr="00144CCA">
        <w:rPr>
          <w:rFonts w:ascii="Cordia New" w:hAnsi="Cordia New" w:cs="Cordia New"/>
          <w:sz w:val="28"/>
          <w:szCs w:val="28"/>
          <w:cs/>
        </w:rPr>
        <w:t>นาย</w:t>
      </w:r>
      <w:r w:rsidRPr="00144CCA">
        <w:rPr>
          <w:rFonts w:ascii="Cordia New" w:hAnsi="Cordia New" w:cs="Cordia New" w:hint="cs"/>
          <w:sz w:val="28"/>
          <w:szCs w:val="28"/>
          <w:cs/>
        </w:rPr>
        <w:t>นรินทร์ จูระมงคล</w:t>
      </w:r>
    </w:p>
    <w:p w14:paraId="4DDC4E63" w14:textId="77777777" w:rsidR="00144CCA" w:rsidRPr="00144CCA" w:rsidRDefault="00144CCA" w:rsidP="00624C64">
      <w:pPr>
        <w:spacing w:after="0" w:line="240" w:lineRule="auto"/>
        <w:rPr>
          <w:rFonts w:ascii="Cordia New" w:hAnsi="Cordia New" w:cs="Cordia New"/>
          <w:sz w:val="28"/>
          <w:szCs w:val="28"/>
        </w:rPr>
      </w:pPr>
      <w:r w:rsidRPr="00144CCA">
        <w:rPr>
          <w:rFonts w:ascii="Cordia New" w:hAnsi="Cordia New" w:cs="Cordia New"/>
          <w:sz w:val="28"/>
          <w:szCs w:val="28"/>
          <w:cs/>
        </w:rPr>
        <w:t xml:space="preserve">ผู้สอบบัญชีรับอนุญาต เลขทะเบียน </w:t>
      </w:r>
      <w:r w:rsidRPr="00144CCA">
        <w:rPr>
          <w:rFonts w:ascii="Cordia New" w:hAnsi="Cordia New" w:cs="Cordia New"/>
          <w:sz w:val="28"/>
          <w:szCs w:val="28"/>
        </w:rPr>
        <w:t>8593</w:t>
      </w:r>
    </w:p>
    <w:bookmarkEnd w:id="2"/>
    <w:p w14:paraId="70F6135F" w14:textId="77777777" w:rsidR="00B306E8" w:rsidRPr="009B405C" w:rsidRDefault="00B306E8" w:rsidP="00624C64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144CCA">
        <w:rPr>
          <w:rFonts w:ascii="Cordia New" w:hAnsi="Cordia New" w:cs="Cordia New"/>
          <w:sz w:val="28"/>
          <w:szCs w:val="28"/>
          <w:cs/>
        </w:rPr>
        <w:t>บริษัท บีดี</w:t>
      </w:r>
      <w:r w:rsidRPr="009B405C">
        <w:rPr>
          <w:rFonts w:ascii="Cordia New" w:hAnsi="Cordia New" w:cs="Cordia New"/>
          <w:sz w:val="28"/>
          <w:szCs w:val="28"/>
          <w:cs/>
        </w:rPr>
        <w:t>โอ ออดิท จำกัด</w:t>
      </w:r>
    </w:p>
    <w:p w14:paraId="45A14318" w14:textId="77777777" w:rsidR="00F56687" w:rsidRDefault="00704281" w:rsidP="00624C64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704281">
        <w:rPr>
          <w:rFonts w:ascii="Cordia New" w:hAnsi="Cordia New" w:cs="Cordia New"/>
          <w:sz w:val="28"/>
          <w:szCs w:val="28"/>
          <w:cs/>
        </w:rPr>
        <w:t>กรุงเทพ</w:t>
      </w:r>
      <w:r w:rsidRPr="00704281">
        <w:rPr>
          <w:rFonts w:ascii="Cordia New" w:hAnsi="Cordia New" w:cs="Cordia New" w:hint="cs"/>
          <w:sz w:val="28"/>
          <w:szCs w:val="28"/>
          <w:cs/>
        </w:rPr>
        <w:t>มหานคร</w:t>
      </w:r>
      <w:r w:rsidRPr="0070428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48383DCB" w14:textId="3C5A959D" w:rsidR="00D15EA5" w:rsidRPr="00026455" w:rsidRDefault="001E35BB" w:rsidP="00624C64">
      <w:pPr>
        <w:pStyle w:val="BodyText"/>
        <w:spacing w:after="0" w:line="240" w:lineRule="auto"/>
        <w:rPr>
          <w:rFonts w:ascii="Cordia New" w:hAnsi="Cordia New" w:cs="Cordia New"/>
          <w:sz w:val="28"/>
          <w:szCs w:val="28"/>
          <w:lang w:val="en-US" w:bidi="th-TH"/>
        </w:rPr>
      </w:pPr>
      <w:r>
        <w:rPr>
          <w:rFonts w:ascii="Cordia New" w:hAnsi="Cordia New" w:cs="Cordia New"/>
          <w:sz w:val="28"/>
          <w:szCs w:val="28"/>
          <w:lang w:val="en-US" w:bidi="th-TH"/>
        </w:rPr>
        <w:t>11</w:t>
      </w:r>
      <w:r w:rsidR="1A350748" w:rsidRPr="40DDCCFC">
        <w:rPr>
          <w:rFonts w:ascii="Cordia New" w:hAnsi="Cordia New" w:cs="Cordia New"/>
          <w:sz w:val="28"/>
          <w:szCs w:val="28"/>
          <w:lang w:val="en-US" w:bidi="th-TH"/>
        </w:rPr>
        <w:t xml:space="preserve"> พฤศจิกายน </w:t>
      </w:r>
      <w:r>
        <w:rPr>
          <w:rFonts w:ascii="Cordia New" w:hAnsi="Cordia New" w:cs="Cordia New"/>
          <w:sz w:val="28"/>
          <w:szCs w:val="28"/>
          <w:lang w:val="en-US" w:bidi="th-TH"/>
        </w:rPr>
        <w:t>2567</w:t>
      </w:r>
    </w:p>
    <w:sectPr w:rsidR="00D15EA5" w:rsidRPr="00026455" w:rsidSect="00E3328F">
      <w:headerReference w:type="default" r:id="rId14"/>
      <w:headerReference w:type="first" r:id="rId15"/>
      <w:footerReference w:type="first" r:id="rId16"/>
      <w:pgSz w:w="11907" w:h="16840" w:code="9"/>
      <w:pgMar w:top="1440" w:right="1195" w:bottom="432" w:left="1800" w:header="706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B08A6C" w14:textId="77777777" w:rsidR="00712A7B" w:rsidRDefault="00712A7B">
      <w:r>
        <w:separator/>
      </w:r>
    </w:p>
  </w:endnote>
  <w:endnote w:type="continuationSeparator" w:id="0">
    <w:p w14:paraId="15180723" w14:textId="77777777" w:rsidR="00712A7B" w:rsidRDefault="00712A7B">
      <w:r>
        <w:continuationSeparator/>
      </w:r>
    </w:p>
  </w:endnote>
  <w:endnote w:type="continuationNotice" w:id="1">
    <w:p w14:paraId="22F9069B" w14:textId="77777777" w:rsidR="00712A7B" w:rsidRDefault="00712A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7261E" w14:textId="338DEE66" w:rsidR="00D20415" w:rsidRPr="00D21820" w:rsidRDefault="00D20415" w:rsidP="00D218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096C56" w14:textId="77777777" w:rsidR="00712A7B" w:rsidRDefault="00712A7B">
      <w:bookmarkStart w:id="0" w:name="_Hlk482348182"/>
      <w:bookmarkEnd w:id="0"/>
      <w:r>
        <w:separator/>
      </w:r>
    </w:p>
  </w:footnote>
  <w:footnote w:type="continuationSeparator" w:id="0">
    <w:p w14:paraId="36A494C4" w14:textId="77777777" w:rsidR="00712A7B" w:rsidRDefault="00712A7B">
      <w:r>
        <w:continuationSeparator/>
      </w:r>
    </w:p>
  </w:footnote>
  <w:footnote w:type="continuationNotice" w:id="1">
    <w:p w14:paraId="0F1B85EB" w14:textId="77777777" w:rsidR="00712A7B" w:rsidRDefault="00712A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8C7BF" w14:textId="77777777" w:rsidR="0079035E" w:rsidRDefault="0079035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980FC7" w14:textId="771F655F" w:rsidR="0079035E" w:rsidRPr="00021EBA" w:rsidRDefault="0079035E" w:rsidP="00D96128">
    <w:pPr>
      <w:pStyle w:val="Header"/>
      <w:jc w:val="right"/>
      <w:rPr>
        <w:rFonts w:cstheme="minorBidi"/>
        <w:cs/>
        <w:lang w:val="en-US" w:bidi="th-TH"/>
      </w:rPr>
    </w:pPr>
  </w:p>
  <w:p w14:paraId="29A206A2" w14:textId="77777777" w:rsidR="0079035E" w:rsidRPr="0079502D" w:rsidRDefault="0079035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5EF6AD" w14:textId="0540234A" w:rsidR="0079035E" w:rsidRPr="00D21820" w:rsidRDefault="0079035E" w:rsidP="00D21820">
    <w:pPr>
      <w:pStyle w:val="Header"/>
      <w:rPr>
        <w:color w:val="FFFFFF" w:themeColor="background1"/>
      </w:rPr>
    </w:pPr>
    <w:bookmarkStart w:id="1" w:name="Footer3_tbl"/>
    <w:bookmarkEnd w:id="1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A0D29" w14:textId="77777777" w:rsidR="00C855D9" w:rsidRPr="00021EBA" w:rsidRDefault="00C855D9" w:rsidP="00D96128">
    <w:pPr>
      <w:pStyle w:val="Header"/>
      <w:jc w:val="right"/>
      <w:rPr>
        <w:rFonts w:cstheme="minorBidi"/>
        <w:cs/>
        <w:lang w:val="en-US" w:bidi="th-TH"/>
      </w:rPr>
    </w:pPr>
  </w:p>
  <w:p w14:paraId="1AF7DD33" w14:textId="77777777" w:rsidR="00C855D9" w:rsidRPr="0079502D" w:rsidRDefault="00C855D9" w:rsidP="00D96128">
    <w:pPr>
      <w:pStyle w:val="Header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48483" w14:textId="77777777" w:rsidR="00A74FF4" w:rsidRPr="00D21820" w:rsidRDefault="00A74FF4" w:rsidP="00D218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954970549">
    <w:abstractNumId w:val="3"/>
  </w:num>
  <w:num w:numId="2" w16cid:durableId="1231692883">
    <w:abstractNumId w:val="2"/>
  </w:num>
  <w:num w:numId="3" w16cid:durableId="975795420">
    <w:abstractNumId w:val="1"/>
  </w:num>
  <w:num w:numId="4" w16cid:durableId="1010176554">
    <w:abstractNumId w:val="0"/>
  </w:num>
  <w:num w:numId="5" w16cid:durableId="970784836">
    <w:abstractNumId w:val="6"/>
  </w:num>
  <w:num w:numId="6" w16cid:durableId="1551185256">
    <w:abstractNumId w:val="5"/>
  </w:num>
  <w:num w:numId="7" w16cid:durableId="1303996919">
    <w:abstractNumId w:val="10"/>
  </w:num>
  <w:num w:numId="8" w16cid:durableId="166213793">
    <w:abstractNumId w:val="16"/>
  </w:num>
  <w:num w:numId="9" w16cid:durableId="1163858234">
    <w:abstractNumId w:val="5"/>
  </w:num>
  <w:num w:numId="10" w16cid:durableId="1630741639">
    <w:abstractNumId w:val="15"/>
  </w:num>
  <w:num w:numId="11" w16cid:durableId="165441466">
    <w:abstractNumId w:val="13"/>
  </w:num>
  <w:num w:numId="12" w16cid:durableId="974066885">
    <w:abstractNumId w:val="4"/>
  </w:num>
  <w:num w:numId="13" w16cid:durableId="1924024977">
    <w:abstractNumId w:val="8"/>
  </w:num>
  <w:num w:numId="14" w16cid:durableId="1270893725">
    <w:abstractNumId w:val="7"/>
  </w:num>
  <w:num w:numId="15" w16cid:durableId="1842238820">
    <w:abstractNumId w:val="8"/>
  </w:num>
  <w:num w:numId="16" w16cid:durableId="976910095">
    <w:abstractNumId w:val="9"/>
  </w:num>
  <w:num w:numId="17" w16cid:durableId="1214849520">
    <w:abstractNumId w:val="11"/>
  </w:num>
  <w:num w:numId="18" w16cid:durableId="872763023">
    <w:abstractNumId w:val="15"/>
  </w:num>
  <w:num w:numId="19" w16cid:durableId="1348480667">
    <w:abstractNumId w:val="13"/>
  </w:num>
  <w:num w:numId="20" w16cid:durableId="1101684244">
    <w:abstractNumId w:val="4"/>
  </w:num>
  <w:num w:numId="21" w16cid:durableId="1332173919">
    <w:abstractNumId w:val="8"/>
  </w:num>
  <w:num w:numId="22" w16cid:durableId="857349260">
    <w:abstractNumId w:val="7"/>
  </w:num>
  <w:num w:numId="23" w16cid:durableId="869152381">
    <w:abstractNumId w:val="7"/>
  </w:num>
  <w:num w:numId="24" w16cid:durableId="2056343568">
    <w:abstractNumId w:val="7"/>
  </w:num>
  <w:num w:numId="25" w16cid:durableId="1150898680">
    <w:abstractNumId w:val="8"/>
  </w:num>
  <w:num w:numId="26" w16cid:durableId="335887501">
    <w:abstractNumId w:val="8"/>
  </w:num>
  <w:num w:numId="27" w16cid:durableId="1149590765">
    <w:abstractNumId w:val="8"/>
  </w:num>
  <w:num w:numId="28" w16cid:durableId="980882566">
    <w:abstractNumId w:val="14"/>
  </w:num>
  <w:num w:numId="29" w16cid:durableId="1825972229">
    <w:abstractNumId w:val="14"/>
  </w:num>
  <w:num w:numId="30" w16cid:durableId="524172298">
    <w:abstractNumId w:val="14"/>
  </w:num>
  <w:num w:numId="31" w16cid:durableId="544610206">
    <w:abstractNumId w:val="12"/>
  </w:num>
  <w:num w:numId="32" w16cid:durableId="329525692">
    <w:abstractNumId w:val="12"/>
  </w:num>
  <w:num w:numId="33" w16cid:durableId="13732667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0C20"/>
    <w:rsid w:val="000122FE"/>
    <w:rsid w:val="000149F1"/>
    <w:rsid w:val="000162B0"/>
    <w:rsid w:val="00021C62"/>
    <w:rsid w:val="00021EBA"/>
    <w:rsid w:val="00025019"/>
    <w:rsid w:val="00026455"/>
    <w:rsid w:val="0003023B"/>
    <w:rsid w:val="00031D17"/>
    <w:rsid w:val="00034865"/>
    <w:rsid w:val="00044ACE"/>
    <w:rsid w:val="0004550E"/>
    <w:rsid w:val="00050513"/>
    <w:rsid w:val="00052614"/>
    <w:rsid w:val="00052F4B"/>
    <w:rsid w:val="0005651A"/>
    <w:rsid w:val="00061B65"/>
    <w:rsid w:val="000723F7"/>
    <w:rsid w:val="00074485"/>
    <w:rsid w:val="00074F4D"/>
    <w:rsid w:val="000762C0"/>
    <w:rsid w:val="00080866"/>
    <w:rsid w:val="000828F1"/>
    <w:rsid w:val="00082F59"/>
    <w:rsid w:val="00083F84"/>
    <w:rsid w:val="00094333"/>
    <w:rsid w:val="00097FAB"/>
    <w:rsid w:val="000A3016"/>
    <w:rsid w:val="000A407D"/>
    <w:rsid w:val="000A5BAB"/>
    <w:rsid w:val="000B4D04"/>
    <w:rsid w:val="000B65E3"/>
    <w:rsid w:val="000B7090"/>
    <w:rsid w:val="000C08B9"/>
    <w:rsid w:val="000C6440"/>
    <w:rsid w:val="000D454D"/>
    <w:rsid w:val="000E52CE"/>
    <w:rsid w:val="000F3AAB"/>
    <w:rsid w:val="000F6E25"/>
    <w:rsid w:val="000F722C"/>
    <w:rsid w:val="001011DF"/>
    <w:rsid w:val="00101C2D"/>
    <w:rsid w:val="00104C94"/>
    <w:rsid w:val="00112B69"/>
    <w:rsid w:val="00115BE7"/>
    <w:rsid w:val="001218E7"/>
    <w:rsid w:val="00122E24"/>
    <w:rsid w:val="00123ED7"/>
    <w:rsid w:val="00125E69"/>
    <w:rsid w:val="001316D3"/>
    <w:rsid w:val="00137DFE"/>
    <w:rsid w:val="00144CCA"/>
    <w:rsid w:val="00150CA2"/>
    <w:rsid w:val="001521CA"/>
    <w:rsid w:val="001554CD"/>
    <w:rsid w:val="00155A91"/>
    <w:rsid w:val="001613E2"/>
    <w:rsid w:val="0016459D"/>
    <w:rsid w:val="00167017"/>
    <w:rsid w:val="00174093"/>
    <w:rsid w:val="00175110"/>
    <w:rsid w:val="0019210D"/>
    <w:rsid w:val="0019435E"/>
    <w:rsid w:val="00197383"/>
    <w:rsid w:val="00197C7F"/>
    <w:rsid w:val="001A3BFB"/>
    <w:rsid w:val="001A3C20"/>
    <w:rsid w:val="001A4B7C"/>
    <w:rsid w:val="001A5299"/>
    <w:rsid w:val="001A63CA"/>
    <w:rsid w:val="001B198C"/>
    <w:rsid w:val="001B3A7E"/>
    <w:rsid w:val="001B7388"/>
    <w:rsid w:val="001C5248"/>
    <w:rsid w:val="001D202B"/>
    <w:rsid w:val="001D2302"/>
    <w:rsid w:val="001D3A44"/>
    <w:rsid w:val="001D65C0"/>
    <w:rsid w:val="001D7BB3"/>
    <w:rsid w:val="001E12A6"/>
    <w:rsid w:val="001E35BB"/>
    <w:rsid w:val="001E3740"/>
    <w:rsid w:val="001E498F"/>
    <w:rsid w:val="001E508D"/>
    <w:rsid w:val="0021140A"/>
    <w:rsid w:val="00214C9B"/>
    <w:rsid w:val="002219FD"/>
    <w:rsid w:val="00224BC1"/>
    <w:rsid w:val="0022518C"/>
    <w:rsid w:val="00225B77"/>
    <w:rsid w:val="0022728F"/>
    <w:rsid w:val="00237A7E"/>
    <w:rsid w:val="0024029D"/>
    <w:rsid w:val="0024179B"/>
    <w:rsid w:val="00241F16"/>
    <w:rsid w:val="0024316F"/>
    <w:rsid w:val="00243C23"/>
    <w:rsid w:val="0024603B"/>
    <w:rsid w:val="00247969"/>
    <w:rsid w:val="00255543"/>
    <w:rsid w:val="002601E8"/>
    <w:rsid w:val="0026182A"/>
    <w:rsid w:val="00263C03"/>
    <w:rsid w:val="00264C67"/>
    <w:rsid w:val="00277EBE"/>
    <w:rsid w:val="002838FB"/>
    <w:rsid w:val="00285249"/>
    <w:rsid w:val="00285E05"/>
    <w:rsid w:val="00286FC1"/>
    <w:rsid w:val="002923DF"/>
    <w:rsid w:val="002A03B1"/>
    <w:rsid w:val="002A252E"/>
    <w:rsid w:val="002B0883"/>
    <w:rsid w:val="002B5A4A"/>
    <w:rsid w:val="002C5D2E"/>
    <w:rsid w:val="002C623D"/>
    <w:rsid w:val="002C7655"/>
    <w:rsid w:val="002D32C5"/>
    <w:rsid w:val="002D400F"/>
    <w:rsid w:val="002D5A0F"/>
    <w:rsid w:val="002D699B"/>
    <w:rsid w:val="002D6E25"/>
    <w:rsid w:val="002E02F4"/>
    <w:rsid w:val="002E39D7"/>
    <w:rsid w:val="002E7F1E"/>
    <w:rsid w:val="002F2DEB"/>
    <w:rsid w:val="002F3903"/>
    <w:rsid w:val="002F4A52"/>
    <w:rsid w:val="002F7D90"/>
    <w:rsid w:val="0030026A"/>
    <w:rsid w:val="003014E0"/>
    <w:rsid w:val="003032BC"/>
    <w:rsid w:val="00304ADA"/>
    <w:rsid w:val="00305173"/>
    <w:rsid w:val="00321A76"/>
    <w:rsid w:val="00330AA1"/>
    <w:rsid w:val="00332227"/>
    <w:rsid w:val="00335E5B"/>
    <w:rsid w:val="003410B2"/>
    <w:rsid w:val="003426B9"/>
    <w:rsid w:val="003440BD"/>
    <w:rsid w:val="00352FF0"/>
    <w:rsid w:val="00354F5D"/>
    <w:rsid w:val="00365ECE"/>
    <w:rsid w:val="003744DA"/>
    <w:rsid w:val="00375682"/>
    <w:rsid w:val="00377773"/>
    <w:rsid w:val="00384904"/>
    <w:rsid w:val="00387A6A"/>
    <w:rsid w:val="00391326"/>
    <w:rsid w:val="00393CAB"/>
    <w:rsid w:val="003B00E9"/>
    <w:rsid w:val="003B4CCD"/>
    <w:rsid w:val="003B4DED"/>
    <w:rsid w:val="003B7AF7"/>
    <w:rsid w:val="003C0ADC"/>
    <w:rsid w:val="003C12C5"/>
    <w:rsid w:val="003C1610"/>
    <w:rsid w:val="003C1EE8"/>
    <w:rsid w:val="003C27EF"/>
    <w:rsid w:val="003C32E9"/>
    <w:rsid w:val="003C3898"/>
    <w:rsid w:val="003C4556"/>
    <w:rsid w:val="003D2605"/>
    <w:rsid w:val="003D64D6"/>
    <w:rsid w:val="003E034A"/>
    <w:rsid w:val="003E3E21"/>
    <w:rsid w:val="003E511E"/>
    <w:rsid w:val="003F12C5"/>
    <w:rsid w:val="0040435A"/>
    <w:rsid w:val="00414DB3"/>
    <w:rsid w:val="00416281"/>
    <w:rsid w:val="00422353"/>
    <w:rsid w:val="00426915"/>
    <w:rsid w:val="00433F63"/>
    <w:rsid w:val="00435788"/>
    <w:rsid w:val="004359E6"/>
    <w:rsid w:val="00436524"/>
    <w:rsid w:val="00443CE3"/>
    <w:rsid w:val="00445335"/>
    <w:rsid w:val="00452E7B"/>
    <w:rsid w:val="004546FA"/>
    <w:rsid w:val="004553B3"/>
    <w:rsid w:val="00481FE7"/>
    <w:rsid w:val="00482A97"/>
    <w:rsid w:val="0048532C"/>
    <w:rsid w:val="0049103F"/>
    <w:rsid w:val="004A0DFE"/>
    <w:rsid w:val="004A30DE"/>
    <w:rsid w:val="004A3C62"/>
    <w:rsid w:val="004B73F9"/>
    <w:rsid w:val="004C0971"/>
    <w:rsid w:val="004C0C25"/>
    <w:rsid w:val="004C2111"/>
    <w:rsid w:val="004C732E"/>
    <w:rsid w:val="004D20AE"/>
    <w:rsid w:val="004D3578"/>
    <w:rsid w:val="004D37BA"/>
    <w:rsid w:val="004F1A16"/>
    <w:rsid w:val="004F207F"/>
    <w:rsid w:val="004F5D91"/>
    <w:rsid w:val="004F62BB"/>
    <w:rsid w:val="00506F7C"/>
    <w:rsid w:val="005070FA"/>
    <w:rsid w:val="00516DE3"/>
    <w:rsid w:val="00520146"/>
    <w:rsid w:val="0052186A"/>
    <w:rsid w:val="0052306A"/>
    <w:rsid w:val="00526EE4"/>
    <w:rsid w:val="005321DA"/>
    <w:rsid w:val="00544D3B"/>
    <w:rsid w:val="005456E5"/>
    <w:rsid w:val="00546F59"/>
    <w:rsid w:val="00547541"/>
    <w:rsid w:val="00551365"/>
    <w:rsid w:val="00553BBE"/>
    <w:rsid w:val="00555CCD"/>
    <w:rsid w:val="005627FF"/>
    <w:rsid w:val="00566B57"/>
    <w:rsid w:val="00577D61"/>
    <w:rsid w:val="005822AC"/>
    <w:rsid w:val="00595561"/>
    <w:rsid w:val="005979AA"/>
    <w:rsid w:val="005A168D"/>
    <w:rsid w:val="005A47A9"/>
    <w:rsid w:val="005B21EB"/>
    <w:rsid w:val="005B2619"/>
    <w:rsid w:val="005B405A"/>
    <w:rsid w:val="005B5563"/>
    <w:rsid w:val="005C25B2"/>
    <w:rsid w:val="005C2CCB"/>
    <w:rsid w:val="005C6479"/>
    <w:rsid w:val="005C69FD"/>
    <w:rsid w:val="005C773B"/>
    <w:rsid w:val="005D0FC1"/>
    <w:rsid w:val="005D7025"/>
    <w:rsid w:val="005E2D67"/>
    <w:rsid w:val="005E2F87"/>
    <w:rsid w:val="005E5578"/>
    <w:rsid w:val="005F4D62"/>
    <w:rsid w:val="0060470D"/>
    <w:rsid w:val="00610ED7"/>
    <w:rsid w:val="00612CAB"/>
    <w:rsid w:val="006158A9"/>
    <w:rsid w:val="00620CE3"/>
    <w:rsid w:val="00621086"/>
    <w:rsid w:val="00624C64"/>
    <w:rsid w:val="00626E51"/>
    <w:rsid w:val="00635771"/>
    <w:rsid w:val="006365A1"/>
    <w:rsid w:val="00636AA2"/>
    <w:rsid w:val="0065051C"/>
    <w:rsid w:val="00653944"/>
    <w:rsid w:val="0066047E"/>
    <w:rsid w:val="0066281F"/>
    <w:rsid w:val="00664914"/>
    <w:rsid w:val="00666764"/>
    <w:rsid w:val="0066694B"/>
    <w:rsid w:val="00667DB6"/>
    <w:rsid w:val="00673F12"/>
    <w:rsid w:val="006771E8"/>
    <w:rsid w:val="00677C01"/>
    <w:rsid w:val="006839B1"/>
    <w:rsid w:val="00683CC7"/>
    <w:rsid w:val="00692CA5"/>
    <w:rsid w:val="006932D7"/>
    <w:rsid w:val="006964C5"/>
    <w:rsid w:val="00696651"/>
    <w:rsid w:val="006B06A2"/>
    <w:rsid w:val="006B43FD"/>
    <w:rsid w:val="006C02E7"/>
    <w:rsid w:val="006C2A21"/>
    <w:rsid w:val="006C3D37"/>
    <w:rsid w:val="006C6376"/>
    <w:rsid w:val="006C77F1"/>
    <w:rsid w:val="006D2172"/>
    <w:rsid w:val="006D6C35"/>
    <w:rsid w:val="006D6FF5"/>
    <w:rsid w:val="006F1B19"/>
    <w:rsid w:val="006F29ED"/>
    <w:rsid w:val="006F4B40"/>
    <w:rsid w:val="006F4F77"/>
    <w:rsid w:val="006F6748"/>
    <w:rsid w:val="006F7D87"/>
    <w:rsid w:val="00701282"/>
    <w:rsid w:val="0070147C"/>
    <w:rsid w:val="00704281"/>
    <w:rsid w:val="00707D08"/>
    <w:rsid w:val="00712A7B"/>
    <w:rsid w:val="00714FD6"/>
    <w:rsid w:val="00716F1F"/>
    <w:rsid w:val="00717608"/>
    <w:rsid w:val="00717DBB"/>
    <w:rsid w:val="00721A81"/>
    <w:rsid w:val="00722040"/>
    <w:rsid w:val="007265F7"/>
    <w:rsid w:val="00731487"/>
    <w:rsid w:val="00731894"/>
    <w:rsid w:val="00734D83"/>
    <w:rsid w:val="00746796"/>
    <w:rsid w:val="00746D91"/>
    <w:rsid w:val="007500DB"/>
    <w:rsid w:val="00752B58"/>
    <w:rsid w:val="00754EDD"/>
    <w:rsid w:val="0075598A"/>
    <w:rsid w:val="00756BD8"/>
    <w:rsid w:val="00761813"/>
    <w:rsid w:val="007640D1"/>
    <w:rsid w:val="00771B85"/>
    <w:rsid w:val="00775DA6"/>
    <w:rsid w:val="00775F9A"/>
    <w:rsid w:val="0078044E"/>
    <w:rsid w:val="007815D8"/>
    <w:rsid w:val="0078170A"/>
    <w:rsid w:val="0079035E"/>
    <w:rsid w:val="00790956"/>
    <w:rsid w:val="0079502D"/>
    <w:rsid w:val="00797990"/>
    <w:rsid w:val="007A0755"/>
    <w:rsid w:val="007A31D9"/>
    <w:rsid w:val="007A74F9"/>
    <w:rsid w:val="007B128A"/>
    <w:rsid w:val="007B4300"/>
    <w:rsid w:val="007C6EB0"/>
    <w:rsid w:val="007D41A1"/>
    <w:rsid w:val="007D771C"/>
    <w:rsid w:val="007E156E"/>
    <w:rsid w:val="007E1FC4"/>
    <w:rsid w:val="007F0A96"/>
    <w:rsid w:val="007F7B75"/>
    <w:rsid w:val="008026D1"/>
    <w:rsid w:val="008033D0"/>
    <w:rsid w:val="00803FB6"/>
    <w:rsid w:val="008059EF"/>
    <w:rsid w:val="008128F7"/>
    <w:rsid w:val="00812938"/>
    <w:rsid w:val="00813ECA"/>
    <w:rsid w:val="00816AA6"/>
    <w:rsid w:val="008273CA"/>
    <w:rsid w:val="00827B71"/>
    <w:rsid w:val="00830DAC"/>
    <w:rsid w:val="0083134C"/>
    <w:rsid w:val="00832F51"/>
    <w:rsid w:val="008337EB"/>
    <w:rsid w:val="00843100"/>
    <w:rsid w:val="0084423D"/>
    <w:rsid w:val="00847054"/>
    <w:rsid w:val="00850F25"/>
    <w:rsid w:val="008534AA"/>
    <w:rsid w:val="0085464A"/>
    <w:rsid w:val="0087166E"/>
    <w:rsid w:val="008719C2"/>
    <w:rsid w:val="008806E8"/>
    <w:rsid w:val="00881FCC"/>
    <w:rsid w:val="00883BD8"/>
    <w:rsid w:val="00884FF7"/>
    <w:rsid w:val="00894ACE"/>
    <w:rsid w:val="00894BB9"/>
    <w:rsid w:val="00897E5A"/>
    <w:rsid w:val="008A6579"/>
    <w:rsid w:val="008B19D9"/>
    <w:rsid w:val="008B1FD3"/>
    <w:rsid w:val="008B204B"/>
    <w:rsid w:val="008B3666"/>
    <w:rsid w:val="008C49AE"/>
    <w:rsid w:val="008C59F7"/>
    <w:rsid w:val="008D055C"/>
    <w:rsid w:val="008D7B0C"/>
    <w:rsid w:val="008E381B"/>
    <w:rsid w:val="008E7687"/>
    <w:rsid w:val="008F0E3C"/>
    <w:rsid w:val="008F11FA"/>
    <w:rsid w:val="008F33AE"/>
    <w:rsid w:val="008F4ACA"/>
    <w:rsid w:val="00912F98"/>
    <w:rsid w:val="00917FBB"/>
    <w:rsid w:val="009213B6"/>
    <w:rsid w:val="009219CA"/>
    <w:rsid w:val="009223D3"/>
    <w:rsid w:val="009232D6"/>
    <w:rsid w:val="00923928"/>
    <w:rsid w:val="009258EC"/>
    <w:rsid w:val="00931D7A"/>
    <w:rsid w:val="00933253"/>
    <w:rsid w:val="00935D8D"/>
    <w:rsid w:val="00941950"/>
    <w:rsid w:val="009420BD"/>
    <w:rsid w:val="00942FE8"/>
    <w:rsid w:val="009440FF"/>
    <w:rsid w:val="00957E70"/>
    <w:rsid w:val="00965706"/>
    <w:rsid w:val="00966D94"/>
    <w:rsid w:val="00970DAB"/>
    <w:rsid w:val="0097321D"/>
    <w:rsid w:val="00984A4C"/>
    <w:rsid w:val="00992531"/>
    <w:rsid w:val="00995CD5"/>
    <w:rsid w:val="009A1787"/>
    <w:rsid w:val="009A4F5A"/>
    <w:rsid w:val="009B08C2"/>
    <w:rsid w:val="009B1F44"/>
    <w:rsid w:val="009B4573"/>
    <w:rsid w:val="009B6296"/>
    <w:rsid w:val="009C002A"/>
    <w:rsid w:val="009C1DAA"/>
    <w:rsid w:val="009D4DAA"/>
    <w:rsid w:val="009E278C"/>
    <w:rsid w:val="009F6EDC"/>
    <w:rsid w:val="00A00DA8"/>
    <w:rsid w:val="00A0256C"/>
    <w:rsid w:val="00A035CE"/>
    <w:rsid w:val="00A0537F"/>
    <w:rsid w:val="00A05C39"/>
    <w:rsid w:val="00A0602E"/>
    <w:rsid w:val="00A06C1F"/>
    <w:rsid w:val="00A07FFA"/>
    <w:rsid w:val="00A11FB4"/>
    <w:rsid w:val="00A1550B"/>
    <w:rsid w:val="00A253C3"/>
    <w:rsid w:val="00A316E7"/>
    <w:rsid w:val="00A33B07"/>
    <w:rsid w:val="00A34ED9"/>
    <w:rsid w:val="00A35782"/>
    <w:rsid w:val="00A362F9"/>
    <w:rsid w:val="00A43EE6"/>
    <w:rsid w:val="00A54479"/>
    <w:rsid w:val="00A60F49"/>
    <w:rsid w:val="00A61E15"/>
    <w:rsid w:val="00A61ED0"/>
    <w:rsid w:val="00A6337E"/>
    <w:rsid w:val="00A66F91"/>
    <w:rsid w:val="00A66FB8"/>
    <w:rsid w:val="00A70229"/>
    <w:rsid w:val="00A73750"/>
    <w:rsid w:val="00A74FF4"/>
    <w:rsid w:val="00A86026"/>
    <w:rsid w:val="00A91617"/>
    <w:rsid w:val="00A918D1"/>
    <w:rsid w:val="00A93A9A"/>
    <w:rsid w:val="00A97597"/>
    <w:rsid w:val="00AA5C16"/>
    <w:rsid w:val="00AB26AA"/>
    <w:rsid w:val="00AB7C1B"/>
    <w:rsid w:val="00AC31D4"/>
    <w:rsid w:val="00AC6098"/>
    <w:rsid w:val="00AC6545"/>
    <w:rsid w:val="00AC7FE4"/>
    <w:rsid w:val="00AD3B26"/>
    <w:rsid w:val="00AD3DD5"/>
    <w:rsid w:val="00AD6773"/>
    <w:rsid w:val="00AD7DCA"/>
    <w:rsid w:val="00AE0190"/>
    <w:rsid w:val="00AE2BF6"/>
    <w:rsid w:val="00AE3370"/>
    <w:rsid w:val="00AE3D43"/>
    <w:rsid w:val="00AE5B98"/>
    <w:rsid w:val="00AE64CA"/>
    <w:rsid w:val="00AF7092"/>
    <w:rsid w:val="00B1324D"/>
    <w:rsid w:val="00B157E2"/>
    <w:rsid w:val="00B17767"/>
    <w:rsid w:val="00B24A45"/>
    <w:rsid w:val="00B25B92"/>
    <w:rsid w:val="00B26948"/>
    <w:rsid w:val="00B306E8"/>
    <w:rsid w:val="00B30989"/>
    <w:rsid w:val="00B34D51"/>
    <w:rsid w:val="00B36A0E"/>
    <w:rsid w:val="00B36BA1"/>
    <w:rsid w:val="00B40952"/>
    <w:rsid w:val="00B40D67"/>
    <w:rsid w:val="00B43C45"/>
    <w:rsid w:val="00B45A18"/>
    <w:rsid w:val="00B55EE8"/>
    <w:rsid w:val="00B56E6C"/>
    <w:rsid w:val="00B60A82"/>
    <w:rsid w:val="00B6213F"/>
    <w:rsid w:val="00B63D0E"/>
    <w:rsid w:val="00B75D14"/>
    <w:rsid w:val="00B83039"/>
    <w:rsid w:val="00B85FE0"/>
    <w:rsid w:val="00B866EF"/>
    <w:rsid w:val="00BA050D"/>
    <w:rsid w:val="00BA28D0"/>
    <w:rsid w:val="00BA5B00"/>
    <w:rsid w:val="00BB09AD"/>
    <w:rsid w:val="00BB132C"/>
    <w:rsid w:val="00BB1A07"/>
    <w:rsid w:val="00BB1A2B"/>
    <w:rsid w:val="00BB5C42"/>
    <w:rsid w:val="00BB6DAD"/>
    <w:rsid w:val="00BB7346"/>
    <w:rsid w:val="00BB7659"/>
    <w:rsid w:val="00BC1555"/>
    <w:rsid w:val="00BC60A9"/>
    <w:rsid w:val="00BC69E0"/>
    <w:rsid w:val="00BD542D"/>
    <w:rsid w:val="00BE0C8A"/>
    <w:rsid w:val="00BE1E31"/>
    <w:rsid w:val="00BE334D"/>
    <w:rsid w:val="00BE4988"/>
    <w:rsid w:val="00BE5447"/>
    <w:rsid w:val="00BF1C24"/>
    <w:rsid w:val="00BF4ED5"/>
    <w:rsid w:val="00BF549A"/>
    <w:rsid w:val="00BF5E73"/>
    <w:rsid w:val="00BF6A22"/>
    <w:rsid w:val="00C01647"/>
    <w:rsid w:val="00C01D7B"/>
    <w:rsid w:val="00C06939"/>
    <w:rsid w:val="00C21795"/>
    <w:rsid w:val="00C21E3B"/>
    <w:rsid w:val="00C27CB1"/>
    <w:rsid w:val="00C322FD"/>
    <w:rsid w:val="00C35B1A"/>
    <w:rsid w:val="00C41C7D"/>
    <w:rsid w:val="00C43946"/>
    <w:rsid w:val="00C63023"/>
    <w:rsid w:val="00C63743"/>
    <w:rsid w:val="00C7450C"/>
    <w:rsid w:val="00C76C6C"/>
    <w:rsid w:val="00C76E31"/>
    <w:rsid w:val="00C80EC5"/>
    <w:rsid w:val="00C855D9"/>
    <w:rsid w:val="00C86BB9"/>
    <w:rsid w:val="00C8772C"/>
    <w:rsid w:val="00C905B1"/>
    <w:rsid w:val="00C96A10"/>
    <w:rsid w:val="00CA2538"/>
    <w:rsid w:val="00CA43FD"/>
    <w:rsid w:val="00CA4519"/>
    <w:rsid w:val="00CB0E1D"/>
    <w:rsid w:val="00CB18EB"/>
    <w:rsid w:val="00CB43A9"/>
    <w:rsid w:val="00CB441E"/>
    <w:rsid w:val="00CB533E"/>
    <w:rsid w:val="00CC6360"/>
    <w:rsid w:val="00CC72E9"/>
    <w:rsid w:val="00CD0463"/>
    <w:rsid w:val="00CD25C2"/>
    <w:rsid w:val="00CD4D4E"/>
    <w:rsid w:val="00CE24E5"/>
    <w:rsid w:val="00CE41DB"/>
    <w:rsid w:val="00CE4D96"/>
    <w:rsid w:val="00CE6016"/>
    <w:rsid w:val="00D03A19"/>
    <w:rsid w:val="00D05669"/>
    <w:rsid w:val="00D078C4"/>
    <w:rsid w:val="00D15EA5"/>
    <w:rsid w:val="00D20415"/>
    <w:rsid w:val="00D2100B"/>
    <w:rsid w:val="00D21820"/>
    <w:rsid w:val="00D24220"/>
    <w:rsid w:val="00D3089E"/>
    <w:rsid w:val="00D31D7A"/>
    <w:rsid w:val="00D33E60"/>
    <w:rsid w:val="00D36034"/>
    <w:rsid w:val="00D371E9"/>
    <w:rsid w:val="00D40349"/>
    <w:rsid w:val="00D430AD"/>
    <w:rsid w:val="00D460E7"/>
    <w:rsid w:val="00D63ABC"/>
    <w:rsid w:val="00D64F37"/>
    <w:rsid w:val="00D675F1"/>
    <w:rsid w:val="00D73B96"/>
    <w:rsid w:val="00D80807"/>
    <w:rsid w:val="00D8094E"/>
    <w:rsid w:val="00D831A4"/>
    <w:rsid w:val="00D86917"/>
    <w:rsid w:val="00D92F9A"/>
    <w:rsid w:val="00D9427D"/>
    <w:rsid w:val="00D947AF"/>
    <w:rsid w:val="00D96128"/>
    <w:rsid w:val="00DA2D3D"/>
    <w:rsid w:val="00DA36EE"/>
    <w:rsid w:val="00DA452E"/>
    <w:rsid w:val="00DA5128"/>
    <w:rsid w:val="00DA53C2"/>
    <w:rsid w:val="00DB308D"/>
    <w:rsid w:val="00DB460F"/>
    <w:rsid w:val="00DB5F40"/>
    <w:rsid w:val="00DC0E22"/>
    <w:rsid w:val="00DC38AA"/>
    <w:rsid w:val="00DC7385"/>
    <w:rsid w:val="00DC7766"/>
    <w:rsid w:val="00DD1E47"/>
    <w:rsid w:val="00DD4B3F"/>
    <w:rsid w:val="00DD61A9"/>
    <w:rsid w:val="00DD6EF1"/>
    <w:rsid w:val="00DE0EEE"/>
    <w:rsid w:val="00DE4958"/>
    <w:rsid w:val="00DF096F"/>
    <w:rsid w:val="00DF1A18"/>
    <w:rsid w:val="00DF5702"/>
    <w:rsid w:val="00E04361"/>
    <w:rsid w:val="00E0491A"/>
    <w:rsid w:val="00E064FD"/>
    <w:rsid w:val="00E1053A"/>
    <w:rsid w:val="00E268DB"/>
    <w:rsid w:val="00E26AF3"/>
    <w:rsid w:val="00E276E0"/>
    <w:rsid w:val="00E30533"/>
    <w:rsid w:val="00E314EA"/>
    <w:rsid w:val="00E3328F"/>
    <w:rsid w:val="00E33FDA"/>
    <w:rsid w:val="00E35A77"/>
    <w:rsid w:val="00E373D6"/>
    <w:rsid w:val="00E406D5"/>
    <w:rsid w:val="00E4289F"/>
    <w:rsid w:val="00E43D35"/>
    <w:rsid w:val="00E54137"/>
    <w:rsid w:val="00E56475"/>
    <w:rsid w:val="00E56701"/>
    <w:rsid w:val="00E57FB7"/>
    <w:rsid w:val="00E601A9"/>
    <w:rsid w:val="00E61B57"/>
    <w:rsid w:val="00E62754"/>
    <w:rsid w:val="00E64D2D"/>
    <w:rsid w:val="00E726FD"/>
    <w:rsid w:val="00E74503"/>
    <w:rsid w:val="00E7601C"/>
    <w:rsid w:val="00E86B53"/>
    <w:rsid w:val="00E9110B"/>
    <w:rsid w:val="00EA1B10"/>
    <w:rsid w:val="00EA2B6F"/>
    <w:rsid w:val="00EB0781"/>
    <w:rsid w:val="00EB3478"/>
    <w:rsid w:val="00EB4B39"/>
    <w:rsid w:val="00EB6FE3"/>
    <w:rsid w:val="00EC37D4"/>
    <w:rsid w:val="00EC44C4"/>
    <w:rsid w:val="00ED294B"/>
    <w:rsid w:val="00EE0F65"/>
    <w:rsid w:val="00EE5F1E"/>
    <w:rsid w:val="00EE6455"/>
    <w:rsid w:val="00F07D97"/>
    <w:rsid w:val="00F246A1"/>
    <w:rsid w:val="00F247EA"/>
    <w:rsid w:val="00F24CC2"/>
    <w:rsid w:val="00F3171B"/>
    <w:rsid w:val="00F3252B"/>
    <w:rsid w:val="00F33767"/>
    <w:rsid w:val="00F34DFF"/>
    <w:rsid w:val="00F37917"/>
    <w:rsid w:val="00F5513E"/>
    <w:rsid w:val="00F56687"/>
    <w:rsid w:val="00F623CA"/>
    <w:rsid w:val="00F63F3F"/>
    <w:rsid w:val="00F66FA5"/>
    <w:rsid w:val="00F71678"/>
    <w:rsid w:val="00F71A70"/>
    <w:rsid w:val="00F72986"/>
    <w:rsid w:val="00F730E3"/>
    <w:rsid w:val="00F73D95"/>
    <w:rsid w:val="00F755E9"/>
    <w:rsid w:val="00F909CD"/>
    <w:rsid w:val="00F974D1"/>
    <w:rsid w:val="00F97C45"/>
    <w:rsid w:val="00FA16E0"/>
    <w:rsid w:val="00FC332F"/>
    <w:rsid w:val="00FC4397"/>
    <w:rsid w:val="00FD05AD"/>
    <w:rsid w:val="00FD0666"/>
    <w:rsid w:val="00FD504A"/>
    <w:rsid w:val="00FD557D"/>
    <w:rsid w:val="00FD7295"/>
    <w:rsid w:val="00FE2187"/>
    <w:rsid w:val="00FE320C"/>
    <w:rsid w:val="00FE6836"/>
    <w:rsid w:val="1A350748"/>
    <w:rsid w:val="2FC40807"/>
    <w:rsid w:val="40DDCCFC"/>
    <w:rsid w:val="603F1A89"/>
    <w:rsid w:val="65EE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4D5EAD"/>
  <w15:docId w15:val="{EAD76D49-B78F-4B74-8E84-A950640CF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E414B0A190E842B140BDBD2485C910" ma:contentTypeVersion="4" ma:contentTypeDescription="Create a new document." ma:contentTypeScope="" ma:versionID="ef37af28c55049928d16a256c9a25f74">
  <xsd:schema xmlns:xsd="http://www.w3.org/2001/XMLSchema" xmlns:xs="http://www.w3.org/2001/XMLSchema" xmlns:p="http://schemas.microsoft.com/office/2006/metadata/properties" xmlns:ns2="adaa9887-1683-40ed-9ac2-05906767cc4c" targetNamespace="http://schemas.microsoft.com/office/2006/metadata/properties" ma:root="true" ma:fieldsID="aee1c12a7e71867fb5a4d500755d74be" ns2:_="">
    <xsd:import namespace="adaa9887-1683-40ed-9ac2-05906767cc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a9887-1683-40ed-9ac2-05906767cc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7FE676-556F-4EF0-84F9-02F7EBA33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aa9887-1683-40ed-9ac2-05906767cc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3</TotalTime>
  <Pages>2</Pages>
  <Words>502</Words>
  <Characters>2865</Characters>
  <Application>Microsoft Office Word</Application>
  <DocSecurity>0</DocSecurity>
  <Lines>23</Lines>
  <Paragraphs>6</Paragraphs>
  <ScaleCrop>false</ScaleCrop>
  <Company>Grant Thornton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Kriangsak (Man) Jaiyaw</cp:lastModifiedBy>
  <cp:revision>183</cp:revision>
  <cp:lastPrinted>2024-11-04T07:51:00Z</cp:lastPrinted>
  <dcterms:created xsi:type="dcterms:W3CDTF">2021-05-11T05:44:00Z</dcterms:created>
  <dcterms:modified xsi:type="dcterms:W3CDTF">2024-11-11T07:33:00Z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0x010100CEE414B0A190E842B140BDBD2485C910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1401600</vt:r8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