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28C5D99F"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bookmarkStart w:id="1" w:name="_Hlk162717869"/>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ews </w:t>
      </w:r>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etwork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orporation </w:t>
      </w:r>
      <w:r w:rsidR="00E525B3">
        <w:rPr>
          <w:rFonts w:ascii="Trebuchet MS" w:eastAsia="MS Mincho" w:hAnsi="Trebuchet MS" w:cs="Angsana New"/>
          <w:sz w:val="20"/>
          <w:lang w:bidi="th-TH"/>
        </w:rPr>
        <w:t>P</w:t>
      </w:r>
      <w:r w:rsidR="00E525B3" w:rsidRPr="00E525B3">
        <w:rPr>
          <w:rFonts w:ascii="Trebuchet MS" w:eastAsia="MS Mincho" w:hAnsi="Trebuchet MS" w:cs="Angsana New"/>
          <w:sz w:val="20"/>
          <w:lang w:bidi="th-TH"/>
        </w:rPr>
        <w:t xml:space="preserve">ublic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ompany </w:t>
      </w:r>
      <w:r w:rsidR="00E525B3">
        <w:rPr>
          <w:rFonts w:ascii="Trebuchet MS" w:eastAsia="MS Mincho" w:hAnsi="Trebuchet MS" w:cs="Angsana New"/>
          <w:sz w:val="20"/>
          <w:lang w:bidi="th-TH"/>
        </w:rPr>
        <w:t>L</w:t>
      </w:r>
      <w:r w:rsidR="00E525B3" w:rsidRPr="00E525B3">
        <w:rPr>
          <w:rFonts w:ascii="Trebuchet MS" w:eastAsia="MS Mincho" w:hAnsi="Trebuchet MS" w:cs="Angsana New"/>
          <w:sz w:val="20"/>
          <w:lang w:bidi="th-TH"/>
        </w:rPr>
        <w:t>imited</w:t>
      </w:r>
      <w:bookmarkEnd w:id="1"/>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6E82D3EC"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E525B3" w:rsidRPr="00E525B3">
        <w:rPr>
          <w:rFonts w:ascii="Trebuchet MS" w:eastAsia="MS Mincho" w:hAnsi="Trebuchet MS" w:cs="Angsana New"/>
          <w:sz w:val="20"/>
          <w:lang w:bidi="th-TH"/>
        </w:rPr>
        <w:t>News Network Corporation Public Company Limited</w:t>
      </w:r>
      <w:r w:rsidRPr="008D7C73">
        <w:rPr>
          <w:rFonts w:ascii="Trebuchet MS" w:eastAsia="MS Mincho" w:hAnsi="Trebuchet MS" w:cs="Angsana New"/>
          <w:sz w:val="20"/>
          <w:lang w:bidi="th-TH"/>
        </w:rPr>
        <w:t xml:space="preserve"> and its subsidiaries</w:t>
      </w:r>
      <w:r w:rsidR="00EF38FA">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E525B3" w:rsidRPr="00E525B3">
        <w:rPr>
          <w:rFonts w:ascii="Trebuchet MS" w:eastAsia="MS Mincho" w:hAnsi="Trebuchet MS" w:cs="Angsana New"/>
          <w:sz w:val="20"/>
          <w:lang w:bidi="th-TH"/>
        </w:rPr>
        <w:t xml:space="preserve">News Network Corporation Public Company Limited </w:t>
      </w:r>
      <w:r w:rsidRPr="008D7C73">
        <w:rPr>
          <w:rFonts w:ascii="Trebuchet MS" w:eastAsia="MS Mincho" w:hAnsi="Trebuchet MS" w:cs="Angsana New"/>
          <w:sz w:val="20"/>
          <w:lang w:bidi="th-TH"/>
        </w:rPr>
        <w:t xml:space="preserve">which </w:t>
      </w:r>
      <w:bookmarkStart w:id="2" w:name="_Hlk167797023"/>
      <w:r w:rsidRPr="008D7C73">
        <w:rPr>
          <w:rFonts w:ascii="Trebuchet MS" w:eastAsia="MS Mincho" w:hAnsi="Trebuchet MS" w:cs="Angsana New"/>
          <w:sz w:val="20"/>
          <w:lang w:bidi="th-TH"/>
        </w:rPr>
        <w:t xml:space="preserve">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sidR="00044C9C" w:rsidRPr="00044C9C">
        <w:rPr>
          <w:rFonts w:ascii="Trebuchet MS" w:eastAsia="MS Mincho" w:hAnsi="Trebuchet MS" w:cs="Angsana New"/>
          <w:sz w:val="20"/>
          <w:lang w:bidi="th-TH"/>
        </w:rPr>
        <w:t xml:space="preserve">30 </w:t>
      </w:r>
      <w:r w:rsidR="00787220" w:rsidRPr="00787220">
        <w:rPr>
          <w:rFonts w:ascii="Trebuchet MS" w:eastAsia="MS Mincho" w:hAnsi="Trebuchet MS" w:cs="Angsana New"/>
          <w:sz w:val="20"/>
          <w:lang w:bidi="th-TH"/>
        </w:rPr>
        <w:t xml:space="preserve">September </w:t>
      </w:r>
      <w:r w:rsidRPr="008D7C73">
        <w:rPr>
          <w:rFonts w:ascii="Trebuchet MS" w:eastAsia="MS Mincho" w:hAnsi="Trebuchet MS" w:cs="Angsana New"/>
          <w:sz w:val="20"/>
          <w:lang w:bidi="th-TH"/>
        </w:rPr>
        <w:t>202</w:t>
      </w:r>
      <w:r w:rsidR="00F10D2C">
        <w:rPr>
          <w:rFonts w:ascii="Trebuchet MS" w:eastAsia="MS Mincho" w:hAnsi="Trebuchet MS" w:cs="Angsana New"/>
          <w:sz w:val="20"/>
          <w:lang w:val="en-US"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00E57C82" w:rsidRPr="00E57C82">
        <w:rPr>
          <w:rFonts w:ascii="Trebuchet MS" w:eastAsia="MS Mincho" w:hAnsi="Trebuchet MS" w:cs="Angsana New"/>
          <w:sz w:val="20"/>
          <w:lang w:bidi="th-TH"/>
        </w:rPr>
        <w:t xml:space="preserve">consolidated and separate statements of comprehensive income for the three-month and </w:t>
      </w:r>
      <w:r w:rsidR="00787220">
        <w:rPr>
          <w:rFonts w:ascii="Trebuchet MS" w:eastAsia="MS Mincho" w:hAnsi="Trebuchet MS" w:cs="Angsana New"/>
          <w:sz w:val="20"/>
          <w:lang w:bidi="th-TH"/>
        </w:rPr>
        <w:t>nine</w:t>
      </w:r>
      <w:r w:rsidR="00E57C82" w:rsidRPr="00E57C82">
        <w:rPr>
          <w:rFonts w:ascii="Trebuchet MS" w:eastAsia="MS Mincho" w:hAnsi="Trebuchet MS" w:cs="Angsana New"/>
          <w:sz w:val="20"/>
          <w:lang w:bidi="th-TH"/>
        </w:rPr>
        <w:t>-month periods then ended, consolidated and separate statements of changes in shareholders’ equity, consolidated and separate statements of cash flows for the</w:t>
      </w:r>
      <w:r w:rsidR="00787220">
        <w:rPr>
          <w:rFonts w:ascii="Trebuchet MS" w:eastAsia="MS Mincho" w:hAnsi="Trebuchet MS" w:cs="Angsana New"/>
          <w:sz w:val="20"/>
          <w:lang w:bidi="th-TH"/>
        </w:rPr>
        <w:t xml:space="preserve"> nine</w:t>
      </w:r>
      <w:r w:rsidR="00E57C82" w:rsidRPr="00E57C82">
        <w:rPr>
          <w:rFonts w:ascii="Trebuchet MS" w:eastAsia="MS Mincho" w:hAnsi="Trebuchet MS" w:cs="Angsana New"/>
          <w:sz w:val="20"/>
          <w:lang w:bidi="th-TH"/>
        </w:rPr>
        <w:t>-month period then ended and the related condensed notes to the interim consolidated and separated financial information.</w:t>
      </w:r>
      <w:bookmarkEnd w:id="2"/>
      <w:r w:rsidRPr="008D7C73">
        <w:rPr>
          <w:rFonts w:ascii="Trebuchet MS" w:eastAsia="MS Mincho" w:hAnsi="Trebuchet MS" w:cs="Angsana New"/>
          <w:sz w:val="20"/>
          <w:lang w:bidi="th-TH"/>
        </w:rPr>
        <w:t xml:space="preserve">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C1DC6F3" w14:textId="1699E608" w:rsidR="00C94CB5" w:rsidRPr="00787220" w:rsidRDefault="00CD6516" w:rsidP="0428A709">
      <w:pPr>
        <w:spacing w:after="0" w:line="360" w:lineRule="auto"/>
        <w:rPr>
          <w:rFonts w:ascii="Trebuchet MS" w:hAnsi="Trebuchet MS"/>
          <w:b/>
          <w:bCs/>
          <w:sz w:val="20"/>
        </w:rPr>
      </w:pPr>
      <w:r w:rsidRPr="0428A709">
        <w:rPr>
          <w:rFonts w:ascii="Trebuchet MS" w:hAnsi="Trebuchet MS"/>
          <w:b/>
          <w:bCs/>
          <w:sz w:val="20"/>
        </w:rPr>
        <w:lastRenderedPageBreak/>
        <w:t>Emphasis of Matter</w:t>
      </w:r>
    </w:p>
    <w:p w14:paraId="77E11A68" w14:textId="77777777" w:rsidR="00CD6516" w:rsidRPr="00787220" w:rsidRDefault="00CD6516" w:rsidP="0428A709">
      <w:pPr>
        <w:spacing w:after="0" w:line="360" w:lineRule="auto"/>
        <w:rPr>
          <w:rFonts w:ascii="Trebuchet MS" w:hAnsi="Trebuchet MS"/>
          <w:b/>
          <w:bCs/>
          <w:sz w:val="20"/>
        </w:rPr>
      </w:pPr>
    </w:p>
    <w:p w14:paraId="04C209C4" w14:textId="2A5D0669" w:rsidR="00CD6516" w:rsidRPr="003F2FFD" w:rsidRDefault="003F2FFD" w:rsidP="0428A709">
      <w:pPr>
        <w:spacing w:after="0" w:line="360" w:lineRule="auto"/>
        <w:jc w:val="thaiDistribute"/>
        <w:rPr>
          <w:rFonts w:ascii="Trebuchet MS" w:hAnsi="Trebuchet MS"/>
          <w:sz w:val="20"/>
        </w:rPr>
      </w:pPr>
      <w:r w:rsidRPr="0428A709">
        <w:rPr>
          <w:rFonts w:ascii="Trebuchet MS" w:hAnsi="Trebuchet MS"/>
          <w:sz w:val="20"/>
        </w:rPr>
        <w:t xml:space="preserve">I draw attention to </w:t>
      </w:r>
      <w:r w:rsidR="0284C138" w:rsidRPr="0428A709">
        <w:rPr>
          <w:rFonts w:ascii="Trebuchet MS" w:hAnsi="Trebuchet MS"/>
          <w:sz w:val="20"/>
        </w:rPr>
        <w:t>N</w:t>
      </w:r>
      <w:r w:rsidRPr="0428A709">
        <w:rPr>
          <w:rFonts w:ascii="Trebuchet MS" w:hAnsi="Trebuchet MS"/>
          <w:sz w:val="20"/>
        </w:rPr>
        <w:t xml:space="preserve">ote 4, during the </w:t>
      </w:r>
      <w:r w:rsidR="00787220" w:rsidRPr="0428A709">
        <w:rPr>
          <w:rFonts w:ascii="Trebuchet MS" w:hAnsi="Trebuchet MS" w:cs="Browallia New"/>
          <w:sz w:val="20"/>
          <w:lang w:val="en-US" w:bidi="th-TH"/>
        </w:rPr>
        <w:t>nine</w:t>
      </w:r>
      <w:r w:rsidRPr="0428A709">
        <w:rPr>
          <w:rFonts w:ascii="Trebuchet MS" w:hAnsi="Trebuchet MS"/>
          <w:sz w:val="20"/>
        </w:rPr>
        <w:t xml:space="preserve">-month period ended </w:t>
      </w:r>
      <w:r w:rsidR="00FF19AE" w:rsidRPr="0428A709">
        <w:rPr>
          <w:rFonts w:ascii="Trebuchet MS" w:hAnsi="Trebuchet MS"/>
          <w:sz w:val="20"/>
        </w:rPr>
        <w:t xml:space="preserve">on </w:t>
      </w:r>
      <w:r w:rsidRPr="0428A709">
        <w:rPr>
          <w:rFonts w:ascii="Trebuchet MS" w:hAnsi="Trebuchet MS"/>
          <w:sz w:val="20"/>
        </w:rPr>
        <w:t xml:space="preserve">30 </w:t>
      </w:r>
      <w:r w:rsidR="00787220" w:rsidRPr="0428A709">
        <w:rPr>
          <w:rFonts w:ascii="Trebuchet MS" w:hAnsi="Trebuchet MS"/>
          <w:sz w:val="20"/>
        </w:rPr>
        <w:t>September</w:t>
      </w:r>
      <w:r w:rsidRPr="0428A709">
        <w:rPr>
          <w:rFonts w:ascii="Trebuchet MS" w:hAnsi="Trebuchet MS"/>
          <w:sz w:val="20"/>
        </w:rPr>
        <w:t xml:space="preserve"> 202</w:t>
      </w:r>
      <w:r w:rsidR="00B517FE" w:rsidRPr="0428A709">
        <w:rPr>
          <w:rFonts w:ascii="Trebuchet MS" w:hAnsi="Trebuchet MS"/>
          <w:sz w:val="20"/>
        </w:rPr>
        <w:t>4</w:t>
      </w:r>
      <w:r w:rsidRPr="0428A709">
        <w:rPr>
          <w:rFonts w:ascii="Trebuchet MS" w:hAnsi="Trebuchet MS"/>
          <w:sz w:val="20"/>
        </w:rPr>
        <w:t xml:space="preserve">, the </w:t>
      </w:r>
      <w:r w:rsidR="002B1FE7" w:rsidRPr="0428A709">
        <w:rPr>
          <w:rFonts w:ascii="Trebuchet MS" w:hAnsi="Trebuchet MS"/>
          <w:sz w:val="20"/>
        </w:rPr>
        <w:t>Company</w:t>
      </w:r>
      <w:r w:rsidRPr="0428A709">
        <w:rPr>
          <w:rFonts w:ascii="Trebuchet MS" w:hAnsi="Trebuchet MS"/>
          <w:sz w:val="20"/>
        </w:rPr>
        <w:t xml:space="preserve"> has acquired </w:t>
      </w:r>
      <w:r w:rsidR="00E60F4C" w:rsidRPr="0428A709">
        <w:rPr>
          <w:rFonts w:ascii="Trebuchet MS" w:hAnsi="Trebuchet MS"/>
          <w:sz w:val="20"/>
        </w:rPr>
        <w:t>Super Trader Republic Co., Ltd.</w:t>
      </w:r>
      <w:r w:rsidRPr="0428A709">
        <w:rPr>
          <w:rFonts w:ascii="Trebuchet MS" w:hAnsi="Trebuchet MS"/>
          <w:sz w:val="20"/>
        </w:rPr>
        <w:t xml:space="preserve"> by means of swapping newly issued ordinary shares of the Company with ordinary shares of </w:t>
      </w:r>
      <w:r w:rsidR="00F6550B" w:rsidRPr="0428A709">
        <w:rPr>
          <w:rFonts w:ascii="Trebuchet MS" w:hAnsi="Trebuchet MS"/>
          <w:sz w:val="20"/>
        </w:rPr>
        <w:t>Super Trader Republic Co., Ltd.</w:t>
      </w:r>
      <w:r w:rsidRPr="0428A709">
        <w:rPr>
          <w:rFonts w:ascii="Trebuchet MS" w:hAnsi="Trebuchet MS"/>
          <w:sz w:val="20"/>
        </w:rPr>
        <w:t xml:space="preserve"> from the existing </w:t>
      </w:r>
      <w:r w:rsidR="00204BA4" w:rsidRPr="0428A709">
        <w:rPr>
          <w:rFonts w:ascii="Trebuchet MS" w:hAnsi="Trebuchet MS"/>
          <w:sz w:val="20"/>
        </w:rPr>
        <w:t>shareholders, at</w:t>
      </w:r>
      <w:r w:rsidR="00754330" w:rsidRPr="0428A709">
        <w:rPr>
          <w:rFonts w:ascii="Trebuchet MS" w:hAnsi="Trebuchet MS"/>
          <w:sz w:val="20"/>
        </w:rPr>
        <w:t xml:space="preserve"> 66</w:t>
      </w:r>
      <w:r w:rsidR="006C2BAA" w:rsidRPr="0428A709">
        <w:rPr>
          <w:rFonts w:ascii="Trebuchet MS" w:hAnsi="Trebuchet MS"/>
          <w:sz w:val="20"/>
        </w:rPr>
        <w:t>.04</w:t>
      </w:r>
      <w:r w:rsidR="006632FD" w:rsidRPr="0428A709">
        <w:rPr>
          <w:rFonts w:ascii="Trebuchet MS" w:hAnsi="Trebuchet MS"/>
          <w:sz w:val="20"/>
        </w:rPr>
        <w:t>%</w:t>
      </w:r>
      <w:r w:rsidRPr="0428A709">
        <w:rPr>
          <w:rFonts w:ascii="Trebuchet MS" w:hAnsi="Trebuchet MS"/>
          <w:sz w:val="20"/>
        </w:rPr>
        <w:t xml:space="preserve"> </w:t>
      </w:r>
      <w:r w:rsidR="00552371" w:rsidRPr="0428A709">
        <w:rPr>
          <w:rFonts w:ascii="Trebuchet MS" w:hAnsi="Trebuchet MS"/>
          <w:sz w:val="20"/>
        </w:rPr>
        <w:t xml:space="preserve">of </w:t>
      </w:r>
      <w:r w:rsidR="00204BA4" w:rsidRPr="0428A709">
        <w:rPr>
          <w:rFonts w:ascii="Trebuchet MS" w:hAnsi="Trebuchet MS"/>
          <w:sz w:val="20"/>
        </w:rPr>
        <w:t>sharehol</w:t>
      </w:r>
      <w:r w:rsidR="00FE4B5E" w:rsidRPr="0428A709">
        <w:rPr>
          <w:rFonts w:ascii="Trebuchet MS" w:hAnsi="Trebuchet MS"/>
          <w:sz w:val="20"/>
        </w:rPr>
        <w:t>ding</w:t>
      </w:r>
      <w:r w:rsidR="00974147" w:rsidRPr="0428A709">
        <w:rPr>
          <w:rFonts w:ascii="Trebuchet MS" w:hAnsi="Trebuchet MS"/>
          <w:sz w:val="20"/>
        </w:rPr>
        <w:t>. T</w:t>
      </w:r>
      <w:r w:rsidR="00F35E6B" w:rsidRPr="0428A709">
        <w:rPr>
          <w:rFonts w:ascii="Trebuchet MS" w:hAnsi="Trebuchet MS"/>
          <w:sz w:val="20"/>
        </w:rPr>
        <w:t>he Company i</w:t>
      </w:r>
      <w:r w:rsidR="00974147" w:rsidRPr="0428A709">
        <w:rPr>
          <w:rFonts w:ascii="Trebuchet MS" w:hAnsi="Trebuchet MS"/>
          <w:sz w:val="20"/>
        </w:rPr>
        <w:t>s</w:t>
      </w:r>
      <w:r w:rsidR="00F35E6B" w:rsidRPr="0428A709">
        <w:rPr>
          <w:rFonts w:ascii="Trebuchet MS" w:hAnsi="Trebuchet MS"/>
          <w:sz w:val="20"/>
        </w:rPr>
        <w:t xml:space="preserve"> </w:t>
      </w:r>
      <w:r w:rsidR="00C14F64" w:rsidRPr="0428A709">
        <w:rPr>
          <w:rFonts w:ascii="Trebuchet MS" w:hAnsi="Trebuchet MS"/>
          <w:sz w:val="20"/>
        </w:rPr>
        <w:t>in</w:t>
      </w:r>
      <w:r w:rsidR="00974147" w:rsidRPr="0428A709">
        <w:rPr>
          <w:rFonts w:ascii="Trebuchet MS" w:hAnsi="Trebuchet MS"/>
          <w:sz w:val="20"/>
        </w:rPr>
        <w:t xml:space="preserve"> </w:t>
      </w:r>
      <w:r w:rsidR="007A1531" w:rsidRPr="0428A709">
        <w:rPr>
          <w:rFonts w:ascii="Trebuchet MS" w:hAnsi="Trebuchet MS"/>
          <w:sz w:val="20"/>
        </w:rPr>
        <w:t xml:space="preserve">process </w:t>
      </w:r>
      <w:r w:rsidR="00F8042D" w:rsidRPr="0428A709">
        <w:rPr>
          <w:rFonts w:ascii="Trebuchet MS" w:hAnsi="Trebuchet MS"/>
          <w:sz w:val="20"/>
        </w:rPr>
        <w:t xml:space="preserve">for hiring </w:t>
      </w:r>
      <w:r w:rsidR="00095854" w:rsidRPr="0428A709">
        <w:rPr>
          <w:rFonts w:ascii="Trebuchet MS" w:hAnsi="Trebuchet MS"/>
          <w:sz w:val="20"/>
        </w:rPr>
        <w:t xml:space="preserve">an </w:t>
      </w:r>
      <w:r w:rsidRPr="0428A709">
        <w:rPr>
          <w:rFonts w:ascii="Trebuchet MS" w:hAnsi="Trebuchet MS"/>
          <w:sz w:val="20"/>
        </w:rPr>
        <w:t xml:space="preserve">independent appraiser to determine the fair value of the identifiable assets acquired and liabilities assumed from the business acquisitions. As at the reporting date, the determination of the fair value and the allocation of the purchase price </w:t>
      </w:r>
      <w:r w:rsidR="0028126F" w:rsidRPr="0428A709">
        <w:rPr>
          <w:rFonts w:ascii="Trebuchet MS" w:hAnsi="Trebuchet MS"/>
          <w:sz w:val="20"/>
        </w:rPr>
        <w:t>are</w:t>
      </w:r>
      <w:r w:rsidRPr="0428A709">
        <w:rPr>
          <w:rFonts w:ascii="Trebuchet MS" w:hAnsi="Trebuchet MS"/>
          <w:sz w:val="20"/>
        </w:rPr>
        <w:t xml:space="preserve"> determined provisionally and subject</w:t>
      </w:r>
      <w:r w:rsidR="00D222BF" w:rsidRPr="0428A709">
        <w:rPr>
          <w:rFonts w:ascii="Trebuchet MS" w:hAnsi="Trebuchet MS"/>
          <w:sz w:val="20"/>
        </w:rPr>
        <w:t>ed</w:t>
      </w:r>
      <w:r w:rsidRPr="0428A709">
        <w:rPr>
          <w:rFonts w:ascii="Trebuchet MS" w:hAnsi="Trebuchet MS"/>
          <w:sz w:val="20"/>
        </w:rPr>
        <w:t xml:space="preserve"> to potential amendment. My conclusion is not modified in respect of this matter.</w:t>
      </w:r>
    </w:p>
    <w:p w14:paraId="686E629F" w14:textId="77777777" w:rsidR="00CD6516" w:rsidRDefault="00CD6516" w:rsidP="00A70271">
      <w:pPr>
        <w:spacing w:after="0" w:line="360" w:lineRule="auto"/>
        <w:rPr>
          <w:rFonts w:ascii="Trebuchet MS" w:hAnsi="Trebuchet MS"/>
          <w:b/>
          <w:bCs/>
          <w:sz w:val="20"/>
        </w:rPr>
      </w:pPr>
    </w:p>
    <w:p w14:paraId="1419FD3F" w14:textId="13457ECA" w:rsidR="00A70271" w:rsidRPr="00585E4D" w:rsidRDefault="00A70271" w:rsidP="00A70271">
      <w:pPr>
        <w:spacing w:after="0" w:line="360" w:lineRule="auto"/>
        <w:rPr>
          <w:rFonts w:ascii="Trebuchet MS" w:hAnsi="Trebuchet MS"/>
          <w:b/>
          <w:bCs/>
          <w:sz w:val="20"/>
        </w:rPr>
      </w:pPr>
      <w:r w:rsidRPr="00585E4D">
        <w:rPr>
          <w:rFonts w:ascii="Trebuchet MS" w:hAnsi="Trebuchet MS"/>
          <w:b/>
          <w:bCs/>
          <w:sz w:val="20"/>
        </w:rPr>
        <w:t>Other matter</w:t>
      </w:r>
    </w:p>
    <w:p w14:paraId="4415221E" w14:textId="77777777" w:rsidR="00A70271" w:rsidRDefault="00A70271" w:rsidP="00A70271">
      <w:pPr>
        <w:suppressAutoHyphens/>
        <w:spacing w:after="0" w:line="360" w:lineRule="auto"/>
        <w:jc w:val="both"/>
        <w:rPr>
          <w:rFonts w:ascii="Arial" w:hAnsi="Arial" w:cs="Cordia New"/>
          <w:sz w:val="20"/>
        </w:rPr>
      </w:pPr>
    </w:p>
    <w:p w14:paraId="79CAB6A1" w14:textId="47AAA69D" w:rsidR="00A70271" w:rsidRPr="003D487B" w:rsidRDefault="00A70271" w:rsidP="00A70271">
      <w:pPr>
        <w:tabs>
          <w:tab w:val="left" w:pos="720"/>
        </w:tabs>
        <w:spacing w:after="0"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Pr>
          <w:rFonts w:ascii="Trebuchet MS" w:hAnsi="Trebuchet MS"/>
          <w:sz w:val="20"/>
        </w:rPr>
        <w:t xml:space="preserve"> and separate</w:t>
      </w:r>
      <w:r w:rsidR="00263BD5">
        <w:rPr>
          <w:rFonts w:ascii="Trebuchet MS" w:hAnsi="Trebuchet MS"/>
          <w:sz w:val="20"/>
        </w:rPr>
        <w:t xml:space="preserve"> financial</w:t>
      </w:r>
      <w:r w:rsidR="00BB73BD">
        <w:rPr>
          <w:rFonts w:ascii="Trebuchet MS" w:hAnsi="Trebuchet MS"/>
          <w:sz w:val="20"/>
        </w:rPr>
        <w:t xml:space="preserve"> </w:t>
      </w:r>
      <w:r>
        <w:rPr>
          <w:rFonts w:ascii="Trebuchet MS" w:hAnsi="Trebuchet MS"/>
          <w:sz w:val="20"/>
        </w:rPr>
        <w:t>statements</w:t>
      </w:r>
      <w:r w:rsidRPr="00FD68DD">
        <w:rPr>
          <w:rFonts w:ascii="Trebuchet MS" w:hAnsi="Trebuchet MS"/>
          <w:sz w:val="20"/>
        </w:rPr>
        <w:t xml:space="preserve"> 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as </w:t>
      </w:r>
      <w:proofErr w:type="gramStart"/>
      <w:r>
        <w:rPr>
          <w:rFonts w:ascii="Trebuchet MS" w:hAnsi="Trebuchet MS"/>
          <w:sz w:val="20"/>
        </w:rPr>
        <w:t>at</w:t>
      </w:r>
      <w:proofErr w:type="gramEnd"/>
      <w:r>
        <w:rPr>
          <w:rFonts w:ascii="Trebuchet MS" w:hAnsi="Trebuchet MS"/>
          <w:sz w:val="20"/>
        </w:rPr>
        <w:t xml:space="preserve"> 31 December 2023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w:t>
      </w:r>
      <w:r>
        <w:rPr>
          <w:rFonts w:ascii="Trebuchet MS" w:eastAsia="MS Mincho" w:hAnsi="Trebuchet MS" w:cs="Angsana New"/>
          <w:sz w:val="20"/>
          <w:lang w:bidi="th-TH"/>
        </w:rPr>
        <w:t>28</w:t>
      </w:r>
      <w:r w:rsidRPr="009D1212">
        <w:rPr>
          <w:rFonts w:ascii="Trebuchet MS" w:eastAsia="MS Mincho" w:hAnsi="Trebuchet MS" w:cs="Angsana New"/>
          <w:sz w:val="20"/>
          <w:lang w:bidi="th-TH"/>
        </w:rPr>
        <w:t xml:space="preserve"> February 202</w:t>
      </w:r>
      <w:r>
        <w:rPr>
          <w:rFonts w:ascii="Trebuchet MS" w:eastAsia="MS Mincho" w:hAnsi="Trebuchet MS" w:cs="Angsana New"/>
          <w:sz w:val="20"/>
          <w:lang w:bidi="th-TH"/>
        </w:rPr>
        <w:t>4</w:t>
      </w:r>
      <w:r w:rsidRPr="009D1212">
        <w:rPr>
          <w:rFonts w:ascii="Trebuchet MS" w:eastAsia="MS Mincho" w:hAnsi="Trebuchet MS" w:cs="Angsana New"/>
          <w:sz w:val="20"/>
          <w:lang w:bidi="th-TH"/>
        </w:rPr>
        <w:t>.</w:t>
      </w:r>
      <w:r w:rsidRPr="003D487B">
        <w:rPr>
          <w:rFonts w:ascii="Trebuchet MS" w:hAnsi="Trebuchet MS" w:cs="Trebuchet MS"/>
          <w:sz w:val="20"/>
        </w:rPr>
        <w:t xml:space="preserve"> </w:t>
      </w:r>
    </w:p>
    <w:p w14:paraId="70CD479B" w14:textId="77777777" w:rsidR="00A70271" w:rsidRDefault="00A70271" w:rsidP="00A70271">
      <w:pPr>
        <w:suppressAutoHyphens/>
        <w:spacing w:after="0" w:line="360" w:lineRule="auto"/>
        <w:jc w:val="both"/>
        <w:rPr>
          <w:rFonts w:ascii="Arial" w:hAnsi="Arial" w:cs="Cordia New"/>
          <w:sz w:val="20"/>
        </w:rPr>
      </w:pPr>
    </w:p>
    <w:p w14:paraId="0E40EEBC" w14:textId="371228F2" w:rsidR="00A70271" w:rsidRDefault="00A70271" w:rsidP="00A70271">
      <w:pPr>
        <w:suppressAutoHyphens/>
        <w:spacing w:after="0"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w:t>
      </w:r>
      <w:bookmarkStart w:id="3" w:name="_Hlk167797188"/>
      <w:r w:rsidRPr="00FD68DD">
        <w:rPr>
          <w:rFonts w:ascii="Trebuchet MS" w:hAnsi="Trebuchet MS"/>
          <w:sz w:val="20"/>
        </w:rPr>
        <w:t xml:space="preserve">comprise </w:t>
      </w:r>
      <w:r w:rsidR="00E57C82" w:rsidRPr="00E57C82">
        <w:rPr>
          <w:rFonts w:ascii="Trebuchet MS" w:hAnsi="Trebuchet MS"/>
          <w:sz w:val="20"/>
        </w:rPr>
        <w:t xml:space="preserve">the consolidated and separate statements of comprehensive income for the three-month and </w:t>
      </w:r>
      <w:r w:rsidR="0069340F">
        <w:rPr>
          <w:rFonts w:ascii="Trebuchet MS" w:hAnsi="Trebuchet MS"/>
          <w:sz w:val="20"/>
        </w:rPr>
        <w:t>nine</w:t>
      </w:r>
      <w:r w:rsidR="00E57C82" w:rsidRPr="00E57C82">
        <w:rPr>
          <w:rFonts w:ascii="Trebuchet MS" w:hAnsi="Trebuchet MS"/>
          <w:sz w:val="20"/>
        </w:rPr>
        <w:t xml:space="preserve">-month periods ended 30 </w:t>
      </w:r>
      <w:r w:rsidR="00787220" w:rsidRPr="00787220">
        <w:rPr>
          <w:rFonts w:ascii="Trebuchet MS" w:hAnsi="Trebuchet MS"/>
          <w:sz w:val="20"/>
        </w:rPr>
        <w:t xml:space="preserve">September </w:t>
      </w:r>
      <w:r w:rsidR="00E57C82" w:rsidRPr="00E57C82">
        <w:rPr>
          <w:rFonts w:ascii="Trebuchet MS" w:hAnsi="Trebuchet MS"/>
          <w:sz w:val="20"/>
        </w:rPr>
        <w:t>202</w:t>
      </w:r>
      <w:r w:rsidR="00E57C82">
        <w:rPr>
          <w:rFonts w:ascii="Trebuchet MS" w:hAnsi="Trebuchet MS"/>
          <w:sz w:val="20"/>
        </w:rPr>
        <w:t>3</w:t>
      </w:r>
      <w:r w:rsidR="00E57C82" w:rsidRPr="00E57C82">
        <w:rPr>
          <w:rFonts w:ascii="Trebuchet MS" w:hAnsi="Trebuchet MS"/>
          <w:sz w:val="20"/>
        </w:rPr>
        <w:t xml:space="preserve">, consolidated and separate statements of changes in shareholders’ equity, and consolidated and separate statements of cash flows for the </w:t>
      </w:r>
      <w:r w:rsidR="00787220">
        <w:rPr>
          <w:rFonts w:ascii="Trebuchet MS" w:hAnsi="Trebuchet MS"/>
          <w:sz w:val="20"/>
        </w:rPr>
        <w:t>nine</w:t>
      </w:r>
      <w:r w:rsidR="00E57C82" w:rsidRPr="00E57C82">
        <w:rPr>
          <w:rFonts w:ascii="Trebuchet MS" w:hAnsi="Trebuchet MS"/>
          <w:sz w:val="20"/>
        </w:rPr>
        <w:t>-month period then ended, presented as comparative information</w:t>
      </w:r>
      <w:bookmarkEnd w:id="3"/>
      <w:r w:rsidRPr="00D37BA7">
        <w:rPr>
          <w:rFonts w:ascii="Trebuchet MS" w:hAnsi="Trebuchet MS"/>
          <w:sz w:val="20"/>
        </w:rPr>
        <w:t xml:space="preserve">, were reviewed by the </w:t>
      </w:r>
      <w:r>
        <w:rPr>
          <w:rFonts w:ascii="Trebuchet MS" w:hAnsi="Trebuchet MS"/>
          <w:sz w:val="20"/>
        </w:rPr>
        <w:t>other</w:t>
      </w:r>
      <w:r w:rsidRPr="00D37BA7">
        <w:rPr>
          <w:rFonts w:ascii="Trebuchet MS" w:hAnsi="Trebuchet MS"/>
          <w:sz w:val="20"/>
        </w:rPr>
        <w:t xml:space="preserve"> auditor who issued the review report date </w:t>
      </w:r>
      <w:r w:rsidR="0069340F">
        <w:rPr>
          <w:rFonts w:ascii="Trebuchet MS" w:hAnsi="Trebuchet MS"/>
          <w:sz w:val="20"/>
        </w:rPr>
        <w:t>13</w:t>
      </w:r>
      <w:r w:rsidR="00E57C82">
        <w:rPr>
          <w:rFonts w:ascii="Trebuchet MS" w:hAnsi="Trebuchet MS"/>
          <w:sz w:val="20"/>
        </w:rPr>
        <w:t xml:space="preserve"> </w:t>
      </w:r>
      <w:r w:rsidR="0069340F" w:rsidRPr="0069340F">
        <w:rPr>
          <w:rFonts w:ascii="Trebuchet MS" w:hAnsi="Trebuchet MS"/>
          <w:sz w:val="20"/>
        </w:rPr>
        <w:t xml:space="preserve">November </w:t>
      </w:r>
      <w:r w:rsidRPr="00D37BA7">
        <w:rPr>
          <w:rFonts w:ascii="Trebuchet MS" w:hAnsi="Trebuchet MS"/>
          <w:sz w:val="20"/>
        </w:rPr>
        <w:t>202</w:t>
      </w:r>
      <w:r>
        <w:rPr>
          <w:rFonts w:ascii="Trebuchet MS" w:hAnsi="Trebuchet MS"/>
          <w:sz w:val="20"/>
        </w:rPr>
        <w:t>3</w:t>
      </w:r>
      <w:r w:rsidRPr="00B95EA2">
        <w:rPr>
          <w:rFonts w:ascii="Trebuchet MS" w:hAnsi="Trebuchet MS"/>
          <w:sz w:val="20"/>
        </w:rPr>
        <w:t xml:space="preserve">, </w:t>
      </w:r>
      <w:r w:rsidRPr="00D4580E">
        <w:rPr>
          <w:rFonts w:ascii="Trebuchet MS" w:hAnsi="Trebuchet MS"/>
          <w:sz w:val="20"/>
        </w:rPr>
        <w:t>that nothing had come to</w:t>
      </w:r>
      <w:r>
        <w:rPr>
          <w:rFonts w:ascii="Trebuchet MS" w:hAnsi="Trebuchet MS"/>
          <w:sz w:val="20"/>
        </w:rPr>
        <w:t xml:space="preserve"> their</w:t>
      </w:r>
      <w:r w:rsidRPr="00D4580E">
        <w:rPr>
          <w:rFonts w:ascii="Trebuchet MS" w:hAnsi="Trebuchet MS"/>
          <w:sz w:val="20"/>
        </w:rPr>
        <w:t xml:space="preserve"> attention that caused </w:t>
      </w:r>
      <w:r>
        <w:rPr>
          <w:rFonts w:ascii="Trebuchet MS" w:hAnsi="Trebuchet MS"/>
          <w:sz w:val="20"/>
        </w:rPr>
        <w:t>t</w:t>
      </w:r>
      <w:r w:rsidRPr="00D4580E">
        <w:rPr>
          <w:rFonts w:ascii="Trebuchet MS" w:hAnsi="Trebuchet MS"/>
          <w:sz w:val="20"/>
        </w:rPr>
        <w:t>he</w:t>
      </w:r>
      <w:r>
        <w:rPr>
          <w:rFonts w:ascii="Trebuchet MS" w:hAnsi="Trebuchet MS"/>
          <w:sz w:val="20"/>
        </w:rPr>
        <w:t>m</w:t>
      </w:r>
      <w:r w:rsidRPr="00D4580E">
        <w:rPr>
          <w:rFonts w:ascii="Trebuchet MS" w:hAnsi="Trebuchet MS"/>
          <w:sz w:val="20"/>
        </w:rPr>
        <w:t xml:space="preserve"> to believe that the interim financial information was not prepared, in all material respects, in accordance with Thai Accounting Standard 34, “</w:t>
      </w:r>
      <w:r>
        <w:rPr>
          <w:rFonts w:ascii="Trebuchet MS" w:hAnsi="Trebuchet MS"/>
          <w:sz w:val="20"/>
        </w:rPr>
        <w:t>I</w:t>
      </w:r>
      <w:r w:rsidRPr="00D4580E">
        <w:rPr>
          <w:rFonts w:ascii="Trebuchet MS" w:hAnsi="Trebuchet MS"/>
          <w:sz w:val="20"/>
        </w:rPr>
        <w:t>nterim Financial Reporting”.</w:t>
      </w:r>
    </w:p>
    <w:p w14:paraId="38E714E9" w14:textId="77777777" w:rsidR="00A70271" w:rsidRDefault="00A70271"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6D401D7B" w14:textId="77777777" w:rsidR="007D0B0C" w:rsidRPr="007D0B0C" w:rsidRDefault="007D0B0C"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5CDA802E" w14:textId="77777777" w:rsidR="00A70271" w:rsidRPr="00E05212" w:rsidRDefault="00A70271" w:rsidP="00A70271">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Narin Churamongkol</w:t>
      </w:r>
    </w:p>
    <w:p w14:paraId="45744512" w14:textId="77777777" w:rsidR="00A70271" w:rsidRDefault="00A70271" w:rsidP="00A70271">
      <w:pPr>
        <w:tabs>
          <w:tab w:val="center" w:pos="6480"/>
        </w:tabs>
        <w:spacing w:after="0" w:line="360" w:lineRule="auto"/>
        <w:jc w:val="thaiDistribute"/>
        <w:rPr>
          <w:rFonts w:ascii="Trebuchet MS" w:hAnsi="Trebuchet MS" w:cs="Trebuchet MS"/>
          <w:sz w:val="20"/>
        </w:rPr>
      </w:pPr>
      <w:r w:rsidRPr="00E05212">
        <w:rPr>
          <w:rFonts w:ascii="Trebuchet MS" w:hAnsi="Trebuchet MS" w:cs="Trebuchet MS"/>
          <w:sz w:val="20"/>
        </w:rPr>
        <w:t xml:space="preserve">Certified Public Accountant No. </w:t>
      </w:r>
      <w:r>
        <w:rPr>
          <w:rFonts w:ascii="Trebuchet MS" w:hAnsi="Trebuchet MS" w:cs="Trebuchet MS"/>
          <w:sz w:val="20"/>
        </w:rPr>
        <w:t>8593</w:t>
      </w:r>
    </w:p>
    <w:p w14:paraId="5648F707" w14:textId="77777777" w:rsidR="00B24CD9" w:rsidRPr="007421FD" w:rsidRDefault="00B24CD9"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4B6C2646" w:rsidR="007421FD" w:rsidRPr="009315F8" w:rsidRDefault="2649AA59" w:rsidP="0428A709">
      <w:pPr>
        <w:autoSpaceDE w:val="0"/>
        <w:autoSpaceDN w:val="0"/>
        <w:adjustRightInd w:val="0"/>
        <w:spacing w:after="0" w:line="360" w:lineRule="auto"/>
        <w:jc w:val="thaiDistribute"/>
        <w:rPr>
          <w:rFonts w:ascii="Trebuchet MS" w:eastAsia="MS Mincho" w:hAnsi="Trebuchet MS" w:cs="Angsana New"/>
          <w:sz w:val="20"/>
          <w:lang w:bidi="th-TH"/>
        </w:rPr>
      </w:pPr>
      <w:r w:rsidRPr="0428A709">
        <w:rPr>
          <w:rFonts w:ascii="Trebuchet MS" w:eastAsia="MS Mincho" w:hAnsi="Trebuchet MS" w:cs="Angsana New"/>
          <w:sz w:val="20"/>
          <w:lang w:bidi="th-TH"/>
        </w:rPr>
        <w:t>11 November 2024</w:t>
      </w:r>
    </w:p>
    <w:sectPr w:rsidR="007421FD" w:rsidRPr="009315F8" w:rsidSect="001A5EEB">
      <w:headerReference w:type="firs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478DD" w14:textId="77777777" w:rsidR="003111DD" w:rsidRDefault="003111DD">
      <w:r>
        <w:separator/>
      </w:r>
    </w:p>
  </w:endnote>
  <w:endnote w:type="continuationSeparator" w:id="0">
    <w:p w14:paraId="41130C64" w14:textId="77777777" w:rsidR="003111DD" w:rsidRDefault="003111DD">
      <w:r>
        <w:continuationSeparator/>
      </w:r>
    </w:p>
  </w:endnote>
  <w:endnote w:type="continuationNotice" w:id="1">
    <w:p w14:paraId="33231D84" w14:textId="77777777" w:rsidR="003111DD" w:rsidRDefault="003111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D4A04" w14:textId="77777777" w:rsidR="003111DD" w:rsidRDefault="003111DD">
      <w:bookmarkStart w:id="0" w:name="_Hlk482348182"/>
      <w:bookmarkEnd w:id="0"/>
      <w:r>
        <w:separator/>
      </w:r>
    </w:p>
  </w:footnote>
  <w:footnote w:type="continuationSeparator" w:id="0">
    <w:p w14:paraId="748E76D9" w14:textId="77777777" w:rsidR="003111DD" w:rsidRDefault="003111DD">
      <w:r>
        <w:continuationSeparator/>
      </w:r>
    </w:p>
  </w:footnote>
  <w:footnote w:type="continuationNotice" w:id="1">
    <w:p w14:paraId="73E16988" w14:textId="77777777" w:rsidR="003111DD" w:rsidRDefault="003111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48483" w14:textId="77777777" w:rsidR="00A74FF4" w:rsidRPr="008918CB" w:rsidRDefault="00A74FF4" w:rsidP="00A74FF4">
    <w:pPr>
      <w:pStyle w:val="Header"/>
      <w:ind w:hanging="450"/>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F"/>
    <w:rsid w:val="000073B2"/>
    <w:rsid w:val="000122FE"/>
    <w:rsid w:val="000149F1"/>
    <w:rsid w:val="00015980"/>
    <w:rsid w:val="000162B0"/>
    <w:rsid w:val="00025E1E"/>
    <w:rsid w:val="0003023B"/>
    <w:rsid w:val="00031D17"/>
    <w:rsid w:val="00044ACE"/>
    <w:rsid w:val="00044C9C"/>
    <w:rsid w:val="0004550E"/>
    <w:rsid w:val="00050513"/>
    <w:rsid w:val="00052614"/>
    <w:rsid w:val="0005508B"/>
    <w:rsid w:val="000630B5"/>
    <w:rsid w:val="000723F7"/>
    <w:rsid w:val="00074485"/>
    <w:rsid w:val="000762C0"/>
    <w:rsid w:val="00080866"/>
    <w:rsid w:val="000828F1"/>
    <w:rsid w:val="00082F59"/>
    <w:rsid w:val="00083576"/>
    <w:rsid w:val="00083ACD"/>
    <w:rsid w:val="00083F84"/>
    <w:rsid w:val="00094333"/>
    <w:rsid w:val="00095854"/>
    <w:rsid w:val="00097FAB"/>
    <w:rsid w:val="000A4963"/>
    <w:rsid w:val="000A5BAB"/>
    <w:rsid w:val="000B0C1F"/>
    <w:rsid w:val="000B65E3"/>
    <w:rsid w:val="000B7090"/>
    <w:rsid w:val="000C57BA"/>
    <w:rsid w:val="000C6440"/>
    <w:rsid w:val="000C6A79"/>
    <w:rsid w:val="000D454D"/>
    <w:rsid w:val="000E52CE"/>
    <w:rsid w:val="000F3AAB"/>
    <w:rsid w:val="000F3E02"/>
    <w:rsid w:val="000F6E25"/>
    <w:rsid w:val="000F7BA4"/>
    <w:rsid w:val="001011DF"/>
    <w:rsid w:val="001020DB"/>
    <w:rsid w:val="00104C94"/>
    <w:rsid w:val="00112B69"/>
    <w:rsid w:val="0012088C"/>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84264"/>
    <w:rsid w:val="00186084"/>
    <w:rsid w:val="00190946"/>
    <w:rsid w:val="001910E8"/>
    <w:rsid w:val="0019210D"/>
    <w:rsid w:val="00194611"/>
    <w:rsid w:val="00196D25"/>
    <w:rsid w:val="00197383"/>
    <w:rsid w:val="001A3BFB"/>
    <w:rsid w:val="001A3C20"/>
    <w:rsid w:val="001A5299"/>
    <w:rsid w:val="001A5EEB"/>
    <w:rsid w:val="001B198C"/>
    <w:rsid w:val="001B3A7E"/>
    <w:rsid w:val="001B7388"/>
    <w:rsid w:val="001C5248"/>
    <w:rsid w:val="001D202B"/>
    <w:rsid w:val="001D2302"/>
    <w:rsid w:val="001D65C0"/>
    <w:rsid w:val="001D7BB3"/>
    <w:rsid w:val="001E12A6"/>
    <w:rsid w:val="001E27ED"/>
    <w:rsid w:val="001E498F"/>
    <w:rsid w:val="00204BA4"/>
    <w:rsid w:val="0021140A"/>
    <w:rsid w:val="00214C9B"/>
    <w:rsid w:val="00214FC3"/>
    <w:rsid w:val="002219FD"/>
    <w:rsid w:val="00224BC1"/>
    <w:rsid w:val="0022518C"/>
    <w:rsid w:val="00226EE9"/>
    <w:rsid w:val="0022728F"/>
    <w:rsid w:val="00237A7E"/>
    <w:rsid w:val="0024029D"/>
    <w:rsid w:val="0024179B"/>
    <w:rsid w:val="00241F16"/>
    <w:rsid w:val="0024316F"/>
    <w:rsid w:val="002436F3"/>
    <w:rsid w:val="00243C23"/>
    <w:rsid w:val="00247969"/>
    <w:rsid w:val="0026182A"/>
    <w:rsid w:val="00263BD5"/>
    <w:rsid w:val="00263C03"/>
    <w:rsid w:val="00270D12"/>
    <w:rsid w:val="00275D08"/>
    <w:rsid w:val="00276665"/>
    <w:rsid w:val="00277EBE"/>
    <w:rsid w:val="0028126F"/>
    <w:rsid w:val="002838FB"/>
    <w:rsid w:val="00285249"/>
    <w:rsid w:val="00285E05"/>
    <w:rsid w:val="002923DF"/>
    <w:rsid w:val="002A252E"/>
    <w:rsid w:val="002B0883"/>
    <w:rsid w:val="002B1FE7"/>
    <w:rsid w:val="002B5A4A"/>
    <w:rsid w:val="002C1AA4"/>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6C85"/>
    <w:rsid w:val="002F7D90"/>
    <w:rsid w:val="0030026A"/>
    <w:rsid w:val="003014E0"/>
    <w:rsid w:val="0030322D"/>
    <w:rsid w:val="00304ADA"/>
    <w:rsid w:val="00305173"/>
    <w:rsid w:val="00307E0D"/>
    <w:rsid w:val="003111D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03DD"/>
    <w:rsid w:val="00393CAB"/>
    <w:rsid w:val="00395D09"/>
    <w:rsid w:val="003A7D95"/>
    <w:rsid w:val="003B225B"/>
    <w:rsid w:val="003B4552"/>
    <w:rsid w:val="003B4CCD"/>
    <w:rsid w:val="003B4DED"/>
    <w:rsid w:val="003B746D"/>
    <w:rsid w:val="003C0B2D"/>
    <w:rsid w:val="003C12C5"/>
    <w:rsid w:val="003C1EE8"/>
    <w:rsid w:val="003C27EF"/>
    <w:rsid w:val="003C32E9"/>
    <w:rsid w:val="003C3898"/>
    <w:rsid w:val="003C3DDF"/>
    <w:rsid w:val="003D1A29"/>
    <w:rsid w:val="003D2605"/>
    <w:rsid w:val="003D64D6"/>
    <w:rsid w:val="003E034A"/>
    <w:rsid w:val="003E08D8"/>
    <w:rsid w:val="003E3E21"/>
    <w:rsid w:val="003E511E"/>
    <w:rsid w:val="003F12C5"/>
    <w:rsid w:val="003F2FFD"/>
    <w:rsid w:val="003F7EA9"/>
    <w:rsid w:val="00402CBC"/>
    <w:rsid w:val="0040435A"/>
    <w:rsid w:val="00406654"/>
    <w:rsid w:val="00414DB3"/>
    <w:rsid w:val="00416281"/>
    <w:rsid w:val="00422353"/>
    <w:rsid w:val="00426915"/>
    <w:rsid w:val="00433F63"/>
    <w:rsid w:val="00435788"/>
    <w:rsid w:val="004359E6"/>
    <w:rsid w:val="004363FF"/>
    <w:rsid w:val="004414A6"/>
    <w:rsid w:val="00443840"/>
    <w:rsid w:val="00443CE3"/>
    <w:rsid w:val="00452AFA"/>
    <w:rsid w:val="00452E7B"/>
    <w:rsid w:val="00453E2B"/>
    <w:rsid w:val="004546FA"/>
    <w:rsid w:val="004617FF"/>
    <w:rsid w:val="00481FE7"/>
    <w:rsid w:val="00482A97"/>
    <w:rsid w:val="00482FF6"/>
    <w:rsid w:val="00484E22"/>
    <w:rsid w:val="0048532C"/>
    <w:rsid w:val="0049103F"/>
    <w:rsid w:val="004A0DFE"/>
    <w:rsid w:val="004A30DE"/>
    <w:rsid w:val="004A3C62"/>
    <w:rsid w:val="004B04CD"/>
    <w:rsid w:val="004B73F9"/>
    <w:rsid w:val="004C0971"/>
    <w:rsid w:val="004C0C25"/>
    <w:rsid w:val="004C2111"/>
    <w:rsid w:val="004C732E"/>
    <w:rsid w:val="004D20AE"/>
    <w:rsid w:val="004D3578"/>
    <w:rsid w:val="004F1A16"/>
    <w:rsid w:val="004F207F"/>
    <w:rsid w:val="004F47F7"/>
    <w:rsid w:val="004F5D91"/>
    <w:rsid w:val="004F62BB"/>
    <w:rsid w:val="004F6CC6"/>
    <w:rsid w:val="00500D91"/>
    <w:rsid w:val="005070FA"/>
    <w:rsid w:val="00516DE3"/>
    <w:rsid w:val="00517260"/>
    <w:rsid w:val="0052186A"/>
    <w:rsid w:val="005321DA"/>
    <w:rsid w:val="005456E5"/>
    <w:rsid w:val="00547541"/>
    <w:rsid w:val="00550573"/>
    <w:rsid w:val="00551365"/>
    <w:rsid w:val="00552371"/>
    <w:rsid w:val="00553BBE"/>
    <w:rsid w:val="00554C9F"/>
    <w:rsid w:val="00555CCD"/>
    <w:rsid w:val="005627FF"/>
    <w:rsid w:val="00566B57"/>
    <w:rsid w:val="0057549E"/>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655F"/>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2FD"/>
    <w:rsid w:val="006638B1"/>
    <w:rsid w:val="00666764"/>
    <w:rsid w:val="0066694B"/>
    <w:rsid w:val="00666D5E"/>
    <w:rsid w:val="00667DB6"/>
    <w:rsid w:val="00671B0F"/>
    <w:rsid w:val="006771E8"/>
    <w:rsid w:val="00677C01"/>
    <w:rsid w:val="006839B1"/>
    <w:rsid w:val="00683CC7"/>
    <w:rsid w:val="00692CA5"/>
    <w:rsid w:val="006932D7"/>
    <w:rsid w:val="0069340F"/>
    <w:rsid w:val="006964C5"/>
    <w:rsid w:val="006A52E8"/>
    <w:rsid w:val="006B06A2"/>
    <w:rsid w:val="006B0C48"/>
    <w:rsid w:val="006C2BAA"/>
    <w:rsid w:val="006C3D37"/>
    <w:rsid w:val="006C6376"/>
    <w:rsid w:val="006C77F1"/>
    <w:rsid w:val="006D09BE"/>
    <w:rsid w:val="006D2172"/>
    <w:rsid w:val="006D2FF1"/>
    <w:rsid w:val="006D30DF"/>
    <w:rsid w:val="006D6C35"/>
    <w:rsid w:val="006D6FF5"/>
    <w:rsid w:val="006F0833"/>
    <w:rsid w:val="006F1B19"/>
    <w:rsid w:val="006F29ED"/>
    <w:rsid w:val="006F4F77"/>
    <w:rsid w:val="006F7D87"/>
    <w:rsid w:val="0070147C"/>
    <w:rsid w:val="00704281"/>
    <w:rsid w:val="00714FD6"/>
    <w:rsid w:val="00716F1F"/>
    <w:rsid w:val="00717608"/>
    <w:rsid w:val="007265F7"/>
    <w:rsid w:val="00731487"/>
    <w:rsid w:val="00731894"/>
    <w:rsid w:val="00734D83"/>
    <w:rsid w:val="007421FD"/>
    <w:rsid w:val="00746796"/>
    <w:rsid w:val="00746D91"/>
    <w:rsid w:val="007504C0"/>
    <w:rsid w:val="007505A1"/>
    <w:rsid w:val="00754330"/>
    <w:rsid w:val="0075598A"/>
    <w:rsid w:val="00761813"/>
    <w:rsid w:val="00771B85"/>
    <w:rsid w:val="00775DA6"/>
    <w:rsid w:val="00775F9A"/>
    <w:rsid w:val="0078044E"/>
    <w:rsid w:val="0078170A"/>
    <w:rsid w:val="00787220"/>
    <w:rsid w:val="0079035E"/>
    <w:rsid w:val="00790956"/>
    <w:rsid w:val="00790C17"/>
    <w:rsid w:val="0079502D"/>
    <w:rsid w:val="00797990"/>
    <w:rsid w:val="007A0755"/>
    <w:rsid w:val="007A1531"/>
    <w:rsid w:val="007A31D9"/>
    <w:rsid w:val="007A74F9"/>
    <w:rsid w:val="007B4300"/>
    <w:rsid w:val="007D0B0C"/>
    <w:rsid w:val="007D1703"/>
    <w:rsid w:val="007D41A1"/>
    <w:rsid w:val="007E156E"/>
    <w:rsid w:val="007F225A"/>
    <w:rsid w:val="008033D0"/>
    <w:rsid w:val="00803FB6"/>
    <w:rsid w:val="008059EF"/>
    <w:rsid w:val="008128F7"/>
    <w:rsid w:val="00812938"/>
    <w:rsid w:val="00816AA6"/>
    <w:rsid w:val="00820F9E"/>
    <w:rsid w:val="008217E0"/>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56C06"/>
    <w:rsid w:val="00860592"/>
    <w:rsid w:val="0087166E"/>
    <w:rsid w:val="008719C2"/>
    <w:rsid w:val="008745F4"/>
    <w:rsid w:val="00881FCC"/>
    <w:rsid w:val="00883BD8"/>
    <w:rsid w:val="00883F49"/>
    <w:rsid w:val="00884FF7"/>
    <w:rsid w:val="008918CB"/>
    <w:rsid w:val="00893395"/>
    <w:rsid w:val="00894ACE"/>
    <w:rsid w:val="00897E5A"/>
    <w:rsid w:val="008A6579"/>
    <w:rsid w:val="008B19D9"/>
    <w:rsid w:val="008B1FD3"/>
    <w:rsid w:val="008B204B"/>
    <w:rsid w:val="008B3666"/>
    <w:rsid w:val="008C49AE"/>
    <w:rsid w:val="008C59F7"/>
    <w:rsid w:val="008D055C"/>
    <w:rsid w:val="008D7375"/>
    <w:rsid w:val="008D7C73"/>
    <w:rsid w:val="008E1729"/>
    <w:rsid w:val="008E3F6A"/>
    <w:rsid w:val="008E7687"/>
    <w:rsid w:val="008F0E3C"/>
    <w:rsid w:val="008F11FA"/>
    <w:rsid w:val="008F33AE"/>
    <w:rsid w:val="008F4ACA"/>
    <w:rsid w:val="00912F98"/>
    <w:rsid w:val="00917912"/>
    <w:rsid w:val="00917C4F"/>
    <w:rsid w:val="00917FBB"/>
    <w:rsid w:val="009219CA"/>
    <w:rsid w:val="009223D3"/>
    <w:rsid w:val="00924D8A"/>
    <w:rsid w:val="009315F8"/>
    <w:rsid w:val="00931D7A"/>
    <w:rsid w:val="00933253"/>
    <w:rsid w:val="0093482B"/>
    <w:rsid w:val="00935D8D"/>
    <w:rsid w:val="00941950"/>
    <w:rsid w:val="009420BD"/>
    <w:rsid w:val="00942FE8"/>
    <w:rsid w:val="009440FF"/>
    <w:rsid w:val="00947826"/>
    <w:rsid w:val="00954324"/>
    <w:rsid w:val="00957E70"/>
    <w:rsid w:val="00960325"/>
    <w:rsid w:val="00960528"/>
    <w:rsid w:val="00965706"/>
    <w:rsid w:val="00966DDC"/>
    <w:rsid w:val="00970DAB"/>
    <w:rsid w:val="0097321D"/>
    <w:rsid w:val="00974147"/>
    <w:rsid w:val="009821E9"/>
    <w:rsid w:val="00982E72"/>
    <w:rsid w:val="00984A4C"/>
    <w:rsid w:val="00985237"/>
    <w:rsid w:val="00992531"/>
    <w:rsid w:val="0099582D"/>
    <w:rsid w:val="00995CD5"/>
    <w:rsid w:val="009A1787"/>
    <w:rsid w:val="009A2C39"/>
    <w:rsid w:val="009A4F5A"/>
    <w:rsid w:val="009B08C2"/>
    <w:rsid w:val="009B1F44"/>
    <w:rsid w:val="009B4573"/>
    <w:rsid w:val="009C002A"/>
    <w:rsid w:val="009C1DAA"/>
    <w:rsid w:val="009D1212"/>
    <w:rsid w:val="009D2881"/>
    <w:rsid w:val="009D4DAA"/>
    <w:rsid w:val="009E278C"/>
    <w:rsid w:val="009E5C7E"/>
    <w:rsid w:val="009F6869"/>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0271"/>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D658A"/>
    <w:rsid w:val="00AE0190"/>
    <w:rsid w:val="00AE2BF6"/>
    <w:rsid w:val="00AE3370"/>
    <w:rsid w:val="00AE64CA"/>
    <w:rsid w:val="00AE7175"/>
    <w:rsid w:val="00AF5EFD"/>
    <w:rsid w:val="00AF7092"/>
    <w:rsid w:val="00B12A3F"/>
    <w:rsid w:val="00B1324D"/>
    <w:rsid w:val="00B157E2"/>
    <w:rsid w:val="00B17767"/>
    <w:rsid w:val="00B22C7F"/>
    <w:rsid w:val="00B24A45"/>
    <w:rsid w:val="00B24CD9"/>
    <w:rsid w:val="00B25B92"/>
    <w:rsid w:val="00B26948"/>
    <w:rsid w:val="00B30989"/>
    <w:rsid w:val="00B34D51"/>
    <w:rsid w:val="00B36A0E"/>
    <w:rsid w:val="00B36BA1"/>
    <w:rsid w:val="00B40952"/>
    <w:rsid w:val="00B40D67"/>
    <w:rsid w:val="00B415DE"/>
    <w:rsid w:val="00B43C45"/>
    <w:rsid w:val="00B517FE"/>
    <w:rsid w:val="00B55EE8"/>
    <w:rsid w:val="00B56E6C"/>
    <w:rsid w:val="00B63D0E"/>
    <w:rsid w:val="00B65A72"/>
    <w:rsid w:val="00B712FC"/>
    <w:rsid w:val="00B83039"/>
    <w:rsid w:val="00B85FE0"/>
    <w:rsid w:val="00B94EEB"/>
    <w:rsid w:val="00BA050D"/>
    <w:rsid w:val="00BA5B00"/>
    <w:rsid w:val="00BB09AD"/>
    <w:rsid w:val="00BB1A07"/>
    <w:rsid w:val="00BB5C42"/>
    <w:rsid w:val="00BB6DAD"/>
    <w:rsid w:val="00BB7346"/>
    <w:rsid w:val="00BB73BD"/>
    <w:rsid w:val="00BB7659"/>
    <w:rsid w:val="00BC1555"/>
    <w:rsid w:val="00BC5DDE"/>
    <w:rsid w:val="00BC60A9"/>
    <w:rsid w:val="00BD6EC0"/>
    <w:rsid w:val="00BE0C8A"/>
    <w:rsid w:val="00BE1B0F"/>
    <w:rsid w:val="00BE334D"/>
    <w:rsid w:val="00BE4988"/>
    <w:rsid w:val="00BF1C24"/>
    <w:rsid w:val="00BF4ED5"/>
    <w:rsid w:val="00BF5E73"/>
    <w:rsid w:val="00BF6A22"/>
    <w:rsid w:val="00C01647"/>
    <w:rsid w:val="00C01D7B"/>
    <w:rsid w:val="00C06939"/>
    <w:rsid w:val="00C14F64"/>
    <w:rsid w:val="00C1603A"/>
    <w:rsid w:val="00C21E3B"/>
    <w:rsid w:val="00C322FD"/>
    <w:rsid w:val="00C34D88"/>
    <w:rsid w:val="00C35B1A"/>
    <w:rsid w:val="00C4019F"/>
    <w:rsid w:val="00C41C7D"/>
    <w:rsid w:val="00C43946"/>
    <w:rsid w:val="00C50196"/>
    <w:rsid w:val="00C63023"/>
    <w:rsid w:val="00C63743"/>
    <w:rsid w:val="00C728BC"/>
    <w:rsid w:val="00C7450C"/>
    <w:rsid w:val="00C76C6C"/>
    <w:rsid w:val="00C76E31"/>
    <w:rsid w:val="00C80EC5"/>
    <w:rsid w:val="00C855D9"/>
    <w:rsid w:val="00C86BB9"/>
    <w:rsid w:val="00C8772C"/>
    <w:rsid w:val="00C94CB5"/>
    <w:rsid w:val="00CA43FD"/>
    <w:rsid w:val="00CB18EB"/>
    <w:rsid w:val="00CB43A9"/>
    <w:rsid w:val="00CB441E"/>
    <w:rsid w:val="00CB533E"/>
    <w:rsid w:val="00CC72E9"/>
    <w:rsid w:val="00CD0463"/>
    <w:rsid w:val="00CD216C"/>
    <w:rsid w:val="00CD25C2"/>
    <w:rsid w:val="00CD4D4E"/>
    <w:rsid w:val="00CD6516"/>
    <w:rsid w:val="00CE24E5"/>
    <w:rsid w:val="00CE41DB"/>
    <w:rsid w:val="00CE4D96"/>
    <w:rsid w:val="00CE5307"/>
    <w:rsid w:val="00CF3180"/>
    <w:rsid w:val="00D05669"/>
    <w:rsid w:val="00D078C4"/>
    <w:rsid w:val="00D15EA5"/>
    <w:rsid w:val="00D20415"/>
    <w:rsid w:val="00D2100B"/>
    <w:rsid w:val="00D222BF"/>
    <w:rsid w:val="00D24220"/>
    <w:rsid w:val="00D3089E"/>
    <w:rsid w:val="00D31D7A"/>
    <w:rsid w:val="00D33E60"/>
    <w:rsid w:val="00D36FF2"/>
    <w:rsid w:val="00D371E9"/>
    <w:rsid w:val="00D430AD"/>
    <w:rsid w:val="00D460E7"/>
    <w:rsid w:val="00D620F1"/>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88F"/>
    <w:rsid w:val="00DE0EEE"/>
    <w:rsid w:val="00DE4958"/>
    <w:rsid w:val="00DF3506"/>
    <w:rsid w:val="00DF5702"/>
    <w:rsid w:val="00E00109"/>
    <w:rsid w:val="00E04361"/>
    <w:rsid w:val="00E064FD"/>
    <w:rsid w:val="00E0755F"/>
    <w:rsid w:val="00E1053A"/>
    <w:rsid w:val="00E155E3"/>
    <w:rsid w:val="00E268DB"/>
    <w:rsid w:val="00E26AF3"/>
    <w:rsid w:val="00E276E0"/>
    <w:rsid w:val="00E30521"/>
    <w:rsid w:val="00E314EA"/>
    <w:rsid w:val="00E33FDA"/>
    <w:rsid w:val="00E373D6"/>
    <w:rsid w:val="00E406D5"/>
    <w:rsid w:val="00E4289F"/>
    <w:rsid w:val="00E525B3"/>
    <w:rsid w:val="00E56475"/>
    <w:rsid w:val="00E56701"/>
    <w:rsid w:val="00E57C82"/>
    <w:rsid w:val="00E57FB7"/>
    <w:rsid w:val="00E60F12"/>
    <w:rsid w:val="00E60F4C"/>
    <w:rsid w:val="00E62754"/>
    <w:rsid w:val="00E64D2D"/>
    <w:rsid w:val="00E657BA"/>
    <w:rsid w:val="00E726FD"/>
    <w:rsid w:val="00E73941"/>
    <w:rsid w:val="00E86B53"/>
    <w:rsid w:val="00E9110B"/>
    <w:rsid w:val="00EA203B"/>
    <w:rsid w:val="00EA2B6F"/>
    <w:rsid w:val="00EA5B2A"/>
    <w:rsid w:val="00EB3478"/>
    <w:rsid w:val="00EB4B39"/>
    <w:rsid w:val="00EB6FE3"/>
    <w:rsid w:val="00ED2397"/>
    <w:rsid w:val="00ED3E4A"/>
    <w:rsid w:val="00ED472A"/>
    <w:rsid w:val="00EE0F65"/>
    <w:rsid w:val="00EE6455"/>
    <w:rsid w:val="00EF17C5"/>
    <w:rsid w:val="00EF38FA"/>
    <w:rsid w:val="00F10D2C"/>
    <w:rsid w:val="00F11330"/>
    <w:rsid w:val="00F13DA4"/>
    <w:rsid w:val="00F246A1"/>
    <w:rsid w:val="00F3171B"/>
    <w:rsid w:val="00F3252B"/>
    <w:rsid w:val="00F33767"/>
    <w:rsid w:val="00F33A88"/>
    <w:rsid w:val="00F34DFF"/>
    <w:rsid w:val="00F35E6B"/>
    <w:rsid w:val="00F37917"/>
    <w:rsid w:val="00F46C77"/>
    <w:rsid w:val="00F5513E"/>
    <w:rsid w:val="00F56687"/>
    <w:rsid w:val="00F623CA"/>
    <w:rsid w:val="00F63F3F"/>
    <w:rsid w:val="00F6550B"/>
    <w:rsid w:val="00F66FA5"/>
    <w:rsid w:val="00F71678"/>
    <w:rsid w:val="00F71A70"/>
    <w:rsid w:val="00F72986"/>
    <w:rsid w:val="00F730E3"/>
    <w:rsid w:val="00F755E9"/>
    <w:rsid w:val="00F8042D"/>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4B5E"/>
    <w:rsid w:val="00FE6836"/>
    <w:rsid w:val="00FE69E5"/>
    <w:rsid w:val="00FF19AE"/>
    <w:rsid w:val="0284C138"/>
    <w:rsid w:val="0428A709"/>
    <w:rsid w:val="0F0BF74B"/>
    <w:rsid w:val="2649AA59"/>
    <w:rsid w:val="72E2CF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42D0E6AF-3E52-4C1D-9B6D-36930CDF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899C12-EA6A-4B3E-8AF3-D6436A070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612</Words>
  <Characters>3492</Characters>
  <Application>Microsoft Office Word</Application>
  <DocSecurity>0</DocSecurity>
  <Lines>29</Lines>
  <Paragraphs>8</Paragraphs>
  <ScaleCrop>false</ScaleCrop>
  <Company>Grant Thornton</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148</cp:revision>
  <cp:lastPrinted>2021-05-11T06:42:00Z</cp:lastPrinted>
  <dcterms:created xsi:type="dcterms:W3CDTF">2022-05-05T22:44:00Z</dcterms:created>
  <dcterms:modified xsi:type="dcterms:W3CDTF">2024-11-11T07:33:00Z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0x010100CEE414B0A190E842B140BDBD2485C910</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