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4F7F0" w14:textId="77777777" w:rsidR="00396236" w:rsidRPr="006C4230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6C4230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  <w:r w:rsidR="00E04EB7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9085084" w14:textId="557B6B5A" w:rsidR="00396236" w:rsidRPr="0061142B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0532A9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4432DA" w:rsidRPr="006C4230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กันยายน</w:t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0C3EEB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78211D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</w:p>
    <w:p w14:paraId="0F05AF2C" w14:textId="77777777" w:rsidR="00A16885" w:rsidRPr="0061142B" w:rsidRDefault="00A16885" w:rsidP="006B55F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81DEEF1" w14:textId="77777777" w:rsidR="00F17D9F" w:rsidRPr="006C4230" w:rsidRDefault="00DB4D95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</w:t>
      </w:r>
      <w:r w:rsidR="00A6632B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6632B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F648A16" w14:textId="77777777" w:rsidR="00A6632B" w:rsidRPr="0061142B" w:rsidRDefault="00A6632B" w:rsidP="006B55F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40" w:lineRule="exact"/>
        <w:rPr>
          <w:rFonts w:asciiTheme="majorBidi" w:hAnsiTheme="majorBidi" w:cstheme="majorBidi"/>
          <w:color w:val="000000" w:themeColor="text1"/>
        </w:rPr>
      </w:pPr>
      <w:r w:rsidRPr="0061142B">
        <w:rPr>
          <w:rFonts w:asciiTheme="majorBidi" w:hAnsiTheme="majorBidi" w:cstheme="majorBidi"/>
          <w:color w:val="000000" w:themeColor="text1"/>
        </w:rPr>
        <w:tab/>
        <w:t>1.1</w:t>
      </w:r>
      <w:r w:rsidR="009A1562" w:rsidRPr="0061142B">
        <w:rPr>
          <w:rFonts w:asciiTheme="majorBidi" w:hAnsiTheme="majorBidi" w:cstheme="majorBidi"/>
          <w:color w:val="000000" w:themeColor="text1"/>
        </w:rPr>
        <w:t xml:space="preserve"> </w:t>
      </w:r>
      <w:r w:rsidR="00D53507" w:rsidRPr="0061142B">
        <w:rPr>
          <w:rFonts w:asciiTheme="majorBidi" w:hAnsiTheme="majorBidi" w:cstheme="majorBidi"/>
          <w:color w:val="000000" w:themeColor="text1"/>
        </w:rPr>
        <w:tab/>
      </w:r>
      <w:r w:rsidRPr="006C4230">
        <w:rPr>
          <w:rFonts w:asciiTheme="majorBidi" w:hAnsiTheme="majorBidi" w:cstheme="majorBidi"/>
          <w:color w:val="000000" w:themeColor="text1"/>
          <w:cs/>
        </w:rPr>
        <w:t>สถานะของบริษัท</w:t>
      </w:r>
    </w:p>
    <w:p w14:paraId="2F125578" w14:textId="54242184" w:rsidR="002108ED" w:rsidRPr="0061142B" w:rsidRDefault="00244D28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พรพรหมเม็ททอล จำกัด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) (“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จดทะเบียนเป็นบริษัทมหาชนจำกัด</w:t>
      </w:r>
      <w:r w:rsidR="00B02081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</w:t>
      </w:r>
      <w:r w:rsidR="007A4748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ประเทศไทย</w:t>
      </w:r>
      <w:r w:rsidR="00A6632B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  <w:r w:rsidR="00CF6721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391164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</w:p>
    <w:p w14:paraId="208626A9" w14:textId="04DB43CE" w:rsidR="00DF4FC8" w:rsidRPr="006C4230" w:rsidRDefault="00183651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</w:t>
      </w:r>
      <w:r w:rsidR="00244D28"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ริษัทมีสำนักงานใหญ่</w:t>
      </w:r>
      <w:r w:rsidR="0090743A"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ตั้ง</w:t>
      </w:r>
      <w:r w:rsidR="00244D28"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อยู่</w:t>
      </w:r>
      <w:r w:rsidR="00DF4FC8"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เลขที่</w:t>
      </w:r>
      <w:r w:rsidR="00244D28" w:rsidRPr="00DF4FC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229 </w:t>
      </w:r>
      <w:r w:rsidR="00244D28"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DF4FC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10300</w:t>
      </w:r>
      <w:r w:rsidR="00DF4FC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0743A"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และเมื่อวันที่ </w:t>
      </w:r>
      <w:r w:rsidR="0090743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="0090743A"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ตุลาคม </w:t>
      </w:r>
      <w:r w:rsidR="0090743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2567 </w:t>
      </w:r>
      <w:r w:rsidR="00E240FE"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</w:t>
      </w:r>
      <w:r w:rsidR="0090743A"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ได้จดทะเบียนแก้ไข</w:t>
      </w:r>
      <w:r w:rsidR="000A68D8"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ที่ตั้งสำนักงานใหญ่</w:t>
      </w:r>
      <w:r w:rsidR="00DF4FC8"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ใหม่ เป็นที่อยู่เลขที่ </w:t>
      </w:r>
      <w:r w:rsidR="00DF4FC8" w:rsidRPr="0090743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205/1 </w:t>
      </w:r>
      <w:r w:rsidR="00DF4FC8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DF4FC8" w:rsidRPr="0090743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10300</w:t>
      </w:r>
      <w:r w:rsidR="00DF4FC8"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</w:p>
    <w:p w14:paraId="1DAD87F4" w14:textId="77777777" w:rsidR="00E240FE" w:rsidRPr="0061142B" w:rsidRDefault="00E240FE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2770FBE" w14:textId="77777777" w:rsidR="002108ED" w:rsidRPr="0061142B" w:rsidRDefault="002108ED" w:rsidP="006B55F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40" w:lineRule="exact"/>
        <w:rPr>
          <w:rFonts w:asciiTheme="majorBidi" w:hAnsiTheme="majorBidi" w:cstheme="majorBidi"/>
          <w:color w:val="000000" w:themeColor="text1"/>
        </w:rPr>
      </w:pPr>
      <w:r w:rsidRPr="0061142B">
        <w:rPr>
          <w:rFonts w:asciiTheme="majorBidi" w:hAnsiTheme="majorBidi" w:cstheme="majorBidi"/>
          <w:color w:val="000000" w:themeColor="text1"/>
        </w:rPr>
        <w:tab/>
        <w:t>1.</w:t>
      </w:r>
      <w:r w:rsidR="00A735BE" w:rsidRPr="0061142B">
        <w:rPr>
          <w:rFonts w:asciiTheme="majorBidi" w:hAnsiTheme="majorBidi" w:cstheme="majorBidi"/>
          <w:color w:val="000000" w:themeColor="text1"/>
        </w:rPr>
        <w:t>2</w:t>
      </w:r>
      <w:r w:rsidRPr="0061142B">
        <w:rPr>
          <w:rFonts w:asciiTheme="majorBidi" w:hAnsiTheme="majorBidi" w:cstheme="majorBidi"/>
          <w:color w:val="000000" w:themeColor="text1"/>
        </w:rPr>
        <w:tab/>
      </w:r>
      <w:r w:rsidR="00A735BE" w:rsidRPr="0061142B">
        <w:rPr>
          <w:rFonts w:asciiTheme="majorBidi" w:hAnsiTheme="majorBidi" w:cstheme="majorBidi"/>
          <w:color w:val="000000" w:themeColor="text1"/>
        </w:rPr>
        <w:tab/>
      </w:r>
      <w:r w:rsidRPr="006C4230">
        <w:rPr>
          <w:rFonts w:asciiTheme="majorBidi" w:hAnsiTheme="majorBidi" w:cstheme="majorBidi"/>
          <w:color w:val="000000" w:themeColor="text1"/>
          <w:cs/>
        </w:rPr>
        <w:t>ลักษณะธุรกิจ</w:t>
      </w:r>
    </w:p>
    <w:p w14:paraId="7CA3A3B1" w14:textId="77777777" w:rsidR="002108ED" w:rsidRPr="006C4230" w:rsidRDefault="002108ED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A4748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</w:t>
      </w:r>
      <w:r w:rsidR="007A4748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ตนเลส อลูมิเนียม </w:t>
      </w:r>
      <w:r w:rsidR="000C30B5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และธุรกิจ</w:t>
      </w:r>
      <w:r w:rsidR="00F55CB3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61142B" w:rsidRDefault="00A6632B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F57267" w14:textId="09B28699" w:rsidR="003D1493" w:rsidRPr="006C4230" w:rsidRDefault="003D1493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2. 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เกณฑ์การจัดทำงบการเงิน</w:t>
      </w:r>
    </w:p>
    <w:p w14:paraId="4932A432" w14:textId="7F26CD6A" w:rsidR="00792D39" w:rsidRPr="0061142B" w:rsidRDefault="00792D39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4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3D149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7A73B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A73B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35028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เกณฑ์การจัดทำงบการเงินระหว่างกาล</w:t>
      </w:r>
    </w:p>
    <w:p w14:paraId="57135939" w14:textId="77777777" w:rsidR="0033684B" w:rsidRPr="0061142B" w:rsidRDefault="0033684B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5F1DF4F4" w:rsidR="0033684B" w:rsidRPr="0061142B" w:rsidRDefault="0033684B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86E9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</w:p>
    <w:p w14:paraId="30B87296" w14:textId="77777777" w:rsidR="0033684B" w:rsidRPr="0061142B" w:rsidRDefault="0033684B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61142B" w:rsidRDefault="0033684B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Default="0033684B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5935E459" w14:textId="77777777" w:rsidR="003F359A" w:rsidRDefault="003F359A" w:rsidP="006B55F3">
      <w:pPr>
        <w:tabs>
          <w:tab w:val="clear" w:pos="227"/>
          <w:tab w:val="clear" w:pos="454"/>
          <w:tab w:val="left" w:pos="540"/>
        </w:tabs>
        <w:spacing w:line="34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DB8A479" w14:textId="77777777" w:rsidR="006B55F3" w:rsidRPr="006C4230" w:rsidRDefault="006B55F3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4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2.2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เกณฑ์การจัดทำงบการเงินรวม</w:t>
      </w:r>
    </w:p>
    <w:p w14:paraId="2F8AC33C" w14:textId="77777777" w:rsidR="006B55F3" w:rsidRPr="006C4230" w:rsidRDefault="006B55F3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งบการเงินรวมระหว่างกาล</w:t>
      </w:r>
      <w:r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นี้ จัดทำขึ้นโดยรวม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งบการเงินของบริษัทและบริษัทย่อย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รายละเอียดบริษัทย่อยของบริษัท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94"/>
        <w:gridCol w:w="134"/>
        <w:gridCol w:w="2665"/>
        <w:gridCol w:w="134"/>
        <w:gridCol w:w="907"/>
        <w:gridCol w:w="134"/>
        <w:gridCol w:w="895"/>
        <w:gridCol w:w="142"/>
        <w:gridCol w:w="895"/>
      </w:tblGrid>
      <w:tr w:rsidR="006B55F3" w:rsidRPr="009632BB" w14:paraId="4182C393" w14:textId="77777777" w:rsidTr="006B55F3">
        <w:tc>
          <w:tcPr>
            <w:tcW w:w="2494" w:type="dxa"/>
          </w:tcPr>
          <w:p w14:paraId="7970AE09" w14:textId="77777777" w:rsidR="006B55F3" w:rsidRPr="009632BB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D175EB" w14:textId="77777777" w:rsidR="006B55F3" w:rsidRPr="009632BB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</w:tcPr>
          <w:p w14:paraId="68A5B2E0" w14:textId="77777777" w:rsidR="006B55F3" w:rsidRPr="009632BB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7CC3AFB" w14:textId="77777777" w:rsidR="006B55F3" w:rsidRPr="009632BB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FF6F79" w14:textId="77777777" w:rsidR="006B55F3" w:rsidRPr="006C4230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26448F3" w14:textId="77777777" w:rsidR="006B55F3" w:rsidRPr="009632BB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C4F83DE" w14:textId="77777777" w:rsidR="006B55F3" w:rsidRPr="009632BB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6B55F3" w:rsidRPr="009632BB" w14:paraId="584E8BBC" w14:textId="77777777" w:rsidTr="006B55F3">
        <w:tc>
          <w:tcPr>
            <w:tcW w:w="2494" w:type="dxa"/>
            <w:tcBorders>
              <w:bottom w:val="single" w:sz="6" w:space="0" w:color="auto"/>
            </w:tcBorders>
            <w:vAlign w:val="bottom"/>
          </w:tcPr>
          <w:p w14:paraId="5095B5D8" w14:textId="77777777" w:rsidR="006B55F3" w:rsidRPr="009632BB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A6DF856" w14:textId="77777777" w:rsidR="006B55F3" w:rsidRPr="009632BB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6" w:space="0" w:color="auto"/>
            </w:tcBorders>
            <w:vAlign w:val="bottom"/>
          </w:tcPr>
          <w:p w14:paraId="07DCBF0E" w14:textId="77777777" w:rsidR="006B55F3" w:rsidRPr="009632BB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3A9A3E53" w14:textId="77777777" w:rsidR="006B55F3" w:rsidRPr="009632BB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A55BF82" w14:textId="77777777" w:rsidR="006B55F3" w:rsidRPr="009632BB" w:rsidRDefault="006B55F3" w:rsidP="00A506E1">
            <w:pPr>
              <w:tabs>
                <w:tab w:val="clear" w:pos="90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ประเทศที่นิติบุคคลจัดตั้งขึ้น</w:t>
            </w:r>
          </w:p>
        </w:tc>
        <w:tc>
          <w:tcPr>
            <w:tcW w:w="134" w:type="dxa"/>
          </w:tcPr>
          <w:p w14:paraId="56A0B165" w14:textId="77777777" w:rsidR="006B55F3" w:rsidRPr="009632BB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6DC2615B" w14:textId="77777777" w:rsidR="006B55F3" w:rsidRPr="009632BB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A92DA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0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กันยายน </w:t>
            </w:r>
            <w:r w:rsidRPr="00A92DA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1DCEF4" w14:textId="77777777" w:rsidR="006B55F3" w:rsidRPr="009632BB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739939E2" w14:textId="77777777" w:rsidR="006B55F3" w:rsidRPr="009632BB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9632BB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9632BB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</w:tr>
      <w:tr w:rsidR="006B55F3" w:rsidRPr="009632BB" w14:paraId="33763B29" w14:textId="77777777" w:rsidTr="006B55F3">
        <w:tc>
          <w:tcPr>
            <w:tcW w:w="2494" w:type="dxa"/>
            <w:tcBorders>
              <w:top w:val="single" w:sz="6" w:space="0" w:color="auto"/>
            </w:tcBorders>
            <w:vAlign w:val="center"/>
          </w:tcPr>
          <w:p w14:paraId="58539638" w14:textId="77777777" w:rsidR="006B55F3" w:rsidRPr="006C4230" w:rsidRDefault="006B55F3" w:rsidP="00A506E1">
            <w:pPr>
              <w:spacing w:line="260" w:lineRule="exact"/>
              <w:ind w:right="-194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9B6C3E7" w14:textId="77777777" w:rsidR="006B55F3" w:rsidRPr="009632BB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6" w:space="0" w:color="auto"/>
            </w:tcBorders>
          </w:tcPr>
          <w:p w14:paraId="13863B6E" w14:textId="77777777" w:rsidR="006B55F3" w:rsidRPr="009632BB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1FA29B84" w14:textId="77777777" w:rsidR="006B55F3" w:rsidRPr="009632BB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C34E567" w14:textId="77777777" w:rsidR="006B55F3" w:rsidRPr="006C4230" w:rsidRDefault="006B55F3" w:rsidP="00A506E1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54518113" w14:textId="77777777" w:rsidR="006B55F3" w:rsidRPr="009632BB" w:rsidRDefault="006B55F3" w:rsidP="00A506E1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5D19BE1" w14:textId="77777777" w:rsidR="006B55F3" w:rsidRPr="009632BB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14:paraId="6555E8BE" w14:textId="77777777" w:rsidR="006B55F3" w:rsidRPr="009632BB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</w:tcPr>
          <w:p w14:paraId="2BCEB158" w14:textId="77777777" w:rsidR="006B55F3" w:rsidRPr="009632BB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99.50</w:t>
            </w:r>
          </w:p>
        </w:tc>
      </w:tr>
      <w:tr w:rsidR="006B55F3" w:rsidRPr="009632BB" w14:paraId="4A8FB77F" w14:textId="77777777" w:rsidTr="006B55F3">
        <w:tc>
          <w:tcPr>
            <w:tcW w:w="2494" w:type="dxa"/>
          </w:tcPr>
          <w:p w14:paraId="59C86497" w14:textId="77777777" w:rsidR="006B55F3" w:rsidRPr="006C423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pacing w:val="-6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6"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77C7E6BE" w14:textId="77777777" w:rsidR="006B55F3" w:rsidRPr="009632BB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4AEC0AD2" w14:textId="77777777" w:rsidR="006B55F3" w:rsidRPr="006C4230" w:rsidRDefault="006B55F3" w:rsidP="00A506E1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เป็นตัวแทนจำหน่ายและให้บริการออกแบบ จัดหา และติดตั้งอุปกรณ์ผลิตกระแสไฟฟ้าโดยใช้พลังงานทางเลือก และ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C68079C" w14:textId="77777777" w:rsidR="006B55F3" w:rsidRPr="009632BB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</w:tcPr>
          <w:p w14:paraId="1DF8C60A" w14:textId="77777777" w:rsidR="006B55F3" w:rsidRPr="006C4230" w:rsidRDefault="006B55F3" w:rsidP="00A506E1">
            <w:pPr>
              <w:tabs>
                <w:tab w:val="clear" w:pos="907"/>
                <w:tab w:val="clear" w:pos="2807"/>
                <w:tab w:val="left" w:pos="890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BD2235B" w14:textId="77777777" w:rsidR="006B55F3" w:rsidRPr="009632BB" w:rsidRDefault="006B55F3" w:rsidP="00A506E1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</w:tcPr>
          <w:p w14:paraId="77A33CF6" w14:textId="77777777" w:rsidR="006B55F3" w:rsidRPr="009632BB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99.98</w:t>
            </w:r>
          </w:p>
        </w:tc>
        <w:tc>
          <w:tcPr>
            <w:tcW w:w="142" w:type="dxa"/>
          </w:tcPr>
          <w:p w14:paraId="4C66A094" w14:textId="77777777" w:rsidR="006B55F3" w:rsidRPr="009632BB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</w:tcPr>
          <w:p w14:paraId="182B274F" w14:textId="77777777" w:rsidR="006B55F3" w:rsidRPr="009632BB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99.98</w:t>
            </w:r>
          </w:p>
        </w:tc>
      </w:tr>
    </w:tbl>
    <w:p w14:paraId="7A098480" w14:textId="77777777" w:rsidR="006B55F3" w:rsidRPr="006C4230" w:rsidRDefault="006B55F3" w:rsidP="00AD4F1B">
      <w:pPr>
        <w:tabs>
          <w:tab w:val="clear" w:pos="227"/>
          <w:tab w:val="clear" w:pos="454"/>
          <w:tab w:val="left" w:pos="540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  <w:sectPr w:rsidR="006B55F3" w:rsidRPr="006C4230" w:rsidSect="00E046C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3"/>
          <w:cols w:space="720"/>
          <w:titlePg/>
          <w:docGrid w:linePitch="245"/>
        </w:sectPr>
      </w:pPr>
    </w:p>
    <w:p w14:paraId="664FB5EC" w14:textId="77777777" w:rsidR="000B3182" w:rsidRPr="0061142B" w:rsidRDefault="000B3182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บริษัทจัดทำงบการเงินระหว่างกาลเฉพาะกิจการเพื่อประโยชน์ต่อสาธารณะโดยแสดงเงินลงทุนในบริษัทย่อยตามวิธีราคาทุน</w:t>
      </w:r>
    </w:p>
    <w:p w14:paraId="1B02FA86" w14:textId="77777777" w:rsidR="00E04EB7" w:rsidRPr="0061142B" w:rsidRDefault="00E04EB7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277A9FF" w14:textId="77777777" w:rsidR="00286E93" w:rsidRPr="0061142B" w:rsidRDefault="009F6C2F" w:rsidP="006B55F3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2.3    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86E93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3C199AA" w14:textId="1DBC5195" w:rsidR="00286E93" w:rsidRPr="0061142B" w:rsidRDefault="00286E93" w:rsidP="006B55F3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6530FCAD" w14:textId="36BD7437" w:rsidR="00286E93" w:rsidRDefault="00286E93" w:rsidP="006B55F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DB372C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สำคัญต่องบการเงินในงวดปัจจุบัน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CA95174" w14:textId="77777777" w:rsidR="006149A3" w:rsidRDefault="006149A3" w:rsidP="006B55F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7C4C91F" w14:textId="5DFB1EDD" w:rsidR="006149A3" w:rsidRPr="0061142B" w:rsidRDefault="006149A3" w:rsidP="006B55F3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Pr="006C4230">
        <w:rPr>
          <w:rFonts w:asciiTheme="majorBidi" w:hAnsiTheme="majorBidi" w:cstheme="majorBidi" w:hint="cs"/>
          <w:color w:val="000000" w:themeColor="text1"/>
          <w:sz w:val="32"/>
          <w:szCs w:val="32"/>
        </w:rPr>
        <w:t>4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5101993E" w14:textId="41D7BCC8" w:rsidR="006149A3" w:rsidRPr="006149A3" w:rsidRDefault="006149A3" w:rsidP="0060341B">
      <w:pPr>
        <w:shd w:val="clear" w:color="auto" w:fill="FFFFFF"/>
        <w:tabs>
          <w:tab w:val="clear" w:pos="907"/>
          <w:tab w:val="left" w:pos="851"/>
          <w:tab w:val="left" w:pos="1418"/>
        </w:tabs>
        <w:spacing w:line="360" w:lineRule="exact"/>
        <w:ind w:left="850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="00DF4FC8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และ</w:t>
      </w:r>
      <w:r w:rsidR="00511C74">
        <w:rPr>
          <w:rFonts w:asciiTheme="majorBidi" w:hAnsiTheme="majorBidi"/>
          <w:color w:val="000000" w:themeColor="text1"/>
          <w:sz w:val="32"/>
          <w:szCs w:val="32"/>
        </w:rPr>
        <w:br/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ลงประกาศราชกิจจานุเบกษาแล้วเมื่อวันที่ </w:t>
      </w:r>
      <w:r w:rsidR="00DF4FC8">
        <w:rPr>
          <w:rFonts w:asciiTheme="majorBidi" w:hAnsiTheme="majorBidi"/>
          <w:color w:val="000000" w:themeColor="text1"/>
          <w:sz w:val="32"/>
          <w:szCs w:val="32"/>
        </w:rPr>
        <w:t>17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กันยายน </w:t>
      </w:r>
      <w:r w:rsidR="00DF4FC8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จำนวน </w:t>
      </w:r>
      <w:r w:rsidR="00DF4FC8">
        <w:rPr>
          <w:rFonts w:asciiTheme="majorBidi" w:hAnsiTheme="majorBidi"/>
          <w:color w:val="000000" w:themeColor="text1"/>
          <w:sz w:val="32"/>
          <w:szCs w:val="32"/>
        </w:rPr>
        <w:t>4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ฉบับซึ่งเป็นฉบับปรับปรุงตามมาตรฐานรายงานทางการเงินระหว่างประเทศ ฉบับรวมเล่มปี </w:t>
      </w:r>
      <w:r w:rsidR="00DF4FC8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โดยจะมีผลบังคับใช้สำหรับงบการเงินรอบระยะเวลาบัญชีที่เริ่มในหรือหลังวันที่ </w:t>
      </w:r>
      <w:r w:rsidR="00DF4FC8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="00DF4FC8">
        <w:rPr>
          <w:rFonts w:asciiTheme="majorBidi" w:hAnsiTheme="majorBidi"/>
          <w:color w:val="000000" w:themeColor="text1"/>
          <w:sz w:val="32"/>
          <w:szCs w:val="32"/>
        </w:rPr>
        <w:t>2568</w:t>
      </w:r>
    </w:p>
    <w:p w14:paraId="231CED35" w14:textId="7DD60E20" w:rsidR="006149A3" w:rsidRPr="006C4230" w:rsidRDefault="006149A3" w:rsidP="006B55F3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>ฝ่ายบริหารของบริษัทและบริษัทย่อย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7624B333" w14:textId="235A64AC" w:rsidR="008A07AB" w:rsidRPr="0061142B" w:rsidRDefault="008A07AB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740E2E" w14:textId="23C85EAF" w:rsidR="00EB448E" w:rsidRPr="006C4230" w:rsidRDefault="00EB448E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3. 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0050FD3E" w14:textId="71353BB5" w:rsidR="00EB448E" w:rsidRPr="0061142B" w:rsidRDefault="00EB448E" w:rsidP="006B55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86E9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</w:p>
    <w:p w14:paraId="02B3CCDF" w14:textId="77777777" w:rsidR="000A68D8" w:rsidRPr="0061142B" w:rsidRDefault="000A68D8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B976BE" w14:textId="77777777" w:rsidR="00E11D0D" w:rsidRPr="0061142B" w:rsidRDefault="00546028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442DE0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42DE0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17AB4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5021B998" w:rsidR="00E11D0D" w:rsidRPr="0061142B" w:rsidRDefault="00E11D0D" w:rsidP="006B55F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หรือถูกบริษัทควบคุมไม่ว่าจะเป็นโดยทางตรงและทางอ้อม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61142B" w:rsidRDefault="00E11D0D" w:rsidP="006B55F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บุคคลหรือกิจการที่เกี่ยวข้องกัน ประกอบด้วย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42"/>
        <w:gridCol w:w="3628"/>
        <w:gridCol w:w="134"/>
        <w:gridCol w:w="1531"/>
      </w:tblGrid>
      <w:tr w:rsidR="0061142B" w:rsidRPr="006B55F3" w14:paraId="4F039CDA" w14:textId="77777777" w:rsidTr="006B55F3">
        <w:tc>
          <w:tcPr>
            <w:tcW w:w="2948" w:type="dxa"/>
            <w:tcBorders>
              <w:bottom w:val="single" w:sz="6" w:space="0" w:color="auto"/>
            </w:tcBorders>
          </w:tcPr>
          <w:p w14:paraId="19BE5F2C" w14:textId="77777777" w:rsidR="00E11D0D" w:rsidRPr="006B55F3" w:rsidRDefault="00E11D0D" w:rsidP="006B55F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6B55F3" w:rsidRDefault="00E11D0D" w:rsidP="006B55F3">
            <w:pPr>
              <w:tabs>
                <w:tab w:val="left" w:pos="600"/>
              </w:tabs>
              <w:spacing w:line="300" w:lineRule="exact"/>
              <w:ind w:left="-108" w:right="-107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tcBorders>
              <w:bottom w:val="single" w:sz="6" w:space="0" w:color="auto"/>
            </w:tcBorders>
          </w:tcPr>
          <w:p w14:paraId="72E6CAA3" w14:textId="77777777" w:rsidR="00E11D0D" w:rsidRPr="006C4230" w:rsidRDefault="00E11D0D" w:rsidP="006B55F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6B55F3" w:rsidRDefault="00E11D0D" w:rsidP="006B55F3">
            <w:pPr>
              <w:spacing w:line="30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56D546A2" w14:textId="77777777" w:rsidR="00E11D0D" w:rsidRPr="006B55F3" w:rsidRDefault="00E11D0D" w:rsidP="006B55F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61142B" w:rsidRPr="006B55F3" w14:paraId="5362A4B9" w14:textId="77777777" w:rsidTr="006B55F3">
        <w:tc>
          <w:tcPr>
            <w:tcW w:w="2948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6C4230" w:rsidRDefault="00E11D0D" w:rsidP="006B55F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6B55F3" w:rsidRDefault="00E11D0D" w:rsidP="006B55F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6C4230" w:rsidRDefault="00E11D0D" w:rsidP="006B55F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6B55F3" w:rsidRDefault="00E11D0D" w:rsidP="006B55F3">
            <w:pPr>
              <w:spacing w:line="300" w:lineRule="exact"/>
              <w:ind w:right="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013E7030" w14:textId="77777777" w:rsidR="00E11D0D" w:rsidRPr="006C4230" w:rsidRDefault="00E11D0D" w:rsidP="006B55F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</w:tr>
      <w:tr w:rsidR="0061142B" w:rsidRPr="006B55F3" w14:paraId="273ECB25" w14:textId="77777777" w:rsidTr="006B55F3">
        <w:tc>
          <w:tcPr>
            <w:tcW w:w="2948" w:type="dxa"/>
          </w:tcPr>
          <w:p w14:paraId="0A562B66" w14:textId="77777777" w:rsidR="00E11D0D" w:rsidRPr="006C4230" w:rsidRDefault="00E11D0D" w:rsidP="006B55F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6B55F3" w:rsidRDefault="00E11D0D" w:rsidP="006B55F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69ECDB2A" w14:textId="28E3393F" w:rsidR="00E11D0D" w:rsidRPr="006C4230" w:rsidRDefault="00E11D0D" w:rsidP="006B55F3">
            <w:pPr>
              <w:tabs>
                <w:tab w:val="left" w:pos="600"/>
              </w:tabs>
              <w:spacing w:line="30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เป็นตัวแทนจำหน่ายและให้บริการออกแบบจัดหา และติดตั้งอุปกรณ์ผลิตกระแสไฟฟ้าโดยใช้พลังงาน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6B55F3" w:rsidRDefault="00E11D0D" w:rsidP="006B55F3">
            <w:pPr>
              <w:spacing w:line="300" w:lineRule="exact"/>
              <w:ind w:right="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AECBDEC" w14:textId="77777777" w:rsidR="00E11D0D" w:rsidRPr="006C4230" w:rsidRDefault="00E11D0D" w:rsidP="006B55F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</w:tr>
      <w:tr w:rsidR="0061142B" w:rsidRPr="006B55F3" w14:paraId="74B9AFBC" w14:textId="77777777" w:rsidTr="006B55F3">
        <w:tc>
          <w:tcPr>
            <w:tcW w:w="2948" w:type="dxa"/>
          </w:tcPr>
          <w:p w14:paraId="7262C687" w14:textId="77777777" w:rsidR="00E11D0D" w:rsidRPr="006B55F3" w:rsidRDefault="00E11D0D" w:rsidP="006B55F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บริษัท พรพรหม</w:t>
            </w:r>
            <w:r w:rsidRPr="006B55F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6B55F3" w:rsidRDefault="00E11D0D" w:rsidP="006B55F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</w:tcPr>
          <w:p w14:paraId="5B723E86" w14:textId="3017E07B" w:rsidR="00E11D0D" w:rsidRPr="006C4230" w:rsidRDefault="00E11D0D" w:rsidP="006B55F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นำเข้าและจัดจำหน่ายอะไหล่สำหรับ</w:t>
            </w:r>
            <w:r w:rsidR="006B55F3" w:rsidRPr="006C4230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>เ</w:t>
            </w: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6B55F3" w:rsidRDefault="00E11D0D" w:rsidP="006B55F3">
            <w:pPr>
              <w:spacing w:line="300" w:lineRule="exact"/>
              <w:ind w:right="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</w:tcPr>
          <w:p w14:paraId="440E5402" w14:textId="77777777" w:rsidR="00E11D0D" w:rsidRPr="006C4230" w:rsidRDefault="00E11D0D" w:rsidP="006B55F3">
            <w:pPr>
              <w:tabs>
                <w:tab w:val="clear" w:pos="1644"/>
                <w:tab w:val="left" w:pos="600"/>
              </w:tabs>
              <w:spacing w:line="300" w:lineRule="exact"/>
              <w:ind w:left="57" w:right="-57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กรรมการและผู้ถือหุ้นเป็นเครือญาติกัน</w:t>
            </w:r>
          </w:p>
        </w:tc>
      </w:tr>
      <w:tr w:rsidR="0061142B" w:rsidRPr="006B55F3" w14:paraId="5A6DB85B" w14:textId="77777777" w:rsidTr="006B55F3">
        <w:tc>
          <w:tcPr>
            <w:tcW w:w="2948" w:type="dxa"/>
            <w:vAlign w:val="center"/>
          </w:tcPr>
          <w:p w14:paraId="30348F93" w14:textId="4FAB5B04" w:rsidR="00112D57" w:rsidRPr="006C4230" w:rsidRDefault="00112D57" w:rsidP="006B55F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6B55F3" w:rsidRDefault="00112D57" w:rsidP="006B55F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7A55B355" w14:textId="77141723" w:rsidR="00112D57" w:rsidRPr="006C4230" w:rsidRDefault="00112D57" w:rsidP="006B55F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6B55F3" w:rsidRDefault="00112D57" w:rsidP="006B55F3">
            <w:pPr>
              <w:spacing w:line="300" w:lineRule="exact"/>
              <w:ind w:right="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</w:tcPr>
          <w:p w14:paraId="2447329F" w14:textId="7E0AB622" w:rsidR="00112D57" w:rsidRPr="006C4230" w:rsidRDefault="00112D57" w:rsidP="006B55F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กรรมการร่วมกัน</w:t>
            </w:r>
          </w:p>
        </w:tc>
      </w:tr>
      <w:tr w:rsidR="0061142B" w:rsidRPr="006B55F3" w14:paraId="491B024D" w14:textId="77777777" w:rsidTr="006B55F3">
        <w:tc>
          <w:tcPr>
            <w:tcW w:w="2948" w:type="dxa"/>
            <w:vAlign w:val="center"/>
          </w:tcPr>
          <w:p w14:paraId="1297A56D" w14:textId="77777777" w:rsidR="00112D57" w:rsidRPr="006C4230" w:rsidRDefault="00112D57" w:rsidP="006B55F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6B55F3" w:rsidRDefault="00112D57" w:rsidP="006B55F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7026564B" w14:textId="3C5A5023" w:rsidR="00112D57" w:rsidRPr="006C4230" w:rsidRDefault="00112D57" w:rsidP="006B55F3">
            <w:pPr>
              <w:tabs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6B55F3" w:rsidRDefault="00112D57" w:rsidP="006B55F3">
            <w:pPr>
              <w:spacing w:line="300" w:lineRule="exact"/>
              <w:ind w:right="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</w:tcPr>
          <w:p w14:paraId="0CEBB212" w14:textId="77777777" w:rsidR="00112D57" w:rsidRPr="006C4230" w:rsidRDefault="00112D57" w:rsidP="006B55F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กรรมการ</w:t>
            </w:r>
          </w:p>
        </w:tc>
      </w:tr>
      <w:tr w:rsidR="00112D57" w:rsidRPr="006B55F3" w14:paraId="52B97C5F" w14:textId="77777777" w:rsidTr="006B55F3">
        <w:tc>
          <w:tcPr>
            <w:tcW w:w="2948" w:type="dxa"/>
            <w:vAlign w:val="center"/>
          </w:tcPr>
          <w:p w14:paraId="2C3432CB" w14:textId="77777777" w:rsidR="00112D57" w:rsidRPr="006C4230" w:rsidRDefault="00112D57" w:rsidP="006B55F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6B55F3" w:rsidRDefault="00112D57" w:rsidP="006B55F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6FF65692" w14:textId="6FC12195" w:rsidR="00112D57" w:rsidRPr="006C4230" w:rsidRDefault="00112D57" w:rsidP="006B55F3">
            <w:pPr>
              <w:tabs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6B55F3" w:rsidRDefault="00112D57" w:rsidP="006B55F3">
            <w:pPr>
              <w:spacing w:line="300" w:lineRule="exact"/>
              <w:ind w:right="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</w:tcPr>
          <w:p w14:paraId="10CAE4D5" w14:textId="77777777" w:rsidR="00112D57" w:rsidRPr="006B55F3" w:rsidRDefault="00112D57" w:rsidP="006B55F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มารดากรรมการ</w:t>
            </w:r>
          </w:p>
        </w:tc>
      </w:tr>
    </w:tbl>
    <w:p w14:paraId="608EF1F0" w14:textId="77777777" w:rsidR="00E11D0D" w:rsidRPr="0061142B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61142B" w:rsidRPr="009632BB" w14:paraId="2C538340" w14:textId="77777777" w:rsidTr="00240270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14:paraId="39F94EDF" w14:textId="77777777" w:rsidR="00E11D0D" w:rsidRPr="009632B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1142B" w:rsidRPr="009632BB" w14:paraId="043A6F85" w14:textId="77777777" w:rsidTr="00240270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6C423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รายได้จากการขาย/ซื้อสินค้า </w:t>
            </w:r>
          </w:p>
        </w:tc>
        <w:tc>
          <w:tcPr>
            <w:tcW w:w="142" w:type="dxa"/>
          </w:tcPr>
          <w:p w14:paraId="76CDC87A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14:paraId="4F90E1FC" w14:textId="2E4717B5" w:rsidR="00E11D0D" w:rsidRPr="009632B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ราคา</w:t>
            </w:r>
            <w:r w:rsidR="00FD12DB"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61142B" w:rsidRPr="009632BB" w14:paraId="21632C95" w14:textId="77777777" w:rsidTr="00240270">
        <w:tc>
          <w:tcPr>
            <w:tcW w:w="4309" w:type="dxa"/>
          </w:tcPr>
          <w:p w14:paraId="50D4F52B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ขาย/ซื้อทรัพย์สิน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4797B0B7" w14:textId="073C991A" w:rsidR="00E11D0D" w:rsidRPr="006C4230" w:rsidRDefault="00325C4A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1142B" w:rsidRPr="009632BB" w14:paraId="12C4279F" w14:textId="77777777" w:rsidTr="00240270">
        <w:tc>
          <w:tcPr>
            <w:tcW w:w="4309" w:type="dxa"/>
          </w:tcPr>
          <w:p w14:paraId="74B20A45" w14:textId="77777777" w:rsidR="00E11D0D" w:rsidRPr="006C423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รายได้ค่าบริการ (รายได้อื่น)/ค่าเช่ารับ/ค่าใช้จ่ายอื่น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062A0EA" w14:textId="77777777" w:rsidR="00E11D0D" w:rsidRPr="006C423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61142B" w:rsidRPr="009632BB" w14:paraId="66EDD6C1" w14:textId="77777777" w:rsidTr="00240270">
        <w:tc>
          <w:tcPr>
            <w:tcW w:w="4309" w:type="dxa"/>
          </w:tcPr>
          <w:p w14:paraId="0A30C6EC" w14:textId="77777777" w:rsidR="00E11D0D" w:rsidRPr="006C423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A14B197" w14:textId="77777777" w:rsidR="00E11D0D" w:rsidRPr="006C423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61142B" w:rsidRPr="009632BB" w14:paraId="07560E31" w14:textId="77777777" w:rsidTr="00240270">
        <w:tc>
          <w:tcPr>
            <w:tcW w:w="4309" w:type="dxa"/>
          </w:tcPr>
          <w:p w14:paraId="4D548F57" w14:textId="77777777" w:rsidR="00E11D0D" w:rsidRPr="006C423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3762AD6" w14:textId="77777777" w:rsidR="00E11D0D" w:rsidRPr="006C423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61142B" w:rsidRPr="009632BB" w14:paraId="65E5F8BB" w14:textId="77777777" w:rsidTr="00240270">
        <w:tc>
          <w:tcPr>
            <w:tcW w:w="4309" w:type="dxa"/>
          </w:tcPr>
          <w:p w14:paraId="0B6B14FE" w14:textId="77777777" w:rsidR="00E11D0D" w:rsidRPr="006C423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660428C" w14:textId="77777777" w:rsidR="00E11D0D" w:rsidRPr="006C423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61142B" w:rsidRPr="009632BB" w14:paraId="457409D7" w14:textId="77777777" w:rsidTr="00240270">
        <w:tc>
          <w:tcPr>
            <w:tcW w:w="4309" w:type="dxa"/>
          </w:tcPr>
          <w:p w14:paraId="42841226" w14:textId="77777777" w:rsidR="00E11D0D" w:rsidRPr="006C423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8EADED9" w14:textId="77777777" w:rsidR="00E11D0D" w:rsidRPr="006C423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E11D0D" w:rsidRPr="009632BB" w14:paraId="56C75F94" w14:textId="77777777" w:rsidTr="00240270">
        <w:tc>
          <w:tcPr>
            <w:tcW w:w="4309" w:type="dxa"/>
          </w:tcPr>
          <w:p w14:paraId="0FAA633C" w14:textId="77777777" w:rsidR="00E11D0D" w:rsidRPr="006C423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26D50F4" w14:textId="77777777" w:rsidR="00E11D0D" w:rsidRPr="006C423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10280A76" w14:textId="77777777" w:rsidR="00793150" w:rsidRPr="0061142B" w:rsidRDefault="00793150" w:rsidP="00A8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8" w:firstLine="56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F8254FB" w14:textId="3771E351" w:rsidR="000532A9" w:rsidRPr="0061142B" w:rsidRDefault="000532A9" w:rsidP="0005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รายการบัญชีกับบุคคลและกิจการที่เกี่ยวข้องกันที่มีสาระสำคัญสำหรับงวดสามเดือน</w:t>
      </w:r>
      <w:r w:rsidRPr="006114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25134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6114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สิ้นสุด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25134D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</w:t>
      </w:r>
      <w:r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ยน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0519DF" w:rsidRPr="006C4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>และ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61142B" w:rsidRPr="004E00B2" w14:paraId="600E8F11" w14:textId="77777777" w:rsidTr="00EB3DE6">
        <w:tc>
          <w:tcPr>
            <w:tcW w:w="2041" w:type="dxa"/>
            <w:vAlign w:val="bottom"/>
          </w:tcPr>
          <w:p w14:paraId="40307519" w14:textId="77777777" w:rsidR="000532A9" w:rsidRPr="004E00B2" w:rsidRDefault="000532A9" w:rsidP="004A5F01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1E092649" w14:textId="77777777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lang w:val="en-GB"/>
              </w:rPr>
            </w:pPr>
            <w:r w:rsidRPr="006C4230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6C4230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61142B" w:rsidRPr="004E00B2" w14:paraId="5BC229C7" w14:textId="77777777" w:rsidTr="00EB3DE6">
        <w:tc>
          <w:tcPr>
            <w:tcW w:w="2041" w:type="dxa"/>
            <w:vAlign w:val="bottom"/>
          </w:tcPr>
          <w:p w14:paraId="29936322" w14:textId="77777777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4ECEAB" w14:textId="77777777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6C4230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85B3C40" w14:textId="77777777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23640E" w14:textId="77777777" w:rsidR="000532A9" w:rsidRPr="006C4230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134D" w:rsidRPr="004E00B2" w14:paraId="21AC6A5E" w14:textId="77777777" w:rsidTr="00EB3DE6">
        <w:tc>
          <w:tcPr>
            <w:tcW w:w="2041" w:type="dxa"/>
            <w:vAlign w:val="bottom"/>
          </w:tcPr>
          <w:p w14:paraId="42C99614" w14:textId="77777777" w:rsidR="0025134D" w:rsidRPr="004E00B2" w:rsidRDefault="0025134D" w:rsidP="0025134D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F63A76" w14:textId="77777777" w:rsidR="0025134D" w:rsidRPr="006C4230" w:rsidRDefault="0025134D" w:rsidP="0025134D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76C2E75A" w14:textId="212D7339" w:rsidR="0025134D" w:rsidRPr="006C4230" w:rsidRDefault="0025134D" w:rsidP="0025134D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E00B2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6C4230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E324EA6" w14:textId="77777777" w:rsidR="0025134D" w:rsidRPr="004E00B2" w:rsidRDefault="0025134D" w:rsidP="0025134D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5AFFFFF5" w14:textId="680415D0" w:rsidR="0025134D" w:rsidRPr="006C4230" w:rsidRDefault="0025134D" w:rsidP="0025134D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6C4230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6C4230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E00B2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6C4230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2A0B490D" w14:textId="77777777" w:rsidR="0025134D" w:rsidRPr="004E00B2" w:rsidRDefault="0025134D" w:rsidP="0025134D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DB2636" w14:textId="77777777" w:rsidR="0025134D" w:rsidRPr="006C4230" w:rsidRDefault="0025134D" w:rsidP="0025134D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6BE5C886" w14:textId="4F559FB0" w:rsidR="0025134D" w:rsidRPr="006C4230" w:rsidRDefault="0025134D" w:rsidP="0025134D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E00B2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6C4230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694AA833" w14:textId="77777777" w:rsidR="0025134D" w:rsidRPr="004E00B2" w:rsidRDefault="0025134D" w:rsidP="0025134D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70239F8A" w14:textId="6B2CF619" w:rsidR="0025134D" w:rsidRPr="006C4230" w:rsidRDefault="0025134D" w:rsidP="0025134D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6C4230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6C4230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E00B2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6C423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6C4230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61142B" w:rsidRPr="004E00B2" w14:paraId="4C4246FA" w14:textId="77777777" w:rsidTr="008E7318">
        <w:tc>
          <w:tcPr>
            <w:tcW w:w="2041" w:type="dxa"/>
          </w:tcPr>
          <w:p w14:paraId="6E796E17" w14:textId="77777777" w:rsidR="000532A9" w:rsidRPr="006C4230" w:rsidRDefault="000532A9" w:rsidP="004A5F01">
            <w:pPr>
              <w:tabs>
                <w:tab w:val="left" w:pos="540"/>
              </w:tabs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43814F4F" w14:textId="6894BF20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vAlign w:val="bottom"/>
          </w:tcPr>
          <w:p w14:paraId="52CC535A" w14:textId="77777777" w:rsidR="000532A9" w:rsidRPr="006C4230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03A692BE" w14:textId="0AD6DADC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4E00B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  <w:vAlign w:val="bottom"/>
          </w:tcPr>
          <w:p w14:paraId="28583DD8" w14:textId="77777777" w:rsidR="000532A9" w:rsidRPr="006C4230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49517F" w14:textId="6B8DCB7B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3C860AA" w14:textId="77777777" w:rsidR="000532A9" w:rsidRPr="006C4230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930FFF9" w14:textId="1D88B746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4E00B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7D8BF5C" w14:textId="77777777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41320656" w14:textId="7D2153AE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vAlign w:val="bottom"/>
          </w:tcPr>
          <w:p w14:paraId="3729E9E2" w14:textId="77777777" w:rsidR="000532A9" w:rsidRPr="006C4230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5DFE585E" w14:textId="7BCF7A30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4E00B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  <w:vAlign w:val="bottom"/>
          </w:tcPr>
          <w:p w14:paraId="0191031E" w14:textId="77777777" w:rsidR="000532A9" w:rsidRPr="006C4230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3137C4" w14:textId="47129ABB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23537F2" w14:textId="77777777" w:rsidR="000532A9" w:rsidRPr="006C4230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AFE072" w14:textId="7585F87D" w:rsidR="000532A9" w:rsidRPr="004E00B2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4E00B2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</w:tr>
      <w:tr w:rsidR="0061142B" w:rsidRPr="004E00B2" w14:paraId="0D41B1F0" w14:textId="77777777" w:rsidTr="008E7318">
        <w:tc>
          <w:tcPr>
            <w:tcW w:w="2041" w:type="dxa"/>
          </w:tcPr>
          <w:p w14:paraId="25A9B78B" w14:textId="77777777" w:rsidR="000532A9" w:rsidRPr="006C4230" w:rsidRDefault="000532A9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7AF31759" w14:textId="77777777" w:rsidR="000532A9" w:rsidRPr="004E00B2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AD3B8F3" w14:textId="77777777" w:rsidR="000532A9" w:rsidRPr="004E00B2" w:rsidRDefault="000532A9" w:rsidP="004A5F01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76B39CB" w14:textId="77777777" w:rsidR="000532A9" w:rsidRPr="004E00B2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794C95C" w14:textId="77777777" w:rsidR="000532A9" w:rsidRPr="004E00B2" w:rsidRDefault="000532A9" w:rsidP="004A5F01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61FD9321" w14:textId="77777777" w:rsidR="000532A9" w:rsidRPr="004E00B2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802487B" w14:textId="77777777" w:rsidR="000532A9" w:rsidRPr="006C4230" w:rsidRDefault="000532A9" w:rsidP="004A5F01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6AA37B4F" w14:textId="77777777" w:rsidR="000532A9" w:rsidRPr="004E00B2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CBE83BB" w14:textId="77777777" w:rsidR="000532A9" w:rsidRPr="004E00B2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3D06457" w14:textId="77777777" w:rsidR="000532A9" w:rsidRPr="004E00B2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CA63B6A" w14:textId="77777777" w:rsidR="000532A9" w:rsidRPr="006C4230" w:rsidRDefault="000532A9" w:rsidP="004A5F01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10423B3C" w14:textId="77777777" w:rsidR="000532A9" w:rsidRPr="004E00B2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7E72BA9" w14:textId="77777777" w:rsidR="000532A9" w:rsidRPr="004E00B2" w:rsidRDefault="000532A9" w:rsidP="004A5F01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A82DB71" w14:textId="77777777" w:rsidR="000532A9" w:rsidRPr="004E00B2" w:rsidRDefault="000532A9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9297137" w14:textId="77777777" w:rsidR="000532A9" w:rsidRPr="006C4230" w:rsidRDefault="000532A9" w:rsidP="004A5F01">
            <w:pPr>
              <w:spacing w:line="26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5E92BC9" w14:textId="77777777" w:rsidR="000532A9" w:rsidRPr="004E00B2" w:rsidRDefault="000532A9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5134D" w:rsidRPr="004E00B2" w14:paraId="22AA2468" w14:textId="77777777" w:rsidTr="00345B3E">
        <w:tc>
          <w:tcPr>
            <w:tcW w:w="2041" w:type="dxa"/>
          </w:tcPr>
          <w:p w14:paraId="2C53F7AA" w14:textId="77777777" w:rsidR="0025134D" w:rsidRPr="006C4230" w:rsidRDefault="0025134D" w:rsidP="0025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</w:t>
            </w:r>
            <w:r w:rsidRPr="006C4230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847" w:type="dxa"/>
            <w:vAlign w:val="bottom"/>
          </w:tcPr>
          <w:p w14:paraId="2C51066E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B70835A" w14:textId="77777777" w:rsidR="0025134D" w:rsidRPr="004E00B2" w:rsidRDefault="0025134D" w:rsidP="0025134D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66BE1EB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3C6E67C" w14:textId="77777777" w:rsidR="0025134D" w:rsidRPr="004E00B2" w:rsidRDefault="0025134D" w:rsidP="0025134D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0851564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C9257D9" w14:textId="77777777" w:rsidR="0025134D" w:rsidRPr="006C4230" w:rsidRDefault="0025134D" w:rsidP="0025134D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540F459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7EAF656" w14:textId="77777777" w:rsidR="0025134D" w:rsidRPr="004E00B2" w:rsidRDefault="0025134D" w:rsidP="0025134D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BF932C2" w14:textId="68B5D72B" w:rsidR="0025134D" w:rsidRPr="004E00B2" w:rsidRDefault="00EE4E6F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6,964</w:t>
            </w:r>
          </w:p>
        </w:tc>
        <w:tc>
          <w:tcPr>
            <w:tcW w:w="76" w:type="dxa"/>
            <w:vAlign w:val="bottom"/>
          </w:tcPr>
          <w:p w14:paraId="521D1D6F" w14:textId="77777777" w:rsidR="0025134D" w:rsidRPr="006C4230" w:rsidRDefault="0025134D" w:rsidP="0025134D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41FF06F6" w14:textId="3B67C3A0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77,362</w:t>
            </w:r>
          </w:p>
        </w:tc>
        <w:tc>
          <w:tcPr>
            <w:tcW w:w="76" w:type="dxa"/>
            <w:vAlign w:val="bottom"/>
          </w:tcPr>
          <w:p w14:paraId="6FBAEAD3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0CF8A39" w14:textId="708A86F2" w:rsidR="0025134D" w:rsidRPr="004E00B2" w:rsidRDefault="00EE4E6F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C423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15</w:t>
            </w: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,959</w:t>
            </w:r>
          </w:p>
        </w:tc>
        <w:tc>
          <w:tcPr>
            <w:tcW w:w="76" w:type="dxa"/>
            <w:vAlign w:val="bottom"/>
          </w:tcPr>
          <w:p w14:paraId="64F6AA5C" w14:textId="77777777" w:rsidR="0025134D" w:rsidRPr="006C4230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</w:tcPr>
          <w:p w14:paraId="65F27CC9" w14:textId="11EA4528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162,423</w:t>
            </w:r>
          </w:p>
        </w:tc>
      </w:tr>
      <w:tr w:rsidR="0025134D" w:rsidRPr="004E00B2" w14:paraId="259C50DB" w14:textId="77777777" w:rsidTr="00345B3E">
        <w:trPr>
          <w:trHeight w:val="77"/>
        </w:trPr>
        <w:tc>
          <w:tcPr>
            <w:tcW w:w="2041" w:type="dxa"/>
          </w:tcPr>
          <w:p w14:paraId="74436725" w14:textId="77777777" w:rsidR="0025134D" w:rsidRPr="006C4230" w:rsidRDefault="0025134D" w:rsidP="0025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58D8ED94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51F196A" w14:textId="77777777" w:rsidR="0025134D" w:rsidRPr="004E00B2" w:rsidRDefault="0025134D" w:rsidP="0025134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51EB865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694E011" w14:textId="77777777" w:rsidR="0025134D" w:rsidRPr="004E00B2" w:rsidRDefault="0025134D" w:rsidP="0025134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864E329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16B86D1" w14:textId="77777777" w:rsidR="0025134D" w:rsidRPr="006C4230" w:rsidRDefault="0025134D" w:rsidP="0025134D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251FE18F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31CF86D" w14:textId="77777777" w:rsidR="0025134D" w:rsidRPr="004E00B2" w:rsidRDefault="0025134D" w:rsidP="0025134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9734065" w14:textId="08064120" w:rsidR="0025134D" w:rsidRPr="004E00B2" w:rsidRDefault="00EE4E6F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2,485</w:t>
            </w:r>
          </w:p>
        </w:tc>
        <w:tc>
          <w:tcPr>
            <w:tcW w:w="76" w:type="dxa"/>
            <w:vAlign w:val="bottom"/>
          </w:tcPr>
          <w:p w14:paraId="757A3183" w14:textId="77777777" w:rsidR="0025134D" w:rsidRPr="006C4230" w:rsidRDefault="0025134D" w:rsidP="0025134D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6BCA7216" w14:textId="2B33F8D4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3,311</w:t>
            </w:r>
          </w:p>
        </w:tc>
        <w:tc>
          <w:tcPr>
            <w:tcW w:w="76" w:type="dxa"/>
            <w:vAlign w:val="bottom"/>
          </w:tcPr>
          <w:p w14:paraId="5087ADCD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237C66" w14:textId="11F7023E" w:rsidR="0025134D" w:rsidRPr="004E00B2" w:rsidRDefault="00EE4E6F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6,968</w:t>
            </w:r>
          </w:p>
        </w:tc>
        <w:tc>
          <w:tcPr>
            <w:tcW w:w="76" w:type="dxa"/>
            <w:vAlign w:val="bottom"/>
          </w:tcPr>
          <w:p w14:paraId="6C68103F" w14:textId="77777777" w:rsidR="0025134D" w:rsidRPr="006C4230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</w:tcPr>
          <w:p w14:paraId="6F442DC2" w14:textId="3786DC83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8,352</w:t>
            </w:r>
          </w:p>
        </w:tc>
      </w:tr>
      <w:tr w:rsidR="0025134D" w:rsidRPr="004E00B2" w14:paraId="41E470E3" w14:textId="77777777" w:rsidTr="00345B3E">
        <w:tc>
          <w:tcPr>
            <w:tcW w:w="2041" w:type="dxa"/>
          </w:tcPr>
          <w:p w14:paraId="78D6B241" w14:textId="77777777" w:rsidR="0025134D" w:rsidRPr="006C4230" w:rsidRDefault="0025134D" w:rsidP="0025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5F815981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053874E" w14:textId="77777777" w:rsidR="0025134D" w:rsidRPr="004E00B2" w:rsidRDefault="0025134D" w:rsidP="0025134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F7A5BDB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422B3F5" w14:textId="77777777" w:rsidR="0025134D" w:rsidRPr="004E00B2" w:rsidRDefault="0025134D" w:rsidP="0025134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25E863C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F508988" w14:textId="77777777" w:rsidR="0025134D" w:rsidRPr="006C4230" w:rsidRDefault="0025134D" w:rsidP="0025134D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FB90928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8A15351" w14:textId="77777777" w:rsidR="0025134D" w:rsidRPr="004E00B2" w:rsidRDefault="0025134D" w:rsidP="0025134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0063A24" w14:textId="41BB4DEC" w:rsidR="0025134D" w:rsidRPr="004E00B2" w:rsidRDefault="00EE4E6F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1,556</w:t>
            </w:r>
          </w:p>
        </w:tc>
        <w:tc>
          <w:tcPr>
            <w:tcW w:w="76" w:type="dxa"/>
            <w:vAlign w:val="bottom"/>
          </w:tcPr>
          <w:p w14:paraId="69F170AF" w14:textId="77777777" w:rsidR="0025134D" w:rsidRPr="006C4230" w:rsidRDefault="0025134D" w:rsidP="0025134D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6E7CE235" w14:textId="66F71831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1,670</w:t>
            </w:r>
          </w:p>
        </w:tc>
        <w:tc>
          <w:tcPr>
            <w:tcW w:w="76" w:type="dxa"/>
            <w:vAlign w:val="bottom"/>
          </w:tcPr>
          <w:p w14:paraId="47FEF607" w14:textId="77777777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B313E3E" w14:textId="152D9647" w:rsidR="0025134D" w:rsidRPr="004E00B2" w:rsidRDefault="00EE4E6F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4,968</w:t>
            </w:r>
          </w:p>
        </w:tc>
        <w:tc>
          <w:tcPr>
            <w:tcW w:w="76" w:type="dxa"/>
            <w:vAlign w:val="bottom"/>
          </w:tcPr>
          <w:p w14:paraId="4B2D7FE1" w14:textId="77777777" w:rsidR="0025134D" w:rsidRPr="006C4230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</w:tcPr>
          <w:p w14:paraId="2B8FACC9" w14:textId="14E25F7D" w:rsidR="0025134D" w:rsidRPr="004E00B2" w:rsidRDefault="0025134D" w:rsidP="0025134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5,378</w:t>
            </w:r>
          </w:p>
        </w:tc>
      </w:tr>
      <w:tr w:rsidR="00EE4E6F" w:rsidRPr="004E00B2" w14:paraId="35B87B77" w14:textId="77777777" w:rsidTr="008E7318">
        <w:tc>
          <w:tcPr>
            <w:tcW w:w="2041" w:type="dxa"/>
          </w:tcPr>
          <w:p w14:paraId="3A14B6DA" w14:textId="3260E788" w:rsidR="00EE4E6F" w:rsidRPr="006C4230" w:rsidRDefault="00EE4E6F" w:rsidP="00EE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47B7AAAD" w14:textId="4A9F0F18" w:rsidR="00EE4E6F" w:rsidRPr="004E00B2" w:rsidRDefault="00EE4E6F" w:rsidP="00EE4E6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C1B94BF" w14:textId="77777777" w:rsidR="00EE4E6F" w:rsidRPr="004E00B2" w:rsidRDefault="00EE4E6F" w:rsidP="00EE4E6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92664C9" w14:textId="5312D885" w:rsidR="00EE4E6F" w:rsidRPr="004E00B2" w:rsidRDefault="00EE4E6F" w:rsidP="00EE4E6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0F56788" w14:textId="77777777" w:rsidR="00EE4E6F" w:rsidRPr="004E00B2" w:rsidRDefault="00EE4E6F" w:rsidP="00EE4E6F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191B7A0" w14:textId="15094720" w:rsidR="00EE4E6F" w:rsidRPr="004E00B2" w:rsidRDefault="00EE4E6F" w:rsidP="00EE4E6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E3E728D" w14:textId="77777777" w:rsidR="00EE4E6F" w:rsidRPr="006C4230" w:rsidRDefault="00EE4E6F" w:rsidP="00EE4E6F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3CBD8E1F" w14:textId="1FFA642E" w:rsidR="00EE4E6F" w:rsidRPr="004E00B2" w:rsidRDefault="00EE4E6F" w:rsidP="00EE4E6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F0221B0" w14:textId="77777777" w:rsidR="00EE4E6F" w:rsidRPr="004E00B2" w:rsidRDefault="00EE4E6F" w:rsidP="00EE4E6F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FD34265" w14:textId="6EADA7E9" w:rsidR="00EE4E6F" w:rsidRPr="004E00B2" w:rsidRDefault="00EE4E6F" w:rsidP="00EE4E6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6A6CDEC" w14:textId="77777777" w:rsidR="00EE4E6F" w:rsidRPr="006C4230" w:rsidRDefault="00EE4E6F" w:rsidP="00EE4E6F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836972C" w14:textId="6D2BDF3C" w:rsidR="00EE4E6F" w:rsidRPr="004E00B2" w:rsidRDefault="00EE4E6F" w:rsidP="00EE4E6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15254EA" w14:textId="77777777" w:rsidR="00EE4E6F" w:rsidRPr="004E00B2" w:rsidRDefault="00EE4E6F" w:rsidP="00EE4E6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E907E5A" w14:textId="4C2E3B93" w:rsidR="00EE4E6F" w:rsidRPr="004E00B2" w:rsidRDefault="00EE4E6F" w:rsidP="00EE4E6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415</w:t>
            </w:r>
          </w:p>
        </w:tc>
        <w:tc>
          <w:tcPr>
            <w:tcW w:w="76" w:type="dxa"/>
            <w:vAlign w:val="bottom"/>
          </w:tcPr>
          <w:p w14:paraId="084C51E3" w14:textId="77777777" w:rsidR="00EE4E6F" w:rsidRPr="006C4230" w:rsidRDefault="00EE4E6F" w:rsidP="00EE4E6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2EE296F" w14:textId="32600856" w:rsidR="00EE4E6F" w:rsidRPr="004E00B2" w:rsidRDefault="00EE4E6F" w:rsidP="00EE4E6F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0A68D8" w:rsidRPr="004E00B2" w14:paraId="0C7AC609" w14:textId="77777777" w:rsidTr="002B5A5D">
        <w:tc>
          <w:tcPr>
            <w:tcW w:w="2041" w:type="dxa"/>
          </w:tcPr>
          <w:p w14:paraId="17F77FE9" w14:textId="77777777" w:rsidR="000A68D8" w:rsidRPr="006C4230" w:rsidRDefault="000A68D8" w:rsidP="002B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0CF2DA60" w14:textId="77777777" w:rsidR="000A68D8" w:rsidRPr="004E00B2" w:rsidRDefault="000A68D8" w:rsidP="002B5A5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BB04859" w14:textId="77777777" w:rsidR="000A68D8" w:rsidRPr="004E00B2" w:rsidRDefault="000A68D8" w:rsidP="002B5A5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4D4765F" w14:textId="77777777" w:rsidR="000A68D8" w:rsidRPr="004E00B2" w:rsidRDefault="000A68D8" w:rsidP="002B5A5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5CDCD8A" w14:textId="77777777" w:rsidR="000A68D8" w:rsidRPr="004E00B2" w:rsidRDefault="000A68D8" w:rsidP="002B5A5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352F55C" w14:textId="77777777" w:rsidR="000A68D8" w:rsidRPr="004E00B2" w:rsidRDefault="000A68D8" w:rsidP="002B5A5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09B962D" w14:textId="77777777" w:rsidR="000A68D8" w:rsidRPr="006C4230" w:rsidRDefault="000A68D8" w:rsidP="002B5A5D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3BDD0853" w14:textId="77777777" w:rsidR="000A68D8" w:rsidRPr="004E00B2" w:rsidRDefault="000A68D8" w:rsidP="002B5A5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9953909" w14:textId="77777777" w:rsidR="000A68D8" w:rsidRPr="004E00B2" w:rsidRDefault="000A68D8" w:rsidP="002B5A5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CB9E2CA" w14:textId="77777777" w:rsidR="000A68D8" w:rsidRPr="004E00B2" w:rsidRDefault="000A68D8" w:rsidP="002B5A5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23E3506" w14:textId="77777777" w:rsidR="000A68D8" w:rsidRPr="006C4230" w:rsidRDefault="000A68D8" w:rsidP="002B5A5D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78518A0" w14:textId="77777777" w:rsidR="000A68D8" w:rsidRPr="004E00B2" w:rsidRDefault="000A68D8" w:rsidP="002B5A5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80E65C1" w14:textId="77777777" w:rsidR="000A68D8" w:rsidRPr="004E00B2" w:rsidRDefault="000A68D8" w:rsidP="002B5A5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62565B" w14:textId="77777777" w:rsidR="000A68D8" w:rsidRPr="004E00B2" w:rsidRDefault="000A68D8" w:rsidP="002B5A5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697D893" w14:textId="77777777" w:rsidR="000A68D8" w:rsidRPr="006C4230" w:rsidRDefault="000A68D8" w:rsidP="002B5A5D">
            <w:pPr>
              <w:spacing w:line="260" w:lineRule="exact"/>
              <w:ind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A5C2818" w14:textId="77777777" w:rsidR="000A68D8" w:rsidRPr="004E00B2" w:rsidRDefault="000A68D8" w:rsidP="002B5A5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0A68D8" w:rsidRPr="004E00B2" w14:paraId="3697D665" w14:textId="77777777" w:rsidTr="002B5A5D">
        <w:tc>
          <w:tcPr>
            <w:tcW w:w="2041" w:type="dxa"/>
          </w:tcPr>
          <w:p w14:paraId="5D0C0C47" w14:textId="77777777" w:rsidR="000A68D8" w:rsidRPr="006C4230" w:rsidRDefault="000A68D8" w:rsidP="002B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hint="cs"/>
                <w:b/>
                <w:color w:val="000000" w:themeColor="text1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23FE4CC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8393A41" w14:textId="77777777" w:rsidR="000A68D8" w:rsidRPr="004E00B2" w:rsidRDefault="000A68D8" w:rsidP="002B5A5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67CA8C8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63B9FB" w14:textId="77777777" w:rsidR="000A68D8" w:rsidRPr="004E00B2" w:rsidRDefault="000A68D8" w:rsidP="002B5A5D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7E283EF" w14:textId="77777777" w:rsidR="000A68D8" w:rsidRPr="004E00B2" w:rsidRDefault="000A68D8" w:rsidP="002B5A5D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7EC590A" w14:textId="77777777" w:rsidR="000A68D8" w:rsidRPr="006C4230" w:rsidRDefault="000A68D8" w:rsidP="002B5A5D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shd w:val="clear" w:color="auto" w:fill="auto"/>
            <w:vAlign w:val="bottom"/>
          </w:tcPr>
          <w:p w14:paraId="4120C015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075AB64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D3CD2EC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1749F66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7213C29A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B1D70C6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37C57CA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76" w:type="dxa"/>
            <w:vAlign w:val="bottom"/>
          </w:tcPr>
          <w:p w14:paraId="44409D99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DEADFC7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</w:tr>
      <w:tr w:rsidR="000A68D8" w:rsidRPr="004E00B2" w14:paraId="5AA45716" w14:textId="77777777" w:rsidTr="002B5A5D">
        <w:tc>
          <w:tcPr>
            <w:tcW w:w="2041" w:type="dxa"/>
          </w:tcPr>
          <w:p w14:paraId="7A08B954" w14:textId="77777777" w:rsidR="000A68D8" w:rsidRPr="004E00B2" w:rsidRDefault="000A68D8" w:rsidP="002B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3BBAC726" w14:textId="77777777" w:rsidR="000A68D8" w:rsidRPr="004E00B2" w:rsidRDefault="000A68D8" w:rsidP="002B5A5D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0776CB8F" w14:textId="77777777" w:rsidR="000A68D8" w:rsidRPr="004E00B2" w:rsidRDefault="000A68D8" w:rsidP="002B5A5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36BDCC0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0C00AD9C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110F6E4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855</w:t>
            </w:r>
          </w:p>
        </w:tc>
        <w:tc>
          <w:tcPr>
            <w:tcW w:w="76" w:type="dxa"/>
            <w:vAlign w:val="bottom"/>
          </w:tcPr>
          <w:p w14:paraId="52DC4BAA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684F937E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855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FDA47B4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3FD92B2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31F16306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1470A50A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40782B87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D2AAB0A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855</w:t>
            </w:r>
          </w:p>
        </w:tc>
        <w:tc>
          <w:tcPr>
            <w:tcW w:w="76" w:type="dxa"/>
            <w:vAlign w:val="bottom"/>
          </w:tcPr>
          <w:p w14:paraId="48F08609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E52D438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855</w:t>
            </w:r>
          </w:p>
        </w:tc>
      </w:tr>
      <w:tr w:rsidR="000A68D8" w:rsidRPr="004E00B2" w14:paraId="5DA49942" w14:textId="77777777" w:rsidTr="002B5A5D">
        <w:tc>
          <w:tcPr>
            <w:tcW w:w="2041" w:type="dxa"/>
          </w:tcPr>
          <w:p w14:paraId="6DADD2A9" w14:textId="77777777" w:rsidR="000A68D8" w:rsidRPr="006C4230" w:rsidRDefault="000A68D8" w:rsidP="002B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40779E46" w14:textId="77777777" w:rsidR="000A68D8" w:rsidRPr="004E00B2" w:rsidRDefault="000A68D8" w:rsidP="002B5A5D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7FFA717" w14:textId="77777777" w:rsidR="000A68D8" w:rsidRPr="004E00B2" w:rsidRDefault="000A68D8" w:rsidP="002B5A5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5B9F805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A6CA96A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5AC19ED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66B91CE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7C57DA7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E724622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0F977B9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D72A0F0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19501E3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C7639A8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E8EB3DB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3969985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38C6FAA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0A68D8" w:rsidRPr="004E00B2" w14:paraId="2AFF38E4" w14:textId="77777777" w:rsidTr="002B5A5D">
        <w:tc>
          <w:tcPr>
            <w:tcW w:w="2041" w:type="dxa"/>
          </w:tcPr>
          <w:p w14:paraId="0E986447" w14:textId="77777777" w:rsidR="000A68D8" w:rsidRPr="004E00B2" w:rsidRDefault="000A68D8" w:rsidP="002B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</w:tcPr>
          <w:p w14:paraId="074BAF78" w14:textId="53890F6B" w:rsidR="000A68D8" w:rsidRPr="004E00B2" w:rsidRDefault="001644A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4,015</w:t>
            </w:r>
          </w:p>
        </w:tc>
        <w:tc>
          <w:tcPr>
            <w:tcW w:w="76" w:type="dxa"/>
            <w:vAlign w:val="bottom"/>
          </w:tcPr>
          <w:p w14:paraId="7D97407E" w14:textId="77777777" w:rsidR="000A68D8" w:rsidRPr="004E00B2" w:rsidRDefault="000A68D8" w:rsidP="002B5A5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E9220EE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4,631</w:t>
            </w:r>
          </w:p>
        </w:tc>
        <w:tc>
          <w:tcPr>
            <w:tcW w:w="76" w:type="dxa"/>
            <w:vAlign w:val="bottom"/>
          </w:tcPr>
          <w:p w14:paraId="37060761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</w:tcPr>
          <w:p w14:paraId="7D55E190" w14:textId="557722E4" w:rsidR="000A68D8" w:rsidRPr="004E00B2" w:rsidRDefault="001644A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12,946</w:t>
            </w:r>
          </w:p>
        </w:tc>
        <w:tc>
          <w:tcPr>
            <w:tcW w:w="76" w:type="dxa"/>
            <w:vAlign w:val="bottom"/>
          </w:tcPr>
          <w:p w14:paraId="62BB3C88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</w:tcPr>
          <w:p w14:paraId="440E2AE9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12,892 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E910FFF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</w:tcPr>
          <w:p w14:paraId="4E1FA44B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3,416</w:t>
            </w:r>
          </w:p>
        </w:tc>
        <w:tc>
          <w:tcPr>
            <w:tcW w:w="76" w:type="dxa"/>
            <w:vAlign w:val="bottom"/>
          </w:tcPr>
          <w:p w14:paraId="2EEEB86C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1725E5A6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3,418</w:t>
            </w:r>
          </w:p>
        </w:tc>
        <w:tc>
          <w:tcPr>
            <w:tcW w:w="76" w:type="dxa"/>
            <w:vAlign w:val="bottom"/>
          </w:tcPr>
          <w:p w14:paraId="23E7BFB0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</w:tcPr>
          <w:p w14:paraId="0CB18720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10,250</w:t>
            </w:r>
          </w:p>
        </w:tc>
        <w:tc>
          <w:tcPr>
            <w:tcW w:w="76" w:type="dxa"/>
            <w:vAlign w:val="bottom"/>
          </w:tcPr>
          <w:p w14:paraId="11999558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</w:tcPr>
          <w:p w14:paraId="4C0305B8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10,244</w:t>
            </w:r>
          </w:p>
        </w:tc>
      </w:tr>
      <w:tr w:rsidR="000A68D8" w:rsidRPr="004E00B2" w14:paraId="189B2247" w14:textId="77777777" w:rsidTr="002B5A5D">
        <w:tc>
          <w:tcPr>
            <w:tcW w:w="2041" w:type="dxa"/>
          </w:tcPr>
          <w:p w14:paraId="1C363C87" w14:textId="77777777" w:rsidR="000A68D8" w:rsidRPr="006C4230" w:rsidRDefault="000A68D8" w:rsidP="002B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67BCB546" w14:textId="378E4585" w:rsidR="000A68D8" w:rsidRPr="004E00B2" w:rsidRDefault="001644A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76" w:type="dxa"/>
            <w:vAlign w:val="bottom"/>
          </w:tcPr>
          <w:p w14:paraId="4D831B0A" w14:textId="77777777" w:rsidR="000A68D8" w:rsidRPr="004E00B2" w:rsidRDefault="000A68D8" w:rsidP="002B5A5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39B13BF4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76" w:type="dxa"/>
            <w:vAlign w:val="bottom"/>
          </w:tcPr>
          <w:p w14:paraId="5F55DA01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7B993472" w14:textId="2BCAE020" w:rsidR="000A68D8" w:rsidRPr="004E00B2" w:rsidRDefault="001644A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365</w:t>
            </w:r>
          </w:p>
        </w:tc>
        <w:tc>
          <w:tcPr>
            <w:tcW w:w="76" w:type="dxa"/>
            <w:vAlign w:val="bottom"/>
          </w:tcPr>
          <w:p w14:paraId="3F7E02AF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</w:tcPr>
          <w:p w14:paraId="6039C46C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414 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3313CB3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</w:tcPr>
          <w:p w14:paraId="32F27439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76" w:type="dxa"/>
            <w:vAlign w:val="bottom"/>
          </w:tcPr>
          <w:p w14:paraId="1A617657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</w:tcPr>
          <w:p w14:paraId="2805B3F6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76" w:type="dxa"/>
            <w:vAlign w:val="bottom"/>
          </w:tcPr>
          <w:p w14:paraId="7DD59B5C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14:paraId="06B62511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294</w:t>
            </w:r>
          </w:p>
        </w:tc>
        <w:tc>
          <w:tcPr>
            <w:tcW w:w="76" w:type="dxa"/>
            <w:vAlign w:val="bottom"/>
          </w:tcPr>
          <w:p w14:paraId="14B8AE68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</w:tcPr>
          <w:p w14:paraId="0C078C39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405</w:t>
            </w:r>
          </w:p>
        </w:tc>
      </w:tr>
      <w:tr w:rsidR="000A68D8" w:rsidRPr="004E00B2" w14:paraId="0BE76097" w14:textId="77777777" w:rsidTr="002B5A5D">
        <w:tc>
          <w:tcPr>
            <w:tcW w:w="2041" w:type="dxa"/>
          </w:tcPr>
          <w:p w14:paraId="127EC0C8" w14:textId="77777777" w:rsidR="000A68D8" w:rsidRPr="006C4230" w:rsidRDefault="000A68D8" w:rsidP="002B5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4E00B2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  <w:tab/>
            </w:r>
            <w:r w:rsidRPr="006C4230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23B67AF8" w14:textId="635A1E08" w:rsidR="000A68D8" w:rsidRPr="004E00B2" w:rsidRDefault="001644A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4,090</w:t>
            </w:r>
          </w:p>
        </w:tc>
        <w:tc>
          <w:tcPr>
            <w:tcW w:w="76" w:type="dxa"/>
            <w:vAlign w:val="bottom"/>
          </w:tcPr>
          <w:p w14:paraId="2A984C6B" w14:textId="77777777" w:rsidR="000A68D8" w:rsidRPr="004E00B2" w:rsidRDefault="000A68D8" w:rsidP="002B5A5D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B873EC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4,675</w:t>
            </w:r>
          </w:p>
        </w:tc>
        <w:tc>
          <w:tcPr>
            <w:tcW w:w="76" w:type="dxa"/>
            <w:vAlign w:val="bottom"/>
          </w:tcPr>
          <w:p w14:paraId="5243F069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136AD785" w14:textId="277ED3B4" w:rsidR="000A68D8" w:rsidRPr="004E00B2" w:rsidRDefault="001644A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13,311</w:t>
            </w:r>
          </w:p>
        </w:tc>
        <w:tc>
          <w:tcPr>
            <w:tcW w:w="76" w:type="dxa"/>
            <w:vAlign w:val="bottom"/>
          </w:tcPr>
          <w:p w14:paraId="04DAC7F6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5835D626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13,306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46548F9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</w:tcPr>
          <w:p w14:paraId="5CAD31C7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3,486</w:t>
            </w:r>
          </w:p>
        </w:tc>
        <w:tc>
          <w:tcPr>
            <w:tcW w:w="76" w:type="dxa"/>
            <w:vAlign w:val="bottom"/>
          </w:tcPr>
          <w:p w14:paraId="7B5B7768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</w:tcPr>
          <w:p w14:paraId="7F00C1FF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3,553</w:t>
            </w:r>
          </w:p>
        </w:tc>
        <w:tc>
          <w:tcPr>
            <w:tcW w:w="76" w:type="dxa"/>
            <w:vAlign w:val="bottom"/>
          </w:tcPr>
          <w:p w14:paraId="5B1F3F28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58C6D48C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10,544</w:t>
            </w:r>
          </w:p>
        </w:tc>
        <w:tc>
          <w:tcPr>
            <w:tcW w:w="76" w:type="dxa"/>
            <w:vAlign w:val="bottom"/>
          </w:tcPr>
          <w:p w14:paraId="5ED4D1BA" w14:textId="77777777" w:rsidR="000A68D8" w:rsidRPr="006C4230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</w:tcPr>
          <w:p w14:paraId="257EC8BA" w14:textId="77777777" w:rsidR="000A68D8" w:rsidRPr="004E00B2" w:rsidRDefault="000A68D8" w:rsidP="002B5A5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4E00B2">
              <w:rPr>
                <w:rFonts w:ascii="Angsana New" w:hAnsi="Angsana New"/>
                <w:color w:val="000000" w:themeColor="text1"/>
                <w:sz w:val="22"/>
                <w:szCs w:val="22"/>
              </w:rPr>
              <w:t>10,649</w:t>
            </w:r>
          </w:p>
        </w:tc>
      </w:tr>
    </w:tbl>
    <w:p w14:paraId="2C6BDAC2" w14:textId="77777777" w:rsidR="000A68D8" w:rsidRDefault="000A68D8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9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8FC01C" w14:textId="1FFC6553" w:rsidR="00123D48" w:rsidRPr="0061142B" w:rsidRDefault="008E737B" w:rsidP="004A5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9" w:firstLine="561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845C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5134D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</w:t>
      </w:r>
      <w:r w:rsidR="00A845C3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86E9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="0081398E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86E9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C61095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8"/>
        <w:gridCol w:w="1130"/>
        <w:gridCol w:w="134"/>
        <w:gridCol w:w="1134"/>
        <w:gridCol w:w="136"/>
        <w:gridCol w:w="1133"/>
      </w:tblGrid>
      <w:tr w:rsidR="0061142B" w:rsidRPr="004E00B2" w14:paraId="1896EA09" w14:textId="77777777" w:rsidTr="00CA6DF6">
        <w:trPr>
          <w:trHeight w:val="62"/>
        </w:trPr>
        <w:tc>
          <w:tcPr>
            <w:tcW w:w="3457" w:type="dxa"/>
          </w:tcPr>
          <w:p w14:paraId="7D26D66C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6C4230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4E00B2" w14:paraId="74D75D60" w14:textId="77777777" w:rsidTr="00CA6DF6">
        <w:trPr>
          <w:trHeight w:val="62"/>
        </w:trPr>
        <w:tc>
          <w:tcPr>
            <w:tcW w:w="3457" w:type="dxa"/>
          </w:tcPr>
          <w:p w14:paraId="6DF0AF79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6C4230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6C4230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4E00B2" w14:paraId="48447BA2" w14:textId="77777777" w:rsidTr="00CA6DF6">
        <w:trPr>
          <w:trHeight w:val="62"/>
        </w:trPr>
        <w:tc>
          <w:tcPr>
            <w:tcW w:w="3457" w:type="dxa"/>
          </w:tcPr>
          <w:p w14:paraId="78C19E00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5DDDC9" w14:textId="77777777" w:rsidR="0025134D" w:rsidRPr="004E00B2" w:rsidRDefault="0025134D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7CDDF439" w14:textId="6A05E0E9" w:rsidR="00C23441" w:rsidRPr="004E00B2" w:rsidRDefault="0025134D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7BDFDDB" w14:textId="63D1DFEE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86E93"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EC060B3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1830778" w14:textId="77777777" w:rsidR="0025134D" w:rsidRPr="004E00B2" w:rsidRDefault="0025134D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24E8F667" w14:textId="0AC2593E" w:rsidR="00C23441" w:rsidRPr="004E00B2" w:rsidRDefault="0025134D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6" w:type="dxa"/>
          </w:tcPr>
          <w:p w14:paraId="1841A5B0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97E035E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6253E9FD" w14:textId="3E83E7BC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86E93"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61142B" w:rsidRPr="004E00B2" w14:paraId="3254C23B" w14:textId="77777777" w:rsidTr="00CA6DF6">
        <w:trPr>
          <w:trHeight w:val="62"/>
        </w:trPr>
        <w:tc>
          <w:tcPr>
            <w:tcW w:w="3457" w:type="dxa"/>
          </w:tcPr>
          <w:p w14:paraId="0647BED6" w14:textId="77777777" w:rsidR="00C23441" w:rsidRPr="006C4230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46B83A72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A71470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8C7CB2E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674E3DC7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</w:tr>
      <w:tr w:rsidR="0061142B" w:rsidRPr="004E00B2" w14:paraId="79C7E31A" w14:textId="77777777" w:rsidTr="00CA6DF6">
        <w:trPr>
          <w:trHeight w:val="62"/>
        </w:trPr>
        <w:tc>
          <w:tcPr>
            <w:tcW w:w="3457" w:type="dxa"/>
          </w:tcPr>
          <w:p w14:paraId="78AC1F22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FA0328D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FC00333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44762F0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B54D943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1FBDF9" w14:textId="77777777" w:rsidR="00C23441" w:rsidRPr="004E00B2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</w:tr>
      <w:tr w:rsidR="000519DF" w:rsidRPr="004E00B2" w14:paraId="6F506141" w14:textId="77777777" w:rsidTr="00CA6DF6">
        <w:trPr>
          <w:trHeight w:val="70"/>
        </w:trPr>
        <w:tc>
          <w:tcPr>
            <w:tcW w:w="3457" w:type="dxa"/>
          </w:tcPr>
          <w:p w14:paraId="046060FF" w14:textId="77777777" w:rsidR="000519DF" w:rsidRPr="006C4230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6A2C9EA2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B4B6BD" w14:textId="77777777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D35080" w14:textId="5A127DE8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C3E349" w14:textId="77777777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6CCD0760" w:rsidR="000519DF" w:rsidRPr="006C4230" w:rsidRDefault="00EE4E6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 xml:space="preserve">2,995 </w:t>
            </w:r>
          </w:p>
        </w:tc>
        <w:tc>
          <w:tcPr>
            <w:tcW w:w="136" w:type="dxa"/>
          </w:tcPr>
          <w:p w14:paraId="61F009BE" w14:textId="77777777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B29D7B" w14:textId="721BCA04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3,294</w:t>
            </w:r>
          </w:p>
        </w:tc>
      </w:tr>
      <w:tr w:rsidR="00CA6DF6" w:rsidRPr="004E00B2" w14:paraId="6869495F" w14:textId="77777777" w:rsidTr="00C057B7">
        <w:trPr>
          <w:trHeight w:val="62"/>
        </w:trPr>
        <w:tc>
          <w:tcPr>
            <w:tcW w:w="3457" w:type="dxa"/>
          </w:tcPr>
          <w:p w14:paraId="79AFF831" w14:textId="77777777" w:rsidR="00CA6DF6" w:rsidRPr="006C4230" w:rsidRDefault="00CA6DF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15A1F" w14:textId="73B2566A" w:rsidR="00CA6DF6" w:rsidRPr="004E00B2" w:rsidRDefault="00CA6DF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7B4DDF" w14:textId="77777777" w:rsidR="00CA6DF6" w:rsidRPr="004E00B2" w:rsidRDefault="00CA6DF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5675288" w14:textId="30EF274B" w:rsidR="00CA6DF6" w:rsidRPr="004E00B2" w:rsidRDefault="00CA6DF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7D60240" w14:textId="77777777" w:rsidR="00CA6DF6" w:rsidRPr="004E00B2" w:rsidRDefault="00CA6DF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2118BB" w14:textId="52E27C68" w:rsidR="00CA6DF6" w:rsidRPr="004E00B2" w:rsidRDefault="00EE4E6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77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777</w:t>
            </w:r>
          </w:p>
        </w:tc>
        <w:tc>
          <w:tcPr>
            <w:tcW w:w="136" w:type="dxa"/>
          </w:tcPr>
          <w:p w14:paraId="08BEA2B7" w14:textId="77777777" w:rsidR="00CA6DF6" w:rsidRPr="004E00B2" w:rsidRDefault="00CA6DF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47505B9" w14:textId="3D767E8C" w:rsidR="00CA6DF6" w:rsidRPr="004E00B2" w:rsidRDefault="00CA6DF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247,524</w:t>
            </w:r>
          </w:p>
        </w:tc>
      </w:tr>
      <w:tr w:rsidR="000519DF" w:rsidRPr="004E00B2" w14:paraId="50C61A50" w14:textId="77777777" w:rsidTr="00C057B7">
        <w:trPr>
          <w:trHeight w:val="62"/>
        </w:trPr>
        <w:tc>
          <w:tcPr>
            <w:tcW w:w="3457" w:type="dxa"/>
          </w:tcPr>
          <w:p w14:paraId="50E7D672" w14:textId="7DDF8802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1AA3F6" w14:textId="05904290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E10F852" w14:textId="77777777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C134778" w14:textId="19FC20FA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98CB9" w14:textId="77777777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5889602" w14:textId="7C4A1A33" w:rsidR="000519DF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80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772</w:t>
            </w:r>
          </w:p>
        </w:tc>
        <w:tc>
          <w:tcPr>
            <w:tcW w:w="136" w:type="dxa"/>
          </w:tcPr>
          <w:p w14:paraId="73EFADDB" w14:textId="77777777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CED9050" w14:textId="13226D2B" w:rsidR="000519DF" w:rsidRPr="004E00B2" w:rsidRDefault="000519D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250,818</w:t>
            </w:r>
          </w:p>
        </w:tc>
      </w:tr>
      <w:tr w:rsidR="004A5F01" w:rsidRPr="004E00B2" w14:paraId="7479F9E8" w14:textId="77777777" w:rsidTr="001B55E7">
        <w:trPr>
          <w:trHeight w:val="62"/>
        </w:trPr>
        <w:tc>
          <w:tcPr>
            <w:tcW w:w="3457" w:type="dxa"/>
          </w:tcPr>
          <w:p w14:paraId="2EFBC8BC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0C5098EF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B07CAFD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5030E4C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4850E7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E5478D8" w14:textId="601826D0" w:rsidR="004A5F01" w:rsidRPr="006C4230" w:rsidRDefault="00DD4DFF" w:rsidP="006B55F3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(32)</w:t>
            </w:r>
          </w:p>
        </w:tc>
        <w:tc>
          <w:tcPr>
            <w:tcW w:w="136" w:type="dxa"/>
          </w:tcPr>
          <w:p w14:paraId="39ACE8E3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96F0E07" w14:textId="77777777" w:rsidR="004A5F01" w:rsidRPr="004E00B2" w:rsidRDefault="004A5F01" w:rsidP="006B55F3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(131)</w:t>
            </w:r>
          </w:p>
        </w:tc>
      </w:tr>
      <w:tr w:rsidR="004A5F01" w:rsidRPr="004E00B2" w14:paraId="1AF911C4" w14:textId="77777777" w:rsidTr="001B55E7">
        <w:trPr>
          <w:trHeight w:val="201"/>
        </w:trPr>
        <w:tc>
          <w:tcPr>
            <w:tcW w:w="3457" w:type="dxa"/>
          </w:tcPr>
          <w:p w14:paraId="0675318C" w14:textId="77777777" w:rsidR="004A5F01" w:rsidRPr="006C4230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FA6980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9AE42B2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4D416F6B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5C4405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A6017" w14:textId="3581F4CF" w:rsidR="004A5F01" w:rsidRPr="004E00B2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80,740</w:t>
            </w:r>
          </w:p>
        </w:tc>
        <w:tc>
          <w:tcPr>
            <w:tcW w:w="136" w:type="dxa"/>
          </w:tcPr>
          <w:p w14:paraId="0B3517E4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EE24EE3" w14:textId="77777777" w:rsidR="004A5F01" w:rsidRPr="004E00B2" w:rsidRDefault="004A5F0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250,687</w:t>
            </w:r>
          </w:p>
        </w:tc>
      </w:tr>
      <w:tr w:rsidR="006B55F3" w:rsidRPr="004E00B2" w14:paraId="61B13F2E" w14:textId="77777777" w:rsidTr="00A506E1">
        <w:trPr>
          <w:trHeight w:val="62"/>
        </w:trPr>
        <w:tc>
          <w:tcPr>
            <w:tcW w:w="3457" w:type="dxa"/>
          </w:tcPr>
          <w:p w14:paraId="644535D0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4E2E4F9E" w14:textId="77777777" w:rsidR="006B55F3" w:rsidRPr="006C423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55F3" w:rsidRPr="004E00B2" w14:paraId="320CAB0B" w14:textId="77777777" w:rsidTr="00A506E1">
        <w:trPr>
          <w:trHeight w:val="62"/>
        </w:trPr>
        <w:tc>
          <w:tcPr>
            <w:tcW w:w="3457" w:type="dxa"/>
          </w:tcPr>
          <w:p w14:paraId="67D1BF4B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A49C8D" w14:textId="77777777" w:rsidR="006B55F3" w:rsidRPr="006C423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16B42C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AEC02" w14:textId="77777777" w:rsidR="006B55F3" w:rsidRPr="006C423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55F3" w:rsidRPr="004E00B2" w14:paraId="0EBB84CA" w14:textId="77777777" w:rsidTr="00A506E1">
        <w:trPr>
          <w:trHeight w:val="62"/>
        </w:trPr>
        <w:tc>
          <w:tcPr>
            <w:tcW w:w="3457" w:type="dxa"/>
          </w:tcPr>
          <w:p w14:paraId="2B0AA62E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95FCBD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5F0DCA2E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F1239A7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93A8791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56FC5F5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2C09FA48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D3716D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6BB33132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6" w:type="dxa"/>
          </w:tcPr>
          <w:p w14:paraId="547339C2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37BA536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197DEB60" w14:textId="77777777" w:rsidR="006B55F3" w:rsidRPr="004E00B2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92CE6" w:rsidRPr="004E00B2" w14:paraId="52BF6D3E" w14:textId="77777777" w:rsidTr="00CA6DF6">
        <w:tc>
          <w:tcPr>
            <w:tcW w:w="3457" w:type="dxa"/>
          </w:tcPr>
          <w:p w14:paraId="318CFD0A" w14:textId="0A89CCF0" w:rsidR="00292CE6" w:rsidRPr="006C4230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08D4245B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4D83619E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444CAD5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E261E74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76B1026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21574AA3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CD717F9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92CE6" w:rsidRPr="004E00B2" w14:paraId="75702653" w14:textId="77777777" w:rsidTr="00CA6DF6">
        <w:tc>
          <w:tcPr>
            <w:tcW w:w="3457" w:type="dxa"/>
          </w:tcPr>
          <w:p w14:paraId="14CECFCC" w14:textId="77777777" w:rsidR="00292CE6" w:rsidRPr="006C4230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บริษัท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</w:tcPr>
          <w:p w14:paraId="5D068AA4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5F01A4FF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D23A84C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FC4766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4BDB16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7120BC52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FE5941F" w14:textId="77777777" w:rsidR="00292CE6" w:rsidRPr="004E00B2" w:rsidRDefault="00292C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25B8A" w:rsidRPr="004E00B2" w14:paraId="79D12BA8" w14:textId="77777777" w:rsidTr="00CA6DF6">
        <w:tc>
          <w:tcPr>
            <w:tcW w:w="3457" w:type="dxa"/>
          </w:tcPr>
          <w:p w14:paraId="6A7B3FC7" w14:textId="77777777" w:rsidR="00525B8A" w:rsidRPr="006C4230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54A986D" w14:textId="16520B8C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9C64CFC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7845302" w14:textId="79985B16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A717069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CF22936" w14:textId="2CEC67EE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60,500</w:t>
            </w:r>
          </w:p>
        </w:tc>
        <w:tc>
          <w:tcPr>
            <w:tcW w:w="136" w:type="dxa"/>
          </w:tcPr>
          <w:p w14:paraId="5123D7E1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71DB5B7" w14:textId="056BFF0D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63,500</w:t>
            </w:r>
          </w:p>
        </w:tc>
      </w:tr>
      <w:tr w:rsidR="00525B8A" w:rsidRPr="004E00B2" w14:paraId="1007A737" w14:textId="77777777" w:rsidTr="00CA6DF6">
        <w:tc>
          <w:tcPr>
            <w:tcW w:w="3457" w:type="dxa"/>
          </w:tcPr>
          <w:p w14:paraId="6884C7BC" w14:textId="77777777" w:rsidR="00525B8A" w:rsidRPr="006C4230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EF734E" w14:textId="6491ACF5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527426B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E2BB67F" w14:textId="32D18D9A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0505BF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BA4189" w14:textId="045BDC59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155,500</w:t>
            </w:r>
          </w:p>
        </w:tc>
        <w:tc>
          <w:tcPr>
            <w:tcW w:w="136" w:type="dxa"/>
          </w:tcPr>
          <w:p w14:paraId="2170F3BF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543AB1A" w14:textId="7510768C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128,000</w:t>
            </w:r>
          </w:p>
        </w:tc>
      </w:tr>
      <w:tr w:rsidR="00525B8A" w:rsidRPr="004E00B2" w14:paraId="7D23C8CC" w14:textId="77777777" w:rsidTr="00CA6DF6">
        <w:tc>
          <w:tcPr>
            <w:tcW w:w="3457" w:type="dxa"/>
          </w:tcPr>
          <w:p w14:paraId="1EC40D28" w14:textId="70396C1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62396CCE" w14:textId="43A52E90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00FFA4B" w14:textId="3FA6FEA1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001F8D3" w14:textId="1FCA7E7B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6B36782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B96AA30" w14:textId="5320EF5D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216,000</w:t>
            </w:r>
          </w:p>
        </w:tc>
        <w:tc>
          <w:tcPr>
            <w:tcW w:w="136" w:type="dxa"/>
          </w:tcPr>
          <w:p w14:paraId="7E0BC39B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45C1F26" w14:textId="18E56389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191,500</w:t>
            </w:r>
          </w:p>
        </w:tc>
      </w:tr>
      <w:tr w:rsidR="00525B8A" w:rsidRPr="004E00B2" w14:paraId="2FEAC73C" w14:textId="77777777" w:rsidTr="00CA6DF6">
        <w:tc>
          <w:tcPr>
            <w:tcW w:w="3457" w:type="dxa"/>
          </w:tcPr>
          <w:p w14:paraId="2129B847" w14:textId="77777777" w:rsidR="00525B8A" w:rsidRPr="006C4230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8F4F43" w14:textId="32F811F2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 w:hint="cs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CE0A485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1143A5D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 w:hint="cs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00FD688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AA5E398" w14:textId="172F477B" w:rsidR="00525B8A" w:rsidRPr="004E00B2" w:rsidRDefault="00525B8A" w:rsidP="006B55F3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(652)</w:t>
            </w:r>
          </w:p>
        </w:tc>
        <w:tc>
          <w:tcPr>
            <w:tcW w:w="136" w:type="dxa"/>
          </w:tcPr>
          <w:p w14:paraId="6918FCEE" w14:textId="77777777" w:rsidR="00525B8A" w:rsidRPr="004E00B2" w:rsidRDefault="00525B8A" w:rsidP="006B55F3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EAC37EF" w14:textId="77777777" w:rsidR="00525B8A" w:rsidRPr="004E00B2" w:rsidRDefault="00525B8A" w:rsidP="006B55F3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(913)</w:t>
            </w:r>
          </w:p>
        </w:tc>
      </w:tr>
      <w:tr w:rsidR="00525B8A" w:rsidRPr="004E00B2" w14:paraId="3EC424E5" w14:textId="77777777" w:rsidTr="00CA6DF6">
        <w:tc>
          <w:tcPr>
            <w:tcW w:w="3457" w:type="dxa"/>
          </w:tcPr>
          <w:p w14:paraId="10A6A740" w14:textId="08C27B5E" w:rsidR="00525B8A" w:rsidRPr="006C4230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6AF38D" w14:textId="71D53D43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60E55FD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05CF16" w14:textId="18188073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CE6425A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C5BD9" w14:textId="22DDF3DA" w:rsidR="00525B8A" w:rsidRPr="006C4230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215,348</w:t>
            </w:r>
          </w:p>
        </w:tc>
        <w:tc>
          <w:tcPr>
            <w:tcW w:w="136" w:type="dxa"/>
          </w:tcPr>
          <w:p w14:paraId="6BAC75E9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462EE" w14:textId="130BA936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190,587</w:t>
            </w:r>
          </w:p>
        </w:tc>
      </w:tr>
      <w:tr w:rsidR="00525B8A" w:rsidRPr="004E00B2" w14:paraId="5EDC4C36" w14:textId="77777777" w:rsidTr="00CA6DF6">
        <w:tc>
          <w:tcPr>
            <w:tcW w:w="3457" w:type="dxa"/>
          </w:tcPr>
          <w:p w14:paraId="1D22798A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E9D71E2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926C146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2ED14990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DFFD675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AD3025F" w14:textId="77777777" w:rsidR="00525B8A" w:rsidRPr="006C4230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1C0ED560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  <w:shd w:val="clear" w:color="auto" w:fill="auto"/>
          </w:tcPr>
          <w:p w14:paraId="001C75B5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25B8A" w:rsidRPr="004E00B2" w14:paraId="49D1DE42" w14:textId="77777777" w:rsidTr="00CA6DF6">
        <w:tc>
          <w:tcPr>
            <w:tcW w:w="3457" w:type="dxa"/>
          </w:tcPr>
          <w:p w14:paraId="01E76E96" w14:textId="128E4150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268A23BF" w14:textId="1C9C3711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C8A1329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80DBBEC" w14:textId="0C0AD79E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EF3722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122EA7F" w14:textId="758ACD90" w:rsidR="00525B8A" w:rsidRPr="006C4230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106,902 </w:t>
            </w:r>
          </w:p>
        </w:tc>
        <w:tc>
          <w:tcPr>
            <w:tcW w:w="136" w:type="dxa"/>
          </w:tcPr>
          <w:p w14:paraId="038AC722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7E061147" w14:textId="431A5F5B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36,433</w:t>
            </w:r>
          </w:p>
        </w:tc>
      </w:tr>
      <w:tr w:rsidR="00525B8A" w:rsidRPr="004E00B2" w14:paraId="7538C42F" w14:textId="77777777" w:rsidTr="00CA6DF6">
        <w:tc>
          <w:tcPr>
            <w:tcW w:w="3457" w:type="dxa"/>
          </w:tcPr>
          <w:p w14:paraId="00F5B42B" w14:textId="766C600B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0D8FC3" w14:textId="2FF9473E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C512A3F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0CE8264" w14:textId="16FE7030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D6CDF16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4B74801" w14:textId="7FED729F" w:rsidR="00525B8A" w:rsidRPr="006C4230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108,446</w:t>
            </w:r>
          </w:p>
        </w:tc>
        <w:tc>
          <w:tcPr>
            <w:tcW w:w="136" w:type="dxa"/>
          </w:tcPr>
          <w:p w14:paraId="76520F40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51FEFA1" w14:textId="59842B9F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154,154</w:t>
            </w:r>
          </w:p>
        </w:tc>
      </w:tr>
      <w:tr w:rsidR="00525B8A" w:rsidRPr="004E00B2" w14:paraId="3D4A6055" w14:textId="77777777" w:rsidTr="00CA6DF6">
        <w:tc>
          <w:tcPr>
            <w:tcW w:w="3457" w:type="dxa"/>
          </w:tcPr>
          <w:p w14:paraId="73788299" w14:textId="36AD78DD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227" w:right="-20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3713C7" w14:textId="092ED49E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8FE9E38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B08BDF6" w14:textId="3A22A639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6C4441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837329" w14:textId="2B79AF46" w:rsidR="00525B8A" w:rsidRPr="006C4230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215,348</w:t>
            </w:r>
          </w:p>
        </w:tc>
        <w:tc>
          <w:tcPr>
            <w:tcW w:w="136" w:type="dxa"/>
          </w:tcPr>
          <w:p w14:paraId="42E5EE45" w14:textId="77777777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2A902" w14:textId="78A85942" w:rsidR="00525B8A" w:rsidRPr="004E00B2" w:rsidRDefault="00525B8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190,587</w:t>
            </w:r>
          </w:p>
        </w:tc>
      </w:tr>
    </w:tbl>
    <w:p w14:paraId="79676D23" w14:textId="77777777" w:rsidR="006B55F3" w:rsidRDefault="006B55F3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0689AD1" w14:textId="5C27AEBD" w:rsidR="006B5631" w:rsidRPr="0061142B" w:rsidRDefault="00B86EBD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</w:t>
      </w:r>
      <w:r w:rsidR="005C138A"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ของบัญชี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เงินให้กู้ยืมกิจการที่เกี่ยวข้องกัน</w:t>
      </w:r>
      <w:r w:rsidR="008153ED"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61142B" w:rsidRPr="004E00B2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4E00B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6C4230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4E00B2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4E00B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6C4230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4E00B2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6C4230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4E00B2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16999" w:rsidRPr="004E00B2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AD127E" w14:textId="77777777" w:rsidR="0025134D" w:rsidRPr="004E00B2" w:rsidRDefault="0025134D" w:rsidP="0025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67D3A7AC" w14:textId="3FAB2C49" w:rsidR="00416999" w:rsidRPr="004E00B2" w:rsidRDefault="0025134D" w:rsidP="0025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16999" w:rsidRPr="004E00B2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416999" w:rsidRPr="004E00B2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6A5CCE2" w14:textId="663728EA" w:rsidR="00416999" w:rsidRPr="004E00B2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72159"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1B1EFF7" w14:textId="77777777" w:rsidR="00416999" w:rsidRPr="004E00B2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DDE4F1A" w14:textId="77777777" w:rsidR="0025134D" w:rsidRPr="004E00B2" w:rsidRDefault="0025134D" w:rsidP="0025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149A9535" w14:textId="448D5B22" w:rsidR="00416999" w:rsidRPr="004E00B2" w:rsidRDefault="0025134D" w:rsidP="0025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95AD325" w14:textId="77777777" w:rsidR="00416999" w:rsidRPr="004E00B2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416999" w:rsidRPr="004E00B2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AD5E620" w14:textId="54555CBE" w:rsidR="00416999" w:rsidRPr="004E00B2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72159"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961161" w:rsidRPr="004E00B2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5129EA89" w:rsidR="00961161" w:rsidRPr="006C4230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34" w:type="dxa"/>
          </w:tcPr>
          <w:p w14:paraId="591ABBD5" w14:textId="0E7DF646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961161" w:rsidRPr="006C4230" w:rsidRDefault="00961161" w:rsidP="0096116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48339680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191,500</w:t>
            </w:r>
          </w:p>
        </w:tc>
        <w:tc>
          <w:tcPr>
            <w:tcW w:w="134" w:type="dxa"/>
          </w:tcPr>
          <w:p w14:paraId="06DBC859" w14:textId="77777777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5392558C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198,500</w:t>
            </w:r>
          </w:p>
        </w:tc>
      </w:tr>
      <w:tr w:rsidR="00961161" w:rsidRPr="004E00B2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559D0611" w:rsidR="00961161" w:rsidRPr="006C4230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09F42D6C" w14:textId="115D8FA8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961161" w:rsidRPr="006C4230" w:rsidRDefault="00961161" w:rsidP="0096116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7E218BF5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30,000</w:t>
            </w:r>
          </w:p>
        </w:tc>
        <w:tc>
          <w:tcPr>
            <w:tcW w:w="134" w:type="dxa"/>
          </w:tcPr>
          <w:p w14:paraId="33D702BE" w14:textId="77777777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53C46DB2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124,000</w:t>
            </w:r>
          </w:p>
        </w:tc>
      </w:tr>
      <w:tr w:rsidR="00961161" w:rsidRPr="004E00B2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79D6549E" w:rsidR="00961161" w:rsidRPr="006C4230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4D5CEAA9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961161" w:rsidRPr="006C4230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64F465" w14:textId="68031F93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(5,500)</w:t>
            </w:r>
          </w:p>
        </w:tc>
        <w:tc>
          <w:tcPr>
            <w:tcW w:w="134" w:type="dxa"/>
          </w:tcPr>
          <w:p w14:paraId="4100AA59" w14:textId="77777777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93E223" w14:textId="69D42BE6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(131,000)</w:t>
            </w:r>
          </w:p>
        </w:tc>
      </w:tr>
      <w:tr w:rsidR="00961161" w:rsidRPr="004E00B2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49F449F0" w:rsidR="00961161" w:rsidRPr="006C4230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00A32BF1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961161" w:rsidRPr="006C4230" w:rsidRDefault="00961161" w:rsidP="0096116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5ADF480E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216,000</w:t>
            </w:r>
          </w:p>
        </w:tc>
        <w:tc>
          <w:tcPr>
            <w:tcW w:w="134" w:type="dxa"/>
          </w:tcPr>
          <w:p w14:paraId="454CB104" w14:textId="77777777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33321764" w:rsidR="00961161" w:rsidRPr="004E00B2" w:rsidRDefault="00961161" w:rsidP="0096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E00B2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191,500</w:t>
            </w:r>
          </w:p>
        </w:tc>
      </w:tr>
    </w:tbl>
    <w:p w14:paraId="6DA5D1D9" w14:textId="77777777" w:rsidR="00C25E26" w:rsidRDefault="00C25E26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0" w:name="_Hlk159405057"/>
      <w:bookmarkStart w:id="1" w:name="_Hlk159440038"/>
    </w:p>
    <w:p w14:paraId="62BD5635" w14:textId="3F95B74D" w:rsidR="00E72159" w:rsidRPr="00E0155B" w:rsidRDefault="00E72159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845C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F1302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="00B646F4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646F4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B646F4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656F6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B646F4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บริษัทมีสัญญาเงินให้กู้ยืมในรูปของตั๋วสัญญาใช้เงินแก่บริษัทย่อยสองแห่ง จำนวนหลายฉบับ อายุของสัญญามีทั้งระยะสั้นและระยะยาว โดยคิดดอกเบี้ยในอัตราร้อยละ </w:t>
      </w:r>
      <w:r w:rsidRPr="00961161">
        <w:rPr>
          <w:rFonts w:asciiTheme="majorBidi" w:hAnsiTheme="majorBidi" w:cstheme="majorBidi"/>
          <w:color w:val="000000" w:themeColor="text1"/>
          <w:sz w:val="32"/>
          <w:szCs w:val="32"/>
        </w:rPr>
        <w:t>3.50 - 6.65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ต่อปี และ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3.50 - 5.35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</w:p>
    <w:bookmarkEnd w:id="0"/>
    <w:bookmarkEnd w:id="1"/>
    <w:p w14:paraId="3091C6D3" w14:textId="77777777" w:rsidR="003B50ED" w:rsidRPr="0061142B" w:rsidRDefault="003B50ED" w:rsidP="006B55F3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2784422D" w14:textId="5C6D8D2A" w:rsidR="003B50ED" w:rsidRPr="006C4230" w:rsidRDefault="003B50ED" w:rsidP="006B55F3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สัญญา</w:t>
      </w:r>
      <w:r w:rsidR="00A644B5" w:rsidRPr="006C4230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ที่</w:t>
      </w:r>
      <w:r w:rsidRPr="006C4230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สำคัญกับบุคคลที่เกี่ยวข้องกัน</w:t>
      </w:r>
      <w:r w:rsidR="00E72159" w:rsidRPr="0061142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 </w:t>
      </w:r>
    </w:p>
    <w:p w14:paraId="39939477" w14:textId="4589881D" w:rsidR="003B50ED" w:rsidRDefault="00E72159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โดยมีค่าเช่าในอัตราเดือนละ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95,000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และมีการต่อสัญญา</w:t>
      </w:r>
      <w:r w:rsidR="0061142B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ออกไปอีก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โดยสัญญา</w:t>
      </w:r>
      <w:r w:rsidR="0061142B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95F7F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3C42B8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โดยมีอัตราค่าเช่าเท่าเดิม</w:t>
      </w:r>
    </w:p>
    <w:p w14:paraId="62AEA0EC" w14:textId="77777777" w:rsidR="00DF4FC8" w:rsidRDefault="00DF4FC8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4481FDA" w14:textId="77777777" w:rsidR="006B55F3" w:rsidRDefault="006B55F3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394AF99" w14:textId="77777777" w:rsidR="006B55F3" w:rsidRDefault="006B55F3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8F91C8C" w14:textId="77777777" w:rsidR="006B55F3" w:rsidRDefault="006B55F3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C61C607" w14:textId="5911F8E0" w:rsidR="00B43E5F" w:rsidRPr="006C4230" w:rsidRDefault="007656F6" w:rsidP="004E00B2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5</w:t>
      </w:r>
      <w:r w:rsidR="00B43E5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B43E5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6B73E2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  <w:r w:rsidR="00555575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0DF6D49C" w14:textId="0B091861" w:rsidR="006C6020" w:rsidRPr="0061142B" w:rsidRDefault="006C6020" w:rsidP="004E00B2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  <w:r w:rsidR="00555575" w:rsidRPr="00E0155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61142B" w:rsidRPr="006B55F3" w14:paraId="6761CE39" w14:textId="77777777" w:rsidTr="00237281">
        <w:trPr>
          <w:trHeight w:val="62"/>
        </w:trPr>
        <w:tc>
          <w:tcPr>
            <w:tcW w:w="3458" w:type="dxa"/>
          </w:tcPr>
          <w:p w14:paraId="016F3819" w14:textId="77777777" w:rsidR="000D4E37" w:rsidRPr="006B55F3" w:rsidRDefault="000D4E37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6C4230" w:rsidRDefault="000D4E37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61142B" w:rsidRPr="006B55F3" w14:paraId="6F74E29E" w14:textId="77777777" w:rsidTr="00237281">
        <w:trPr>
          <w:trHeight w:val="62"/>
        </w:trPr>
        <w:tc>
          <w:tcPr>
            <w:tcW w:w="3458" w:type="dxa"/>
          </w:tcPr>
          <w:p w14:paraId="2E314141" w14:textId="77777777" w:rsidR="000D4E37" w:rsidRPr="006B55F3" w:rsidRDefault="000D4E37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6C4230" w:rsidRDefault="000D4E37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6B55F3" w:rsidRDefault="000D4E37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6C4230" w:rsidRDefault="000D4E37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142B" w:rsidRPr="006B55F3" w14:paraId="1A93896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D563E6" w:rsidRPr="006B55F3" w:rsidRDefault="00D563E6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2B05FDA" w14:textId="77777777" w:rsidR="002F1302" w:rsidRPr="006B55F3" w:rsidRDefault="002F1302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</w:p>
          <w:p w14:paraId="6E8CC1E2" w14:textId="6EF0EA77" w:rsidR="00D563E6" w:rsidRPr="006B55F3" w:rsidRDefault="002F1302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ยน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D563E6" w:rsidRPr="006B55F3" w:rsidRDefault="00D563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BD465" w14:textId="77777777" w:rsidR="00D563E6" w:rsidRPr="006B55F3" w:rsidRDefault="00D563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179FDB98" w14:textId="51E904CE" w:rsidR="00D563E6" w:rsidRPr="006B55F3" w:rsidRDefault="00D563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10C46"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6AB812D5" w14:textId="77777777" w:rsidR="00D563E6" w:rsidRPr="006B55F3" w:rsidRDefault="00D563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9567B" w14:textId="77777777" w:rsidR="002F1302" w:rsidRPr="006B55F3" w:rsidRDefault="002F1302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</w:p>
          <w:p w14:paraId="32B7738F" w14:textId="38077417" w:rsidR="00D563E6" w:rsidRPr="006B55F3" w:rsidRDefault="002F1302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ยน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D563E6" w:rsidRPr="006B55F3" w:rsidRDefault="00D563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B6CB4D1" w14:textId="77777777" w:rsidR="00D563E6" w:rsidRPr="006B55F3" w:rsidRDefault="00D563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34617A09" w14:textId="22358D02" w:rsidR="00D563E6" w:rsidRPr="006B55F3" w:rsidRDefault="00D563E6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510C46"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61142B" w:rsidRPr="006B55F3" w14:paraId="11D7FED0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0B17D446" w:rsidR="009A0268" w:rsidRPr="006B55F3" w:rsidRDefault="00555575" w:rsidP="006B55F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เช็ครับลงวันที่ล่วงหน้า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656BE08B" w:rsidR="009A0268" w:rsidRPr="006B55F3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55,368</w:t>
            </w:r>
          </w:p>
        </w:tc>
        <w:tc>
          <w:tcPr>
            <w:tcW w:w="134" w:type="dxa"/>
          </w:tcPr>
          <w:p w14:paraId="3E64AADF" w14:textId="77777777" w:rsidR="009A0268" w:rsidRPr="006B55F3" w:rsidRDefault="009A0268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29D67EE" w:rsidR="009A0268" w:rsidRPr="006C4230" w:rsidRDefault="00555575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52,519</w:t>
            </w:r>
          </w:p>
        </w:tc>
        <w:tc>
          <w:tcPr>
            <w:tcW w:w="134" w:type="dxa"/>
          </w:tcPr>
          <w:p w14:paraId="7E77412A" w14:textId="77777777" w:rsidR="009A0268" w:rsidRPr="006B55F3" w:rsidRDefault="009A0268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53023CFA" w:rsidR="009A0268" w:rsidRPr="006C4230" w:rsidRDefault="00BE0474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48,981</w:t>
            </w:r>
          </w:p>
        </w:tc>
        <w:tc>
          <w:tcPr>
            <w:tcW w:w="134" w:type="dxa"/>
          </w:tcPr>
          <w:p w14:paraId="237D2D11" w14:textId="77777777" w:rsidR="009A0268" w:rsidRPr="006B55F3" w:rsidRDefault="009A0268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6F4C98CB" w:rsidR="009A0268" w:rsidRPr="006B55F3" w:rsidRDefault="00555575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39,310</w:t>
            </w:r>
          </w:p>
        </w:tc>
      </w:tr>
      <w:tr w:rsidR="0061142B" w:rsidRPr="006B55F3" w14:paraId="798E165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E38EA28" w14:textId="36C1E049" w:rsidR="00555575" w:rsidRPr="006C4230" w:rsidRDefault="00555575" w:rsidP="006B55F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ลูกหนี้การค้า - </w:t>
            </w:r>
            <w:r w:rsidR="00237281"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บุคคลและ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3" w:type="dxa"/>
          </w:tcPr>
          <w:p w14:paraId="587BC3D1" w14:textId="77777777" w:rsidR="00555575" w:rsidRPr="006B55F3" w:rsidRDefault="00555575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14071D" w14:textId="77777777" w:rsidR="00555575" w:rsidRPr="006B55F3" w:rsidRDefault="00555575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61A35F" w14:textId="77777777" w:rsidR="00555575" w:rsidRPr="006C4230" w:rsidRDefault="00555575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C56A6C" w14:textId="77777777" w:rsidR="00555575" w:rsidRPr="006B55F3" w:rsidRDefault="00555575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909530" w14:textId="77777777" w:rsidR="00555575" w:rsidRPr="006B55F3" w:rsidRDefault="00555575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B8381E" w14:textId="77777777" w:rsidR="00555575" w:rsidRPr="006B55F3" w:rsidRDefault="00555575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14D9D08" w14:textId="77777777" w:rsidR="00555575" w:rsidRPr="006B55F3" w:rsidRDefault="00555575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D4DFF" w:rsidRPr="006B55F3" w14:paraId="34B51B93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12FE75F0" w:rsidR="00DD4DFF" w:rsidRPr="006B55F3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7751AC85" w14:textId="52D6E77C" w:rsidR="00DD4DFF" w:rsidRPr="006B55F3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54565E" w14:textId="77777777" w:rsidR="00DD4DFF" w:rsidRPr="006B55F3" w:rsidRDefault="00DD4DFF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6DA3B000" w:rsidR="00DD4DFF" w:rsidRPr="006B55F3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03DB75" w14:textId="77777777" w:rsidR="00DD4DFF" w:rsidRPr="006B55F3" w:rsidRDefault="00DD4DFF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2BB997F1" w:rsidR="00DD4DFF" w:rsidRPr="006C4230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78,125 </w:t>
            </w:r>
          </w:p>
        </w:tc>
        <w:tc>
          <w:tcPr>
            <w:tcW w:w="134" w:type="dxa"/>
          </w:tcPr>
          <w:p w14:paraId="79D11A6C" w14:textId="77777777" w:rsidR="00DD4DFF" w:rsidRPr="006B55F3" w:rsidRDefault="00DD4DFF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15433323" w:rsidR="00DD4DFF" w:rsidRPr="006B55F3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242,135</w:t>
            </w:r>
          </w:p>
        </w:tc>
      </w:tr>
      <w:tr w:rsidR="00DD4DFF" w:rsidRPr="006B55F3" w14:paraId="4A1A7E0D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23FC3A46" w:rsidR="00DD4DFF" w:rsidRPr="006B55F3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5E074630" w14:textId="77777777" w:rsidR="00DD4DFF" w:rsidRPr="006B55F3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1C8F87" w14:textId="77777777" w:rsidR="00DD4DFF" w:rsidRPr="006B55F3" w:rsidRDefault="00DD4DFF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77777777" w:rsidR="00DD4DFF" w:rsidRPr="006B55F3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630A25" w14:textId="77777777" w:rsidR="00DD4DFF" w:rsidRPr="006B55F3" w:rsidRDefault="00DD4DFF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643C8470" w:rsidR="00DD4DFF" w:rsidRPr="006B55F3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58BF42" w14:textId="77777777" w:rsidR="00DD4DFF" w:rsidRPr="006B55F3" w:rsidRDefault="00DD4DFF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77777777" w:rsidR="00DD4DFF" w:rsidRPr="006B55F3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D4DFF" w:rsidRPr="006B55F3" w14:paraId="13D4400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C8E2D3A" w:rsidR="00DD4DFF" w:rsidRPr="006C4230" w:rsidRDefault="00DD4DFF" w:rsidP="006B55F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45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0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เดือน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81DDE21" w14:textId="197B4FC6" w:rsidR="00DD4DFF" w:rsidRPr="006B55F3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DF7D11" w14:textId="77777777" w:rsidR="00DD4DFF" w:rsidRPr="006B55F3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DD05E" w14:textId="16C7E02B" w:rsidR="00DD4DFF" w:rsidRPr="006B55F3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BF5BCC" w14:textId="77777777" w:rsidR="00DD4DFF" w:rsidRPr="006B55F3" w:rsidRDefault="00DD4DFF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6317D0B" w14:textId="41DC2259" w:rsidR="00DD4DFF" w:rsidRPr="006B55F3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603 </w:t>
            </w:r>
          </w:p>
        </w:tc>
        <w:tc>
          <w:tcPr>
            <w:tcW w:w="134" w:type="dxa"/>
          </w:tcPr>
          <w:p w14:paraId="13970A55" w14:textId="77777777" w:rsidR="00DD4DFF" w:rsidRPr="006B55F3" w:rsidRDefault="00DD4DFF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474119B" w14:textId="31F2F2FE" w:rsidR="00DD4DFF" w:rsidRPr="006B55F3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405</w:t>
            </w:r>
          </w:p>
        </w:tc>
      </w:tr>
      <w:tr w:rsidR="00DD4DFF" w:rsidRPr="006B55F3" w14:paraId="3117FC0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1F70D86" w:rsidR="00DD4DFF" w:rsidRPr="006C4230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รวมลูกหนี้การค้า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ECE8D59" w14:textId="2AB01C99" w:rsidR="00DD4DFF" w:rsidRPr="006B55F3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117E4D" w14:textId="77777777" w:rsidR="00DD4DFF" w:rsidRPr="006B55F3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272A44" w14:textId="1F77A0F7" w:rsidR="00DD4DFF" w:rsidRPr="006B55F3" w:rsidRDefault="00DD4DFF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88D2175" w14:textId="77777777" w:rsidR="00DD4DFF" w:rsidRPr="006B55F3" w:rsidRDefault="00DD4DFF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496C87" w14:textId="2CE5CF23" w:rsidR="00DD4DFF" w:rsidRPr="006B55F3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78,728</w:t>
            </w:r>
          </w:p>
        </w:tc>
        <w:tc>
          <w:tcPr>
            <w:tcW w:w="134" w:type="dxa"/>
          </w:tcPr>
          <w:p w14:paraId="40D56DE1" w14:textId="77777777" w:rsidR="00DD4DFF" w:rsidRPr="006B55F3" w:rsidRDefault="00DD4DFF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E52DB9" w14:textId="2E52261F" w:rsidR="00DD4DFF" w:rsidRPr="006B55F3" w:rsidRDefault="00DD4DFF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242,540</w:t>
            </w:r>
          </w:p>
        </w:tc>
      </w:tr>
      <w:tr w:rsidR="00DD4DFF" w:rsidRPr="006B55F3" w14:paraId="095A76BC" w14:textId="77777777" w:rsidTr="0079315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DD4DFF" w:rsidRPr="006C4230" w:rsidRDefault="00DD4DFF" w:rsidP="006B55F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DD4DFF" w:rsidRPr="006B55F3" w:rsidRDefault="00DD4DFF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1E90B4" w14:textId="77777777" w:rsidR="00DD4DFF" w:rsidRPr="006B55F3" w:rsidRDefault="00DD4DFF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7777777" w:rsidR="00DD4DFF" w:rsidRPr="006C4230" w:rsidRDefault="00DD4DFF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17BA599" w14:textId="77777777" w:rsidR="00DD4DFF" w:rsidRPr="006B55F3" w:rsidRDefault="00DD4DFF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DD4DFF" w:rsidRPr="006B55F3" w:rsidRDefault="00DD4DFF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9E1D31" w14:textId="77777777" w:rsidR="00DD4DFF" w:rsidRPr="006B55F3" w:rsidRDefault="00DD4DFF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77777777" w:rsidR="00DD4DFF" w:rsidRPr="006B55F3" w:rsidRDefault="00DD4DFF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90FDB" w:rsidRPr="006B55F3" w14:paraId="66FCA6CF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40C973" w:rsidR="00D90FDB" w:rsidRPr="006B55F3" w:rsidRDefault="00D90FD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719C310F" w:rsidR="00D90FDB" w:rsidRPr="006C4230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210,512</w:t>
            </w:r>
          </w:p>
        </w:tc>
        <w:tc>
          <w:tcPr>
            <w:tcW w:w="134" w:type="dxa"/>
          </w:tcPr>
          <w:p w14:paraId="787A0810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22814A16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182,187</w:t>
            </w:r>
          </w:p>
        </w:tc>
        <w:tc>
          <w:tcPr>
            <w:tcW w:w="134" w:type="dxa"/>
          </w:tcPr>
          <w:p w14:paraId="5D938307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427503DA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150,889 </w:t>
            </w:r>
          </w:p>
        </w:tc>
        <w:tc>
          <w:tcPr>
            <w:tcW w:w="134" w:type="dxa"/>
          </w:tcPr>
          <w:p w14:paraId="1F13D069" w14:textId="77777777" w:rsidR="00D90FDB" w:rsidRPr="006B55F3" w:rsidRDefault="00D90FD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31FE7C14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132,007</w:t>
            </w:r>
          </w:p>
        </w:tc>
      </w:tr>
      <w:tr w:rsidR="00D90FDB" w:rsidRPr="006B55F3" w14:paraId="121F5586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678E2B46" w:rsidR="00D90FDB" w:rsidRPr="006B55F3" w:rsidRDefault="00D90FD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2CE25B00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46B472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C956EE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47F45836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E812DC" w14:textId="77777777" w:rsidR="00D90FDB" w:rsidRPr="006B55F3" w:rsidRDefault="00D90FD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90FDB" w:rsidRPr="006B55F3" w14:paraId="4001B3F8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D90FDB" w:rsidRPr="006B55F3" w:rsidRDefault="00D90FDB" w:rsidP="006B55F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45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มากกว่า  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0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เดือน ถึง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76A5B6D1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75,175</w:t>
            </w:r>
          </w:p>
        </w:tc>
        <w:tc>
          <w:tcPr>
            <w:tcW w:w="134" w:type="dxa"/>
          </w:tcPr>
          <w:p w14:paraId="4C8C52AF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7F14773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95,375</w:t>
            </w:r>
          </w:p>
        </w:tc>
        <w:tc>
          <w:tcPr>
            <w:tcW w:w="134" w:type="dxa"/>
          </w:tcPr>
          <w:p w14:paraId="2505269F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1E21A3D4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57,759 </w:t>
            </w:r>
          </w:p>
        </w:tc>
        <w:tc>
          <w:tcPr>
            <w:tcW w:w="134" w:type="dxa"/>
          </w:tcPr>
          <w:p w14:paraId="20437FDF" w14:textId="77777777" w:rsidR="00D90FDB" w:rsidRPr="006B55F3" w:rsidRDefault="00D90FD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40A97488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31,476</w:t>
            </w:r>
          </w:p>
        </w:tc>
      </w:tr>
      <w:tr w:rsidR="00D90FDB" w:rsidRPr="006B55F3" w14:paraId="2F5711BC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D90FDB" w:rsidRPr="006B55F3" w:rsidRDefault="00D90FDB" w:rsidP="006B55F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45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มากกว่า  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เดือน ถึง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6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555BEFFB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3,616</w:t>
            </w:r>
          </w:p>
        </w:tc>
        <w:tc>
          <w:tcPr>
            <w:tcW w:w="134" w:type="dxa"/>
          </w:tcPr>
          <w:p w14:paraId="548FECD9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68DF168B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8,097</w:t>
            </w:r>
          </w:p>
        </w:tc>
        <w:tc>
          <w:tcPr>
            <w:tcW w:w="134" w:type="dxa"/>
          </w:tcPr>
          <w:p w14:paraId="6FA7179B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0B96C97F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833 </w:t>
            </w:r>
          </w:p>
        </w:tc>
        <w:tc>
          <w:tcPr>
            <w:tcW w:w="134" w:type="dxa"/>
          </w:tcPr>
          <w:p w14:paraId="023D8BF3" w14:textId="77777777" w:rsidR="00D90FDB" w:rsidRPr="006B55F3" w:rsidRDefault="00D90FD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6787FC11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321</w:t>
            </w:r>
          </w:p>
        </w:tc>
      </w:tr>
      <w:tr w:rsidR="00D90FDB" w:rsidRPr="006B55F3" w14:paraId="28DB0813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D90FDB" w:rsidRPr="006C4230" w:rsidRDefault="00D90FDB" w:rsidP="006B55F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45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6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เดือน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12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32A297D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1,170</w:t>
            </w:r>
          </w:p>
        </w:tc>
        <w:tc>
          <w:tcPr>
            <w:tcW w:w="134" w:type="dxa"/>
          </w:tcPr>
          <w:p w14:paraId="15616655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2A8F1F4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3,167</w:t>
            </w:r>
          </w:p>
        </w:tc>
        <w:tc>
          <w:tcPr>
            <w:tcW w:w="134" w:type="dxa"/>
          </w:tcPr>
          <w:p w14:paraId="09F80A1C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32BCB992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691 </w:t>
            </w:r>
          </w:p>
        </w:tc>
        <w:tc>
          <w:tcPr>
            <w:tcW w:w="134" w:type="dxa"/>
          </w:tcPr>
          <w:p w14:paraId="5918979E" w14:textId="77777777" w:rsidR="00D90FDB" w:rsidRPr="006B55F3" w:rsidRDefault="00D90FD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66DE164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1,080</w:t>
            </w:r>
          </w:p>
        </w:tc>
      </w:tr>
      <w:tr w:rsidR="00D90FDB" w:rsidRPr="006B55F3" w14:paraId="64147706" w14:textId="77777777" w:rsidTr="00C25E26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D90FDB" w:rsidRPr="006C4230" w:rsidRDefault="00D90FDB" w:rsidP="006B55F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45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1DB5C30C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11,651</w:t>
            </w:r>
          </w:p>
        </w:tc>
        <w:tc>
          <w:tcPr>
            <w:tcW w:w="134" w:type="dxa"/>
          </w:tcPr>
          <w:p w14:paraId="740A87A3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5FD9201A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16,470</w:t>
            </w:r>
          </w:p>
        </w:tc>
        <w:tc>
          <w:tcPr>
            <w:tcW w:w="134" w:type="dxa"/>
          </w:tcPr>
          <w:p w14:paraId="1D71508D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2BEEF7" w14:textId="0D27E4DE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10,167 </w:t>
            </w:r>
          </w:p>
        </w:tc>
        <w:tc>
          <w:tcPr>
            <w:tcW w:w="134" w:type="dxa"/>
          </w:tcPr>
          <w:p w14:paraId="737B46FB" w14:textId="77777777" w:rsidR="00D90FDB" w:rsidRPr="006B55F3" w:rsidRDefault="00D90FD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44484F7E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11,698</w:t>
            </w:r>
          </w:p>
        </w:tc>
      </w:tr>
      <w:tr w:rsidR="00D90FDB" w:rsidRPr="006B55F3" w14:paraId="0CCF0724" w14:textId="77777777" w:rsidTr="00C25E26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D90FDB" w:rsidRPr="006C4230" w:rsidRDefault="00D90FDB" w:rsidP="006B55F3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4E2C4AE" w14:textId="0C43EB8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302,124 </w:t>
            </w:r>
          </w:p>
        </w:tc>
        <w:tc>
          <w:tcPr>
            <w:tcW w:w="134" w:type="dxa"/>
          </w:tcPr>
          <w:p w14:paraId="3AA0434B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4274AE" w14:textId="754B55A3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305,296</w:t>
            </w:r>
          </w:p>
        </w:tc>
        <w:tc>
          <w:tcPr>
            <w:tcW w:w="134" w:type="dxa"/>
          </w:tcPr>
          <w:p w14:paraId="5D830848" w14:textId="77777777" w:rsidR="00D90FDB" w:rsidRPr="006B55F3" w:rsidRDefault="00D90FD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E1A088" w14:textId="55D4165C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220,339</w:t>
            </w:r>
          </w:p>
        </w:tc>
        <w:tc>
          <w:tcPr>
            <w:tcW w:w="134" w:type="dxa"/>
          </w:tcPr>
          <w:p w14:paraId="18D823E0" w14:textId="77777777" w:rsidR="00D90FDB" w:rsidRPr="006B55F3" w:rsidRDefault="00D90FD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6E51122" w14:textId="1B8C0E73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176,582</w:t>
            </w:r>
          </w:p>
        </w:tc>
      </w:tr>
      <w:tr w:rsidR="00D90FDB" w:rsidRPr="006B55F3" w14:paraId="10A88213" w14:textId="77777777" w:rsidTr="00DF4FC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FF62704" w14:textId="072A6300" w:rsidR="00D90FDB" w:rsidRPr="006B55F3" w:rsidRDefault="00D90FDB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1438171" w14:textId="1CE8E446" w:rsidR="00D90FDB" w:rsidRPr="006C4230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357,492 </w:t>
            </w:r>
          </w:p>
        </w:tc>
        <w:tc>
          <w:tcPr>
            <w:tcW w:w="134" w:type="dxa"/>
          </w:tcPr>
          <w:p w14:paraId="45C9C6B5" w14:textId="77777777" w:rsidR="00D90FDB" w:rsidRPr="006B55F3" w:rsidRDefault="00D90FD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D8F4EE" w14:textId="0024AF33" w:rsidR="00D90FDB" w:rsidRPr="006C4230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357,815</w:t>
            </w:r>
          </w:p>
        </w:tc>
        <w:tc>
          <w:tcPr>
            <w:tcW w:w="134" w:type="dxa"/>
          </w:tcPr>
          <w:p w14:paraId="66392CDE" w14:textId="77777777" w:rsidR="00D90FDB" w:rsidRPr="006B55F3" w:rsidRDefault="00D90FD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7B3BC2" w14:textId="1A61F3D9" w:rsidR="00D90FDB" w:rsidRPr="006C4230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348,048</w:t>
            </w:r>
          </w:p>
        </w:tc>
        <w:tc>
          <w:tcPr>
            <w:tcW w:w="134" w:type="dxa"/>
          </w:tcPr>
          <w:p w14:paraId="24B045AA" w14:textId="7777777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96D497A" w14:textId="3AD487C7" w:rsidR="00D90FDB" w:rsidRPr="006C4230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458,432</w:t>
            </w:r>
          </w:p>
        </w:tc>
      </w:tr>
      <w:tr w:rsidR="00D90FDB" w:rsidRPr="006B55F3" w14:paraId="1C1F3CAB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D90FDB" w:rsidRPr="006B55F3" w:rsidRDefault="00D90FDB" w:rsidP="006B55F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2BC11C88" w:rsidR="00D90FDB" w:rsidRPr="006B55F3" w:rsidRDefault="00D90FDB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(14,573)</w:t>
            </w:r>
          </w:p>
        </w:tc>
        <w:tc>
          <w:tcPr>
            <w:tcW w:w="134" w:type="dxa"/>
          </w:tcPr>
          <w:p w14:paraId="00920B37" w14:textId="77777777" w:rsidR="00D90FDB" w:rsidRPr="006B55F3" w:rsidRDefault="00D90FDB" w:rsidP="006B55F3">
            <w:pPr>
              <w:spacing w:line="300" w:lineRule="exact"/>
              <w:ind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4FE27528" w:rsidR="00D90FDB" w:rsidRPr="006B55F3" w:rsidRDefault="00D90FDB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(23,768)</w:t>
            </w:r>
          </w:p>
        </w:tc>
        <w:tc>
          <w:tcPr>
            <w:tcW w:w="134" w:type="dxa"/>
          </w:tcPr>
          <w:p w14:paraId="06CB0FDF" w14:textId="77777777" w:rsidR="00D90FDB" w:rsidRPr="006B55F3" w:rsidRDefault="00D90FDB" w:rsidP="006B55F3">
            <w:pPr>
              <w:spacing w:line="300" w:lineRule="exact"/>
              <w:ind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1AB33495" w:rsidR="00D90FDB" w:rsidRPr="006B55F3" w:rsidRDefault="00D90FDB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(10,849)</w:t>
            </w:r>
          </w:p>
        </w:tc>
        <w:tc>
          <w:tcPr>
            <w:tcW w:w="134" w:type="dxa"/>
          </w:tcPr>
          <w:p w14:paraId="43ED390C" w14:textId="77777777" w:rsidR="00D90FDB" w:rsidRPr="006B55F3" w:rsidRDefault="00D90FDB" w:rsidP="006B55F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4CD91451" w:rsidR="00D90FDB" w:rsidRPr="006C4230" w:rsidRDefault="00D90FDB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(13,172)</w:t>
            </w:r>
          </w:p>
        </w:tc>
      </w:tr>
      <w:tr w:rsidR="00D90FDB" w:rsidRPr="006B55F3" w14:paraId="6B77287F" w14:textId="77777777" w:rsidTr="00BB5B1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D90FDB" w:rsidRPr="006C4230" w:rsidRDefault="00D90FDB" w:rsidP="006B55F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ลูกหนี้การค้า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1BF1DEB6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342,919 </w:t>
            </w:r>
          </w:p>
        </w:tc>
        <w:tc>
          <w:tcPr>
            <w:tcW w:w="134" w:type="dxa"/>
          </w:tcPr>
          <w:p w14:paraId="617ECDF1" w14:textId="77777777" w:rsidR="00D90FDB" w:rsidRPr="006B55F3" w:rsidRDefault="00D90FD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005D6063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334,047</w:t>
            </w:r>
          </w:p>
        </w:tc>
        <w:tc>
          <w:tcPr>
            <w:tcW w:w="134" w:type="dxa"/>
          </w:tcPr>
          <w:p w14:paraId="5DD659BB" w14:textId="77777777" w:rsidR="00D90FDB" w:rsidRPr="006B55F3" w:rsidRDefault="00D90FD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781E0A9C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337,199</w:t>
            </w:r>
          </w:p>
        </w:tc>
        <w:tc>
          <w:tcPr>
            <w:tcW w:w="134" w:type="dxa"/>
          </w:tcPr>
          <w:p w14:paraId="60AAE43E" w14:textId="77777777" w:rsidR="00D90FDB" w:rsidRPr="006B55F3" w:rsidRDefault="00D90FD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6E0FB7BC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445,260</w:t>
            </w:r>
          </w:p>
        </w:tc>
      </w:tr>
      <w:tr w:rsidR="00D90FDB" w:rsidRPr="006B55F3" w14:paraId="7969A05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178389A" w14:textId="77777777" w:rsidR="00D90FDB" w:rsidRPr="006C4230" w:rsidRDefault="00D90FDB" w:rsidP="006B55F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C201E60" w14:textId="7777777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3A05B8" w14:textId="77777777" w:rsidR="00D90FDB" w:rsidRPr="006B55F3" w:rsidRDefault="00D90FD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FA2A34" w14:textId="7777777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31D5DF" w14:textId="77777777" w:rsidR="00D90FDB" w:rsidRPr="006B55F3" w:rsidRDefault="00D90FD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E6A2B4" w14:textId="7777777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FCB34C" w14:textId="77777777" w:rsidR="00D90FDB" w:rsidRPr="006B55F3" w:rsidRDefault="00D90FD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C7757A2" w14:textId="77777777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90FDB" w:rsidRPr="006B55F3" w14:paraId="27383580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439162D" w14:textId="541F0567" w:rsidR="00D90FDB" w:rsidRPr="006C4230" w:rsidRDefault="00D90FD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7D149DD3" w14:textId="0496E33B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5,435</w:t>
            </w:r>
          </w:p>
        </w:tc>
        <w:tc>
          <w:tcPr>
            <w:tcW w:w="134" w:type="dxa"/>
          </w:tcPr>
          <w:p w14:paraId="1AF7B3EC" w14:textId="77777777" w:rsidR="00D90FDB" w:rsidRPr="006B55F3" w:rsidRDefault="00D90FD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BE1969" w14:textId="6093464C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5,071</w:t>
            </w:r>
          </w:p>
        </w:tc>
        <w:tc>
          <w:tcPr>
            <w:tcW w:w="134" w:type="dxa"/>
          </w:tcPr>
          <w:p w14:paraId="36E19F38" w14:textId="77777777" w:rsidR="00D90FDB" w:rsidRPr="006B55F3" w:rsidRDefault="00D90FD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A60B87" w14:textId="22307C02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1,141</w:t>
            </w:r>
          </w:p>
        </w:tc>
        <w:tc>
          <w:tcPr>
            <w:tcW w:w="134" w:type="dxa"/>
          </w:tcPr>
          <w:p w14:paraId="6514E7E6" w14:textId="77777777" w:rsidR="00D90FDB" w:rsidRPr="006B55F3" w:rsidRDefault="00D90FD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E1142AF" w14:textId="0125C33D" w:rsidR="00D90FDB" w:rsidRPr="006B55F3" w:rsidRDefault="00D90FD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888</w:t>
            </w:r>
          </w:p>
        </w:tc>
      </w:tr>
      <w:tr w:rsidR="0034205B" w:rsidRPr="006B55F3" w14:paraId="7A93EF5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2694824" w14:textId="6D323DDD" w:rsidR="0034205B" w:rsidRPr="006C4230" w:rsidRDefault="0034205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0C01625A" w14:textId="52609ED9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2,013</w:t>
            </w:r>
          </w:p>
        </w:tc>
        <w:tc>
          <w:tcPr>
            <w:tcW w:w="134" w:type="dxa"/>
          </w:tcPr>
          <w:p w14:paraId="2C26BEEF" w14:textId="77777777" w:rsidR="0034205B" w:rsidRPr="006B55F3" w:rsidRDefault="0034205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79F0E" w14:textId="037E699C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134" w:type="dxa"/>
          </w:tcPr>
          <w:p w14:paraId="391DB9D2" w14:textId="77777777" w:rsidR="0034205B" w:rsidRPr="006B55F3" w:rsidRDefault="0034205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6E900B" w14:textId="25A356E3" w:rsidR="0034205B" w:rsidRPr="006B55F3" w:rsidRDefault="0034205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98DF45" w14:textId="77777777" w:rsidR="0034205B" w:rsidRPr="006B55F3" w:rsidRDefault="0034205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3BA3BC5" w14:textId="2C11E887" w:rsidR="0034205B" w:rsidRPr="006B55F3" w:rsidRDefault="0034205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4205B" w:rsidRPr="006B55F3" w14:paraId="3CA89C4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D9CB3A2" w14:textId="727BA844" w:rsidR="0034205B" w:rsidRPr="006B55F3" w:rsidRDefault="0034205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เงินชดเชยค้างรับ </w:t>
            </w:r>
            <w:r w:rsidRPr="006B55F3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  <w:vertAlign w:val="superscript"/>
              </w:rPr>
              <w:t>(*) (**)</w:t>
            </w:r>
          </w:p>
        </w:tc>
        <w:tc>
          <w:tcPr>
            <w:tcW w:w="1133" w:type="dxa"/>
          </w:tcPr>
          <w:p w14:paraId="1FA4090C" w14:textId="1BD583A0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27,186</w:t>
            </w:r>
          </w:p>
        </w:tc>
        <w:tc>
          <w:tcPr>
            <w:tcW w:w="134" w:type="dxa"/>
          </w:tcPr>
          <w:p w14:paraId="72FBD7DD" w14:textId="77777777" w:rsidR="0034205B" w:rsidRPr="006B55F3" w:rsidRDefault="0034205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953691" w14:textId="7023088E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28,821</w:t>
            </w:r>
          </w:p>
        </w:tc>
        <w:tc>
          <w:tcPr>
            <w:tcW w:w="134" w:type="dxa"/>
          </w:tcPr>
          <w:p w14:paraId="715B271F" w14:textId="77777777" w:rsidR="0034205B" w:rsidRPr="006B55F3" w:rsidRDefault="0034205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F8D748" w14:textId="4BE7887D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1,440</w:t>
            </w:r>
          </w:p>
        </w:tc>
        <w:tc>
          <w:tcPr>
            <w:tcW w:w="134" w:type="dxa"/>
          </w:tcPr>
          <w:p w14:paraId="7567CB48" w14:textId="77777777" w:rsidR="0034205B" w:rsidRPr="006B55F3" w:rsidRDefault="0034205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9EE791A" w14:textId="37F5CD5E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7,920</w:t>
            </w:r>
          </w:p>
        </w:tc>
      </w:tr>
      <w:tr w:rsidR="0034205B" w:rsidRPr="006B55F3" w14:paraId="2D5637EE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73C684D" w14:textId="3804D939" w:rsidR="0034205B" w:rsidRPr="006C4230" w:rsidRDefault="0034205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437A2585" w14:textId="21EA2058" w:rsidR="0034205B" w:rsidRPr="006C4230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21,587</w:t>
            </w:r>
          </w:p>
        </w:tc>
        <w:tc>
          <w:tcPr>
            <w:tcW w:w="134" w:type="dxa"/>
          </w:tcPr>
          <w:p w14:paraId="3FFE2719" w14:textId="77777777" w:rsidR="0034205B" w:rsidRPr="006B55F3" w:rsidRDefault="0034205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2EC460" w14:textId="08C6A741" w:rsidR="0034205B" w:rsidRPr="006C4230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10,567</w:t>
            </w:r>
          </w:p>
        </w:tc>
        <w:tc>
          <w:tcPr>
            <w:tcW w:w="134" w:type="dxa"/>
          </w:tcPr>
          <w:p w14:paraId="613045A1" w14:textId="77777777" w:rsidR="0034205B" w:rsidRPr="006B55F3" w:rsidRDefault="0034205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EC1885" w14:textId="537C9709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21,736 </w:t>
            </w:r>
          </w:p>
        </w:tc>
        <w:tc>
          <w:tcPr>
            <w:tcW w:w="134" w:type="dxa"/>
          </w:tcPr>
          <w:p w14:paraId="6375506D" w14:textId="77777777" w:rsidR="0034205B" w:rsidRPr="006B55F3" w:rsidRDefault="0034205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69B4296" w14:textId="5F119E0A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10,631</w:t>
            </w:r>
          </w:p>
        </w:tc>
      </w:tr>
      <w:tr w:rsidR="0034205B" w:rsidRPr="006B55F3" w14:paraId="6F20E6D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FAC6B38" w14:textId="58531814" w:rsidR="0034205B" w:rsidRPr="006C4230" w:rsidRDefault="0034205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49A214D" w14:textId="28F79811" w:rsidR="0034205B" w:rsidRPr="006C4230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1,078</w:t>
            </w:r>
          </w:p>
        </w:tc>
        <w:tc>
          <w:tcPr>
            <w:tcW w:w="134" w:type="dxa"/>
          </w:tcPr>
          <w:p w14:paraId="57FC7EA2" w14:textId="77777777" w:rsidR="0034205B" w:rsidRPr="006B55F3" w:rsidRDefault="0034205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92E9D7" w14:textId="5A33EF05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991</w:t>
            </w:r>
          </w:p>
        </w:tc>
        <w:tc>
          <w:tcPr>
            <w:tcW w:w="134" w:type="dxa"/>
          </w:tcPr>
          <w:p w14:paraId="7B21A08A" w14:textId="77777777" w:rsidR="0034205B" w:rsidRPr="006B55F3" w:rsidRDefault="0034205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18BA41" w14:textId="6DBB051D" w:rsidR="0034205B" w:rsidRPr="006C4230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242 </w:t>
            </w:r>
          </w:p>
        </w:tc>
        <w:tc>
          <w:tcPr>
            <w:tcW w:w="134" w:type="dxa"/>
          </w:tcPr>
          <w:p w14:paraId="53AE2DA6" w14:textId="77777777" w:rsidR="0034205B" w:rsidRPr="006B55F3" w:rsidRDefault="0034205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C1A1192" w14:textId="76BD9C50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</w:p>
        </w:tc>
      </w:tr>
      <w:tr w:rsidR="0034205B" w:rsidRPr="006B55F3" w14:paraId="7D42F6F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C443638" w14:textId="77777777" w:rsidR="0034205B" w:rsidRPr="006B55F3" w:rsidRDefault="0034205B" w:rsidP="006B55F3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FE0EF11" w14:textId="12FDF871" w:rsidR="0034205B" w:rsidRPr="006C4230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57,299</w:t>
            </w:r>
          </w:p>
        </w:tc>
        <w:tc>
          <w:tcPr>
            <w:tcW w:w="134" w:type="dxa"/>
          </w:tcPr>
          <w:p w14:paraId="33402828" w14:textId="77777777" w:rsidR="0034205B" w:rsidRPr="006B55F3" w:rsidRDefault="0034205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515D39" w14:textId="2CD5AF4A" w:rsidR="0034205B" w:rsidRPr="006C4230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45,641</w:t>
            </w:r>
          </w:p>
        </w:tc>
        <w:tc>
          <w:tcPr>
            <w:tcW w:w="134" w:type="dxa"/>
          </w:tcPr>
          <w:p w14:paraId="2F72339E" w14:textId="77777777" w:rsidR="0034205B" w:rsidRPr="006B55F3" w:rsidRDefault="0034205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32FB0E" w14:textId="3AC0295D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24,559 </w:t>
            </w:r>
          </w:p>
        </w:tc>
        <w:tc>
          <w:tcPr>
            <w:tcW w:w="134" w:type="dxa"/>
          </w:tcPr>
          <w:p w14:paraId="7DD62CF0" w14:textId="77777777" w:rsidR="0034205B" w:rsidRPr="006B55F3" w:rsidRDefault="0034205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86DFC3" w14:textId="3F0125D3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19,565</w:t>
            </w:r>
          </w:p>
        </w:tc>
      </w:tr>
      <w:tr w:rsidR="0034205B" w:rsidRPr="006B55F3" w14:paraId="3454971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D08FAE9" w14:textId="77777777" w:rsidR="0034205B" w:rsidRPr="006B55F3" w:rsidRDefault="0034205B" w:rsidP="006B55F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C8E7152" w14:textId="50253409" w:rsidR="0034205B" w:rsidRPr="006C4230" w:rsidRDefault="0034205B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(6,225)</w:t>
            </w:r>
          </w:p>
        </w:tc>
        <w:tc>
          <w:tcPr>
            <w:tcW w:w="134" w:type="dxa"/>
          </w:tcPr>
          <w:p w14:paraId="6F9E24DD" w14:textId="77777777" w:rsidR="0034205B" w:rsidRPr="006B55F3" w:rsidRDefault="0034205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F91677" w14:textId="67C64E78" w:rsidR="0034205B" w:rsidRPr="006B55F3" w:rsidRDefault="0034205B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(6,426)</w:t>
            </w:r>
          </w:p>
        </w:tc>
        <w:tc>
          <w:tcPr>
            <w:tcW w:w="134" w:type="dxa"/>
          </w:tcPr>
          <w:p w14:paraId="0EDFA787" w14:textId="77777777" w:rsidR="0034205B" w:rsidRPr="006B55F3" w:rsidRDefault="0034205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2AA6C8" w14:textId="75B79832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(177) </w:t>
            </w:r>
          </w:p>
        </w:tc>
        <w:tc>
          <w:tcPr>
            <w:tcW w:w="134" w:type="dxa"/>
          </w:tcPr>
          <w:p w14:paraId="404D1E19" w14:textId="77777777" w:rsidR="0034205B" w:rsidRPr="006B55F3" w:rsidRDefault="0034205B" w:rsidP="006B55F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9887DF2" w14:textId="2FE6FD6E" w:rsidR="0034205B" w:rsidRPr="006B55F3" w:rsidRDefault="0034205B" w:rsidP="006B55F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(18)</w:t>
            </w:r>
          </w:p>
        </w:tc>
      </w:tr>
      <w:tr w:rsidR="0034205B" w:rsidRPr="006B55F3" w14:paraId="489DD8A1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C350F98" w14:textId="77777777" w:rsidR="0034205B" w:rsidRPr="006C4230" w:rsidRDefault="0034205B" w:rsidP="006B55F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40394" w14:textId="3E7EBB26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51,074</w:t>
            </w:r>
          </w:p>
        </w:tc>
        <w:tc>
          <w:tcPr>
            <w:tcW w:w="134" w:type="dxa"/>
          </w:tcPr>
          <w:p w14:paraId="5129F192" w14:textId="77777777" w:rsidR="0034205B" w:rsidRPr="006B55F3" w:rsidRDefault="0034205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255FB4" w14:textId="1A8416EF" w:rsidR="0034205B" w:rsidRPr="006C4230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39,215</w:t>
            </w:r>
          </w:p>
        </w:tc>
        <w:tc>
          <w:tcPr>
            <w:tcW w:w="134" w:type="dxa"/>
          </w:tcPr>
          <w:p w14:paraId="21D56B49" w14:textId="77777777" w:rsidR="0034205B" w:rsidRPr="006B55F3" w:rsidRDefault="0034205B" w:rsidP="006B55F3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81A2C5" w14:textId="032E898F" w:rsidR="0034205B" w:rsidRPr="006C4230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24,382 </w:t>
            </w:r>
          </w:p>
        </w:tc>
        <w:tc>
          <w:tcPr>
            <w:tcW w:w="134" w:type="dxa"/>
          </w:tcPr>
          <w:p w14:paraId="6F4E0B79" w14:textId="77777777" w:rsidR="0034205B" w:rsidRPr="006B55F3" w:rsidRDefault="0034205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01B0BBB" w14:textId="39347D3A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19,547</w:t>
            </w:r>
          </w:p>
        </w:tc>
      </w:tr>
      <w:tr w:rsidR="0034205B" w:rsidRPr="006B55F3" w14:paraId="26B503B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A8C6E34" w14:textId="77777777" w:rsidR="0034205B" w:rsidRPr="006B55F3" w:rsidRDefault="0034205B" w:rsidP="006B55F3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6CB94D" w14:textId="5A08071C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393,993</w:t>
            </w:r>
          </w:p>
        </w:tc>
        <w:tc>
          <w:tcPr>
            <w:tcW w:w="134" w:type="dxa"/>
          </w:tcPr>
          <w:p w14:paraId="6E0D94D7" w14:textId="77777777" w:rsidR="0034205B" w:rsidRPr="006B55F3" w:rsidRDefault="0034205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13DC17" w14:textId="30921C2C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373,262</w:t>
            </w:r>
          </w:p>
        </w:tc>
        <w:tc>
          <w:tcPr>
            <w:tcW w:w="134" w:type="dxa"/>
          </w:tcPr>
          <w:p w14:paraId="06EF2C0F" w14:textId="77777777" w:rsidR="0034205B" w:rsidRPr="006B55F3" w:rsidRDefault="0034205B" w:rsidP="006B55F3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79FCCA" w14:textId="77941C52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361,581</w:t>
            </w:r>
          </w:p>
        </w:tc>
        <w:tc>
          <w:tcPr>
            <w:tcW w:w="134" w:type="dxa"/>
          </w:tcPr>
          <w:p w14:paraId="02E393D9" w14:textId="77777777" w:rsidR="0034205B" w:rsidRPr="006B55F3" w:rsidRDefault="0034205B" w:rsidP="006B55F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ABA3BA" w14:textId="7C91B641" w:rsidR="0034205B" w:rsidRPr="006B55F3" w:rsidRDefault="0034205B" w:rsidP="006B55F3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464,807</w:t>
            </w:r>
          </w:p>
        </w:tc>
      </w:tr>
    </w:tbl>
    <w:p w14:paraId="309798DA" w14:textId="77777777" w:rsidR="00C25E26" w:rsidRDefault="00C25E26" w:rsidP="004E00B2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31BF1C" w14:textId="77777777" w:rsidR="006B55F3" w:rsidRDefault="006B55F3" w:rsidP="004E00B2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86F5669" w14:textId="77777777" w:rsidR="006B55F3" w:rsidRDefault="006B55F3" w:rsidP="004E00B2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12D7E9B" w14:textId="77777777" w:rsidR="006B55F3" w:rsidRDefault="006B55F3" w:rsidP="004E00B2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35FFDF4" w14:textId="77777777" w:rsidR="006B55F3" w:rsidRDefault="006B55F3" w:rsidP="004E00B2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791EE0" w14:textId="77777777" w:rsidR="006B55F3" w:rsidRDefault="006B55F3" w:rsidP="004E00B2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9D4009" w14:textId="2A58ED62" w:rsidR="00336FAC" w:rsidRPr="0061142B" w:rsidRDefault="00336FAC" w:rsidP="004E00B2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รายการเคลื่อนไหวของบัญชีค่าเผื่อ</w:t>
      </w:r>
      <w:r w:rsidR="006D2E1B"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8"/>
        <w:gridCol w:w="1135"/>
      </w:tblGrid>
      <w:tr w:rsidR="0061142B" w:rsidRPr="009632BB" w14:paraId="392D9E53" w14:textId="77777777" w:rsidTr="00174A05">
        <w:trPr>
          <w:trHeight w:val="62"/>
        </w:trPr>
        <w:tc>
          <w:tcPr>
            <w:tcW w:w="3457" w:type="dxa"/>
          </w:tcPr>
          <w:p w14:paraId="7DFA0EDA" w14:textId="77777777" w:rsidR="000D4E37" w:rsidRPr="009632BB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5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6C4230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0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9632BB" w14:paraId="43DD5AB3" w14:textId="77777777" w:rsidTr="002F1302">
        <w:trPr>
          <w:trHeight w:val="62"/>
        </w:trPr>
        <w:tc>
          <w:tcPr>
            <w:tcW w:w="3457" w:type="dxa"/>
          </w:tcPr>
          <w:p w14:paraId="261F9B9D" w14:textId="77777777" w:rsidR="000D4E37" w:rsidRPr="009632BB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6C4230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9632BB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6C4230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9632BB" w14:paraId="2ED25A83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336FAC" w:rsidRPr="009632BB" w:rsidRDefault="00336FAC" w:rsidP="00C4141A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5E50A89" w14:textId="77777777" w:rsidR="002F1302" w:rsidRPr="00F9112F" w:rsidRDefault="002F1302" w:rsidP="002F1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7D854FC" w14:textId="4ED21B96" w:rsidR="00336FAC" w:rsidRPr="009632BB" w:rsidRDefault="002F1302" w:rsidP="002F1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336FAC" w:rsidRPr="009632BB" w:rsidRDefault="00336FAC" w:rsidP="002F1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546884" w14:textId="77777777" w:rsidR="00336FAC" w:rsidRPr="006C4230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33A71E2" w14:textId="73B546CD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55575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336FAC" w:rsidRPr="009632BB" w:rsidRDefault="00336FAC" w:rsidP="00C4141A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ACBEB5E" w14:textId="77777777" w:rsidR="002F1302" w:rsidRPr="00F9112F" w:rsidRDefault="002F1302" w:rsidP="002F1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BADF4AA" w14:textId="5C116E9B" w:rsidR="00336FAC" w:rsidRPr="006C4230" w:rsidRDefault="002F1302" w:rsidP="002F13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ยน </w:t>
            </w:r>
            <w:r w:rsidRPr="00F9112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254D" w14:textId="77777777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45FEB4A" w14:textId="7804F00C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55575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174A05" w:rsidRPr="009632BB" w14:paraId="7E7B1E77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174A05" w:rsidRPr="009632BB" w:rsidRDefault="00174A05" w:rsidP="00174A0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1921BDEE" w:rsidR="00174A05" w:rsidRPr="006C4230" w:rsidRDefault="00D90FDB" w:rsidP="00174A05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30,194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174A05" w:rsidRPr="009632BB" w:rsidRDefault="00174A05" w:rsidP="00174A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604FF1A2" w:rsidR="00174A05" w:rsidRPr="009632BB" w:rsidRDefault="00174A05" w:rsidP="00174A05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27,590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174A05" w:rsidRPr="006C4230" w:rsidRDefault="00174A05" w:rsidP="00174A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02D5AFC3" w:rsidR="00174A05" w:rsidRPr="009632BB" w:rsidRDefault="00174A05" w:rsidP="00174A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13,190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174A05" w:rsidRPr="009632BB" w:rsidRDefault="00174A05" w:rsidP="00174A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095AB1F1" w:rsidR="00174A05" w:rsidRPr="009632BB" w:rsidRDefault="00174A05" w:rsidP="00174A0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13,664</w:t>
            </w:r>
          </w:p>
        </w:tc>
      </w:tr>
      <w:tr w:rsidR="00D90FDB" w:rsidRPr="009632BB" w14:paraId="2824F23F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1DE30AFE" w14:textId="4A879808" w:rsidR="00D90FDB" w:rsidRPr="006C4230" w:rsidRDefault="00D90FDB" w:rsidP="00D90FD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97D81" w14:textId="03E7902C" w:rsidR="00D90FDB" w:rsidRPr="009632BB" w:rsidRDefault="00D90FDB" w:rsidP="00D9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7F6E" w14:textId="77777777" w:rsidR="00D90FDB" w:rsidRPr="009632BB" w:rsidRDefault="00D90FDB" w:rsidP="00D90FD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4FF7" w14:textId="1352603F" w:rsidR="00D90FDB" w:rsidRPr="009632BB" w:rsidRDefault="00D90FDB" w:rsidP="00D90FD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88A0" w14:textId="77777777" w:rsidR="00D90FDB" w:rsidRPr="006C4230" w:rsidRDefault="00D90FDB" w:rsidP="00D90FD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B506C" w14:textId="52B53257" w:rsidR="00D90FDB" w:rsidRPr="009632BB" w:rsidRDefault="00D90FDB" w:rsidP="00D9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0118" w14:textId="77777777" w:rsidR="00D90FDB" w:rsidRPr="009632BB" w:rsidRDefault="00D90FDB" w:rsidP="00D90FD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1FBE8F6" w14:textId="5BF73ECD" w:rsidR="00D90FDB" w:rsidRPr="006C4230" w:rsidRDefault="00D90FDB" w:rsidP="00D9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D90FDB" w:rsidRPr="009632BB" w14:paraId="094805E2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455F0B6F" w:rsidR="00D90FDB" w:rsidRPr="009632BB" w:rsidRDefault="00D90FDB" w:rsidP="00D90FD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DF72" w14:textId="6804F14A" w:rsidR="00D90FDB" w:rsidRPr="006C4230" w:rsidRDefault="001758EE" w:rsidP="00D90FDB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9,396</w:t>
            </w: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D90FDB" w:rsidRPr="009632BB" w:rsidRDefault="00D90FDB" w:rsidP="00D90FD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29E7539D" w:rsidR="00D90FDB" w:rsidRPr="009632BB" w:rsidRDefault="00D90FDB" w:rsidP="00D90FDB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(604)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D90FDB" w:rsidRPr="009632BB" w:rsidRDefault="00D90FDB" w:rsidP="00D90FD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189FDCE7" w:rsidR="00D90FDB" w:rsidRPr="009632BB" w:rsidRDefault="00D90FDB" w:rsidP="00D90FDB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(2,164)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D90FDB" w:rsidRPr="009632BB" w:rsidRDefault="00D90FDB" w:rsidP="00D90FD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8F7E639" w14:textId="19A4697B" w:rsidR="00D90FDB" w:rsidRPr="009632BB" w:rsidRDefault="00D90FDB" w:rsidP="00D90FDB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(474)</w:t>
            </w:r>
          </w:p>
        </w:tc>
      </w:tr>
      <w:tr w:rsidR="00D90FDB" w:rsidRPr="009632BB" w14:paraId="11034763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D90FDB" w:rsidRPr="009632BB" w:rsidRDefault="00D90FDB" w:rsidP="00D90FD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0F66D45F" w:rsidR="00D90FDB" w:rsidRPr="009632BB" w:rsidRDefault="00D90FDB" w:rsidP="00D90FD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</w:t>
            </w:r>
            <w:r w:rsidR="001758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D90FDB" w:rsidRPr="009632BB" w:rsidRDefault="00D90FDB" w:rsidP="00D90FD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2DF10B" w14:textId="4AEC21AF" w:rsidR="00D90FDB" w:rsidRPr="009632BB" w:rsidRDefault="00D90FDB" w:rsidP="00D90FD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30,194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D90FDB" w:rsidRPr="009632BB" w:rsidRDefault="00D90FDB" w:rsidP="00D90FD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2CC36E38" w:rsidR="00D90FDB" w:rsidRPr="009632BB" w:rsidRDefault="00D90FDB" w:rsidP="00D90FDB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11,026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D90FDB" w:rsidRPr="009632BB" w:rsidRDefault="00D90FDB" w:rsidP="00D90FD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4B3D6395" w:rsidR="00D90FDB" w:rsidRPr="009632BB" w:rsidRDefault="00D90FDB" w:rsidP="00D90FD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13,190</w:t>
            </w:r>
          </w:p>
        </w:tc>
      </w:tr>
    </w:tbl>
    <w:p w14:paraId="05884E5E" w14:textId="77777777" w:rsidR="00CB1766" w:rsidRPr="0061142B" w:rsidRDefault="00CB1766" w:rsidP="006C4230">
      <w:pPr>
        <w:tabs>
          <w:tab w:val="clear" w:pos="227"/>
          <w:tab w:val="clear" w:pos="454"/>
          <w:tab w:val="clear" w:pos="680"/>
        </w:tabs>
        <w:spacing w:line="24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</w:pPr>
    </w:p>
    <w:p w14:paraId="0E7F7FB1" w14:textId="77777777" w:rsidR="00C057B7" w:rsidRPr="004E00B2" w:rsidRDefault="009E77DC" w:rsidP="006C4230">
      <w:pPr>
        <w:tabs>
          <w:tab w:val="clear" w:pos="227"/>
          <w:tab w:val="clear" w:pos="454"/>
          <w:tab w:val="clear" w:pos="680"/>
          <w:tab w:val="clear" w:pos="907"/>
        </w:tabs>
        <w:spacing w:line="35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E00B2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(*)</w:t>
      </w:r>
      <w:r w:rsidRPr="004E00B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r w:rsidRPr="004E00B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Chint Solar (Hong Kong) Ltd. (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ผู้ว่าจ้าง) กับบริษัท โซลาร์ พีพีเอ็ม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(บริษัทย่อย) (ผู้รับจ้าง) เมื่อวันที่ </w:t>
      </w:r>
      <w:r w:rsidRPr="004E00B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4E00B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4E00B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4E00B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2561 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ถึงวันที่ </w:t>
      </w:r>
      <w:r w:rsidRPr="004E00B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4E00B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(1 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ปี) ผู้ว่าจ้างจะต้องว่าจ้างให้ผู้รับจ้างผลิตสินค้าให้ไม่ต่ำกว่า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4E00B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126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เมกะวัตต์ หรือร้อยละ </w:t>
      </w:r>
      <w:r w:rsidRPr="004E00B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70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Pr="004E00B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846,217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ดอลลาร์สหรัฐอเมริกา</w:t>
      </w:r>
      <w:r w:rsidRPr="004E00B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5B530D5D" w14:textId="13398928" w:rsidR="006C4230" w:rsidRPr="006C4230" w:rsidRDefault="006C4230" w:rsidP="006C4230">
      <w:pPr>
        <w:tabs>
          <w:tab w:val="clear" w:pos="227"/>
          <w:tab w:val="clear" w:pos="454"/>
          <w:tab w:val="clear" w:pos="680"/>
          <w:tab w:val="clear" w:pos="907"/>
        </w:tabs>
        <w:spacing w:line="35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  <w:cs/>
        </w:rPr>
        <w:t xml:space="preserve">   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ได้ดำเนินการยื่นฟ้องต่อศาลทรัพย์สินทางปัญญาและการค้าระหว่างประเทศกลางในข้อหา/ฐานความผิด สัญญาซื้อขายระหว่างประเทศ และเมื่อวันที่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ได้มีการยื่นคำให้การ และคำร้องขอชี้ขาดข้อกฎหมายต่อศาล ศาลรับคำให้การ ต่อมาเมื่อวันที่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8 - 11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ศาลได้สืบพยานโจทก์และพยานจำเลยเสร็จสิ้นไป และกำหนดวันฟังคำพิพากษาเป็นวันที่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0D112C66" w14:textId="1E6672E9" w:rsidR="00C057B7" w:rsidRDefault="009E77DC" w:rsidP="006C4230">
      <w:pPr>
        <w:tabs>
          <w:tab w:val="clear" w:pos="227"/>
          <w:tab w:val="clear" w:pos="454"/>
          <w:tab w:val="clear" w:pos="680"/>
        </w:tabs>
        <w:spacing w:line="350" w:lineRule="exact"/>
        <w:ind w:left="284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(**)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บริษัทได้ทำข้อตกลงกับบริษัท โซลาร์ พีพีเอ็ม จำกัด (บริษัทย่อย) สำหรับการคิดค่าเช่าจากการ</w:t>
      </w:r>
      <w:r w:rsidR="00D81C4C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ใช้พื้นที่ส่วนเพิ่มของโรงงาน ซึ่งเป็นพื้นที่ส่วนที่จัดเก็บสินค้าและสำนักงานที่ทำการแบบพร้อมใช้งาน</w:t>
      </w:r>
      <w:r w:rsidR="0061142B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1142B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โดยคิดค่าเช่าเพิ่มตั้งแต่วันที่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ถึงวันที่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2565 (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รวม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งวดเดือน) เดือนละ </w:t>
      </w:r>
      <w:r w:rsidR="00D81C4C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0.72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รวมเป็นจำนวนเงิน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14.40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โดยให้ผ่อนชำระเป็นงวดเดือน เริ่มชำระตั้งแต่วันที่ </w:t>
      </w:r>
      <w:r w:rsidR="00D81C4C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เมษายน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ถึงวันที่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จำนวนเงินผ่อนชำระตามตารางการชำระที่ตกลงกัน</w:t>
      </w:r>
      <w:r w:rsidR="0061142B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CE4FD6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94C46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26F22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คงเหลือที่ค้างชำระอีกเป็นจำนวนเงิน</w:t>
      </w:r>
      <w:r w:rsidRPr="00174A0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74A05" w:rsidRPr="00174A05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371C6" w:rsidRPr="00174A05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74A05" w:rsidRPr="00174A05">
        <w:rPr>
          <w:rFonts w:asciiTheme="majorBidi" w:hAnsiTheme="majorBidi" w:cstheme="majorBidi"/>
          <w:color w:val="000000" w:themeColor="text1"/>
          <w:sz w:val="32"/>
          <w:szCs w:val="32"/>
        </w:rPr>
        <w:t>44</w:t>
      </w:r>
      <w:r w:rsidRPr="00174A0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7FBD3E98" w14:textId="77777777" w:rsidR="00C057B7" w:rsidRPr="0061142B" w:rsidRDefault="00C057B7" w:rsidP="006C4230">
      <w:pPr>
        <w:tabs>
          <w:tab w:val="clear" w:pos="227"/>
          <w:tab w:val="clear" w:pos="454"/>
          <w:tab w:val="clear" w:pos="680"/>
        </w:tabs>
        <w:spacing w:line="24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6C7A2F1" w14:textId="099A8D10" w:rsidR="00D14497" w:rsidRPr="0061142B" w:rsidRDefault="007656F6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2" w:name="_Hlk166263167"/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6</w:t>
      </w:r>
      <w:r w:rsidR="00D14497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14497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4497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สินทรัพย์ที่เกิดจากสัญญา - หมุนเวียน</w:t>
      </w:r>
    </w:p>
    <w:p w14:paraId="13C2EEB1" w14:textId="77777777" w:rsidR="00D14497" w:rsidRDefault="00D14497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สินทรัพย์ที่เกิดจากสัญญา ประกอบด้วย</w:t>
      </w:r>
    </w:p>
    <w:tbl>
      <w:tblPr>
        <w:tblW w:w="8401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02"/>
        <w:gridCol w:w="1604"/>
        <w:gridCol w:w="113"/>
        <w:gridCol w:w="1582"/>
      </w:tblGrid>
      <w:tr w:rsidR="00C4141A" w:rsidRPr="0061142B" w14:paraId="30639ECE" w14:textId="77777777" w:rsidTr="00340090">
        <w:trPr>
          <w:trHeight w:val="283"/>
          <w:tblHeader/>
        </w:trPr>
        <w:tc>
          <w:tcPr>
            <w:tcW w:w="5102" w:type="dxa"/>
            <w:vAlign w:val="center"/>
          </w:tcPr>
          <w:p w14:paraId="3B7E2E1E" w14:textId="77777777" w:rsidR="00C4141A" w:rsidRPr="0061142B" w:rsidRDefault="00C4141A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72BBF99B" w14:textId="77777777" w:rsidR="00C4141A" w:rsidRPr="006C4230" w:rsidRDefault="00C4141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C4141A" w:rsidRPr="0061142B" w14:paraId="16BD2418" w14:textId="77777777" w:rsidTr="00340090">
        <w:trPr>
          <w:trHeight w:val="283"/>
          <w:tblHeader/>
        </w:trPr>
        <w:tc>
          <w:tcPr>
            <w:tcW w:w="5102" w:type="dxa"/>
            <w:vAlign w:val="center"/>
          </w:tcPr>
          <w:p w14:paraId="78D00319" w14:textId="77777777" w:rsidR="00C4141A" w:rsidRPr="0061142B" w:rsidRDefault="00C4141A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5F13D41C" w14:textId="77777777" w:rsidR="00C4141A" w:rsidRPr="006C4230" w:rsidRDefault="00C4141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C4141A" w:rsidRPr="0061142B" w14:paraId="2084709A" w14:textId="77777777" w:rsidTr="00340090">
        <w:trPr>
          <w:tblHeader/>
        </w:trPr>
        <w:tc>
          <w:tcPr>
            <w:tcW w:w="5102" w:type="dxa"/>
          </w:tcPr>
          <w:p w14:paraId="711E721A" w14:textId="77777777" w:rsidR="00C4141A" w:rsidRPr="0061142B" w:rsidRDefault="00C4141A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</w:tcPr>
          <w:p w14:paraId="380C30EE" w14:textId="780BDFB0" w:rsidR="00C4141A" w:rsidRPr="0061142B" w:rsidRDefault="00C4141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445EF7" w:rsidRPr="006C423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6BDDA13" w14:textId="77777777" w:rsidR="00C4141A" w:rsidRPr="0061142B" w:rsidRDefault="00C4141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7C63ECE8" w14:textId="77777777" w:rsidR="00C4141A" w:rsidRPr="0061142B" w:rsidRDefault="00C4141A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C4141A" w:rsidRPr="0061142B" w14:paraId="289B6702" w14:textId="77777777" w:rsidTr="00340090">
        <w:trPr>
          <w:tblHeader/>
        </w:trPr>
        <w:tc>
          <w:tcPr>
            <w:tcW w:w="5102" w:type="dxa"/>
          </w:tcPr>
          <w:p w14:paraId="13E08237" w14:textId="77777777" w:rsidR="00C4141A" w:rsidRPr="0061142B" w:rsidRDefault="00C4141A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 w:hanging="4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604" w:type="dxa"/>
          </w:tcPr>
          <w:p w14:paraId="26F02949" w14:textId="77777777" w:rsidR="00C4141A" w:rsidRPr="006C4230" w:rsidRDefault="00C4141A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6C9CED" w14:textId="77777777" w:rsidR="00C4141A" w:rsidRPr="0061142B" w:rsidRDefault="00C4141A" w:rsidP="006B55F3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firstLine="5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6FCD0DE8" w14:textId="77777777" w:rsidR="00C4141A" w:rsidRPr="006C4230" w:rsidRDefault="00C4141A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1758EE" w:rsidRPr="0061142B" w14:paraId="77157404" w14:textId="77777777" w:rsidTr="00340090">
        <w:trPr>
          <w:tblHeader/>
        </w:trPr>
        <w:tc>
          <w:tcPr>
            <w:tcW w:w="5102" w:type="dxa"/>
          </w:tcPr>
          <w:p w14:paraId="6CCB7697" w14:textId="77777777" w:rsidR="001758EE" w:rsidRPr="006C4230" w:rsidRDefault="001758EE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301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รายได้ที่ยังไม่ถึงกำหนดเรียกชำระตามสัญญา</w:t>
            </w:r>
          </w:p>
        </w:tc>
        <w:tc>
          <w:tcPr>
            <w:tcW w:w="1604" w:type="dxa"/>
          </w:tcPr>
          <w:p w14:paraId="549167E7" w14:textId="23B03FF5" w:rsidR="001758EE" w:rsidRPr="0061142B" w:rsidRDefault="001758EE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B5C9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60,684</w:t>
            </w:r>
          </w:p>
        </w:tc>
        <w:tc>
          <w:tcPr>
            <w:tcW w:w="113" w:type="dxa"/>
          </w:tcPr>
          <w:p w14:paraId="694BFC3B" w14:textId="77777777" w:rsidR="001758EE" w:rsidRPr="0061142B" w:rsidRDefault="001758EE" w:rsidP="006B55F3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firstLine="5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2318522E" w14:textId="77777777" w:rsidR="001758EE" w:rsidRPr="0061142B" w:rsidRDefault="001758EE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122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051</w:t>
            </w:r>
          </w:p>
        </w:tc>
      </w:tr>
      <w:tr w:rsidR="001758EE" w:rsidRPr="0061142B" w14:paraId="0BF54F2E" w14:textId="77777777" w:rsidTr="00340090">
        <w:tc>
          <w:tcPr>
            <w:tcW w:w="5102" w:type="dxa"/>
            <w:vAlign w:val="center"/>
          </w:tcPr>
          <w:p w14:paraId="0D10BE55" w14:textId="77777777" w:rsidR="001758EE" w:rsidRPr="0061142B" w:rsidRDefault="001758EE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 w:hanging="4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6C423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รวมสินทรัพย์ที่เกิดจากสัญญา</w:t>
            </w: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5662868A" w14:textId="3B926682" w:rsidR="001758EE" w:rsidRPr="0061142B" w:rsidRDefault="001758EE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B5C9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60,684</w:t>
            </w:r>
          </w:p>
        </w:tc>
        <w:tc>
          <w:tcPr>
            <w:tcW w:w="113" w:type="dxa"/>
          </w:tcPr>
          <w:p w14:paraId="1CD036CC" w14:textId="77777777" w:rsidR="001758EE" w:rsidRPr="0061142B" w:rsidRDefault="001758EE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7AD301B4" w14:textId="77777777" w:rsidR="001758EE" w:rsidRPr="0061142B" w:rsidRDefault="001758EE" w:rsidP="006B55F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122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051</w:t>
            </w:r>
          </w:p>
        </w:tc>
      </w:tr>
    </w:tbl>
    <w:p w14:paraId="2A3EE64E" w14:textId="2C3702DD" w:rsidR="00D14497" w:rsidRPr="0061142B" w:rsidRDefault="00D14497" w:rsidP="0057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การเปลี่ยนแปลงรายได้ที่ยังไม่ถึงกำหนดเรียกชำระตามสัญญาในงบการเงินรวม มีดังนี้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1"/>
      </w:tblGrid>
      <w:tr w:rsidR="0061142B" w:rsidRPr="0061142B" w14:paraId="2C62A0B2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4A160298" w14:textId="77777777" w:rsidR="00D14497" w:rsidRPr="0061142B" w:rsidRDefault="00D14497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96E6D44" w14:textId="5C8C5E01" w:rsidR="00D14497" w:rsidRPr="006C4230" w:rsidRDefault="00D14497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1913823F" w14:textId="77777777" w:rsidTr="00FD5328">
        <w:trPr>
          <w:tblHeader/>
        </w:trPr>
        <w:tc>
          <w:tcPr>
            <w:tcW w:w="5102" w:type="dxa"/>
          </w:tcPr>
          <w:p w14:paraId="5EBBA215" w14:textId="77777777" w:rsidR="00D14497" w:rsidRPr="0061142B" w:rsidRDefault="00D14497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F45DC2A" w14:textId="19D763E8" w:rsidR="00D14497" w:rsidRPr="0061142B" w:rsidRDefault="00445EF7" w:rsidP="0057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C1D9D" w14:textId="77777777" w:rsidR="00D14497" w:rsidRPr="0061142B" w:rsidRDefault="00D14497" w:rsidP="0057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single" w:sz="6" w:space="0" w:color="auto"/>
            </w:tcBorders>
          </w:tcPr>
          <w:p w14:paraId="4FA8C828" w14:textId="67BFAB09" w:rsidR="00D14497" w:rsidRPr="0061142B" w:rsidRDefault="00D14497" w:rsidP="0057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61142B" w:rsidRPr="0061142B" w14:paraId="583E199D" w14:textId="77777777" w:rsidTr="00FD5328">
        <w:trPr>
          <w:tblHeader/>
        </w:trPr>
        <w:tc>
          <w:tcPr>
            <w:tcW w:w="5102" w:type="dxa"/>
          </w:tcPr>
          <w:p w14:paraId="1C786AF4" w14:textId="38BD7A06" w:rsidR="00BF4374" w:rsidRPr="006C4230" w:rsidRDefault="00BF4374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ยอด</w:t>
            </w:r>
            <w:r w:rsidR="00A6092F" w:rsidRPr="006C4230"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คงเหลือ</w:t>
            </w:r>
            <w:r w:rsidRPr="006C423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ต้นงวด</w:t>
            </w:r>
          </w:p>
        </w:tc>
        <w:tc>
          <w:tcPr>
            <w:tcW w:w="1587" w:type="dxa"/>
          </w:tcPr>
          <w:p w14:paraId="52ABD1BB" w14:textId="5847C79A" w:rsidR="00BF4374" w:rsidRPr="0061142B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122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051</w:t>
            </w:r>
          </w:p>
        </w:tc>
        <w:tc>
          <w:tcPr>
            <w:tcW w:w="134" w:type="dxa"/>
          </w:tcPr>
          <w:p w14:paraId="2499CA87" w14:textId="77777777" w:rsidR="00BF4374" w:rsidRPr="0061142B" w:rsidRDefault="00BF4374" w:rsidP="00575E5E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91" w:type="dxa"/>
          </w:tcPr>
          <w:p w14:paraId="3AFB5D7B" w14:textId="0A9FFB1E" w:rsidR="00BF4374" w:rsidRPr="006C4230" w:rsidRDefault="00BF4374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49,581 </w:t>
            </w:r>
          </w:p>
        </w:tc>
      </w:tr>
      <w:tr w:rsidR="001758EE" w:rsidRPr="0061142B" w14:paraId="1DE8CFF5" w14:textId="77777777" w:rsidTr="00FD5328">
        <w:tc>
          <w:tcPr>
            <w:tcW w:w="5102" w:type="dxa"/>
            <w:vAlign w:val="center"/>
          </w:tcPr>
          <w:p w14:paraId="61698562" w14:textId="14F8FD82" w:rsidR="001758EE" w:rsidRPr="006C4230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รายได้จากการให้บริการตามสัญญาที่เกิดขึ้นระหว่างงวด</w:t>
            </w:r>
          </w:p>
        </w:tc>
        <w:tc>
          <w:tcPr>
            <w:tcW w:w="1587" w:type="dxa"/>
          </w:tcPr>
          <w:p w14:paraId="282EE947" w14:textId="09240AAD" w:rsidR="001758EE" w:rsidRPr="0061142B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758E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219,311</w:t>
            </w:r>
          </w:p>
        </w:tc>
        <w:tc>
          <w:tcPr>
            <w:tcW w:w="134" w:type="dxa"/>
          </w:tcPr>
          <w:p w14:paraId="2AB8191E" w14:textId="77777777" w:rsidR="001758EE" w:rsidRPr="0061142B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73A862F2" w14:textId="347B2B06" w:rsidR="001758EE" w:rsidRPr="0061142B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499,84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1758EE" w:rsidRPr="0061142B" w14:paraId="4135E833" w14:textId="77777777" w:rsidTr="00FD5328">
        <w:tc>
          <w:tcPr>
            <w:tcW w:w="5102" w:type="dxa"/>
            <w:vAlign w:val="center"/>
          </w:tcPr>
          <w:p w14:paraId="077EAF2B" w14:textId="4B24D85B" w:rsidR="001758EE" w:rsidRPr="006C4230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เงินงวดที่ถึงกำหนดเรียกเก็บตามสัญญาระหว่างงวด</w:t>
            </w:r>
          </w:p>
        </w:tc>
        <w:tc>
          <w:tcPr>
            <w:tcW w:w="1587" w:type="dxa"/>
          </w:tcPr>
          <w:p w14:paraId="2212AAD6" w14:textId="46BA4180" w:rsidR="001758EE" w:rsidRPr="0061142B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758E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(280,678)</w:t>
            </w:r>
          </w:p>
        </w:tc>
        <w:tc>
          <w:tcPr>
            <w:tcW w:w="134" w:type="dxa"/>
          </w:tcPr>
          <w:p w14:paraId="41309FA5" w14:textId="77777777" w:rsidR="001758EE" w:rsidRPr="0061142B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016956DC" w14:textId="21677FF2" w:rsidR="001758EE" w:rsidRPr="006C4230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(427,377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758EE" w:rsidRPr="0061142B" w14:paraId="4F37B0F4" w14:textId="77777777" w:rsidTr="00FD5328">
        <w:tc>
          <w:tcPr>
            <w:tcW w:w="5102" w:type="dxa"/>
            <w:vAlign w:val="center"/>
          </w:tcPr>
          <w:p w14:paraId="4C19C1CC" w14:textId="352DC3EB" w:rsidR="001758EE" w:rsidRPr="0061142B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6C4230"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ปลาย</w:t>
            </w:r>
            <w:r w:rsidRPr="006C423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32C892D" w14:textId="726F9D3E" w:rsidR="001758EE" w:rsidRPr="0061142B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758E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60,684</w:t>
            </w:r>
          </w:p>
        </w:tc>
        <w:tc>
          <w:tcPr>
            <w:tcW w:w="134" w:type="dxa"/>
          </w:tcPr>
          <w:p w14:paraId="2E974390" w14:textId="77777777" w:rsidR="001758EE" w:rsidRPr="0061142B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double" w:sz="6" w:space="0" w:color="auto"/>
            </w:tcBorders>
          </w:tcPr>
          <w:p w14:paraId="7C07B856" w14:textId="3F3927B0" w:rsidR="001758EE" w:rsidRPr="0061142B" w:rsidRDefault="001758EE" w:rsidP="00575E5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122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051</w:t>
            </w:r>
          </w:p>
        </w:tc>
      </w:tr>
    </w:tbl>
    <w:p w14:paraId="268C6845" w14:textId="77777777" w:rsidR="00D14497" w:rsidRPr="0061142B" w:rsidRDefault="00D14497" w:rsidP="00575E5E">
      <w:pPr>
        <w:spacing w:line="380" w:lineRule="exact"/>
        <w:ind w:left="539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5E24F361" w14:textId="74B7AF74" w:rsidR="00764CBA" w:rsidRDefault="00D14497" w:rsidP="00575E5E">
      <w:pPr>
        <w:tabs>
          <w:tab w:val="clear" w:pos="680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ลี่ยนแปลงในรายได้ที่ยังไม่ถึงกำหนดเรียกชำระตามสัญญา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 คาดว่าสินทรัพย์ที่เกิดจากสัญญาจะเรียกชำระจากลูกค้าภายใน </w:t>
      </w:r>
      <w:r w:rsidRPr="00893F2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</w:p>
    <w:p w14:paraId="3C1F0B37" w14:textId="77777777" w:rsidR="006B55F3" w:rsidRDefault="006B55F3" w:rsidP="0057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CC6387E" w14:textId="47023E5B" w:rsidR="00C75C8F" w:rsidRPr="0061142B" w:rsidRDefault="007656F6" w:rsidP="0057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7</w:t>
      </w:r>
      <w:r w:rsidR="00C75C8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75C8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75C8F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61142B" w:rsidRDefault="00C75C8F" w:rsidP="00575E5E">
      <w:pPr>
        <w:tabs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2"/>
        <w:gridCol w:w="1587"/>
        <w:gridCol w:w="134"/>
        <w:gridCol w:w="1590"/>
      </w:tblGrid>
      <w:tr w:rsidR="0061142B" w:rsidRPr="006B55F3" w14:paraId="38DF9A74" w14:textId="77777777" w:rsidTr="00C4141A">
        <w:tc>
          <w:tcPr>
            <w:tcW w:w="5102" w:type="dxa"/>
            <w:vAlign w:val="center"/>
          </w:tcPr>
          <w:p w14:paraId="48B6B71A" w14:textId="77777777" w:rsidR="00FC3418" w:rsidRPr="006B55F3" w:rsidRDefault="00FC3418" w:rsidP="00575E5E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6C4230" w:rsidRDefault="00FC3418" w:rsidP="00575E5E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B55F3" w14:paraId="5389199D" w14:textId="77777777" w:rsidTr="00C4141A">
        <w:tc>
          <w:tcPr>
            <w:tcW w:w="5102" w:type="dxa"/>
          </w:tcPr>
          <w:p w14:paraId="7535224A" w14:textId="77777777" w:rsidR="00FC3418" w:rsidRPr="006B55F3" w:rsidRDefault="00FC3418" w:rsidP="00575E5E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6C4230" w:rsidRDefault="00FC3418" w:rsidP="00575E5E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61142B" w:rsidRPr="006B55F3" w14:paraId="119A8FEB" w14:textId="77777777" w:rsidTr="00C4141A">
        <w:tc>
          <w:tcPr>
            <w:tcW w:w="5102" w:type="dxa"/>
          </w:tcPr>
          <w:p w14:paraId="4DA86BD5" w14:textId="77777777" w:rsidR="00FC3418" w:rsidRPr="006B55F3" w:rsidRDefault="00FC3418" w:rsidP="00575E5E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7640C66" w14:textId="067EB542" w:rsidR="00FC3418" w:rsidRPr="006B55F3" w:rsidRDefault="00445EF7" w:rsidP="00575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6B55F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Pr="006B55F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6B55F3" w:rsidRDefault="00FC3418" w:rsidP="0057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5EDB4EDF" w:rsidR="00FC3418" w:rsidRPr="006B55F3" w:rsidRDefault="00FC3418" w:rsidP="00575E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D14497"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1758EE" w:rsidRPr="006B55F3" w14:paraId="73521E20" w14:textId="77777777" w:rsidTr="00C4141A">
        <w:tc>
          <w:tcPr>
            <w:tcW w:w="5102" w:type="dxa"/>
          </w:tcPr>
          <w:p w14:paraId="6681855E" w14:textId="01E84594" w:rsidR="001758EE" w:rsidRPr="006C4230" w:rsidRDefault="001758EE" w:rsidP="00575E5E">
            <w:pPr>
              <w:tabs>
                <w:tab w:val="clear" w:pos="6549"/>
                <w:tab w:val="left" w:pos="600"/>
                <w:tab w:val="left" w:pos="5044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470299CC" w:rsidR="001758EE" w:rsidRPr="006B55F3" w:rsidRDefault="001758EE" w:rsidP="00575E5E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650,621</w:t>
            </w:r>
          </w:p>
        </w:tc>
        <w:tc>
          <w:tcPr>
            <w:tcW w:w="134" w:type="dxa"/>
            <w:vAlign w:val="bottom"/>
          </w:tcPr>
          <w:p w14:paraId="4EF81ACA" w14:textId="77777777" w:rsidR="001758EE" w:rsidRPr="006B55F3" w:rsidRDefault="001758EE" w:rsidP="00575E5E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5E245E3B" w:rsidR="001758EE" w:rsidRPr="006B55F3" w:rsidRDefault="001758EE" w:rsidP="00575E5E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477,974</w:t>
            </w:r>
          </w:p>
        </w:tc>
      </w:tr>
      <w:tr w:rsidR="001758EE" w:rsidRPr="006B55F3" w14:paraId="16E90388" w14:textId="77777777" w:rsidTr="00C4141A">
        <w:tc>
          <w:tcPr>
            <w:tcW w:w="5102" w:type="dxa"/>
          </w:tcPr>
          <w:p w14:paraId="3F18BF6D" w14:textId="2FE63A07" w:rsidR="001758EE" w:rsidRPr="006C4230" w:rsidRDefault="001758EE" w:rsidP="00575E5E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ดอกเบี้ยรับรอรับรู้</w:t>
            </w:r>
          </w:p>
        </w:tc>
        <w:tc>
          <w:tcPr>
            <w:tcW w:w="1587" w:type="dxa"/>
          </w:tcPr>
          <w:p w14:paraId="337490DD" w14:textId="49D30B70" w:rsidR="001758EE" w:rsidRPr="006B55F3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(171,589)</w:t>
            </w:r>
          </w:p>
        </w:tc>
        <w:tc>
          <w:tcPr>
            <w:tcW w:w="134" w:type="dxa"/>
            <w:vAlign w:val="bottom"/>
          </w:tcPr>
          <w:p w14:paraId="19E64714" w14:textId="77777777" w:rsidR="001758EE" w:rsidRPr="006B55F3" w:rsidRDefault="001758EE" w:rsidP="00575E5E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3FEF5A07" w:rsidR="001758EE" w:rsidRPr="006B55F3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(115,342)</w:t>
            </w:r>
          </w:p>
        </w:tc>
      </w:tr>
      <w:tr w:rsidR="001758EE" w:rsidRPr="006B55F3" w14:paraId="0DABFAE9" w14:textId="77777777" w:rsidTr="00C4141A">
        <w:tc>
          <w:tcPr>
            <w:tcW w:w="5102" w:type="dxa"/>
          </w:tcPr>
          <w:p w14:paraId="181C9887" w14:textId="55528DC7" w:rsidR="001758EE" w:rsidRPr="006C4230" w:rsidRDefault="001758EE" w:rsidP="00575E5E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</w:t>
            </w:r>
            <w:r w:rsidRPr="006B55F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 xml:space="preserve">-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406AA9D8" w:rsidR="001758EE" w:rsidRPr="006B55F3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(40,662)</w:t>
            </w:r>
          </w:p>
        </w:tc>
        <w:tc>
          <w:tcPr>
            <w:tcW w:w="134" w:type="dxa"/>
            <w:vAlign w:val="bottom"/>
          </w:tcPr>
          <w:p w14:paraId="4D587F81" w14:textId="77777777" w:rsidR="001758EE" w:rsidRPr="006B55F3" w:rsidRDefault="001758EE" w:rsidP="00575E5E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5E60D9CB" w:rsidR="001758EE" w:rsidRPr="006B55F3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(29,198)</w:t>
            </w:r>
          </w:p>
        </w:tc>
      </w:tr>
      <w:tr w:rsidR="001758EE" w:rsidRPr="006B55F3" w14:paraId="77324300" w14:textId="77777777" w:rsidTr="00C4141A">
        <w:tc>
          <w:tcPr>
            <w:tcW w:w="5102" w:type="dxa"/>
          </w:tcPr>
          <w:p w14:paraId="40E61A1B" w14:textId="04CE24B7" w:rsidR="001758EE" w:rsidRPr="006C4230" w:rsidRDefault="001758EE" w:rsidP="00575E5E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</w:t>
            </w:r>
            <w:r w:rsidRPr="006B55F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 xml:space="preserve">-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844657" w14:textId="57029B5C" w:rsidR="001758EE" w:rsidRPr="006B55F3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(9,680)</w:t>
            </w:r>
          </w:p>
        </w:tc>
        <w:tc>
          <w:tcPr>
            <w:tcW w:w="134" w:type="dxa"/>
            <w:vAlign w:val="bottom"/>
          </w:tcPr>
          <w:p w14:paraId="2B8B4ADA" w14:textId="77777777" w:rsidR="001758EE" w:rsidRPr="006B55F3" w:rsidRDefault="001758EE" w:rsidP="00575E5E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1F23A377" w:rsidR="001758EE" w:rsidRPr="006B55F3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(4,320)</w:t>
            </w:r>
          </w:p>
        </w:tc>
      </w:tr>
      <w:tr w:rsidR="001758EE" w:rsidRPr="006B55F3" w14:paraId="3CCD3B31" w14:textId="77777777" w:rsidTr="00C4141A">
        <w:tc>
          <w:tcPr>
            <w:tcW w:w="5102" w:type="dxa"/>
          </w:tcPr>
          <w:p w14:paraId="46BBED55" w14:textId="77777777" w:rsidR="001758EE" w:rsidRPr="006C4230" w:rsidRDefault="001758EE" w:rsidP="00575E5E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8CAA2D" w14:textId="1A0EF4BC" w:rsidR="001758EE" w:rsidRPr="006B55F3" w:rsidRDefault="001758EE" w:rsidP="00575E5E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428,690</w:t>
            </w:r>
          </w:p>
        </w:tc>
        <w:tc>
          <w:tcPr>
            <w:tcW w:w="134" w:type="dxa"/>
            <w:vAlign w:val="bottom"/>
          </w:tcPr>
          <w:p w14:paraId="59694116" w14:textId="77777777" w:rsidR="001758EE" w:rsidRPr="006B55F3" w:rsidRDefault="001758EE" w:rsidP="00575E5E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689CFA1A" w:rsidR="001758EE" w:rsidRPr="006B55F3" w:rsidRDefault="001758EE" w:rsidP="00575E5E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329,114</w:t>
            </w:r>
          </w:p>
        </w:tc>
      </w:tr>
      <w:tr w:rsidR="001758EE" w:rsidRPr="006B55F3" w14:paraId="2C113ED9" w14:textId="77777777" w:rsidTr="00C4141A">
        <w:tc>
          <w:tcPr>
            <w:tcW w:w="5102" w:type="dxa"/>
          </w:tcPr>
          <w:p w14:paraId="2B089468" w14:textId="253AD19D" w:rsidR="001758EE" w:rsidRPr="006C4230" w:rsidRDefault="001758EE" w:rsidP="00575E5E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3216DA" w14:textId="4ACFA1BE" w:rsidR="001758EE" w:rsidRPr="006B55F3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(2,745)</w:t>
            </w:r>
          </w:p>
        </w:tc>
        <w:tc>
          <w:tcPr>
            <w:tcW w:w="134" w:type="dxa"/>
            <w:vAlign w:val="bottom"/>
          </w:tcPr>
          <w:p w14:paraId="33A35E19" w14:textId="77777777" w:rsidR="001758EE" w:rsidRPr="006B55F3" w:rsidRDefault="001758EE" w:rsidP="00575E5E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37DE942D" w:rsidR="001758EE" w:rsidRPr="006B55F3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(2,617)</w:t>
            </w:r>
          </w:p>
        </w:tc>
      </w:tr>
      <w:tr w:rsidR="001758EE" w:rsidRPr="006B55F3" w14:paraId="34FCBC70" w14:textId="77777777" w:rsidTr="00C4141A">
        <w:tc>
          <w:tcPr>
            <w:tcW w:w="5102" w:type="dxa"/>
          </w:tcPr>
          <w:p w14:paraId="7C6E3CDB" w14:textId="58E50B4E" w:rsidR="001758EE" w:rsidRPr="006C4230" w:rsidRDefault="001758EE" w:rsidP="00575E5E">
            <w:pPr>
              <w:tabs>
                <w:tab w:val="left" w:pos="600"/>
              </w:tabs>
              <w:spacing w:line="380" w:lineRule="exact"/>
              <w:ind w:left="170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21A182" w14:textId="3961EF19" w:rsidR="001758EE" w:rsidRPr="006B55F3" w:rsidRDefault="001758EE" w:rsidP="00575E5E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425,94</w:t>
            </w:r>
            <w:r w:rsidR="002B5C9B"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4" w:type="dxa"/>
            <w:vAlign w:val="bottom"/>
          </w:tcPr>
          <w:p w14:paraId="213DCD1F" w14:textId="77777777" w:rsidR="001758EE" w:rsidRPr="006B55F3" w:rsidRDefault="001758EE" w:rsidP="00575E5E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1E876545" w:rsidR="001758EE" w:rsidRPr="006B55F3" w:rsidRDefault="001758EE" w:rsidP="00575E5E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326,497</w:t>
            </w:r>
          </w:p>
        </w:tc>
      </w:tr>
      <w:tr w:rsidR="001758EE" w:rsidRPr="006B55F3" w14:paraId="0E81B5E0" w14:textId="77777777" w:rsidTr="00C4141A">
        <w:tc>
          <w:tcPr>
            <w:tcW w:w="5102" w:type="dxa"/>
          </w:tcPr>
          <w:p w14:paraId="31AF6757" w14:textId="3C750F3B" w:rsidR="001758EE" w:rsidRPr="006C4230" w:rsidRDefault="001758EE" w:rsidP="00575E5E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ส่วนที่ถึงกำหนดรับชำระภายในหนึ่งปี</w:t>
            </w:r>
          </w:p>
        </w:tc>
        <w:tc>
          <w:tcPr>
            <w:tcW w:w="1587" w:type="dxa"/>
          </w:tcPr>
          <w:p w14:paraId="311C551D" w14:textId="14CE3B03" w:rsidR="001758EE" w:rsidRPr="006B55F3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(39,78</w:t>
            </w:r>
            <w:r w:rsidR="002B5C9B"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26FA1194" w14:textId="77777777" w:rsidR="001758EE" w:rsidRPr="006B55F3" w:rsidRDefault="001758EE" w:rsidP="00575E5E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2811EA6" w14:textId="16E96E9D" w:rsidR="001758EE" w:rsidRPr="006B55F3" w:rsidRDefault="001758EE" w:rsidP="00575E5E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(34,428)</w:t>
            </w:r>
          </w:p>
        </w:tc>
      </w:tr>
      <w:tr w:rsidR="001758EE" w:rsidRPr="006B55F3" w14:paraId="06627745" w14:textId="77777777" w:rsidTr="00C4141A">
        <w:tc>
          <w:tcPr>
            <w:tcW w:w="5102" w:type="dxa"/>
          </w:tcPr>
          <w:p w14:paraId="0BB80F32" w14:textId="5045E444" w:rsidR="001758EE" w:rsidRPr="006C4230" w:rsidRDefault="001758EE" w:rsidP="00575E5E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7C86BB29" w:rsidR="001758EE" w:rsidRPr="006C4230" w:rsidRDefault="001758EE" w:rsidP="00575E5E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386,162</w:t>
            </w:r>
          </w:p>
        </w:tc>
        <w:tc>
          <w:tcPr>
            <w:tcW w:w="134" w:type="dxa"/>
            <w:vAlign w:val="bottom"/>
          </w:tcPr>
          <w:p w14:paraId="38973668" w14:textId="77777777" w:rsidR="001758EE" w:rsidRPr="006B55F3" w:rsidRDefault="001758EE" w:rsidP="00575E5E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387D45A1" w:rsidR="001758EE" w:rsidRPr="006B55F3" w:rsidRDefault="001758EE" w:rsidP="00575E5E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292,069</w:t>
            </w:r>
          </w:p>
        </w:tc>
      </w:tr>
    </w:tbl>
    <w:p w14:paraId="5E2BB395" w14:textId="77777777" w:rsidR="00532200" w:rsidRDefault="00532200" w:rsidP="0057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EDF66B" w14:textId="77777777" w:rsidR="00575E5E" w:rsidRDefault="00575E5E" w:rsidP="0057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F1C277" w14:textId="77777777" w:rsidR="00575E5E" w:rsidRDefault="00575E5E" w:rsidP="00575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730C4B1" w14:textId="77777777" w:rsidR="00575E5E" w:rsidRPr="0061142B" w:rsidRDefault="00575E5E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3C608F9" w14:textId="2FD10161" w:rsidR="00532200" w:rsidRPr="0061142B" w:rsidRDefault="00532200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845C3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5EF7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="00A845C3" w:rsidRPr="006C4230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2566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จำนวนเงินขั้นต่ำที่จะได้รับจากลูกหนี้ตามสัญญาเช่าเงินทุนมีรายละเอียดดังนี้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</w:tblGrid>
      <w:tr w:rsidR="0061142B" w:rsidRPr="006B55F3" w14:paraId="68BF705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025206" w14:textId="77777777" w:rsidR="00EF2747" w:rsidRPr="006B55F3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5311B0FB" w14:textId="77777777" w:rsidR="00EF2747" w:rsidRPr="006B55F3" w:rsidRDefault="00EF2747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6B55F3" w14:paraId="354FC7DD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4492D1" w14:textId="77777777" w:rsidR="00EF2747" w:rsidRPr="006B55F3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8C12907" w14:textId="275918B1" w:rsidR="00EF2747" w:rsidRPr="006B55F3" w:rsidRDefault="00DE102B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C32BF"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A845C3" w:rsidRPr="006B55F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="00EF2747"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2F731B"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="00EF2747"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F2747"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61142B" w:rsidRPr="006B55F3" w14:paraId="1A324930" w14:textId="77777777" w:rsidTr="0020280F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B3265A" w14:textId="77777777" w:rsidR="00EF2747" w:rsidRPr="006B55F3" w:rsidRDefault="00EF2747" w:rsidP="003B6C71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3D325F6" w14:textId="77777777" w:rsidR="00EF2747" w:rsidRPr="006C4230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40AFC" w14:textId="77777777" w:rsidR="00EF2747" w:rsidRPr="006B55F3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7063D5D" w14:textId="77777777" w:rsidR="00EF2747" w:rsidRPr="006B55F3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ดอกเบี้ยรับ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6CEE21" w14:textId="77777777" w:rsidR="00EF2747" w:rsidRPr="006B55F3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F83D8E" w14:textId="77777777" w:rsidR="00EF2747" w:rsidRPr="006B55F3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ภาษีมูลค่าเพิ่ม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45E5B0E" w14:textId="77777777" w:rsidR="00EF2747" w:rsidRPr="006B55F3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D82C8F" w14:textId="77777777" w:rsidR="00EF2747" w:rsidRPr="006C4230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8B6F19" w:rsidRPr="006B55F3" w14:paraId="21E8E08A" w14:textId="77777777" w:rsidTr="00507FDD">
        <w:trPr>
          <w:cantSplit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E64BF" w14:textId="5B84A2A0" w:rsidR="008B6F19" w:rsidRPr="006C4230" w:rsidRDefault="008B6F19" w:rsidP="008B6F19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DC5C81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CDBB09B" w14:textId="2FA8CAA5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39,78</w:t>
            </w:r>
            <w:r w:rsidR="00EB5479"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12ED25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7BE88F4A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68207F2D" w14:textId="626C9DA4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12,670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1BBE047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32ECD9BD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F97D217" w14:textId="23CE0D9C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3,259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E63B570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50C62B57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23477E8" w14:textId="47662CB2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55,71</w:t>
            </w:r>
            <w:r w:rsidR="00EB5479"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8B6F19" w:rsidRPr="006B55F3" w14:paraId="6E4FD3E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FADF20" w14:textId="77777777" w:rsidR="008B6F19" w:rsidRPr="006B55F3" w:rsidRDefault="008B6F19" w:rsidP="008B6F19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EDC64" w14:textId="0F0B73FC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150,381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9B548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C538A" w14:textId="6E96CAE1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54,990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9A71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1ABB90" w14:textId="42642448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13,643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6D57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6156E7" w14:textId="2EFE8E0E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219,014</w:t>
            </w:r>
          </w:p>
        </w:tc>
      </w:tr>
      <w:tr w:rsidR="008B6F19" w:rsidRPr="006B55F3" w14:paraId="04649A5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80312A" w14:textId="77777777" w:rsidR="008B6F19" w:rsidRPr="006C4230" w:rsidRDefault="008B6F19" w:rsidP="008B6F19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AC43D" w14:textId="456D4EA8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242,706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749E6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AF26A" w14:textId="29F20C75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108,420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C200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92649" w14:textId="16D0C290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24,770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7F69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DAB527" w14:textId="769C857A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375,896</w:t>
            </w:r>
          </w:p>
        </w:tc>
      </w:tr>
      <w:tr w:rsidR="008B6F19" w:rsidRPr="006B55F3" w14:paraId="6E32453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820181" w14:textId="77777777" w:rsidR="008B6F19" w:rsidRPr="006B55F3" w:rsidRDefault="008B6F19" w:rsidP="008B6F19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0807C0A" w14:textId="1828F14D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432,8</w:t>
            </w:r>
            <w:r w:rsidR="00EB5479"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38518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9B5AE21" w14:textId="45D49B94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176,080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E5FB9B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6F25E6B" w14:textId="61C4D112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41,672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1D2B66" w14:textId="77777777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2916E3EA" w14:textId="0DA41238" w:rsidR="008B6F19" w:rsidRPr="006B55F3" w:rsidRDefault="008B6F19" w:rsidP="008B6F19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650,62</w:t>
            </w:r>
            <w:r w:rsidR="00EB5479" w:rsidRPr="006B55F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</w:tbl>
    <w:p w14:paraId="23F428F4" w14:textId="77777777" w:rsidR="00EF2747" w:rsidRPr="00C4141A" w:rsidRDefault="00EF2747" w:rsidP="0053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</w:tblGrid>
      <w:tr w:rsidR="0061142B" w:rsidRPr="00C4141A" w14:paraId="57D1F194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531871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71DD74AC" w14:textId="5E91EE82" w:rsidR="00532200" w:rsidRPr="00C4141A" w:rsidRDefault="00532200" w:rsidP="00EC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C4141A" w14:paraId="59638D95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2DA7CA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E8AAEDF" w14:textId="3A888657" w:rsidR="00532200" w:rsidRPr="00C4141A" w:rsidRDefault="00DE102B" w:rsidP="00EC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D4195E"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D4195E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61142B" w:rsidRPr="00C4141A" w14:paraId="03C50483" w14:textId="77777777" w:rsidTr="006D719C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3B6E9C" w14:textId="77777777" w:rsidR="00532200" w:rsidRPr="00C4141A" w:rsidRDefault="00532200" w:rsidP="00EC114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0F3C94" w14:textId="77777777" w:rsidR="00532200" w:rsidRPr="006C4230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3AE70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97F320" w14:textId="77777777" w:rsidR="00532200" w:rsidRPr="00C4141A" w:rsidRDefault="00532200" w:rsidP="00EC114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ดอกเบี้ยรับ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56F6F4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4CD0CC" w14:textId="77777777" w:rsidR="00532200" w:rsidRPr="00C4141A" w:rsidRDefault="00532200" w:rsidP="00EC114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ภาษีมูลค่าเพิ่ม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DF2FA00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6DAE50" w14:textId="77777777" w:rsidR="00532200" w:rsidRPr="006C4230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1142B" w:rsidRPr="00C4141A" w14:paraId="2F11A327" w14:textId="77777777" w:rsidTr="00507FDD">
        <w:trPr>
          <w:cantSplit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181691" w14:textId="36D609F9" w:rsidR="00272EEB" w:rsidRPr="006C4230" w:rsidRDefault="006D719C" w:rsidP="006D719C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</w:t>
            </w:r>
            <w:r w:rsidR="00272EEB"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67C30" w14:textId="4D656E0B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34,428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70A2B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DC719" w14:textId="473B6AD2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10,800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A5BDBC0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10A5480" w14:textId="4D7DD76D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3,166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458A716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80EE91C" w14:textId="6FBE41F8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48,394</w:t>
            </w:r>
          </w:p>
        </w:tc>
      </w:tr>
      <w:tr w:rsidR="0061142B" w:rsidRPr="00C4141A" w14:paraId="763CD11F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65E9E6" w14:textId="77777777" w:rsidR="00272EEB" w:rsidRPr="00C4141A" w:rsidRDefault="00272EEB" w:rsidP="00272EEB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AD247" w14:textId="19F57CB0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113,277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1D0B2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033E0" w14:textId="673179C4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35,768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F1EA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7A2C" w14:textId="4F3AA6A4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AD80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ADDD" w14:textId="46EB8196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159,478</w:t>
            </w:r>
          </w:p>
        </w:tc>
      </w:tr>
      <w:tr w:rsidR="0061142B" w:rsidRPr="00C4141A" w14:paraId="69DD7B9E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F95CD" w14:textId="77777777" w:rsidR="00272EEB" w:rsidRPr="006C4230" w:rsidRDefault="00272EEB" w:rsidP="00272EEB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29B2F" w14:textId="7710BF64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185,729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83F61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435E5" w14:textId="11D7245C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68,774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5ADE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E32" w14:textId="1C511ADC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15,599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A8E44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0B932" w14:textId="50EFB43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270,102</w:t>
            </w:r>
          </w:p>
        </w:tc>
      </w:tr>
      <w:tr w:rsidR="0061142B" w:rsidRPr="00C4141A" w14:paraId="4C400BCE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DC4F09" w14:textId="77777777" w:rsidR="00272EEB" w:rsidRPr="00C4141A" w:rsidRDefault="00272EEB" w:rsidP="00EC44A4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D10906" w14:textId="588B5830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333,434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415A7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CF85C7" w14:textId="3129C631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115,342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4C0286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0B09C9B7" w14:textId="3C2E1AE6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29,198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8C2EDA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9EE0B9B" w14:textId="02B7EAF3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477,974</w:t>
            </w:r>
          </w:p>
        </w:tc>
      </w:tr>
      <w:bookmarkEnd w:id="2"/>
    </w:tbl>
    <w:p w14:paraId="701BA2DE" w14:textId="77777777" w:rsidR="00A11329" w:rsidRDefault="00A11329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A799EB" w14:textId="5275110B" w:rsidR="005A40FD" w:rsidRPr="006C4230" w:rsidRDefault="007656F6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8</w:t>
      </w:r>
      <w:r w:rsidR="005A40FD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A40FD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A40FD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  <w:r w:rsidR="005A40FD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15C88CE3" w14:textId="30A3D524" w:rsidR="005A40FD" w:rsidRPr="0061142B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61142B" w:rsidRPr="00C4141A" w14:paraId="326C024F" w14:textId="77777777" w:rsidTr="003F23DF">
        <w:tc>
          <w:tcPr>
            <w:tcW w:w="3005" w:type="dxa"/>
          </w:tcPr>
          <w:p w14:paraId="49D1A301" w14:textId="77777777" w:rsidR="005A40FD" w:rsidRPr="00C4141A" w:rsidRDefault="005A40FD" w:rsidP="006B55F3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6C4230" w:rsidRDefault="005A40FD" w:rsidP="006B55F3">
            <w:pPr>
              <w:tabs>
                <w:tab w:val="left" w:pos="115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C4141A" w14:paraId="06BEADD5" w14:textId="77777777" w:rsidTr="003F23DF">
        <w:tc>
          <w:tcPr>
            <w:tcW w:w="3005" w:type="dxa"/>
          </w:tcPr>
          <w:p w14:paraId="74A14E36" w14:textId="77777777" w:rsidR="005A40FD" w:rsidRPr="00C4141A" w:rsidRDefault="005A40FD" w:rsidP="006B55F3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C4141A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36BA8D" w14:textId="77777777" w:rsidR="005A40FD" w:rsidRPr="00C4141A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C4141A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C4141A" w14:paraId="644BEE36" w14:textId="77777777" w:rsidTr="00CF265A">
        <w:tc>
          <w:tcPr>
            <w:tcW w:w="3005" w:type="dxa"/>
          </w:tcPr>
          <w:p w14:paraId="5C1F6DE3" w14:textId="77777777" w:rsidR="006C5753" w:rsidRPr="00C4141A" w:rsidRDefault="006C5753" w:rsidP="006B55F3">
            <w:pPr>
              <w:tabs>
                <w:tab w:val="left" w:pos="54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CC78F6E" w14:textId="6C53ACFA" w:rsidR="006C5753" w:rsidRPr="00C4141A" w:rsidRDefault="006C575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A845C3"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2F731B"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</w:t>
            </w:r>
            <w:r w:rsidR="00A845C3"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C59F3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D6535D" w14:textId="77777777" w:rsidR="006C5753" w:rsidRPr="00C4141A" w:rsidRDefault="006C575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F48FFEA" w14:textId="77777777" w:rsidR="006C5753" w:rsidRPr="00C4141A" w:rsidRDefault="006C575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E8E6169" w14:textId="54377CCF" w:rsidR="006C5753" w:rsidRPr="00C4141A" w:rsidRDefault="006C575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C59F3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73BFC32" w14:textId="77777777" w:rsidR="006C5753" w:rsidRPr="00C4141A" w:rsidRDefault="006C575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346D82B" w14:textId="3A250E0C" w:rsidR="006C5753" w:rsidRPr="00C4141A" w:rsidRDefault="002F731B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DFA079" w14:textId="77777777" w:rsidR="006C5753" w:rsidRPr="00C4141A" w:rsidRDefault="006C575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11BF3EF" w14:textId="77777777" w:rsidR="006C5753" w:rsidRPr="00C4141A" w:rsidRDefault="006C575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869F796" w14:textId="56ECE7EB" w:rsidR="006C5753" w:rsidRPr="00C4141A" w:rsidRDefault="006C575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C59F3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CF265A" w:rsidRPr="00C4141A" w14:paraId="0D10C4DD" w14:textId="77777777" w:rsidTr="00CF265A">
        <w:tc>
          <w:tcPr>
            <w:tcW w:w="3005" w:type="dxa"/>
          </w:tcPr>
          <w:p w14:paraId="4FFE7AB6" w14:textId="77777777" w:rsidR="00CF265A" w:rsidRPr="006C4230" w:rsidRDefault="00CF265A" w:rsidP="006B55F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0B683F0" w14:textId="25120AAF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353,530</w:t>
            </w:r>
          </w:p>
        </w:tc>
        <w:tc>
          <w:tcPr>
            <w:tcW w:w="134" w:type="dxa"/>
          </w:tcPr>
          <w:p w14:paraId="24F076A4" w14:textId="77777777" w:rsidR="00CF265A" w:rsidRPr="00C4141A" w:rsidRDefault="00CF265A" w:rsidP="006B55F3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38042D26" w14:textId="7129862D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382,771</w:t>
            </w:r>
          </w:p>
        </w:tc>
        <w:tc>
          <w:tcPr>
            <w:tcW w:w="134" w:type="dxa"/>
          </w:tcPr>
          <w:p w14:paraId="1344CDCB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5197A70F" w14:textId="67D8F85D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79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289,094 </w:t>
            </w:r>
          </w:p>
        </w:tc>
        <w:tc>
          <w:tcPr>
            <w:tcW w:w="134" w:type="dxa"/>
          </w:tcPr>
          <w:p w14:paraId="41F0BAC6" w14:textId="77777777" w:rsidR="00CF265A" w:rsidRPr="00C4141A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4B3A0CFB" w14:textId="2526FB04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291,570</w:t>
            </w:r>
          </w:p>
        </w:tc>
      </w:tr>
      <w:tr w:rsidR="00CF265A" w:rsidRPr="00C4141A" w14:paraId="33A12701" w14:textId="77777777" w:rsidTr="00CF265A">
        <w:tc>
          <w:tcPr>
            <w:tcW w:w="3005" w:type="dxa"/>
          </w:tcPr>
          <w:p w14:paraId="575D174B" w14:textId="77777777" w:rsidR="00CF265A" w:rsidRPr="00C4141A" w:rsidRDefault="00CF265A" w:rsidP="006B55F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shd w:val="clear" w:color="auto" w:fill="auto"/>
          </w:tcPr>
          <w:p w14:paraId="29537D40" w14:textId="403095B8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54,053</w:t>
            </w:r>
          </w:p>
        </w:tc>
        <w:tc>
          <w:tcPr>
            <w:tcW w:w="134" w:type="dxa"/>
          </w:tcPr>
          <w:p w14:paraId="02F8D466" w14:textId="77777777" w:rsidR="00CF265A" w:rsidRPr="00C4141A" w:rsidRDefault="00CF265A" w:rsidP="006B55F3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1EF8FFDC" w14:textId="4CF20D52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33,160</w:t>
            </w:r>
          </w:p>
        </w:tc>
        <w:tc>
          <w:tcPr>
            <w:tcW w:w="134" w:type="dxa"/>
          </w:tcPr>
          <w:p w14:paraId="517C543E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29B8BDA5" w14:textId="09BD0299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79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51,925 </w:t>
            </w:r>
          </w:p>
        </w:tc>
        <w:tc>
          <w:tcPr>
            <w:tcW w:w="134" w:type="dxa"/>
          </w:tcPr>
          <w:p w14:paraId="2F5024BB" w14:textId="77777777" w:rsidR="00CF265A" w:rsidRPr="00C4141A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09DDFD8" w14:textId="4FEFA3D3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33,160</w:t>
            </w:r>
          </w:p>
        </w:tc>
      </w:tr>
      <w:tr w:rsidR="00CF265A" w:rsidRPr="00C4141A" w14:paraId="106D0053" w14:textId="77777777" w:rsidTr="00CF265A">
        <w:tc>
          <w:tcPr>
            <w:tcW w:w="3005" w:type="dxa"/>
          </w:tcPr>
          <w:p w14:paraId="48621A6B" w14:textId="77777777" w:rsidR="00CF265A" w:rsidRPr="006C4230" w:rsidRDefault="00CF265A" w:rsidP="006B55F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shd w:val="clear" w:color="auto" w:fill="auto"/>
          </w:tcPr>
          <w:p w14:paraId="769C5887" w14:textId="22EC8BE3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70,945</w:t>
            </w:r>
          </w:p>
        </w:tc>
        <w:tc>
          <w:tcPr>
            <w:tcW w:w="134" w:type="dxa"/>
          </w:tcPr>
          <w:p w14:paraId="66FD3531" w14:textId="77777777" w:rsidR="00CF265A" w:rsidRPr="00C4141A" w:rsidRDefault="00CF265A" w:rsidP="006B55F3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1AEE8646" w14:textId="745ABB08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60,351</w:t>
            </w:r>
          </w:p>
        </w:tc>
        <w:tc>
          <w:tcPr>
            <w:tcW w:w="134" w:type="dxa"/>
          </w:tcPr>
          <w:p w14:paraId="4BA1ED5E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1E1C02FF" w14:textId="02AEA01D" w:rsidR="00CF265A" w:rsidRPr="00C4141A" w:rsidRDefault="00CF265A" w:rsidP="006B55F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33ABADEE" w14:textId="77777777" w:rsidR="00CF265A" w:rsidRPr="00C4141A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5C3C4D44" w14:textId="33D459D3" w:rsidR="00CF265A" w:rsidRPr="00C4141A" w:rsidRDefault="00CF265A" w:rsidP="006B55F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CF265A" w:rsidRPr="00C4141A" w14:paraId="29C13F1B" w14:textId="77777777" w:rsidTr="00CF265A">
        <w:tc>
          <w:tcPr>
            <w:tcW w:w="3005" w:type="dxa"/>
          </w:tcPr>
          <w:p w14:paraId="40B222BB" w14:textId="77777777" w:rsidR="00CF265A" w:rsidRPr="006C4230" w:rsidRDefault="00CF265A" w:rsidP="006B55F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  <w:shd w:val="clear" w:color="auto" w:fill="auto"/>
          </w:tcPr>
          <w:p w14:paraId="0CEB2AB7" w14:textId="67BF4759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13,015</w:t>
            </w:r>
          </w:p>
        </w:tc>
        <w:tc>
          <w:tcPr>
            <w:tcW w:w="134" w:type="dxa"/>
          </w:tcPr>
          <w:p w14:paraId="34D26C99" w14:textId="77777777" w:rsidR="00CF265A" w:rsidRPr="00C4141A" w:rsidRDefault="00CF265A" w:rsidP="006B55F3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079CF351" w14:textId="5CE8F880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7,798</w:t>
            </w:r>
          </w:p>
        </w:tc>
        <w:tc>
          <w:tcPr>
            <w:tcW w:w="134" w:type="dxa"/>
          </w:tcPr>
          <w:p w14:paraId="2B2F13B6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48140A2E" w14:textId="00412892" w:rsidR="00CF265A" w:rsidRPr="00C4141A" w:rsidRDefault="00CF265A" w:rsidP="006B55F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43D7511D" w14:textId="77777777" w:rsidR="00CF265A" w:rsidRPr="00C4141A" w:rsidRDefault="00CF265A" w:rsidP="006B55F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64FAD89" w14:textId="7486B13E" w:rsidR="00CF265A" w:rsidRPr="00C4141A" w:rsidRDefault="00CF265A" w:rsidP="006B55F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CF265A" w:rsidRPr="00C4141A" w14:paraId="5D2D2E8C" w14:textId="77777777" w:rsidTr="00CF265A">
        <w:tc>
          <w:tcPr>
            <w:tcW w:w="3005" w:type="dxa"/>
          </w:tcPr>
          <w:p w14:paraId="759EBC95" w14:textId="77777777" w:rsidR="00CF265A" w:rsidRPr="006C4230" w:rsidRDefault="00CF265A" w:rsidP="006B55F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  <w:shd w:val="clear" w:color="auto" w:fill="auto"/>
          </w:tcPr>
          <w:p w14:paraId="65B58ECC" w14:textId="302110E7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37,270</w:t>
            </w:r>
          </w:p>
        </w:tc>
        <w:tc>
          <w:tcPr>
            <w:tcW w:w="134" w:type="dxa"/>
          </w:tcPr>
          <w:p w14:paraId="01340CE4" w14:textId="77777777" w:rsidR="00CF265A" w:rsidRPr="00C4141A" w:rsidRDefault="00CF265A" w:rsidP="006B55F3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4DF4611" w14:textId="6F3EFABE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43,622</w:t>
            </w:r>
          </w:p>
        </w:tc>
        <w:tc>
          <w:tcPr>
            <w:tcW w:w="134" w:type="dxa"/>
          </w:tcPr>
          <w:p w14:paraId="448FDFB4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5E85E66A" w14:textId="5EBE06B6" w:rsidR="00CF265A" w:rsidRPr="00C4141A" w:rsidRDefault="00CF265A" w:rsidP="006B55F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51E54B2C" w14:textId="77777777" w:rsidR="00CF265A" w:rsidRPr="00C4141A" w:rsidRDefault="00CF265A" w:rsidP="006B55F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481A894" w14:textId="6E4A7D33" w:rsidR="00CF265A" w:rsidRPr="00C4141A" w:rsidRDefault="00CF265A" w:rsidP="006B55F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CF265A" w:rsidRPr="00C4141A" w14:paraId="0771AF7D" w14:textId="77777777" w:rsidTr="00CF265A">
        <w:tc>
          <w:tcPr>
            <w:tcW w:w="3005" w:type="dxa"/>
          </w:tcPr>
          <w:p w14:paraId="295FA992" w14:textId="77777777" w:rsidR="00CF265A" w:rsidRPr="006C4230" w:rsidRDefault="00CF265A" w:rsidP="006B55F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7F923326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1,807</w:t>
            </w:r>
          </w:p>
        </w:tc>
        <w:tc>
          <w:tcPr>
            <w:tcW w:w="134" w:type="dxa"/>
          </w:tcPr>
          <w:p w14:paraId="4F1E055F" w14:textId="77777777" w:rsidR="00CF265A" w:rsidRPr="00C4141A" w:rsidRDefault="00CF265A" w:rsidP="006B55F3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10B1AC57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1,915</w:t>
            </w:r>
          </w:p>
        </w:tc>
        <w:tc>
          <w:tcPr>
            <w:tcW w:w="134" w:type="dxa"/>
          </w:tcPr>
          <w:p w14:paraId="7ADD2BDC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78317AA3" w:rsidR="00CF265A" w:rsidRPr="00C4141A" w:rsidRDefault="00CF265A" w:rsidP="006B55F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1F3D4384" w14:textId="77777777" w:rsidR="00CF265A" w:rsidRPr="00C4141A" w:rsidRDefault="00CF265A" w:rsidP="006B55F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3AB1FA19" w:rsidR="00CF265A" w:rsidRPr="00C4141A" w:rsidRDefault="00CF265A" w:rsidP="006B55F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CF265A" w:rsidRPr="00C4141A" w14:paraId="45827127" w14:textId="77777777" w:rsidTr="00CF265A">
        <w:tc>
          <w:tcPr>
            <w:tcW w:w="3005" w:type="dxa"/>
          </w:tcPr>
          <w:p w14:paraId="2F660A5B" w14:textId="77777777" w:rsidR="00CF265A" w:rsidRPr="00C4141A" w:rsidRDefault="00CF265A" w:rsidP="006B55F3">
            <w:pPr>
              <w:tabs>
                <w:tab w:val="clear" w:pos="227"/>
              </w:tabs>
              <w:spacing w:line="300" w:lineRule="exact"/>
              <w:ind w:left="22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8A80485" w14:textId="26C132B7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530,620</w:t>
            </w:r>
          </w:p>
        </w:tc>
        <w:tc>
          <w:tcPr>
            <w:tcW w:w="134" w:type="dxa"/>
          </w:tcPr>
          <w:p w14:paraId="60C25CBF" w14:textId="77777777" w:rsidR="00CF265A" w:rsidRPr="00C4141A" w:rsidRDefault="00CF265A" w:rsidP="006B55F3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1B6D0419" w14:textId="0E475E45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529,617</w:t>
            </w:r>
          </w:p>
        </w:tc>
        <w:tc>
          <w:tcPr>
            <w:tcW w:w="134" w:type="dxa"/>
          </w:tcPr>
          <w:p w14:paraId="4042FE76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528C45D" w14:textId="5B84FA2E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79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341,019 </w:t>
            </w:r>
          </w:p>
        </w:tc>
        <w:tc>
          <w:tcPr>
            <w:tcW w:w="134" w:type="dxa"/>
          </w:tcPr>
          <w:p w14:paraId="68021945" w14:textId="77777777" w:rsidR="00CF265A" w:rsidRPr="00C4141A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33906514" w14:textId="0127C7E2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324,730</w:t>
            </w:r>
          </w:p>
        </w:tc>
      </w:tr>
      <w:tr w:rsidR="00CF265A" w:rsidRPr="00C4141A" w14:paraId="0F9D804A" w14:textId="77777777" w:rsidTr="00CF265A">
        <w:tc>
          <w:tcPr>
            <w:tcW w:w="3005" w:type="dxa"/>
          </w:tcPr>
          <w:p w14:paraId="383BCA8C" w14:textId="77777777" w:rsidR="00CF265A" w:rsidRPr="006C4230" w:rsidRDefault="00CF265A" w:rsidP="006B55F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5CC35E56" w:rsidR="00CF265A" w:rsidRPr="00C4141A" w:rsidRDefault="00CF265A" w:rsidP="006B55F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(55,956)</w:t>
            </w:r>
          </w:p>
        </w:tc>
        <w:tc>
          <w:tcPr>
            <w:tcW w:w="134" w:type="dxa"/>
          </w:tcPr>
          <w:p w14:paraId="7B9BB29A" w14:textId="77777777" w:rsidR="00CF265A" w:rsidRPr="006C4230" w:rsidRDefault="00CF265A" w:rsidP="006B55F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1F1FC5DE" w14:textId="07E11CF5" w:rsidR="00CF265A" w:rsidRPr="00C4141A" w:rsidRDefault="00CF265A" w:rsidP="006B55F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(50,555)</w:t>
            </w:r>
          </w:p>
        </w:tc>
        <w:tc>
          <w:tcPr>
            <w:tcW w:w="134" w:type="dxa"/>
          </w:tcPr>
          <w:p w14:paraId="20F69C4F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177EAB4D" w:rsidR="00CF265A" w:rsidRPr="00C4141A" w:rsidRDefault="00CF265A" w:rsidP="006B55F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79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(22,323)</w:t>
            </w:r>
          </w:p>
        </w:tc>
        <w:tc>
          <w:tcPr>
            <w:tcW w:w="134" w:type="dxa"/>
          </w:tcPr>
          <w:p w14:paraId="6FECBB02" w14:textId="77777777" w:rsidR="00CF265A" w:rsidRPr="00C4141A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67CF1D22" w14:textId="07F21C31" w:rsidR="00CF265A" w:rsidRPr="006C4230" w:rsidRDefault="00CF265A" w:rsidP="006B55F3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(21,218)</w:t>
            </w:r>
          </w:p>
        </w:tc>
      </w:tr>
      <w:tr w:rsidR="00CF265A" w:rsidRPr="00C4141A" w14:paraId="6E65E3ED" w14:textId="77777777" w:rsidTr="00CF265A">
        <w:tc>
          <w:tcPr>
            <w:tcW w:w="3005" w:type="dxa"/>
          </w:tcPr>
          <w:p w14:paraId="284F4FAE" w14:textId="08C967E9" w:rsidR="00CF265A" w:rsidRPr="00C4141A" w:rsidRDefault="00CF265A" w:rsidP="006B55F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05B093EA" w14:textId="4E06EA80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474,664</w:t>
            </w:r>
          </w:p>
        </w:tc>
        <w:tc>
          <w:tcPr>
            <w:tcW w:w="134" w:type="dxa"/>
          </w:tcPr>
          <w:p w14:paraId="62273958" w14:textId="77777777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45F35A42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479,062</w:t>
            </w:r>
          </w:p>
        </w:tc>
        <w:tc>
          <w:tcPr>
            <w:tcW w:w="134" w:type="dxa"/>
          </w:tcPr>
          <w:p w14:paraId="6016C301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443EA88" w14:textId="717E74B9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79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318,696 </w:t>
            </w:r>
          </w:p>
        </w:tc>
        <w:tc>
          <w:tcPr>
            <w:tcW w:w="134" w:type="dxa"/>
          </w:tcPr>
          <w:p w14:paraId="1C895633" w14:textId="77777777" w:rsidR="00CF265A" w:rsidRPr="00C4141A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10CB90E8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303,512</w:t>
            </w:r>
          </w:p>
        </w:tc>
      </w:tr>
      <w:tr w:rsidR="00CF265A" w:rsidRPr="00C4141A" w14:paraId="4793E22D" w14:textId="77777777" w:rsidTr="00CF265A">
        <w:tc>
          <w:tcPr>
            <w:tcW w:w="3005" w:type="dxa"/>
          </w:tcPr>
          <w:p w14:paraId="7D6D5275" w14:textId="7BD74F91" w:rsidR="00CF265A" w:rsidRPr="006C4230" w:rsidRDefault="00CF265A" w:rsidP="006B55F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7A5F017F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14,580</w:t>
            </w:r>
          </w:p>
        </w:tc>
        <w:tc>
          <w:tcPr>
            <w:tcW w:w="134" w:type="dxa"/>
          </w:tcPr>
          <w:p w14:paraId="5A676BBD" w14:textId="77777777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29E23BF3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70,559</w:t>
            </w:r>
          </w:p>
        </w:tc>
        <w:tc>
          <w:tcPr>
            <w:tcW w:w="134" w:type="dxa"/>
          </w:tcPr>
          <w:p w14:paraId="4449EB92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F1EBF" w14:textId="0928E338" w:rsidR="00CF265A" w:rsidRPr="00C4141A" w:rsidRDefault="00CF265A" w:rsidP="006B55F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AB7602" w14:textId="7FAA451C" w:rsidR="00CF265A" w:rsidRPr="00C4141A" w:rsidRDefault="00CF265A" w:rsidP="006B55F3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24247170" w:rsidR="00CF265A" w:rsidRPr="00C4141A" w:rsidRDefault="00CF265A" w:rsidP="006B55F3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CF265A" w:rsidRPr="00C4141A" w14:paraId="363730D5" w14:textId="77777777" w:rsidTr="00CF265A">
        <w:tc>
          <w:tcPr>
            <w:tcW w:w="3005" w:type="dxa"/>
          </w:tcPr>
          <w:p w14:paraId="67CDD52E" w14:textId="24389C00" w:rsidR="00CF265A" w:rsidRPr="006C4230" w:rsidRDefault="00CF265A" w:rsidP="006B55F3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29C94C8A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489,244</w:t>
            </w:r>
          </w:p>
        </w:tc>
        <w:tc>
          <w:tcPr>
            <w:tcW w:w="134" w:type="dxa"/>
          </w:tcPr>
          <w:p w14:paraId="465B7C79" w14:textId="77777777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0E60E67D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549,621</w:t>
            </w:r>
          </w:p>
        </w:tc>
        <w:tc>
          <w:tcPr>
            <w:tcW w:w="134" w:type="dxa"/>
          </w:tcPr>
          <w:p w14:paraId="5CBE1B62" w14:textId="77777777" w:rsidR="00CF265A" w:rsidRPr="006C4230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09213039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79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318,696 </w:t>
            </w:r>
          </w:p>
        </w:tc>
        <w:tc>
          <w:tcPr>
            <w:tcW w:w="134" w:type="dxa"/>
          </w:tcPr>
          <w:p w14:paraId="59EEC100" w14:textId="77777777" w:rsidR="00CF265A" w:rsidRPr="00C4141A" w:rsidRDefault="00CF265A" w:rsidP="006B55F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03FC95B8" w:rsidR="00CF265A" w:rsidRPr="00C4141A" w:rsidRDefault="00CF265A" w:rsidP="006B55F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303,512</w:t>
            </w:r>
          </w:p>
        </w:tc>
      </w:tr>
    </w:tbl>
    <w:p w14:paraId="2B6488F9" w14:textId="7CA579FC" w:rsidR="00085BD3" w:rsidRPr="0061142B" w:rsidRDefault="00085BD3" w:rsidP="00EF2097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highlight w:val="yellow"/>
        </w:rPr>
      </w:pPr>
    </w:p>
    <w:p w14:paraId="56B61983" w14:textId="77777777" w:rsidR="002449E1" w:rsidRPr="0061142B" w:rsidRDefault="002449E1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รายการเคลื่อนไหวของบัญชีค่าเผื่อการลดลงของมูลค่าสินค้า มีดังนี้</w:t>
      </w:r>
    </w:p>
    <w:tbl>
      <w:tblPr>
        <w:tblW w:w="837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61142B" w:rsidRPr="00C4141A" w14:paraId="19F72246" w14:textId="77777777" w:rsidTr="00C3557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FD8CFC" w14:textId="77777777" w:rsidR="002449E1" w:rsidRPr="00C4141A" w:rsidRDefault="002449E1" w:rsidP="00A11329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66394" w14:textId="77777777" w:rsidR="002449E1" w:rsidRPr="00C4141A" w:rsidRDefault="002449E1" w:rsidP="00A11329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C4141A" w14:paraId="571EBD56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8EA947F" w14:textId="77777777" w:rsidR="002449E1" w:rsidRPr="00C4141A" w:rsidRDefault="002449E1" w:rsidP="00A11329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FA767" w14:textId="77777777" w:rsidR="002449E1" w:rsidRPr="00C4141A" w:rsidRDefault="002449E1" w:rsidP="00A11329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7CD5D708" w14:textId="77777777" w:rsidR="002449E1" w:rsidRPr="00C4141A" w:rsidRDefault="002449E1" w:rsidP="00A11329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74C16" w14:textId="77777777" w:rsidR="002449E1" w:rsidRPr="00C4141A" w:rsidRDefault="002449E1" w:rsidP="00A11329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2EE" w:rsidRPr="00C4141A" w14:paraId="6D5DA341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515261CF" w14:textId="77777777" w:rsidR="004132EE" w:rsidRPr="00C4141A" w:rsidRDefault="004132EE" w:rsidP="00A11329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9E1A099" w14:textId="64BE43D7" w:rsidR="004132EE" w:rsidRPr="00C4141A" w:rsidRDefault="004132EE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FDAC674" w14:textId="77777777" w:rsidR="004132EE" w:rsidRPr="00C4141A" w:rsidRDefault="004132EE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0BAD0D7" w14:textId="77777777" w:rsidR="004132EE" w:rsidRPr="00C4141A" w:rsidRDefault="004132EE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21CFCC7" w14:textId="0DEB223A" w:rsidR="004132EE" w:rsidRPr="00C4141A" w:rsidRDefault="004132EE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8" w:type="dxa"/>
          </w:tcPr>
          <w:p w14:paraId="6D1A4791" w14:textId="77777777" w:rsidR="004132EE" w:rsidRPr="00C4141A" w:rsidRDefault="004132EE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E2EF0C" w14:textId="6C75009E" w:rsidR="004132EE" w:rsidRPr="00C4141A" w:rsidRDefault="004132EE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96E08" w14:textId="77777777" w:rsidR="004132EE" w:rsidRPr="00C4141A" w:rsidRDefault="004132EE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CA43457" w14:textId="77777777" w:rsidR="004132EE" w:rsidRPr="00C4141A" w:rsidRDefault="004132EE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2B40BB49" w14:textId="228141C6" w:rsidR="004132EE" w:rsidRPr="00C4141A" w:rsidRDefault="004132EE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CF265A" w:rsidRPr="00C4141A" w14:paraId="324C5AA5" w14:textId="77777777" w:rsidTr="00EF2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62"/>
        </w:trPr>
        <w:tc>
          <w:tcPr>
            <w:tcW w:w="2835" w:type="dxa"/>
          </w:tcPr>
          <w:p w14:paraId="3C4CD63F" w14:textId="77777777" w:rsidR="00CF265A" w:rsidRPr="00C4141A" w:rsidRDefault="00CF265A" w:rsidP="00A11329">
            <w:pPr>
              <w:tabs>
                <w:tab w:val="clear" w:pos="3515"/>
                <w:tab w:val="clear" w:pos="5387"/>
                <w:tab w:val="clear" w:pos="6549"/>
                <w:tab w:val="left" w:pos="2720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C3FC6F" w14:textId="4BC865A3" w:rsidR="00CF265A" w:rsidRPr="006C4230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50,555</w:t>
            </w:r>
          </w:p>
        </w:tc>
        <w:tc>
          <w:tcPr>
            <w:tcW w:w="165" w:type="dxa"/>
          </w:tcPr>
          <w:p w14:paraId="7BB82E73" w14:textId="77777777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3DAE2D8" w14:textId="76E1AB9C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43,543</w:t>
            </w:r>
          </w:p>
        </w:tc>
        <w:tc>
          <w:tcPr>
            <w:tcW w:w="138" w:type="dxa"/>
          </w:tcPr>
          <w:p w14:paraId="5F3D560D" w14:textId="77777777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1B2BE7" w14:textId="15640867" w:rsidR="00CF265A" w:rsidRPr="006C4230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21,218</w:t>
            </w:r>
          </w:p>
        </w:tc>
        <w:tc>
          <w:tcPr>
            <w:tcW w:w="134" w:type="dxa"/>
          </w:tcPr>
          <w:p w14:paraId="60702E6F" w14:textId="77777777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AB23948" w14:textId="6EFC5DAC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17,409</w:t>
            </w:r>
          </w:p>
        </w:tc>
      </w:tr>
      <w:tr w:rsidR="0034205B" w:rsidRPr="00C4141A" w14:paraId="44F7E0B3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63E3D77" w14:textId="1DCFBF3D" w:rsidR="0034205B" w:rsidRPr="006C4230" w:rsidRDefault="0034205B" w:rsidP="00A11329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250" w:type="dxa"/>
          </w:tcPr>
          <w:p w14:paraId="0CC8C9B0" w14:textId="22422C33" w:rsidR="0034205B" w:rsidRPr="00C4141A" w:rsidRDefault="0034205B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420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7,807</w:t>
            </w:r>
          </w:p>
        </w:tc>
        <w:tc>
          <w:tcPr>
            <w:tcW w:w="165" w:type="dxa"/>
          </w:tcPr>
          <w:p w14:paraId="0DEE150B" w14:textId="77777777" w:rsidR="0034205B" w:rsidRPr="00C4141A" w:rsidRDefault="0034205B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1AA1201" w14:textId="7F5FD2F4" w:rsidR="0034205B" w:rsidRPr="00C4141A" w:rsidRDefault="0034205B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10,482</w:t>
            </w:r>
          </w:p>
        </w:tc>
        <w:tc>
          <w:tcPr>
            <w:tcW w:w="138" w:type="dxa"/>
          </w:tcPr>
          <w:p w14:paraId="74815D05" w14:textId="77777777" w:rsidR="0034205B" w:rsidRPr="00C4141A" w:rsidRDefault="0034205B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1DA6C8D" w14:textId="5756DCE8" w:rsidR="0034205B" w:rsidRPr="00C4141A" w:rsidRDefault="0034205B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79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1,105 </w:t>
            </w:r>
          </w:p>
        </w:tc>
        <w:tc>
          <w:tcPr>
            <w:tcW w:w="134" w:type="dxa"/>
          </w:tcPr>
          <w:p w14:paraId="5383133F" w14:textId="77777777" w:rsidR="0034205B" w:rsidRPr="00C4141A" w:rsidRDefault="0034205B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86304D" w14:textId="59790731" w:rsidR="0034205B" w:rsidRPr="00C4141A" w:rsidRDefault="0034205B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3,809</w:t>
            </w:r>
          </w:p>
        </w:tc>
      </w:tr>
      <w:tr w:rsidR="0034205B" w:rsidRPr="00C4141A" w14:paraId="5CE2B35D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74740DFD" w14:textId="792130C1" w:rsidR="0034205B" w:rsidRPr="00C4141A" w:rsidRDefault="0034205B" w:rsidP="00A11329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3499062" w14:textId="5FA653DA" w:rsidR="0034205B" w:rsidRPr="00C4141A" w:rsidRDefault="0034205B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420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(2,406)</w:t>
            </w:r>
          </w:p>
        </w:tc>
        <w:tc>
          <w:tcPr>
            <w:tcW w:w="165" w:type="dxa"/>
          </w:tcPr>
          <w:p w14:paraId="5834C19D" w14:textId="77777777" w:rsidR="0034205B" w:rsidRPr="00C4141A" w:rsidRDefault="0034205B" w:rsidP="00A11329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AF47ED8" w14:textId="37F1E38E" w:rsidR="0034205B" w:rsidRPr="00C4141A" w:rsidRDefault="0034205B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(3,470)</w:t>
            </w:r>
          </w:p>
        </w:tc>
        <w:tc>
          <w:tcPr>
            <w:tcW w:w="138" w:type="dxa"/>
          </w:tcPr>
          <w:p w14:paraId="10B32A5E" w14:textId="77777777" w:rsidR="0034205B" w:rsidRPr="00C4141A" w:rsidRDefault="0034205B" w:rsidP="00A11329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6D2267" w14:textId="369F3A83" w:rsidR="0034205B" w:rsidRPr="00C4141A" w:rsidRDefault="0034205B" w:rsidP="00A11329">
            <w:pPr>
              <w:tabs>
                <w:tab w:val="clear" w:pos="907"/>
                <w:tab w:val="left" w:pos="-10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9CDA37C" w14:textId="77777777" w:rsidR="0034205B" w:rsidRPr="00C4141A" w:rsidRDefault="0034205B" w:rsidP="00A1132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058C42" w14:textId="41A47896" w:rsidR="0034205B" w:rsidRPr="00C4141A" w:rsidRDefault="0034205B" w:rsidP="00A11329">
            <w:pPr>
              <w:tabs>
                <w:tab w:val="clear" w:pos="907"/>
                <w:tab w:val="left" w:pos="-10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</w:tr>
      <w:tr w:rsidR="00CF265A" w:rsidRPr="00C4141A" w14:paraId="524D76D0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0007EC80" w14:textId="77777777" w:rsidR="00CF265A" w:rsidRPr="00C4141A" w:rsidRDefault="00CF265A" w:rsidP="00A11329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B08ABB0" w14:textId="7845CC95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F265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55,956</w:t>
            </w:r>
          </w:p>
        </w:tc>
        <w:tc>
          <w:tcPr>
            <w:tcW w:w="165" w:type="dxa"/>
          </w:tcPr>
          <w:p w14:paraId="26AF59D4" w14:textId="77777777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3015E7CB" w14:textId="6EF55358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50,555</w:t>
            </w:r>
          </w:p>
        </w:tc>
        <w:tc>
          <w:tcPr>
            <w:tcW w:w="138" w:type="dxa"/>
          </w:tcPr>
          <w:p w14:paraId="536A1F0D" w14:textId="77777777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361A6E" w14:textId="6A5AB336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79C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22,323</w:t>
            </w:r>
          </w:p>
        </w:tc>
        <w:tc>
          <w:tcPr>
            <w:tcW w:w="134" w:type="dxa"/>
          </w:tcPr>
          <w:p w14:paraId="1BA0A63C" w14:textId="77777777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D160F14" w14:textId="0A62FEA8" w:rsidR="00CF265A" w:rsidRPr="00C4141A" w:rsidRDefault="00CF265A" w:rsidP="00A11329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21,218</w:t>
            </w:r>
          </w:p>
        </w:tc>
      </w:tr>
    </w:tbl>
    <w:p w14:paraId="73858636" w14:textId="77777777" w:rsidR="00B968E8" w:rsidRDefault="00B968E8" w:rsidP="00A1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6FBA3CC" w14:textId="35540661" w:rsidR="006660F7" w:rsidRPr="0061142B" w:rsidRDefault="007656F6" w:rsidP="00A1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9</w:t>
      </w:r>
      <w:r w:rsidR="005A40FD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2E2D96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702CB5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F4D44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เงินฝากสถาบันการเงินที่มีภาระค้ำประกัน</w:t>
      </w:r>
    </w:p>
    <w:p w14:paraId="132FE2DC" w14:textId="4EE6ABD1" w:rsidR="006660F7" w:rsidRDefault="006660F7" w:rsidP="00A1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1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3</w:t>
      </w:r>
      <w:r w:rsidR="00A845C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E715D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2567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256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บริษัทและบริษัทย่อยมีบัญชีเงินฝากกับธนาคาร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ในประเทศหลายแห่งจำนวนเงิน </w:t>
      </w:r>
      <w:r w:rsidR="00CF265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101.38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และ </w:t>
      </w:r>
      <w:r w:rsidR="002175C5"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106.71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ตามลำดับ (เฉพาะกิจการ จำนวน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 </w:t>
      </w:r>
      <w:r w:rsidRPr="00F179C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86.12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 อัตราดอกเบี้ยร้อยละ</w:t>
      </w:r>
      <w:r w:rsidRPr="00F179C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0.30 </w:t>
      </w:r>
      <w:r w:rsidR="0090223A" w:rsidRPr="00F179C9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Pr="00F179C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33ECE" w:rsidRPr="00F179C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90223A" w:rsidRPr="00F179C9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533ECE" w:rsidRPr="00F179C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0223A" w:rsidRPr="00F179C9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F179C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ต่อปี ซึ่งใช้เป็นหลักประกันวงเงินสินเชื่อกับธนาคารในประเทศดังกล่าว (ดูหมายเหตุ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7656F6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5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3A539870" w14:textId="77777777" w:rsidR="006B55F3" w:rsidRDefault="006B55F3" w:rsidP="00A1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10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7E617C" w14:textId="250CB7D5" w:rsidR="00D82471" w:rsidRPr="0061142B" w:rsidRDefault="00345782" w:rsidP="00A1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7656F6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0</w:t>
      </w:r>
      <w:r w:rsidR="00653006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2471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2471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61142B" w:rsidRDefault="00D82471" w:rsidP="00A11329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เงินลงทุนในบริษัทย่อย</w:t>
      </w:r>
      <w:r w:rsidR="009942D3"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ตามที่แสดง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ในงบการเงินเฉพาะกิจการ 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61142B" w:rsidRPr="006B55F3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6B55F3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bookmarkStart w:id="3" w:name="_Hlk513644543"/>
          </w:p>
        </w:tc>
        <w:tc>
          <w:tcPr>
            <w:tcW w:w="76" w:type="dxa"/>
          </w:tcPr>
          <w:p w14:paraId="66967C21" w14:textId="77777777" w:rsidR="0071653F" w:rsidRPr="006B55F3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6C423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6B55F3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6C423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6B55F3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6C423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</w:tr>
      <w:tr w:rsidR="0061142B" w:rsidRPr="006B55F3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6B55F3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6B55F3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6C423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6B55F3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6C423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6B55F3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6C423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6B55F3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6C423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61142B" w:rsidRPr="006B55F3" w14:paraId="5EC1F00C" w14:textId="77777777" w:rsidTr="00C468F1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9034B34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1312C2FC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6B55F3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="00DE715D" w:rsidRPr="006C423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18F4DB72" w14:textId="6E11B02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8" w:type="dxa"/>
          </w:tcPr>
          <w:p w14:paraId="049359FE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2F21D6D6" w:rsidR="00570DBF" w:rsidRPr="006B55F3" w:rsidRDefault="00DE715D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6B55F3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2D135A2C" w14:textId="15E533EC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5A771476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4B0DF480" w:rsidR="00570DBF" w:rsidRPr="006B55F3" w:rsidRDefault="00DE715D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6B55F3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4815FC51" w14:textId="48418F96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0E7D7FAD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C06546" w14:textId="77777777" w:rsidR="00DE715D" w:rsidRPr="006B55F3" w:rsidRDefault="00DE715D" w:rsidP="00DE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สำหรับงวดเก้าเดือน</w:t>
            </w:r>
          </w:p>
          <w:p w14:paraId="7F439542" w14:textId="16FA1143" w:rsidR="00570DBF" w:rsidRPr="006B55F3" w:rsidRDefault="00DE715D" w:rsidP="00DE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30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กันยายน</w:t>
            </w:r>
          </w:p>
        </w:tc>
      </w:tr>
      <w:tr w:rsidR="0061142B" w:rsidRPr="006B55F3" w14:paraId="43AD1105" w14:textId="77777777" w:rsidTr="00C468F1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570DBF" w:rsidRPr="006C4230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0808FE5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39D670C2" w:rsidR="00570DBF" w:rsidRPr="006B55F3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F179C9" w:rsidRPr="006B55F3" w14:paraId="5C3E2136" w14:textId="77777777" w:rsidTr="00C468F1">
        <w:trPr>
          <w:cantSplit/>
        </w:trPr>
        <w:tc>
          <w:tcPr>
            <w:tcW w:w="2268" w:type="dxa"/>
            <w:vAlign w:val="center"/>
          </w:tcPr>
          <w:p w14:paraId="6172B45F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7C20359B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F179C9" w:rsidRPr="006C4230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F1C91D" w14:textId="34BB0623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F179C9" w:rsidRPr="006C4230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736B6B4D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1AF1890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F179C9" w:rsidRPr="006B55F3" w:rsidRDefault="00F179C9" w:rsidP="00F179C9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F179C9" w:rsidRPr="006B55F3" w:rsidRDefault="00F179C9" w:rsidP="00F179C9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F179C9" w:rsidRPr="006B55F3" w:rsidRDefault="00F179C9" w:rsidP="00F179C9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F179C9" w:rsidRPr="006B55F3" w14:paraId="10B383E4" w14:textId="77777777" w:rsidTr="00C468F1">
        <w:trPr>
          <w:cantSplit/>
          <w:trHeight w:val="63"/>
        </w:trPr>
        <w:tc>
          <w:tcPr>
            <w:tcW w:w="2268" w:type="dxa"/>
          </w:tcPr>
          <w:p w14:paraId="568CE923" w14:textId="77777777" w:rsidR="00F179C9" w:rsidRPr="006C4230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บริษัท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4E93EFEF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130,000</w:t>
            </w:r>
          </w:p>
        </w:tc>
        <w:tc>
          <w:tcPr>
            <w:tcW w:w="76" w:type="dxa"/>
          </w:tcPr>
          <w:p w14:paraId="3D7E0DA4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17649E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130,000</w:t>
            </w:r>
          </w:p>
        </w:tc>
        <w:tc>
          <w:tcPr>
            <w:tcW w:w="78" w:type="dxa"/>
          </w:tcPr>
          <w:p w14:paraId="0DABC89F" w14:textId="77777777" w:rsidR="00F179C9" w:rsidRPr="006C4230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23C2101" w14:textId="71B7BCC3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7CAE168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14:paraId="2D36158B" w14:textId="6D0FD506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0EE54945" w14:textId="77777777" w:rsidR="00F179C9" w:rsidRPr="006C4230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7B00638D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4E54D441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2C8C2903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19518906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F179C9" w:rsidRPr="006B55F3" w:rsidRDefault="00F179C9" w:rsidP="00F179C9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F179C9" w:rsidRPr="006B55F3" w:rsidRDefault="00F179C9" w:rsidP="00F179C9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F179C9" w:rsidRPr="006B55F3" w:rsidRDefault="00F179C9" w:rsidP="00F179C9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F179C9" w:rsidRPr="006B55F3" w14:paraId="4E334EF7" w14:textId="77777777" w:rsidTr="00C468F1">
        <w:trPr>
          <w:cantSplit/>
        </w:trPr>
        <w:tc>
          <w:tcPr>
            <w:tcW w:w="2268" w:type="dxa"/>
            <w:vAlign w:val="center"/>
          </w:tcPr>
          <w:p w14:paraId="51D76F29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F179C9" w:rsidRPr="006C4230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F179C9" w:rsidRPr="006C4230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58F81EB8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3F4225AF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729E74A4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5F8ED19E" w14:textId="77777777" w:rsidR="00F179C9" w:rsidRPr="006B55F3" w:rsidRDefault="00F179C9" w:rsidP="00F1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F179C9" w:rsidRPr="006B55F3" w:rsidRDefault="00F179C9" w:rsidP="00F179C9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F179C9" w:rsidRPr="006B55F3" w:rsidRDefault="00F179C9" w:rsidP="00F179C9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F179C9" w:rsidRPr="006B55F3" w:rsidRDefault="00F179C9" w:rsidP="00F179C9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B55F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bookmarkEnd w:id="3"/>
    </w:tbl>
    <w:p w14:paraId="4F9A14C5" w14:textId="77777777" w:rsidR="00F846E9" w:rsidRPr="0061142B" w:rsidRDefault="00F846E9" w:rsidP="00A11329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02AE3B" w14:textId="34D75122" w:rsidR="00CE21F0" w:rsidRPr="0061142B" w:rsidRDefault="00AC588C" w:rsidP="00A1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7656F6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1F0" w:rsidRPr="0061142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CE21F0" w:rsidRPr="0061142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C640A3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</w:t>
      </w:r>
      <w:r w:rsidR="00CE21F0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และอุปกรณ์ </w:t>
      </w:r>
    </w:p>
    <w:p w14:paraId="1BE3076B" w14:textId="2F8133BB" w:rsidR="00CE21F0" w:rsidRPr="0061142B" w:rsidRDefault="00CE21F0" w:rsidP="00A1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E7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6320F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C5185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50E4F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3167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61142B" w:rsidRPr="0061142B" w14:paraId="13DED71B" w14:textId="77777777" w:rsidTr="00853134">
        <w:tc>
          <w:tcPr>
            <w:tcW w:w="4876" w:type="dxa"/>
          </w:tcPr>
          <w:p w14:paraId="6FA0629E" w14:textId="61B6DB04" w:rsidR="00CE21F0" w:rsidRPr="00C25E26" w:rsidRDefault="00CE21F0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6C4230" w:rsidRDefault="00CE21F0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37549BC5" w14:textId="77777777" w:rsidTr="00A52287">
        <w:tc>
          <w:tcPr>
            <w:tcW w:w="4876" w:type="dxa"/>
          </w:tcPr>
          <w:p w14:paraId="66EEF1F6" w14:textId="77777777" w:rsidR="00CE21F0" w:rsidRPr="00C25E26" w:rsidRDefault="00CE21F0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C25E26" w:rsidRDefault="00CE21F0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6E78AA3" w14:textId="77777777" w:rsidR="00CE21F0" w:rsidRPr="00C25E26" w:rsidRDefault="00CE21F0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4EA6F5" w14:textId="77777777" w:rsidR="00EB555A" w:rsidRPr="00C25E26" w:rsidRDefault="00CE21F0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6C4230" w:rsidRDefault="00CE21F0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D95923" w:rsidRPr="0061142B" w14:paraId="70E55DEA" w14:textId="77777777" w:rsidTr="00A52287">
        <w:tc>
          <w:tcPr>
            <w:tcW w:w="4876" w:type="dxa"/>
          </w:tcPr>
          <w:p w14:paraId="4697A8A4" w14:textId="53484B77" w:rsidR="00D95923" w:rsidRPr="006C4230" w:rsidRDefault="00D95923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1 </w:t>
            </w:r>
            <w:r w:rsidRPr="006C4230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มกราคม 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432D80F5" w14:textId="3C020135" w:rsidR="00D95923" w:rsidRPr="00C25E26" w:rsidRDefault="00D95923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377,376</w:t>
            </w:r>
          </w:p>
        </w:tc>
        <w:tc>
          <w:tcPr>
            <w:tcW w:w="135" w:type="dxa"/>
          </w:tcPr>
          <w:p w14:paraId="43B907A0" w14:textId="77777777" w:rsidR="00D95923" w:rsidRPr="006C4230" w:rsidRDefault="00D95923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C66700D" w14:textId="7A5B107E" w:rsidR="00D95923" w:rsidRPr="00C25E26" w:rsidRDefault="00D95923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214,729</w:t>
            </w:r>
          </w:p>
        </w:tc>
      </w:tr>
      <w:tr w:rsidR="00D95923" w:rsidRPr="0061142B" w14:paraId="7B1571DB" w14:textId="77777777" w:rsidTr="009A0487">
        <w:tc>
          <w:tcPr>
            <w:tcW w:w="4876" w:type="dxa"/>
          </w:tcPr>
          <w:p w14:paraId="2A50C6E1" w14:textId="5F8CE59C" w:rsidR="00D95923" w:rsidRPr="00C25E26" w:rsidRDefault="00D95923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01" w:type="dxa"/>
          </w:tcPr>
          <w:p w14:paraId="77EA7CBA" w14:textId="0478B5D7" w:rsidR="00D95923" w:rsidRPr="00C25E26" w:rsidRDefault="002A1CD8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6C4230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23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="00257A0B" w:rsidRPr="006C4230">
              <w:rPr>
                <w:rFonts w:asciiTheme="majorBidi" w:hAnsiTheme="majorBidi" w:hint="cs"/>
                <w:color w:val="000000" w:themeColor="text1"/>
                <w:position w:val="2"/>
                <w:sz w:val="32"/>
                <w:szCs w:val="32"/>
              </w:rPr>
              <w:t>59</w:t>
            </w:r>
          </w:p>
        </w:tc>
        <w:tc>
          <w:tcPr>
            <w:tcW w:w="135" w:type="dxa"/>
          </w:tcPr>
          <w:p w14:paraId="79BFE759" w14:textId="77777777" w:rsidR="00D95923" w:rsidRPr="006C4230" w:rsidRDefault="00D95923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1B443B" w14:textId="3DA1B3DC" w:rsidR="00D95923" w:rsidRPr="00C25E26" w:rsidRDefault="00E26E69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14,291</w:t>
            </w:r>
          </w:p>
        </w:tc>
      </w:tr>
      <w:tr w:rsidR="00FF2DA1" w:rsidRPr="0061142B" w14:paraId="2E7F32EB" w14:textId="77777777" w:rsidTr="009A0487">
        <w:tc>
          <w:tcPr>
            <w:tcW w:w="4876" w:type="dxa"/>
          </w:tcPr>
          <w:p w14:paraId="0A61FD75" w14:textId="5403CABA" w:rsidR="00FF2DA1" w:rsidRPr="00C25E26" w:rsidRDefault="00FF2DA1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28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 xml:space="preserve">จำหน่าย - </w:t>
            </w: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14:paraId="6C453922" w14:textId="6FA3D216" w:rsidR="00FF2DA1" w:rsidRPr="00C25E26" w:rsidRDefault="002A1CD8" w:rsidP="00A11329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(1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,803)</w:t>
            </w:r>
          </w:p>
        </w:tc>
        <w:tc>
          <w:tcPr>
            <w:tcW w:w="135" w:type="dxa"/>
          </w:tcPr>
          <w:p w14:paraId="36ADC011" w14:textId="77777777" w:rsidR="00FF2DA1" w:rsidRPr="006C4230" w:rsidRDefault="00FF2DA1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2AE299D" w14:textId="134D1A73" w:rsidR="00FF2DA1" w:rsidRPr="006C4230" w:rsidRDefault="00FF2DA1" w:rsidP="00A11329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</w:t>
            </w:r>
            <w:r w:rsidR="00E26E69"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1,592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)</w:t>
            </w:r>
          </w:p>
        </w:tc>
      </w:tr>
      <w:tr w:rsidR="00CC004B" w:rsidRPr="0061142B" w14:paraId="16324DE6" w14:textId="77777777" w:rsidTr="009A0487">
        <w:tc>
          <w:tcPr>
            <w:tcW w:w="4876" w:type="dxa"/>
          </w:tcPr>
          <w:p w14:paraId="357554A2" w14:textId="07A6C99E" w:rsidR="00CC004B" w:rsidRPr="006C4230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28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>โอนออก</w:t>
            </w:r>
            <w:r w:rsidR="002A1CD8" w:rsidRPr="006C4230">
              <w:rPr>
                <w:rFonts w:asciiTheme="majorBidi" w:hAnsiTheme="majorBidi" w:cstheme="majorBidi" w:hint="cs"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 xml:space="preserve"> </w:t>
            </w:r>
            <w:r w:rsidR="002A1CD8" w:rsidRPr="006C4230">
              <w:rPr>
                <w:rFonts w:asciiTheme="majorBidi" w:hAnsiTheme="majorBidi" w:cstheme="majorBidi"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 xml:space="preserve">- </w:t>
            </w:r>
            <w:r w:rsidR="002A1CD8" w:rsidRPr="006C4230">
              <w:rPr>
                <w:rFonts w:asciiTheme="majorBidi" w:hAnsiTheme="majorBidi" w:cstheme="majorBidi"/>
                <w:b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713C8E22" w14:textId="55D2841C" w:rsidR="00CC004B" w:rsidRPr="00C25E26" w:rsidRDefault="002A1CD8" w:rsidP="00A11329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</w:t>
            </w:r>
            <w:r w:rsidR="001A30B3"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823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3B25B2E6" w14:textId="77777777" w:rsidR="00CC004B" w:rsidRPr="006C4230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04D07D5" w14:textId="78B22B7D" w:rsidR="00CC004B" w:rsidRPr="00C25E26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CC004B" w:rsidRPr="0061142B" w14:paraId="5BBB092C" w14:textId="77777777" w:rsidTr="009A0487">
        <w:tc>
          <w:tcPr>
            <w:tcW w:w="4876" w:type="dxa"/>
          </w:tcPr>
          <w:p w14:paraId="1594301F" w14:textId="3E5F02E1" w:rsidR="00CC004B" w:rsidRPr="006C4230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7106E415" w14:textId="32864DE3" w:rsidR="00CC004B" w:rsidRPr="00C25E26" w:rsidRDefault="002A1CD8" w:rsidP="00A11329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(1,87</w:t>
            </w:r>
            <w:r w:rsidR="00257A0B"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3068FD21" w14:textId="77777777" w:rsidR="00CC004B" w:rsidRPr="006C4230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6C3AC6F" w14:textId="65366E4E" w:rsidR="00CC004B" w:rsidRPr="00C25E26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CC004B" w:rsidRPr="0061142B" w14:paraId="781E68F1" w14:textId="77777777" w:rsidTr="007656F6">
        <w:tc>
          <w:tcPr>
            <w:tcW w:w="4876" w:type="dxa"/>
          </w:tcPr>
          <w:p w14:paraId="0B40AE3E" w14:textId="3B51879C" w:rsidR="00CC004B" w:rsidRPr="00C25E26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4B693D5D" w14:textId="3E868107" w:rsidR="00CC004B" w:rsidRPr="00C25E26" w:rsidRDefault="001A30B3" w:rsidP="00A11329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hint="cs"/>
                <w:color w:val="000000" w:themeColor="text1"/>
                <w:position w:val="2"/>
                <w:sz w:val="32"/>
                <w:szCs w:val="32"/>
              </w:rPr>
              <w:t>(</w:t>
            </w:r>
            <w:r w:rsidRPr="006C4230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37</w:t>
            </w:r>
            <w:r w:rsidRPr="00C25E26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25</w:t>
            </w:r>
            <w:r w:rsidRPr="006C4230">
              <w:rPr>
                <w:rFonts w:asciiTheme="majorBidi" w:hAnsiTheme="majorBidi" w:hint="cs"/>
                <w:color w:val="000000" w:themeColor="text1"/>
                <w:position w:val="2"/>
                <w:sz w:val="32"/>
                <w:szCs w:val="32"/>
              </w:rPr>
              <w:t>6)</w:t>
            </w:r>
          </w:p>
        </w:tc>
        <w:tc>
          <w:tcPr>
            <w:tcW w:w="135" w:type="dxa"/>
          </w:tcPr>
          <w:p w14:paraId="1F640582" w14:textId="77777777" w:rsidR="00CC004B" w:rsidRPr="006C4230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41535" w14:textId="07212C19" w:rsidR="00CC004B" w:rsidRPr="00C25E26" w:rsidRDefault="00CC004B" w:rsidP="00A11329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(17,086)</w:t>
            </w:r>
          </w:p>
        </w:tc>
      </w:tr>
      <w:tr w:rsidR="00CC004B" w:rsidRPr="0061142B" w14:paraId="71A16C28" w14:textId="77777777" w:rsidTr="003C2F44">
        <w:tc>
          <w:tcPr>
            <w:tcW w:w="4876" w:type="dxa"/>
          </w:tcPr>
          <w:p w14:paraId="3582FDC6" w14:textId="119F9FED" w:rsidR="00CC004B" w:rsidRPr="00C25E26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 w:hint="cs"/>
                <w:b/>
                <w:color w:val="000000" w:themeColor="text1"/>
                <w:position w:val="2"/>
                <w:sz w:val="32"/>
                <w:szCs w:val="32"/>
                <w:cs/>
              </w:rPr>
              <w:t>โอนกลับ</w:t>
            </w:r>
            <w:r w:rsidRPr="006C4230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D4E56A3" w14:textId="3714D3BF" w:rsidR="00CC004B" w:rsidRPr="00C25E26" w:rsidRDefault="001A30B3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 xml:space="preserve">  1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705</w:t>
            </w:r>
          </w:p>
        </w:tc>
        <w:tc>
          <w:tcPr>
            <w:tcW w:w="135" w:type="dxa"/>
          </w:tcPr>
          <w:p w14:paraId="415EB6E2" w14:textId="77777777" w:rsidR="00CC004B" w:rsidRPr="006C4230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single" w:sz="6" w:space="0" w:color="auto"/>
            </w:tcBorders>
          </w:tcPr>
          <w:p w14:paraId="699AC5C1" w14:textId="50F04A12" w:rsidR="00CC004B" w:rsidRPr="006C4230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1,592</w:t>
            </w:r>
          </w:p>
        </w:tc>
      </w:tr>
      <w:tr w:rsidR="00CC004B" w:rsidRPr="0061142B" w14:paraId="6A4B077C" w14:textId="77777777" w:rsidTr="003C2F44">
        <w:tc>
          <w:tcPr>
            <w:tcW w:w="4876" w:type="dxa"/>
          </w:tcPr>
          <w:p w14:paraId="7FA4B1D1" w14:textId="3ABF5ACB" w:rsidR="00CC004B" w:rsidRPr="006C4230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6C4230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ณ วันที่ 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C25E26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0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C46892C" w14:textId="5D8849E0" w:rsidR="00CC004B" w:rsidRPr="00C25E26" w:rsidRDefault="001A30B3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/>
                <w:color w:val="000000" w:themeColor="text1"/>
                <w:position w:val="2"/>
                <w:sz w:val="32"/>
                <w:szCs w:val="32"/>
              </w:rPr>
              <w:t>360,687</w:t>
            </w:r>
          </w:p>
        </w:tc>
        <w:tc>
          <w:tcPr>
            <w:tcW w:w="135" w:type="dxa"/>
          </w:tcPr>
          <w:p w14:paraId="69094CB3" w14:textId="77777777" w:rsidR="00CC004B" w:rsidRPr="006C4230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D068A3" w14:textId="7C43E99C" w:rsidR="00CC004B" w:rsidRPr="00C25E26" w:rsidRDefault="00CC004B" w:rsidP="00A1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211,934</w:t>
            </w:r>
          </w:p>
        </w:tc>
      </w:tr>
    </w:tbl>
    <w:p w14:paraId="61FBADC7" w14:textId="56003745" w:rsidR="007A7A86" w:rsidRPr="0061142B" w:rsidRDefault="007A7A86" w:rsidP="006B55F3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ที่ดินบางส่วนของบริษัท ที่ดินพร้อมสิ่งปลูกสร้างของบริษัทย่อย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แห่งหนึ่ง ติดภาระค้ำประกันวงเงินเบิกเกินบัญชีและวงเงินสินเชื่อกับธนาคารพาณิชย์ในประเทศ 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(ดูหมายเหตุ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B13EE9"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1F7306"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26DBDA04" w14:textId="5983BE55" w:rsidR="006B55F3" w:rsidRPr="006C4230" w:rsidRDefault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0F6F3238" w14:textId="6351998E" w:rsidR="00AB2305" w:rsidRPr="0061142B" w:rsidRDefault="00AB2305" w:rsidP="006B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>1</w:t>
      </w:r>
      <w:r w:rsidR="007656F6" w:rsidRPr="00E0155B">
        <w:rPr>
          <w:rFonts w:asciiTheme="majorBidi" w:eastAsia="Calibr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ab/>
      </w:r>
      <w:r w:rsidRPr="006C4230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p w14:paraId="1615E23D" w14:textId="57F9402E" w:rsidR="00570DBF" w:rsidRDefault="00570DBF" w:rsidP="006B55F3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1142B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C5185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61142B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61142B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6C423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C5185" w:rsidRPr="006C4230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61142B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Pr="00E0155B">
        <w:rPr>
          <w:rFonts w:ascii="Angsana New" w:hAnsi="Angsana New" w:hint="cs"/>
          <w:color w:val="000000" w:themeColor="text1"/>
          <w:sz w:val="32"/>
          <w:szCs w:val="32"/>
        </w:rPr>
        <w:t>7</w:t>
      </w:r>
      <w:r w:rsidRPr="0061142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C4230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55192C" w:rsidRPr="0061142B" w14:paraId="49109BCB" w14:textId="77777777" w:rsidTr="007B22B2">
        <w:trPr>
          <w:trHeight w:val="20"/>
        </w:trPr>
        <w:tc>
          <w:tcPr>
            <w:tcW w:w="4876" w:type="dxa"/>
          </w:tcPr>
          <w:p w14:paraId="4736F907" w14:textId="77777777" w:rsidR="0055192C" w:rsidRPr="0061142B" w:rsidRDefault="0055192C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2FC6DE4" w14:textId="77777777" w:rsidR="0055192C" w:rsidRPr="006C4230" w:rsidRDefault="0055192C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55192C" w:rsidRPr="0061142B" w14:paraId="775D9A15" w14:textId="77777777" w:rsidTr="007B22B2">
        <w:trPr>
          <w:trHeight w:val="20"/>
        </w:trPr>
        <w:tc>
          <w:tcPr>
            <w:tcW w:w="4876" w:type="dxa"/>
          </w:tcPr>
          <w:p w14:paraId="1D359E07" w14:textId="77777777" w:rsidR="0055192C" w:rsidRPr="0061142B" w:rsidRDefault="0055192C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FC3FDF" w14:textId="77777777" w:rsidR="0055192C" w:rsidRPr="0061142B" w:rsidRDefault="0055192C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2B12DE" w14:textId="77777777" w:rsidR="0055192C" w:rsidRPr="0061142B" w:rsidRDefault="0055192C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7FCC14" w14:textId="77777777" w:rsidR="0055192C" w:rsidRPr="0061142B" w:rsidRDefault="0055192C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8C4F7A7" w14:textId="77777777" w:rsidR="0055192C" w:rsidRPr="006C4230" w:rsidRDefault="0055192C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D33B3" w:rsidRPr="0061142B" w14:paraId="7549BD55" w14:textId="77777777" w:rsidTr="007B22B2">
        <w:trPr>
          <w:trHeight w:val="20"/>
        </w:trPr>
        <w:tc>
          <w:tcPr>
            <w:tcW w:w="4876" w:type="dxa"/>
          </w:tcPr>
          <w:p w14:paraId="5CECFE5B" w14:textId="4709A091" w:rsidR="004D33B3" w:rsidRPr="0061142B" w:rsidRDefault="004D33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1</w:t>
            </w:r>
            <w:r w:rsidRPr="006C4230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0AE6C41A" w14:textId="7D34143A" w:rsidR="004D33B3" w:rsidRPr="0061142B" w:rsidRDefault="004D33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49,972</w:t>
            </w:r>
          </w:p>
        </w:tc>
        <w:tc>
          <w:tcPr>
            <w:tcW w:w="134" w:type="dxa"/>
          </w:tcPr>
          <w:p w14:paraId="51FDC128" w14:textId="77777777" w:rsidR="004D33B3" w:rsidRPr="0061142B" w:rsidRDefault="004D33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EE7FFB7" w14:textId="2FF1B8A7" w:rsidR="004D33B3" w:rsidRPr="006C4230" w:rsidRDefault="004D33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49,972</w:t>
            </w:r>
          </w:p>
        </w:tc>
      </w:tr>
      <w:tr w:rsidR="0055192C" w:rsidRPr="0061142B" w14:paraId="22AE141E" w14:textId="77777777" w:rsidTr="007B22B2">
        <w:trPr>
          <w:trHeight w:val="20"/>
        </w:trPr>
        <w:tc>
          <w:tcPr>
            <w:tcW w:w="4876" w:type="dxa"/>
          </w:tcPr>
          <w:p w14:paraId="28F16C60" w14:textId="28957209" w:rsidR="0055192C" w:rsidRPr="006C4230" w:rsidRDefault="0055192C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  <w:r w:rsidRPr="006C4230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</w:tcPr>
          <w:p w14:paraId="50D77A83" w14:textId="3F8F9474" w:rsidR="0055192C" w:rsidRPr="0061142B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1A30B3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5,134</w:t>
            </w:r>
          </w:p>
        </w:tc>
        <w:tc>
          <w:tcPr>
            <w:tcW w:w="134" w:type="dxa"/>
          </w:tcPr>
          <w:p w14:paraId="7583D30C" w14:textId="77777777" w:rsidR="0055192C" w:rsidRPr="0061142B" w:rsidRDefault="0055192C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D445CEF" w14:textId="6CC84B01" w:rsidR="0055192C" w:rsidRPr="004D33B3" w:rsidRDefault="0038249C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</w:t>
            </w:r>
            <w:r w:rsidRPr="003824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408</w:t>
            </w:r>
          </w:p>
        </w:tc>
      </w:tr>
      <w:tr w:rsidR="001A30B3" w:rsidRPr="0061142B" w14:paraId="2FDFC951" w14:textId="77777777" w:rsidTr="007B22B2">
        <w:trPr>
          <w:trHeight w:val="20"/>
        </w:trPr>
        <w:tc>
          <w:tcPr>
            <w:tcW w:w="4876" w:type="dxa"/>
          </w:tcPr>
          <w:p w14:paraId="61505BB4" w14:textId="4AECB868" w:rsidR="001A30B3" w:rsidRPr="006C4230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>รับโอน</w:t>
            </w: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 xml:space="preserve"> - </w:t>
            </w: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62DAEC0B" w14:textId="3692B862" w:rsidR="001A30B3" w:rsidRPr="0061142B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823</w:t>
            </w:r>
          </w:p>
        </w:tc>
        <w:tc>
          <w:tcPr>
            <w:tcW w:w="134" w:type="dxa"/>
          </w:tcPr>
          <w:p w14:paraId="039E522B" w14:textId="77777777" w:rsidR="001A30B3" w:rsidRPr="0061142B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6BC2EBDF" w14:textId="7C69A223" w:rsidR="001A30B3" w:rsidRPr="006C4230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1A30B3" w:rsidRPr="0061142B" w14:paraId="4522E592" w14:textId="77777777" w:rsidTr="007B22B2">
        <w:trPr>
          <w:trHeight w:val="20"/>
        </w:trPr>
        <w:tc>
          <w:tcPr>
            <w:tcW w:w="4876" w:type="dxa"/>
          </w:tcPr>
          <w:p w14:paraId="0B468DD5" w14:textId="08449A44" w:rsidR="001A30B3" w:rsidRPr="006C4230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CBBCA12" w14:textId="5F2ED792" w:rsidR="001A30B3" w:rsidRPr="006C4230" w:rsidRDefault="001A30B3" w:rsidP="006B55F3">
            <w:pPr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2B5C9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3,303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3B43D607" w14:textId="77777777" w:rsidR="001A30B3" w:rsidRPr="0061142B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34769AF1" w14:textId="4C589172" w:rsidR="001A30B3" w:rsidRPr="00E0155B" w:rsidRDefault="001A30B3" w:rsidP="006B55F3">
            <w:pPr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</w:rPr>
              <w:t>(3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,053)</w:t>
            </w:r>
          </w:p>
        </w:tc>
      </w:tr>
      <w:tr w:rsidR="001A30B3" w:rsidRPr="0061142B" w14:paraId="1BAC395C" w14:textId="77777777" w:rsidTr="007B22B2">
        <w:trPr>
          <w:trHeight w:val="20"/>
        </w:trPr>
        <w:tc>
          <w:tcPr>
            <w:tcW w:w="4876" w:type="dxa"/>
          </w:tcPr>
          <w:p w14:paraId="66CDD998" w14:textId="407761E6" w:rsidR="001A30B3" w:rsidRPr="0061142B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30</w:t>
            </w:r>
            <w:r w:rsidRPr="006C4230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C4230">
              <w:rPr>
                <w:rFonts w:asciiTheme="majorBidi" w:eastAsia="Calibri" w:hAnsiTheme="majorBidi" w:cstheme="majorBidi" w:hint="cs"/>
                <w:b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6C4230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22187F8" w14:textId="05886C69" w:rsidR="001A30B3" w:rsidRPr="006C4230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eastAsia="Calibri" w:hAnsiTheme="majorBidi"/>
                <w:color w:val="000000" w:themeColor="text1"/>
                <w:sz w:val="32"/>
                <w:szCs w:val="32"/>
              </w:rPr>
              <w:t xml:space="preserve">  52</w:t>
            </w:r>
            <w:r w:rsidRPr="001A30B3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6C4230">
              <w:rPr>
                <w:rFonts w:asciiTheme="majorBidi" w:eastAsia="Calibri" w:hAnsiTheme="majorBidi"/>
                <w:color w:val="000000" w:themeColor="text1"/>
                <w:sz w:val="32"/>
                <w:szCs w:val="32"/>
              </w:rPr>
              <w:t>626</w:t>
            </w:r>
          </w:p>
        </w:tc>
        <w:tc>
          <w:tcPr>
            <w:tcW w:w="134" w:type="dxa"/>
          </w:tcPr>
          <w:p w14:paraId="5B69F036" w14:textId="77777777" w:rsidR="001A30B3" w:rsidRPr="0061142B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312D87" w14:textId="2FBF27A6" w:rsidR="001A30B3" w:rsidRPr="0061142B" w:rsidRDefault="001A30B3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eastAsia="Calibri" w:hAnsiTheme="majorBidi"/>
                <w:color w:val="000000" w:themeColor="text1"/>
                <w:sz w:val="32"/>
                <w:szCs w:val="32"/>
              </w:rPr>
              <w:t>48</w:t>
            </w:r>
            <w:r w:rsidRPr="0038249C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6C4230">
              <w:rPr>
                <w:rFonts w:asciiTheme="majorBidi" w:eastAsia="Calibri" w:hAnsiTheme="majorBidi"/>
                <w:color w:val="000000" w:themeColor="text1"/>
                <w:sz w:val="32"/>
                <w:szCs w:val="32"/>
              </w:rPr>
              <w:t>327</w:t>
            </w:r>
          </w:p>
        </w:tc>
      </w:tr>
    </w:tbl>
    <w:p w14:paraId="0B380086" w14:textId="77777777" w:rsidR="00EF4BFC" w:rsidRDefault="00EF4BFC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</w:pPr>
    </w:p>
    <w:p w14:paraId="7BDB91DC" w14:textId="5F5CEE8A" w:rsidR="002D1A53" w:rsidRPr="0061142B" w:rsidRDefault="00AC588C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>1</w:t>
      </w:r>
      <w:r w:rsidR="007656F6" w:rsidRPr="00E0155B">
        <w:rPr>
          <w:rFonts w:asciiTheme="majorBidi" w:eastAsia="Calibri" w:hAnsiTheme="majorBidi" w:cstheme="majorBidi" w:hint="cs"/>
          <w:b/>
          <w:bCs/>
          <w:color w:val="000000" w:themeColor="text1"/>
          <w:sz w:val="32"/>
          <w:szCs w:val="32"/>
        </w:rPr>
        <w:t>3</w:t>
      </w:r>
      <w:r w:rsidR="002D1A53"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>.</w:t>
      </w:r>
      <w:r w:rsidR="002D1A53"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ab/>
      </w:r>
      <w:r w:rsidR="002D1A53" w:rsidRPr="006C4230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3177A414" w14:textId="2669F0EB" w:rsidR="002D1A53" w:rsidRPr="0061142B" w:rsidRDefault="002D1A53" w:rsidP="00B42BF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C518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570DBF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C5185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7A7A86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570DBF" w:rsidRPr="006114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61142B" w:rsidRPr="0061142B" w14:paraId="1FFE7C48" w14:textId="77777777" w:rsidTr="00EB555A">
        <w:trPr>
          <w:trHeight w:val="20"/>
        </w:trPr>
        <w:tc>
          <w:tcPr>
            <w:tcW w:w="4876" w:type="dxa"/>
          </w:tcPr>
          <w:p w14:paraId="55DE502E" w14:textId="77777777" w:rsidR="002D1A53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6C4230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3D726563" w14:textId="77777777" w:rsidTr="00AC295C">
        <w:trPr>
          <w:trHeight w:val="20"/>
        </w:trPr>
        <w:tc>
          <w:tcPr>
            <w:tcW w:w="4876" w:type="dxa"/>
          </w:tcPr>
          <w:p w14:paraId="00F286DD" w14:textId="77777777" w:rsidR="002D1A53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8FE91F" w14:textId="77777777" w:rsidR="002D1A53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67EE3B" w14:textId="77777777" w:rsidR="00853134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EEEFCD" w14:textId="5178F550" w:rsidR="002D1A53" w:rsidRPr="006C4230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1142B" w:rsidRPr="0061142B" w14:paraId="13B66B6B" w14:textId="77777777" w:rsidTr="0094406B">
        <w:trPr>
          <w:trHeight w:val="20"/>
        </w:trPr>
        <w:tc>
          <w:tcPr>
            <w:tcW w:w="4876" w:type="dxa"/>
          </w:tcPr>
          <w:p w14:paraId="7BF4AD36" w14:textId="3C32252F" w:rsidR="002D1A53" w:rsidRPr="0061142B" w:rsidRDefault="00AC295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1</w:t>
            </w:r>
            <w:r w:rsidRPr="006C4230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74A5D9E3" w14:textId="0C7AFD23" w:rsidR="002D1A53" w:rsidRPr="0061142B" w:rsidRDefault="0094406B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1,347</w:t>
            </w:r>
          </w:p>
        </w:tc>
        <w:tc>
          <w:tcPr>
            <w:tcW w:w="134" w:type="dxa"/>
          </w:tcPr>
          <w:p w14:paraId="19A4E19D" w14:textId="77777777" w:rsidR="002D1A53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656FF928" w14:textId="29449F56" w:rsidR="002D1A53" w:rsidRPr="006C4230" w:rsidRDefault="0094406B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532</w:t>
            </w:r>
          </w:p>
        </w:tc>
      </w:tr>
      <w:tr w:rsidR="00174A05" w:rsidRPr="0061142B" w14:paraId="58288C4F" w14:textId="77777777" w:rsidTr="0094406B">
        <w:trPr>
          <w:trHeight w:val="20"/>
        </w:trPr>
        <w:tc>
          <w:tcPr>
            <w:tcW w:w="4876" w:type="dxa"/>
          </w:tcPr>
          <w:p w14:paraId="30CBCC6E" w14:textId="4ADED1C2" w:rsidR="00174A05" w:rsidRPr="006C4230" w:rsidRDefault="00174A05" w:rsidP="0017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ซื้อเพิ่ม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</w:tcPr>
          <w:p w14:paraId="156E5422" w14:textId="30A1A86D" w:rsidR="00174A05" w:rsidRPr="0061142B" w:rsidRDefault="00F35380" w:rsidP="0017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134" w:type="dxa"/>
          </w:tcPr>
          <w:p w14:paraId="449E4A5C" w14:textId="77777777" w:rsidR="00174A05" w:rsidRPr="0061142B" w:rsidRDefault="00174A05" w:rsidP="0017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07977322" w14:textId="03FA4AD5" w:rsidR="00174A05" w:rsidRPr="0061142B" w:rsidRDefault="00174A05" w:rsidP="0017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174A05" w:rsidRPr="0061142B" w14:paraId="0E167739" w14:textId="77777777" w:rsidTr="00AC295C">
        <w:trPr>
          <w:trHeight w:val="20"/>
        </w:trPr>
        <w:tc>
          <w:tcPr>
            <w:tcW w:w="4876" w:type="dxa"/>
          </w:tcPr>
          <w:p w14:paraId="5272AA77" w14:textId="24B8FB71" w:rsidR="00174A05" w:rsidRPr="006C4230" w:rsidRDefault="00174A05" w:rsidP="0017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ค่าตัดจำหน่า</w:t>
            </w:r>
            <w:r w:rsidRPr="006C4230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4026D7A" w14:textId="27299611" w:rsidR="00174A05" w:rsidRPr="006C4230" w:rsidRDefault="00F35380" w:rsidP="00174A05">
            <w:pPr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(170)</w:t>
            </w:r>
          </w:p>
        </w:tc>
        <w:tc>
          <w:tcPr>
            <w:tcW w:w="134" w:type="dxa"/>
          </w:tcPr>
          <w:p w14:paraId="3C2E976B" w14:textId="77777777" w:rsidR="00174A05" w:rsidRPr="0061142B" w:rsidRDefault="00174A05" w:rsidP="0017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6273C341" w14:textId="6FA1620A" w:rsidR="00174A05" w:rsidRPr="006C4230" w:rsidRDefault="00174A05" w:rsidP="00174A05">
            <w:pPr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(</w:t>
            </w: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54</w:t>
            </w: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74A05" w:rsidRPr="0061142B" w14:paraId="3F72703E" w14:textId="77777777" w:rsidTr="00AC295C">
        <w:trPr>
          <w:trHeight w:val="20"/>
        </w:trPr>
        <w:tc>
          <w:tcPr>
            <w:tcW w:w="4876" w:type="dxa"/>
          </w:tcPr>
          <w:p w14:paraId="1AAC7045" w14:textId="08EABAE6" w:rsidR="00174A05" w:rsidRPr="0061142B" w:rsidRDefault="00174A05" w:rsidP="0017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6C4230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C4230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E0155B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6C4230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Pr="006C4230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45BC362" w14:textId="2FD509D6" w:rsidR="00174A05" w:rsidRPr="0061142B" w:rsidRDefault="00F35380" w:rsidP="0017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1,215</w:t>
            </w:r>
          </w:p>
        </w:tc>
        <w:tc>
          <w:tcPr>
            <w:tcW w:w="134" w:type="dxa"/>
          </w:tcPr>
          <w:p w14:paraId="2F6368E9" w14:textId="77777777" w:rsidR="00174A05" w:rsidRPr="0061142B" w:rsidRDefault="00174A05" w:rsidP="0017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BC721D" w14:textId="6A473154" w:rsidR="00174A05" w:rsidRPr="0061142B" w:rsidRDefault="00174A05" w:rsidP="00174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eastAsia="Calibri" w:hAnsiTheme="majorBidi"/>
                <w:color w:val="000000" w:themeColor="text1"/>
                <w:sz w:val="32"/>
                <w:szCs w:val="32"/>
              </w:rPr>
              <w:t>478</w:t>
            </w:r>
          </w:p>
        </w:tc>
      </w:tr>
    </w:tbl>
    <w:p w14:paraId="3A052BB5" w14:textId="77777777" w:rsidR="00972DAE" w:rsidRDefault="00972DAE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30D513C1" w14:textId="77777777" w:rsidR="006B55F3" w:rsidRDefault="006B55F3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7E5C706A" w14:textId="77777777" w:rsidR="006B55F3" w:rsidRDefault="006B55F3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43A41FCB" w14:textId="77777777" w:rsidR="006B55F3" w:rsidRDefault="006B55F3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5070B64A" w14:textId="77777777" w:rsidR="006B55F3" w:rsidRDefault="006B55F3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2A57755F" w14:textId="77777777" w:rsidR="006B55F3" w:rsidRDefault="006B55F3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10F6EF43" w14:textId="77777777" w:rsidR="006B55F3" w:rsidRDefault="006B55F3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467D94D1" w14:textId="77777777" w:rsidR="006B55F3" w:rsidRDefault="006B55F3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17E292A7" w14:textId="3E1A0B45" w:rsidR="004161F4" w:rsidRPr="00DB20F0" w:rsidRDefault="00AC588C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</w:pPr>
      <w:r w:rsidRPr="00DB20F0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7656F6" w:rsidRPr="00DB20F0">
        <w:rPr>
          <w:rFonts w:asciiTheme="majorBidi" w:eastAsia="Calibri" w:hAnsiTheme="majorBidi" w:cstheme="majorBidi" w:hint="cs"/>
          <w:b/>
          <w:bCs/>
          <w:color w:val="000000" w:themeColor="text1"/>
          <w:sz w:val="32"/>
          <w:szCs w:val="32"/>
        </w:rPr>
        <w:t>4</w:t>
      </w:r>
      <w:r w:rsidR="004161F4" w:rsidRPr="00DB20F0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>.</w:t>
      </w:r>
      <w:r w:rsidR="004161F4" w:rsidRPr="00DB20F0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ab/>
      </w:r>
      <w:r w:rsidR="004161F4" w:rsidRPr="006C4230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6A20C20B" w14:textId="30F02930" w:rsidR="00E0028F" w:rsidRPr="00DB20F0" w:rsidRDefault="00A11329" w:rsidP="00B25840">
      <w:pPr>
        <w:tabs>
          <w:tab w:val="clear" w:pos="227"/>
        </w:tabs>
        <w:spacing w:line="380" w:lineRule="exact"/>
        <w:ind w:left="288" w:firstLine="5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ราย</w:t>
      </w:r>
      <w:r w:rsidR="004161F4" w:rsidRPr="00DB20F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DC5185" w:rsidRPr="00DB20F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="004161F4" w:rsidRPr="00DB20F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="004161F4" w:rsidRPr="00DB20F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</w:t>
      </w:r>
      <w:r w:rsidR="00570DBF" w:rsidRPr="00DB20F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0</w:t>
      </w:r>
      <w:r w:rsidR="004161F4" w:rsidRPr="00DB20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C5185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="004161F4" w:rsidRPr="00DB20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7A7A86" w:rsidRPr="00DB20F0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4161F4" w:rsidRPr="00DB20F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161F4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9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284"/>
        <w:gridCol w:w="991"/>
        <w:gridCol w:w="141"/>
        <w:gridCol w:w="1135"/>
        <w:gridCol w:w="141"/>
        <w:gridCol w:w="1277"/>
        <w:gridCol w:w="142"/>
        <w:gridCol w:w="1275"/>
      </w:tblGrid>
      <w:tr w:rsidR="0061142B" w:rsidRPr="00A11329" w14:paraId="0C3432A6" w14:textId="77777777" w:rsidTr="000911A3">
        <w:tc>
          <w:tcPr>
            <w:tcW w:w="3515" w:type="dxa"/>
          </w:tcPr>
          <w:p w14:paraId="05C114BD" w14:textId="77777777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8"/>
          </w:tcPr>
          <w:p w14:paraId="5B4549FC" w14:textId="77777777" w:rsidR="00BE2BBD" w:rsidRPr="006C4230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61142B" w:rsidRPr="00A11329" w14:paraId="15583B89" w14:textId="77777777" w:rsidTr="000911A3">
        <w:tc>
          <w:tcPr>
            <w:tcW w:w="3515" w:type="dxa"/>
          </w:tcPr>
          <w:p w14:paraId="4987C593" w14:textId="77777777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auto"/>
            </w:tcBorders>
          </w:tcPr>
          <w:p w14:paraId="78B365E0" w14:textId="77777777" w:rsidR="00BE2BBD" w:rsidRPr="006C4230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61142B" w:rsidRPr="00A11329" w14:paraId="400C90EE" w14:textId="77777777" w:rsidTr="000911A3">
        <w:tc>
          <w:tcPr>
            <w:tcW w:w="3515" w:type="dxa"/>
          </w:tcPr>
          <w:p w14:paraId="74F0C5AB" w14:textId="77777777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3DC1539" w14:textId="77777777" w:rsidR="00BE2BBD" w:rsidRPr="006C4230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6C4230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6C4230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61142B" w:rsidRPr="00A11329" w14:paraId="3AC735DA" w14:textId="77777777" w:rsidTr="000911A3">
        <w:tc>
          <w:tcPr>
            <w:tcW w:w="3515" w:type="dxa"/>
          </w:tcPr>
          <w:p w14:paraId="3D20CF6E" w14:textId="77777777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2EC2880D" w14:textId="77777777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77EA336F" w14:textId="045F9F43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7A7A86"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6EC42BEC" w14:textId="77777777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A11329" w:rsidRDefault="00BE2BBD" w:rsidP="00F846E9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6C4230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2156D930" w:rsidR="00BE2BBD" w:rsidRPr="00A11329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570DBF" w:rsidRPr="00A1132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0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="00DC5185"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7A7A86"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</w:tr>
      <w:tr w:rsidR="0061142B" w:rsidRPr="00A11329" w14:paraId="31FADEEF" w14:textId="77777777" w:rsidTr="000911A3">
        <w:tc>
          <w:tcPr>
            <w:tcW w:w="3515" w:type="dxa"/>
            <w:shd w:val="clear" w:color="auto" w:fill="auto"/>
          </w:tcPr>
          <w:p w14:paraId="0769B674" w14:textId="77777777" w:rsidR="00BE2BBD" w:rsidRPr="006C4230" w:rsidRDefault="00BE2BBD" w:rsidP="00F8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</w:tcPr>
          <w:p w14:paraId="7D8933D6" w14:textId="77777777" w:rsidR="00BE2BBD" w:rsidRPr="00A11329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BE2BBD" w:rsidRPr="00A11329" w:rsidRDefault="00BE2BBD" w:rsidP="00F846E9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BE2BBD" w:rsidRPr="00A11329" w:rsidRDefault="00BE2BBD" w:rsidP="00F846E9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BE2BBD" w:rsidRPr="00A11329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BE2BBD" w:rsidRPr="00A11329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BE2BBD" w:rsidRPr="00A11329" w:rsidRDefault="00BE2BBD" w:rsidP="00F846E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BE2BBD" w:rsidRPr="00A11329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B20F0" w:rsidRPr="00A11329" w14:paraId="67112862" w14:textId="77777777" w:rsidTr="000911A3">
        <w:tc>
          <w:tcPr>
            <w:tcW w:w="3515" w:type="dxa"/>
            <w:shd w:val="clear" w:color="auto" w:fill="auto"/>
          </w:tcPr>
          <w:p w14:paraId="00474C8C" w14:textId="00297C05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</w:tcPr>
          <w:p w14:paraId="4A50428B" w14:textId="1699B412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6,820</w:t>
            </w:r>
          </w:p>
        </w:tc>
        <w:tc>
          <w:tcPr>
            <w:tcW w:w="141" w:type="dxa"/>
          </w:tcPr>
          <w:p w14:paraId="0415A45F" w14:textId="77777777" w:rsidR="00DB20F0" w:rsidRPr="00A11329" w:rsidRDefault="00DB20F0" w:rsidP="00DB20F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07F4BD7C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(1,903)</w:t>
            </w:r>
          </w:p>
        </w:tc>
        <w:tc>
          <w:tcPr>
            <w:tcW w:w="141" w:type="dxa"/>
          </w:tcPr>
          <w:p w14:paraId="7BDB315C" w14:textId="77777777" w:rsidR="00DB20F0" w:rsidRPr="00A11329" w:rsidRDefault="00DB20F0" w:rsidP="00DB20F0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0AEB7B53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6CE75D" w14:textId="77777777" w:rsidR="00DB20F0" w:rsidRPr="00A11329" w:rsidRDefault="00DB20F0" w:rsidP="00DB20F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20B0CB00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4,917</w:t>
            </w:r>
          </w:p>
        </w:tc>
      </w:tr>
      <w:tr w:rsidR="00DB20F0" w:rsidRPr="00A11329" w14:paraId="755C68E9" w14:textId="77777777" w:rsidTr="000911A3">
        <w:tc>
          <w:tcPr>
            <w:tcW w:w="3799" w:type="dxa"/>
            <w:gridSpan w:val="2"/>
            <w:shd w:val="clear" w:color="auto" w:fill="auto"/>
          </w:tcPr>
          <w:p w14:paraId="6B2D520B" w14:textId="5F5F0E14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991" w:type="dxa"/>
          </w:tcPr>
          <w:p w14:paraId="44B15766" w14:textId="303ECD4B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864</w:t>
            </w:r>
          </w:p>
        </w:tc>
        <w:tc>
          <w:tcPr>
            <w:tcW w:w="141" w:type="dxa"/>
          </w:tcPr>
          <w:p w14:paraId="6272B101" w14:textId="77777777" w:rsidR="00DB20F0" w:rsidRPr="00A11329" w:rsidRDefault="00DB20F0" w:rsidP="00DB20F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0D9FDF2E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1,072</w:t>
            </w:r>
          </w:p>
        </w:tc>
        <w:tc>
          <w:tcPr>
            <w:tcW w:w="141" w:type="dxa"/>
          </w:tcPr>
          <w:p w14:paraId="67A9917A" w14:textId="77777777" w:rsidR="00DB20F0" w:rsidRPr="00A11329" w:rsidRDefault="00DB20F0" w:rsidP="00DB20F0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06E6D3D5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7C630" w14:textId="77777777" w:rsidR="00DB20F0" w:rsidRPr="00A11329" w:rsidRDefault="00DB20F0" w:rsidP="00DB20F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39688E33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1,936</w:t>
            </w:r>
          </w:p>
        </w:tc>
      </w:tr>
      <w:tr w:rsidR="00DB20F0" w:rsidRPr="00A11329" w14:paraId="5BDC9D11" w14:textId="77777777" w:rsidTr="000911A3">
        <w:trPr>
          <w:trHeight w:val="270"/>
        </w:trPr>
        <w:tc>
          <w:tcPr>
            <w:tcW w:w="3515" w:type="dxa"/>
            <w:shd w:val="clear" w:color="auto" w:fill="auto"/>
          </w:tcPr>
          <w:p w14:paraId="18472766" w14:textId="77777777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gridSpan w:val="2"/>
            <w:vAlign w:val="bottom"/>
          </w:tcPr>
          <w:p w14:paraId="7CBF27D4" w14:textId="73D0C6B1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10,111</w:t>
            </w:r>
          </w:p>
        </w:tc>
        <w:tc>
          <w:tcPr>
            <w:tcW w:w="141" w:type="dxa"/>
          </w:tcPr>
          <w:p w14:paraId="4C67DD8F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ABA65E" w14:textId="763E82D9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1,080</w:t>
            </w:r>
          </w:p>
        </w:tc>
        <w:tc>
          <w:tcPr>
            <w:tcW w:w="141" w:type="dxa"/>
            <w:vAlign w:val="bottom"/>
          </w:tcPr>
          <w:p w14:paraId="1F1A41D0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60593A17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7B241423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11,191</w:t>
            </w:r>
          </w:p>
        </w:tc>
      </w:tr>
      <w:tr w:rsidR="00DB20F0" w:rsidRPr="00A11329" w14:paraId="461F9F13" w14:textId="77777777" w:rsidTr="0042194B">
        <w:trPr>
          <w:trHeight w:val="270"/>
        </w:trPr>
        <w:tc>
          <w:tcPr>
            <w:tcW w:w="3515" w:type="dxa"/>
            <w:shd w:val="clear" w:color="auto" w:fill="auto"/>
          </w:tcPr>
          <w:p w14:paraId="39827875" w14:textId="77777777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gridSpan w:val="2"/>
          </w:tcPr>
          <w:p w14:paraId="5D53EDD4" w14:textId="3FC47458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413</w:t>
            </w:r>
          </w:p>
        </w:tc>
        <w:tc>
          <w:tcPr>
            <w:tcW w:w="141" w:type="dxa"/>
          </w:tcPr>
          <w:p w14:paraId="77D7C93C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336FBB8A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(342)</w:t>
            </w:r>
          </w:p>
        </w:tc>
        <w:tc>
          <w:tcPr>
            <w:tcW w:w="141" w:type="dxa"/>
            <w:vAlign w:val="bottom"/>
          </w:tcPr>
          <w:p w14:paraId="14258D9C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5A166889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354186" w14:textId="32258C36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</w:t>
            </w:r>
          </w:p>
        </w:tc>
      </w:tr>
      <w:tr w:rsidR="00DB20F0" w:rsidRPr="00A11329" w14:paraId="0ACCAB46" w14:textId="77777777" w:rsidTr="0042194B">
        <w:tc>
          <w:tcPr>
            <w:tcW w:w="3515" w:type="dxa"/>
            <w:shd w:val="clear" w:color="auto" w:fill="auto"/>
          </w:tcPr>
          <w:p w14:paraId="78F8393A" w14:textId="0F7217A6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</w:tcPr>
          <w:p w14:paraId="65B8612D" w14:textId="48C71899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8,283</w:t>
            </w:r>
          </w:p>
        </w:tc>
        <w:tc>
          <w:tcPr>
            <w:tcW w:w="141" w:type="dxa"/>
          </w:tcPr>
          <w:p w14:paraId="6D74E5F8" w14:textId="77777777" w:rsidR="00DB20F0" w:rsidRPr="00A11329" w:rsidRDefault="00DB20F0" w:rsidP="00DB20F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5519214B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925</w:t>
            </w:r>
          </w:p>
        </w:tc>
        <w:tc>
          <w:tcPr>
            <w:tcW w:w="141" w:type="dxa"/>
          </w:tcPr>
          <w:p w14:paraId="04610739" w14:textId="77777777" w:rsidR="00DB20F0" w:rsidRPr="00A11329" w:rsidRDefault="00DB20F0" w:rsidP="00DB20F0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26883CBA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C5F152" w14:textId="77777777" w:rsidR="00DB20F0" w:rsidRPr="00A11329" w:rsidRDefault="00DB20F0" w:rsidP="00DB20F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6580B314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9,208</w:t>
            </w:r>
          </w:p>
        </w:tc>
      </w:tr>
      <w:tr w:rsidR="00DB20F0" w:rsidRPr="00A11329" w14:paraId="3163695A" w14:textId="77777777" w:rsidTr="0042194B">
        <w:tc>
          <w:tcPr>
            <w:tcW w:w="3515" w:type="dxa"/>
            <w:shd w:val="clear" w:color="auto" w:fill="auto"/>
          </w:tcPr>
          <w:p w14:paraId="275CB583" w14:textId="5EB2CC52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  <w:gridSpan w:val="2"/>
          </w:tcPr>
          <w:p w14:paraId="2AAC3995" w14:textId="19077A54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579</w:t>
            </w:r>
          </w:p>
        </w:tc>
        <w:tc>
          <w:tcPr>
            <w:tcW w:w="141" w:type="dxa"/>
          </w:tcPr>
          <w:p w14:paraId="2C29DE8C" w14:textId="77777777" w:rsidR="00DB20F0" w:rsidRPr="00A11329" w:rsidRDefault="00DB20F0" w:rsidP="00DB20F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D4B7D65" w14:textId="401F125D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2,101</w:t>
            </w:r>
          </w:p>
        </w:tc>
        <w:tc>
          <w:tcPr>
            <w:tcW w:w="141" w:type="dxa"/>
          </w:tcPr>
          <w:p w14:paraId="3416720B" w14:textId="77777777" w:rsidR="00DB20F0" w:rsidRPr="00A11329" w:rsidRDefault="00DB20F0" w:rsidP="00DB20F0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C21EE7B" w14:textId="41FFB9D3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C6C066" w14:textId="77777777" w:rsidR="00DB20F0" w:rsidRPr="00A11329" w:rsidRDefault="00DB20F0" w:rsidP="00DB20F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CFC91F" w14:textId="156300B4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2,680</w:t>
            </w:r>
          </w:p>
        </w:tc>
      </w:tr>
      <w:tr w:rsidR="00DB20F0" w:rsidRPr="00A11329" w14:paraId="61A8FFC1" w14:textId="77777777" w:rsidTr="000911A3">
        <w:tc>
          <w:tcPr>
            <w:tcW w:w="3515" w:type="dxa"/>
            <w:shd w:val="clear" w:color="auto" w:fill="auto"/>
          </w:tcPr>
          <w:p w14:paraId="68D34F01" w14:textId="642E9687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gridSpan w:val="2"/>
          </w:tcPr>
          <w:p w14:paraId="0D8ACA82" w14:textId="68AA341A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3,153</w:t>
            </w:r>
          </w:p>
        </w:tc>
        <w:tc>
          <w:tcPr>
            <w:tcW w:w="141" w:type="dxa"/>
          </w:tcPr>
          <w:p w14:paraId="20879B58" w14:textId="77777777" w:rsidR="00DB20F0" w:rsidRPr="00A11329" w:rsidRDefault="00DB20F0" w:rsidP="00DB20F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22260CAA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298</w:t>
            </w:r>
          </w:p>
        </w:tc>
        <w:tc>
          <w:tcPr>
            <w:tcW w:w="141" w:type="dxa"/>
          </w:tcPr>
          <w:p w14:paraId="1B74CAAE" w14:textId="77777777" w:rsidR="00DB20F0" w:rsidRPr="00A11329" w:rsidRDefault="00DB20F0" w:rsidP="00DB20F0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4832810B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F1540D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121EA53A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3,451</w:t>
            </w:r>
          </w:p>
        </w:tc>
      </w:tr>
      <w:tr w:rsidR="00DB20F0" w:rsidRPr="00A11329" w14:paraId="4375B8FE" w14:textId="77777777" w:rsidTr="000911A3">
        <w:tc>
          <w:tcPr>
            <w:tcW w:w="3515" w:type="dxa"/>
          </w:tcPr>
          <w:p w14:paraId="2B688341" w14:textId="15F5BA29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01CEB" w14:textId="147E94C8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30,223</w:t>
            </w:r>
          </w:p>
        </w:tc>
        <w:tc>
          <w:tcPr>
            <w:tcW w:w="141" w:type="dxa"/>
          </w:tcPr>
          <w:p w14:paraId="44E24813" w14:textId="77777777" w:rsidR="00DB20F0" w:rsidRPr="00A11329" w:rsidRDefault="00DB20F0" w:rsidP="00DB20F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00154C2E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3,231</w:t>
            </w:r>
          </w:p>
        </w:tc>
        <w:tc>
          <w:tcPr>
            <w:tcW w:w="141" w:type="dxa"/>
          </w:tcPr>
          <w:p w14:paraId="21D3746C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19FFD1D4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82FE49" w14:textId="77777777" w:rsidR="00DB20F0" w:rsidRPr="00A11329" w:rsidRDefault="00DB20F0" w:rsidP="00DB20F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3CB55F83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33,454</w:t>
            </w:r>
          </w:p>
        </w:tc>
      </w:tr>
      <w:tr w:rsidR="00DB20F0" w:rsidRPr="00A11329" w14:paraId="0206D92F" w14:textId="77777777" w:rsidTr="007522CE">
        <w:tc>
          <w:tcPr>
            <w:tcW w:w="3515" w:type="dxa"/>
          </w:tcPr>
          <w:p w14:paraId="40F60F38" w14:textId="77777777" w:rsidR="00DB20F0" w:rsidRPr="006C4230" w:rsidRDefault="00DB20F0" w:rsidP="00DB20F0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AB2B7A1" w14:textId="77777777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DB20F0" w:rsidRPr="00A11329" w:rsidRDefault="00DB20F0" w:rsidP="00DB20F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77777777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B70E7" w14:textId="77777777" w:rsidR="00DB20F0" w:rsidRPr="00A11329" w:rsidRDefault="00DB20F0" w:rsidP="00DB20F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17FFB8CB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B20F0" w:rsidRPr="00A11329" w14:paraId="4EF896DA" w14:textId="77777777" w:rsidTr="007522CE">
        <w:tc>
          <w:tcPr>
            <w:tcW w:w="3515" w:type="dxa"/>
          </w:tcPr>
          <w:p w14:paraId="02059EF0" w14:textId="20DE7324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gridSpan w:val="2"/>
          </w:tcPr>
          <w:p w14:paraId="2CAEFCF5" w14:textId="6D66D1A6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(7,136)</w:t>
            </w:r>
          </w:p>
        </w:tc>
        <w:tc>
          <w:tcPr>
            <w:tcW w:w="141" w:type="dxa"/>
          </w:tcPr>
          <w:p w14:paraId="502B1D72" w14:textId="77777777" w:rsidR="00DB20F0" w:rsidRPr="00A11329" w:rsidRDefault="00DB20F0" w:rsidP="00DB20F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115721C" w14:textId="63172139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(1,147)</w:t>
            </w:r>
          </w:p>
        </w:tc>
        <w:tc>
          <w:tcPr>
            <w:tcW w:w="141" w:type="dxa"/>
          </w:tcPr>
          <w:p w14:paraId="4EC771E4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46909E0" w14:textId="207721DB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ACAC3E" w14:textId="77777777" w:rsidR="00DB20F0" w:rsidRPr="00A11329" w:rsidRDefault="00DB20F0" w:rsidP="00DB20F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58A681" w14:textId="29ABAD50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(8,283)</w:t>
            </w:r>
          </w:p>
        </w:tc>
      </w:tr>
      <w:tr w:rsidR="00DB20F0" w:rsidRPr="00A11329" w14:paraId="744F27CD" w14:textId="77777777" w:rsidTr="000911A3">
        <w:tc>
          <w:tcPr>
            <w:tcW w:w="3515" w:type="dxa"/>
            <w:shd w:val="clear" w:color="auto" w:fill="auto"/>
          </w:tcPr>
          <w:p w14:paraId="4BAEBCE3" w14:textId="7C87E005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91285C" w14:textId="529A37E0" w:rsidR="00DB20F0" w:rsidRPr="006C4230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(7,136)</w:t>
            </w:r>
          </w:p>
        </w:tc>
        <w:tc>
          <w:tcPr>
            <w:tcW w:w="141" w:type="dxa"/>
          </w:tcPr>
          <w:p w14:paraId="20C6075F" w14:textId="2F59D7AF" w:rsidR="00DB20F0" w:rsidRPr="00A11329" w:rsidRDefault="00DB20F0" w:rsidP="00DB20F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209DE582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(1,147)</w:t>
            </w:r>
          </w:p>
        </w:tc>
        <w:tc>
          <w:tcPr>
            <w:tcW w:w="141" w:type="dxa"/>
          </w:tcPr>
          <w:p w14:paraId="1F99D9DB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39FF8A36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729BA7" w14:textId="77777777" w:rsidR="00DB20F0" w:rsidRPr="00A11329" w:rsidRDefault="00DB20F0" w:rsidP="00DB20F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3A249035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(8,283)</w:t>
            </w:r>
          </w:p>
        </w:tc>
      </w:tr>
      <w:tr w:rsidR="00DB20F0" w:rsidRPr="00A11329" w14:paraId="33046209" w14:textId="77777777" w:rsidTr="000911A3">
        <w:tc>
          <w:tcPr>
            <w:tcW w:w="3515" w:type="dxa"/>
            <w:shd w:val="clear" w:color="auto" w:fill="auto"/>
          </w:tcPr>
          <w:p w14:paraId="1BB6D8BD" w14:textId="77777777" w:rsidR="00DB20F0" w:rsidRPr="006C4230" w:rsidRDefault="00DB20F0" w:rsidP="00DB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A5887A" w14:textId="1D0E42F5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23,087</w:t>
            </w:r>
          </w:p>
        </w:tc>
        <w:tc>
          <w:tcPr>
            <w:tcW w:w="141" w:type="dxa"/>
          </w:tcPr>
          <w:p w14:paraId="79718489" w14:textId="77777777" w:rsidR="00DB20F0" w:rsidRPr="00A11329" w:rsidRDefault="00DB20F0" w:rsidP="00DB20F0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4770FA25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2,084</w:t>
            </w:r>
          </w:p>
        </w:tc>
        <w:tc>
          <w:tcPr>
            <w:tcW w:w="141" w:type="dxa"/>
          </w:tcPr>
          <w:p w14:paraId="15F04658" w14:textId="77777777" w:rsidR="00DB20F0" w:rsidRPr="00A11329" w:rsidRDefault="00DB20F0" w:rsidP="00DB20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364A8CF9" w:rsidR="00DB20F0" w:rsidRPr="00A11329" w:rsidRDefault="00DB20F0" w:rsidP="00DB20F0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63EA63" w14:textId="77777777" w:rsidR="00DB20F0" w:rsidRPr="00A11329" w:rsidRDefault="00DB20F0" w:rsidP="00DB20F0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27BD194C" w:rsidR="00DB20F0" w:rsidRPr="00A11329" w:rsidRDefault="00DB20F0" w:rsidP="00DB20F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25,171</w:t>
            </w:r>
          </w:p>
        </w:tc>
      </w:tr>
    </w:tbl>
    <w:p w14:paraId="7F4C30DB" w14:textId="0868F2E7" w:rsidR="00B968E8" w:rsidRDefault="00B968E8"/>
    <w:tbl>
      <w:tblPr>
        <w:tblW w:w="89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275"/>
        <w:gridCol w:w="141"/>
        <w:gridCol w:w="1135"/>
        <w:gridCol w:w="141"/>
        <w:gridCol w:w="1277"/>
        <w:gridCol w:w="142"/>
        <w:gridCol w:w="1275"/>
      </w:tblGrid>
      <w:tr w:rsidR="003D22F8" w:rsidRPr="00A11329" w14:paraId="3029BFDB" w14:textId="77777777" w:rsidTr="000911A3">
        <w:tc>
          <w:tcPr>
            <w:tcW w:w="3515" w:type="dxa"/>
          </w:tcPr>
          <w:p w14:paraId="6FDEBF45" w14:textId="62C3DC9F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386" w:type="dxa"/>
            <w:gridSpan w:val="7"/>
          </w:tcPr>
          <w:p w14:paraId="4F5CA4C4" w14:textId="77777777" w:rsidR="003D22F8" w:rsidRPr="006C4230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D22F8" w:rsidRPr="00A11329" w14:paraId="2EC8B121" w14:textId="77777777" w:rsidTr="000911A3">
        <w:tc>
          <w:tcPr>
            <w:tcW w:w="3515" w:type="dxa"/>
          </w:tcPr>
          <w:p w14:paraId="4CB2076E" w14:textId="77777777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64D3DCC0" w14:textId="77777777" w:rsidR="003D22F8" w:rsidRPr="006C4230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22F8" w:rsidRPr="00A11329" w14:paraId="77171C90" w14:textId="77777777" w:rsidTr="000911A3">
        <w:tc>
          <w:tcPr>
            <w:tcW w:w="3515" w:type="dxa"/>
          </w:tcPr>
          <w:p w14:paraId="644010BC" w14:textId="77777777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CEDCA9" w14:textId="77777777" w:rsidR="003D22F8" w:rsidRPr="006C4230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3D22F8" w:rsidRPr="006C4230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3D22F8" w:rsidRPr="006C4230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3D22F8" w:rsidRPr="00A11329" w14:paraId="66DEF5CF" w14:textId="77777777" w:rsidTr="000911A3">
        <w:tc>
          <w:tcPr>
            <w:tcW w:w="3515" w:type="dxa"/>
          </w:tcPr>
          <w:p w14:paraId="4CAFAB89" w14:textId="77777777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547DEA" w14:textId="77777777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666F36FF" w14:textId="163E85E9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539DCF4B" w14:textId="77777777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3D22F8" w:rsidRPr="00A11329" w:rsidRDefault="003D22F8" w:rsidP="003D22F8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3D22F8" w:rsidRPr="006C4230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3D22F8" w:rsidRPr="00A11329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4ED62A7C" w:rsidR="003D22F8" w:rsidRPr="00A11329" w:rsidRDefault="00DC5185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A11329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0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3D22F8" w:rsidRPr="00A11329" w14:paraId="753A7ECA" w14:textId="77777777" w:rsidTr="000911A3">
        <w:tc>
          <w:tcPr>
            <w:tcW w:w="3515" w:type="dxa"/>
            <w:shd w:val="clear" w:color="auto" w:fill="auto"/>
          </w:tcPr>
          <w:p w14:paraId="1288FFBD" w14:textId="77777777" w:rsidR="003D22F8" w:rsidRPr="006C4230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2CC7B19B" w14:textId="77777777" w:rsidR="003D22F8" w:rsidRPr="00A11329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3D22F8" w:rsidRPr="00A11329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3D22F8" w:rsidRPr="00A11329" w:rsidRDefault="003D22F8" w:rsidP="003D22F8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3D22F8" w:rsidRPr="00A11329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3D22F8" w:rsidRPr="00A11329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3D22F8" w:rsidRPr="00A11329" w:rsidRDefault="003D22F8" w:rsidP="003D22F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5D3802" w14:textId="77777777" w:rsidR="003D22F8" w:rsidRPr="00A11329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825FC" w:rsidRPr="00A11329" w14:paraId="0A132333" w14:textId="77777777" w:rsidTr="000911A3">
        <w:tc>
          <w:tcPr>
            <w:tcW w:w="3515" w:type="dxa"/>
            <w:shd w:val="clear" w:color="auto" w:fill="auto"/>
          </w:tcPr>
          <w:p w14:paraId="601EF1F5" w14:textId="15DFF21E" w:rsidR="000825FC" w:rsidRPr="006C4230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353779" w14:textId="0A823986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2,821</w:t>
            </w:r>
          </w:p>
        </w:tc>
        <w:tc>
          <w:tcPr>
            <w:tcW w:w="141" w:type="dxa"/>
          </w:tcPr>
          <w:p w14:paraId="7A9DCCE8" w14:textId="77777777" w:rsidR="000825FC" w:rsidRPr="00A11329" w:rsidRDefault="000825FC" w:rsidP="000825F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CAEA14" w14:textId="61B2BA25" w:rsidR="000825FC" w:rsidRPr="006C4230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(486)</w:t>
            </w:r>
          </w:p>
        </w:tc>
        <w:tc>
          <w:tcPr>
            <w:tcW w:w="141" w:type="dxa"/>
          </w:tcPr>
          <w:p w14:paraId="0D82B63E" w14:textId="77777777" w:rsidR="000825FC" w:rsidRPr="00A11329" w:rsidRDefault="000825FC" w:rsidP="000825F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62C1B" w14:textId="1510E6F8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2701DF" w14:textId="77777777" w:rsidR="000825FC" w:rsidRPr="00A11329" w:rsidRDefault="000825FC" w:rsidP="000825F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7F775D" w14:textId="045C6C78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2,335</w:t>
            </w:r>
          </w:p>
        </w:tc>
      </w:tr>
      <w:tr w:rsidR="000825FC" w:rsidRPr="00A11329" w14:paraId="5808D950" w14:textId="77777777" w:rsidTr="002E1FB8">
        <w:trPr>
          <w:trHeight w:val="270"/>
        </w:trPr>
        <w:tc>
          <w:tcPr>
            <w:tcW w:w="3515" w:type="dxa"/>
            <w:shd w:val="clear" w:color="auto" w:fill="auto"/>
          </w:tcPr>
          <w:p w14:paraId="73B1053D" w14:textId="5348EB2C" w:rsidR="000825FC" w:rsidRPr="00A11329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</w:tcPr>
          <w:p w14:paraId="6922FAFB" w14:textId="3FC69FD9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4,244</w:t>
            </w:r>
          </w:p>
        </w:tc>
        <w:tc>
          <w:tcPr>
            <w:tcW w:w="141" w:type="dxa"/>
          </w:tcPr>
          <w:p w14:paraId="7E0358E7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76A16F" w14:textId="0F0B083A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221</w:t>
            </w:r>
          </w:p>
        </w:tc>
        <w:tc>
          <w:tcPr>
            <w:tcW w:w="141" w:type="dxa"/>
          </w:tcPr>
          <w:p w14:paraId="1F1C018F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748373" w14:textId="0CBA983D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E3849A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630022" w14:textId="5B5293E2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4,465</w:t>
            </w:r>
          </w:p>
        </w:tc>
      </w:tr>
      <w:tr w:rsidR="000825FC" w:rsidRPr="00A11329" w14:paraId="75B0213E" w14:textId="77777777" w:rsidTr="002E1FB8">
        <w:trPr>
          <w:trHeight w:val="270"/>
        </w:trPr>
        <w:tc>
          <w:tcPr>
            <w:tcW w:w="3515" w:type="dxa"/>
            <w:shd w:val="clear" w:color="auto" w:fill="auto"/>
          </w:tcPr>
          <w:p w14:paraId="6685BE68" w14:textId="61C50BB4" w:rsidR="000825FC" w:rsidRPr="006C4230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</w:tcPr>
          <w:p w14:paraId="33E68EA6" w14:textId="42175091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141" w:type="dxa"/>
          </w:tcPr>
          <w:p w14:paraId="2EFB3B3D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71C7131" w14:textId="4EB0C993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(318)</w:t>
            </w:r>
          </w:p>
        </w:tc>
        <w:tc>
          <w:tcPr>
            <w:tcW w:w="141" w:type="dxa"/>
          </w:tcPr>
          <w:p w14:paraId="192F636F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064BE7" w14:textId="1D60FEC1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9AA7B2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203C25" w14:textId="4057A48D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825FC" w:rsidRPr="00A11329" w14:paraId="272D9E47" w14:textId="77777777" w:rsidTr="002E1FB8">
        <w:tc>
          <w:tcPr>
            <w:tcW w:w="3515" w:type="dxa"/>
            <w:shd w:val="clear" w:color="auto" w:fill="auto"/>
          </w:tcPr>
          <w:p w14:paraId="194B042B" w14:textId="57262ACE" w:rsidR="000825FC" w:rsidRPr="006C4230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6DEBAF93" w14:textId="5F904977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3,956</w:t>
            </w:r>
          </w:p>
        </w:tc>
        <w:tc>
          <w:tcPr>
            <w:tcW w:w="141" w:type="dxa"/>
          </w:tcPr>
          <w:p w14:paraId="05BB7EF6" w14:textId="77777777" w:rsidR="000825FC" w:rsidRPr="00A11329" w:rsidRDefault="000825FC" w:rsidP="000825F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5024DDB" w14:textId="0A968E9C" w:rsidR="000825FC" w:rsidRPr="006C4230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524</w:t>
            </w:r>
          </w:p>
        </w:tc>
        <w:tc>
          <w:tcPr>
            <w:tcW w:w="141" w:type="dxa"/>
          </w:tcPr>
          <w:p w14:paraId="44717DA9" w14:textId="77777777" w:rsidR="000825FC" w:rsidRPr="00A11329" w:rsidRDefault="000825FC" w:rsidP="000825F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0EE9196" w14:textId="607F17A7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54157C" w14:textId="77777777" w:rsidR="000825FC" w:rsidRPr="00A11329" w:rsidRDefault="000825FC" w:rsidP="000825F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C928C4" w14:textId="3993581A" w:rsidR="000825FC" w:rsidRPr="006C4230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4,480</w:t>
            </w:r>
          </w:p>
        </w:tc>
      </w:tr>
      <w:tr w:rsidR="000825FC" w:rsidRPr="00A11329" w14:paraId="431E617A" w14:textId="77777777" w:rsidTr="001C1A3F">
        <w:tc>
          <w:tcPr>
            <w:tcW w:w="3515" w:type="dxa"/>
            <w:shd w:val="clear" w:color="auto" w:fill="auto"/>
          </w:tcPr>
          <w:p w14:paraId="00D5A85F" w14:textId="14134221" w:rsidR="000825FC" w:rsidRPr="006C4230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1FA90195" w14:textId="0E102126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579</w:t>
            </w:r>
          </w:p>
        </w:tc>
        <w:tc>
          <w:tcPr>
            <w:tcW w:w="141" w:type="dxa"/>
          </w:tcPr>
          <w:p w14:paraId="31AE6608" w14:textId="77777777" w:rsidR="000825FC" w:rsidRPr="00A11329" w:rsidRDefault="000825FC" w:rsidP="000825F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A8D0907" w14:textId="3CF0BFA8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2,101</w:t>
            </w:r>
          </w:p>
        </w:tc>
        <w:tc>
          <w:tcPr>
            <w:tcW w:w="141" w:type="dxa"/>
          </w:tcPr>
          <w:p w14:paraId="5FA011A4" w14:textId="77777777" w:rsidR="000825FC" w:rsidRPr="00A11329" w:rsidRDefault="000825FC" w:rsidP="000825F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AD1BCB3" w14:textId="34CB9799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40E169" w14:textId="77777777" w:rsidR="000825FC" w:rsidRPr="00A11329" w:rsidRDefault="000825FC" w:rsidP="000825F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31476CE" w14:textId="2FBBF4C6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2,680</w:t>
            </w:r>
          </w:p>
        </w:tc>
      </w:tr>
      <w:tr w:rsidR="000825FC" w:rsidRPr="00A11329" w14:paraId="59888531" w14:textId="77777777" w:rsidTr="002E1FB8">
        <w:tc>
          <w:tcPr>
            <w:tcW w:w="3515" w:type="dxa"/>
            <w:shd w:val="clear" w:color="auto" w:fill="auto"/>
          </w:tcPr>
          <w:p w14:paraId="65E949AF" w14:textId="6A31CF42" w:rsidR="000825FC" w:rsidRPr="006C4230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1BCAA19" w14:textId="10092AA9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2,920</w:t>
            </w:r>
          </w:p>
        </w:tc>
        <w:tc>
          <w:tcPr>
            <w:tcW w:w="141" w:type="dxa"/>
          </w:tcPr>
          <w:p w14:paraId="7DD64DA8" w14:textId="77777777" w:rsidR="000825FC" w:rsidRPr="00A11329" w:rsidRDefault="000825FC" w:rsidP="000825F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6E184D" w14:textId="503B6BFB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141" w:type="dxa"/>
          </w:tcPr>
          <w:p w14:paraId="17A6F59A" w14:textId="77777777" w:rsidR="000825FC" w:rsidRPr="00A11329" w:rsidRDefault="000825FC" w:rsidP="000825F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B28CE30" w14:textId="2E67B6AF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7AFEF2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937F53" w14:textId="107F1A96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3,140</w:t>
            </w:r>
          </w:p>
        </w:tc>
      </w:tr>
      <w:tr w:rsidR="000825FC" w:rsidRPr="00A11329" w14:paraId="5435760E" w14:textId="77777777" w:rsidTr="000911A3">
        <w:tc>
          <w:tcPr>
            <w:tcW w:w="3515" w:type="dxa"/>
          </w:tcPr>
          <w:p w14:paraId="656A9452" w14:textId="410A8998" w:rsidR="000825FC" w:rsidRPr="006C4230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4C900BB" w14:textId="772BB385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14,838</w:t>
            </w:r>
          </w:p>
        </w:tc>
        <w:tc>
          <w:tcPr>
            <w:tcW w:w="141" w:type="dxa"/>
          </w:tcPr>
          <w:p w14:paraId="6E2DD1D5" w14:textId="77777777" w:rsidR="000825FC" w:rsidRPr="00A11329" w:rsidRDefault="000825FC" w:rsidP="000825F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6292FD02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2,262</w:t>
            </w:r>
          </w:p>
        </w:tc>
        <w:tc>
          <w:tcPr>
            <w:tcW w:w="141" w:type="dxa"/>
          </w:tcPr>
          <w:p w14:paraId="699F7DAB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63FA7099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B70E96" w14:textId="77777777" w:rsidR="000825FC" w:rsidRPr="00A11329" w:rsidRDefault="000825FC" w:rsidP="000825F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1539C03D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17,100</w:t>
            </w:r>
          </w:p>
        </w:tc>
      </w:tr>
      <w:tr w:rsidR="000825FC" w:rsidRPr="00A11329" w14:paraId="2E68445A" w14:textId="77777777" w:rsidTr="000911A3">
        <w:tc>
          <w:tcPr>
            <w:tcW w:w="3515" w:type="dxa"/>
          </w:tcPr>
          <w:p w14:paraId="4204EA93" w14:textId="03F93E3D" w:rsidR="000825FC" w:rsidRPr="006C4230" w:rsidRDefault="000825FC" w:rsidP="000825F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1A7ED0E" w14:textId="77777777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3E2241" w14:textId="77777777" w:rsidR="000825FC" w:rsidRPr="00A11329" w:rsidRDefault="000825FC" w:rsidP="000825F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4B4EE3C" w14:textId="77777777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24265F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1E0FBA8" w14:textId="77777777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31A4B" w14:textId="77777777" w:rsidR="000825FC" w:rsidRPr="00A11329" w:rsidRDefault="000825FC" w:rsidP="000825F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B4AD48" w14:textId="77777777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825FC" w:rsidRPr="00A11329" w14:paraId="5F6CD5CE" w14:textId="77777777" w:rsidTr="000911A3">
        <w:tc>
          <w:tcPr>
            <w:tcW w:w="3515" w:type="dxa"/>
            <w:shd w:val="clear" w:color="auto" w:fill="auto"/>
          </w:tcPr>
          <w:p w14:paraId="090B59D4" w14:textId="2BE1076C" w:rsidR="000825FC" w:rsidRPr="006C4230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1381D97C" w14:textId="0BE72718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(3,079)</w:t>
            </w:r>
          </w:p>
        </w:tc>
        <w:tc>
          <w:tcPr>
            <w:tcW w:w="141" w:type="dxa"/>
          </w:tcPr>
          <w:p w14:paraId="778117C0" w14:textId="77777777" w:rsidR="000825FC" w:rsidRPr="00A11329" w:rsidRDefault="000825FC" w:rsidP="000825F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E791950" w14:textId="5F164053" w:rsidR="000825FC" w:rsidRPr="006C4230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(502)</w:t>
            </w:r>
          </w:p>
        </w:tc>
        <w:tc>
          <w:tcPr>
            <w:tcW w:w="141" w:type="dxa"/>
          </w:tcPr>
          <w:p w14:paraId="76CCCF93" w14:textId="77777777" w:rsidR="000825FC" w:rsidRPr="00A11329" w:rsidRDefault="000825FC" w:rsidP="000825F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A443F7A" w14:textId="47A87948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43F594" w14:textId="77777777" w:rsidR="000825FC" w:rsidRPr="00A11329" w:rsidRDefault="000825FC" w:rsidP="000825F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30E278" w14:textId="492738A9" w:rsidR="000825FC" w:rsidRPr="006C4230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(3,581)</w:t>
            </w:r>
          </w:p>
        </w:tc>
      </w:tr>
      <w:tr w:rsidR="000825FC" w:rsidRPr="00A11329" w14:paraId="6D3697ED" w14:textId="77777777" w:rsidTr="000911A3">
        <w:tc>
          <w:tcPr>
            <w:tcW w:w="3515" w:type="dxa"/>
            <w:shd w:val="clear" w:color="auto" w:fill="auto"/>
          </w:tcPr>
          <w:p w14:paraId="21A52572" w14:textId="77777777" w:rsidR="000825FC" w:rsidRPr="006C4230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9A50BE" w14:textId="3155A0F4" w:rsidR="000825FC" w:rsidRPr="006C4230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(266)</w:t>
            </w:r>
          </w:p>
        </w:tc>
        <w:tc>
          <w:tcPr>
            <w:tcW w:w="141" w:type="dxa"/>
          </w:tcPr>
          <w:p w14:paraId="56186A0E" w14:textId="77777777" w:rsidR="000825FC" w:rsidRPr="00A11329" w:rsidRDefault="000825FC" w:rsidP="000825F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5ECC4EF2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</w:p>
        </w:tc>
        <w:tc>
          <w:tcPr>
            <w:tcW w:w="141" w:type="dxa"/>
          </w:tcPr>
          <w:p w14:paraId="5E420AE5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60946070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74BF03" w14:textId="77777777" w:rsidR="000825FC" w:rsidRPr="00A11329" w:rsidRDefault="000825FC" w:rsidP="000825F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681FF882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825FC" w:rsidRPr="00A11329" w14:paraId="6EED3836" w14:textId="77777777" w:rsidTr="000911A3">
        <w:tc>
          <w:tcPr>
            <w:tcW w:w="3515" w:type="dxa"/>
            <w:shd w:val="clear" w:color="auto" w:fill="auto"/>
          </w:tcPr>
          <w:p w14:paraId="70EDE1CF" w14:textId="6FD5071B" w:rsidR="000825FC" w:rsidRPr="006C4230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FCA2EE" w14:textId="591D22BB" w:rsidR="000825FC" w:rsidRPr="006C4230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(3,345)</w:t>
            </w:r>
          </w:p>
        </w:tc>
        <w:tc>
          <w:tcPr>
            <w:tcW w:w="141" w:type="dxa"/>
          </w:tcPr>
          <w:p w14:paraId="2703717C" w14:textId="77777777" w:rsidR="000825FC" w:rsidRPr="00A11329" w:rsidRDefault="000825FC" w:rsidP="000825F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48A31FB6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(236)</w:t>
            </w:r>
          </w:p>
        </w:tc>
        <w:tc>
          <w:tcPr>
            <w:tcW w:w="141" w:type="dxa"/>
          </w:tcPr>
          <w:p w14:paraId="16F83437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5ADD2060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48F53B" w14:textId="77777777" w:rsidR="000825FC" w:rsidRPr="00A11329" w:rsidRDefault="000825FC" w:rsidP="000825F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14131584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(3,581)</w:t>
            </w:r>
          </w:p>
        </w:tc>
      </w:tr>
      <w:tr w:rsidR="000825FC" w:rsidRPr="00A11329" w14:paraId="3FC22023" w14:textId="77777777" w:rsidTr="000911A3">
        <w:tc>
          <w:tcPr>
            <w:tcW w:w="3515" w:type="dxa"/>
            <w:shd w:val="clear" w:color="auto" w:fill="auto"/>
          </w:tcPr>
          <w:p w14:paraId="411F0D48" w14:textId="6DF54551" w:rsidR="000825FC" w:rsidRPr="006C4230" w:rsidRDefault="000825FC" w:rsidP="00082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F4D4BD6" w14:textId="04B31D0F" w:rsidR="000825FC" w:rsidRPr="006C4230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11,493</w:t>
            </w:r>
          </w:p>
        </w:tc>
        <w:tc>
          <w:tcPr>
            <w:tcW w:w="141" w:type="dxa"/>
          </w:tcPr>
          <w:p w14:paraId="336331ED" w14:textId="77777777" w:rsidR="000825FC" w:rsidRPr="00A11329" w:rsidRDefault="000825FC" w:rsidP="000825F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629627BD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655D2"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026</w:t>
            </w:r>
          </w:p>
        </w:tc>
        <w:tc>
          <w:tcPr>
            <w:tcW w:w="141" w:type="dxa"/>
          </w:tcPr>
          <w:p w14:paraId="4A408626" w14:textId="77777777" w:rsidR="000825FC" w:rsidRPr="00A11329" w:rsidRDefault="000825FC" w:rsidP="000825F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51D3464A" w:rsidR="000825FC" w:rsidRPr="00A11329" w:rsidRDefault="000825FC" w:rsidP="000825FC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215761" w14:textId="77777777" w:rsidR="000825FC" w:rsidRPr="00A11329" w:rsidRDefault="000825FC" w:rsidP="000825F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739D75CA" w:rsidR="000825FC" w:rsidRPr="00A11329" w:rsidRDefault="000825FC" w:rsidP="000825F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132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13,519</w:t>
            </w:r>
          </w:p>
        </w:tc>
      </w:tr>
    </w:tbl>
    <w:p w14:paraId="4D60DA0A" w14:textId="77777777" w:rsidR="00524CC9" w:rsidRDefault="00524CC9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4870DC75" w14:textId="28192616" w:rsidR="00FD3B83" w:rsidRPr="0061142B" w:rsidRDefault="00FD3B83" w:rsidP="00844DFE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2F34CD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10C52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77777777" w:rsidR="00FD3B83" w:rsidRPr="0061142B" w:rsidRDefault="00FD3B83" w:rsidP="00844D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61142B" w:rsidRPr="0061142B" w14:paraId="028A3DAF" w14:textId="77777777" w:rsidTr="00287662">
        <w:tc>
          <w:tcPr>
            <w:tcW w:w="3457" w:type="dxa"/>
          </w:tcPr>
          <w:p w14:paraId="502E06D4" w14:textId="77777777" w:rsidR="00FD3B83" w:rsidRPr="0061142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61142B" w:rsidRDefault="00FD3B83" w:rsidP="00D83E6B">
            <w:pPr>
              <w:tabs>
                <w:tab w:val="clear" w:pos="258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61142B" w14:paraId="5D4816CE" w14:textId="77777777" w:rsidTr="00287662">
        <w:tc>
          <w:tcPr>
            <w:tcW w:w="3457" w:type="dxa"/>
          </w:tcPr>
          <w:p w14:paraId="0C6D0A84" w14:textId="77777777" w:rsidR="00FD3B83" w:rsidRPr="0061142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61142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61142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61142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61142B" w14:paraId="0ACAAD9C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319FC7D6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C21EE7" w14:textId="31364FC4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570DBF"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DC5185"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193E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7286CAC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838B470" w14:textId="278AFB74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193E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26EF8BD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95283" w14:textId="3EEC7C3C" w:rsidR="00C604F2" w:rsidRPr="0061142B" w:rsidRDefault="00DC5185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65EF3C23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25E2EEAC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DEAFBCD" w14:textId="36EF625B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193E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6371DB" w:rsidRPr="0061142B" w14:paraId="4FE044DD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1C72EDC0" w14:textId="77777777" w:rsidR="006371DB" w:rsidRPr="006C4230" w:rsidRDefault="006371DB" w:rsidP="006371DB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3D7AC689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71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60,000</w:t>
            </w:r>
          </w:p>
        </w:tc>
        <w:tc>
          <w:tcPr>
            <w:tcW w:w="134" w:type="dxa"/>
          </w:tcPr>
          <w:p w14:paraId="24B31CD6" w14:textId="77777777" w:rsidR="006371DB" w:rsidRPr="0061142B" w:rsidRDefault="006371DB" w:rsidP="006371D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2E076E0B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185,000</w:t>
            </w:r>
          </w:p>
        </w:tc>
        <w:tc>
          <w:tcPr>
            <w:tcW w:w="134" w:type="dxa"/>
          </w:tcPr>
          <w:p w14:paraId="1458FD50" w14:textId="77777777" w:rsidR="006371DB" w:rsidRPr="0061142B" w:rsidRDefault="006371DB" w:rsidP="006371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721268A2" w:rsidR="006371DB" w:rsidRPr="00D77DE7" w:rsidRDefault="006371DB" w:rsidP="006371DB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F2E5A4C" w14:textId="77777777" w:rsidR="006371DB" w:rsidRPr="0061142B" w:rsidRDefault="006371DB" w:rsidP="006371D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62F8ACCD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125,000</w:t>
            </w:r>
          </w:p>
        </w:tc>
      </w:tr>
      <w:tr w:rsidR="006371DB" w:rsidRPr="0061142B" w14:paraId="489885FF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69BEA501" w14:textId="331D5B7C" w:rsidR="006371DB" w:rsidRPr="006C4230" w:rsidRDefault="006371DB" w:rsidP="006371DB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2A1F4A37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71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475,554</w:t>
            </w:r>
          </w:p>
        </w:tc>
        <w:tc>
          <w:tcPr>
            <w:tcW w:w="134" w:type="dxa"/>
          </w:tcPr>
          <w:p w14:paraId="4383ED8E" w14:textId="77777777" w:rsidR="006371DB" w:rsidRPr="0061142B" w:rsidRDefault="006371DB" w:rsidP="006371D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5CDD8D09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384,106</w:t>
            </w:r>
          </w:p>
        </w:tc>
        <w:tc>
          <w:tcPr>
            <w:tcW w:w="134" w:type="dxa"/>
          </w:tcPr>
          <w:p w14:paraId="43CBEFB3" w14:textId="77777777" w:rsidR="006371DB" w:rsidRPr="0061142B" w:rsidRDefault="006371DB" w:rsidP="006371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0C97D670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77DE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418,827</w:t>
            </w:r>
          </w:p>
        </w:tc>
        <w:tc>
          <w:tcPr>
            <w:tcW w:w="134" w:type="dxa"/>
          </w:tcPr>
          <w:p w14:paraId="77EAB6BB" w14:textId="77777777" w:rsidR="006371DB" w:rsidRPr="0061142B" w:rsidRDefault="006371DB" w:rsidP="006371D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53B9716E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326,179</w:t>
            </w:r>
          </w:p>
        </w:tc>
      </w:tr>
      <w:tr w:rsidR="006371DB" w:rsidRPr="0061142B" w14:paraId="32106909" w14:textId="77777777" w:rsidTr="00287662">
        <w:trPr>
          <w:gridAfter w:val="1"/>
          <w:wAfter w:w="6" w:type="dxa"/>
          <w:trHeight w:val="51"/>
        </w:trPr>
        <w:tc>
          <w:tcPr>
            <w:tcW w:w="3457" w:type="dxa"/>
          </w:tcPr>
          <w:p w14:paraId="1E59509F" w14:textId="77777777" w:rsidR="006371DB" w:rsidRPr="0061142B" w:rsidRDefault="006371DB" w:rsidP="006371DB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0D6EEEA9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71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535,554</w:t>
            </w:r>
          </w:p>
        </w:tc>
        <w:tc>
          <w:tcPr>
            <w:tcW w:w="134" w:type="dxa"/>
          </w:tcPr>
          <w:p w14:paraId="5A8E8E8F" w14:textId="77777777" w:rsidR="006371DB" w:rsidRPr="0061142B" w:rsidRDefault="006371DB" w:rsidP="006371D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6A78B34A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569,106</w:t>
            </w:r>
          </w:p>
        </w:tc>
        <w:tc>
          <w:tcPr>
            <w:tcW w:w="134" w:type="dxa"/>
          </w:tcPr>
          <w:p w14:paraId="5AEBDD86" w14:textId="77777777" w:rsidR="006371DB" w:rsidRPr="0061142B" w:rsidRDefault="006371DB" w:rsidP="006371D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626E8C38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77DE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418,827</w:t>
            </w:r>
          </w:p>
        </w:tc>
        <w:tc>
          <w:tcPr>
            <w:tcW w:w="134" w:type="dxa"/>
          </w:tcPr>
          <w:p w14:paraId="438806AF" w14:textId="77777777" w:rsidR="006371DB" w:rsidRPr="0061142B" w:rsidRDefault="006371DB" w:rsidP="006371D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50371CC6" w:rsidR="006371DB" w:rsidRPr="0061142B" w:rsidRDefault="006371DB" w:rsidP="006371D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451,179</w:t>
            </w:r>
          </w:p>
        </w:tc>
      </w:tr>
    </w:tbl>
    <w:p w14:paraId="69735156" w14:textId="77777777" w:rsidR="00F51FD1" w:rsidRPr="0061142B" w:rsidRDefault="00F51FD1" w:rsidP="00D83E6B">
      <w:pPr>
        <w:tabs>
          <w:tab w:val="left" w:pos="851"/>
        </w:tabs>
        <w:spacing w:line="24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08BAF7" w14:textId="579E280D" w:rsidR="00BD193E" w:rsidRPr="0061142B" w:rsidRDefault="00BD193E" w:rsidP="00BD193E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วงเงินสินเชื่อของบริษัทและบริษัทย่อย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2"/>
        <w:gridCol w:w="1134"/>
        <w:gridCol w:w="134"/>
        <w:gridCol w:w="1136"/>
        <w:gridCol w:w="134"/>
        <w:gridCol w:w="1134"/>
        <w:gridCol w:w="134"/>
        <w:gridCol w:w="1138"/>
      </w:tblGrid>
      <w:tr w:rsidR="0061142B" w:rsidRPr="00B42BF5" w14:paraId="1164D63A" w14:textId="77777777" w:rsidTr="00B4048F">
        <w:tc>
          <w:tcPr>
            <w:tcW w:w="3452" w:type="dxa"/>
          </w:tcPr>
          <w:p w14:paraId="1D5BA2A8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F7BBCC1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9051B05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bottom w:val="single" w:sz="6" w:space="0" w:color="auto"/>
            </w:tcBorders>
          </w:tcPr>
          <w:p w14:paraId="43EA5FAA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185" w:rsidRPr="00B42BF5" w14:paraId="220FA5BF" w14:textId="77777777" w:rsidTr="006C0B33">
        <w:tc>
          <w:tcPr>
            <w:tcW w:w="3452" w:type="dxa"/>
          </w:tcPr>
          <w:p w14:paraId="647B1DE6" w14:textId="77777777" w:rsidR="00DC5185" w:rsidRPr="00B42BF5" w:rsidRDefault="00DC5185" w:rsidP="00DC518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36EE8C" w14:textId="0540EE8B" w:rsidR="00DC5185" w:rsidRPr="00B42BF5" w:rsidRDefault="00DC5185" w:rsidP="00DC518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706A6392" w14:textId="77777777" w:rsidR="00DC5185" w:rsidRPr="00B42BF5" w:rsidRDefault="00DC5185" w:rsidP="00DC518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52EAA4D3" w14:textId="6B83AC9C" w:rsidR="00DC5185" w:rsidRPr="00B42BF5" w:rsidRDefault="00DC5185" w:rsidP="00DC518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C7ADBC3" w14:textId="0EC201DB" w:rsidR="00DC5185" w:rsidRPr="00B42BF5" w:rsidRDefault="00DC5185" w:rsidP="00DC518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04DAE44" w14:textId="77777777" w:rsidR="00DC5185" w:rsidRPr="00B42BF5" w:rsidRDefault="00DC5185" w:rsidP="00DC518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4F234C28" w14:textId="0087AAA3" w:rsidR="00DC5185" w:rsidRPr="00B42BF5" w:rsidRDefault="00DC5185" w:rsidP="00DC518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82D7220" w14:textId="77777777" w:rsidR="00DC5185" w:rsidRPr="00B42BF5" w:rsidRDefault="00DC5185" w:rsidP="00DC518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bottom w:val="single" w:sz="6" w:space="0" w:color="000000"/>
            </w:tcBorders>
          </w:tcPr>
          <w:p w14:paraId="4DFB3738" w14:textId="77777777" w:rsidR="00DC5185" w:rsidRPr="00B42BF5" w:rsidRDefault="00DC5185" w:rsidP="00DC518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227FF611" w14:textId="398246E5" w:rsidR="00DC5185" w:rsidRPr="00B42BF5" w:rsidRDefault="00DC5185" w:rsidP="00DC518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C5185" w:rsidRPr="00B42BF5" w14:paraId="56C72474" w14:textId="77777777" w:rsidTr="006C0B33">
        <w:tc>
          <w:tcPr>
            <w:tcW w:w="3452" w:type="dxa"/>
            <w:shd w:val="clear" w:color="auto" w:fill="auto"/>
          </w:tcPr>
          <w:p w14:paraId="4D56535F" w14:textId="5BDAF12A" w:rsidR="00DC5185" w:rsidRPr="006C4230" w:rsidRDefault="00DC5185" w:rsidP="00DC5185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วงเงินสินเชื่อ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ล้านบาท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03C94C31" w14:textId="77777777" w:rsidR="00DC5185" w:rsidRPr="00B42BF5" w:rsidRDefault="00DC5185" w:rsidP="00DC518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7C9DC2" w14:textId="77777777" w:rsidR="00DC5185" w:rsidRPr="00B42BF5" w:rsidRDefault="00DC5185" w:rsidP="00DC5185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3BD10E4" w14:textId="77777777" w:rsidR="00DC5185" w:rsidRPr="00B42BF5" w:rsidRDefault="00DC5185" w:rsidP="00DC518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73DC681" w14:textId="77777777" w:rsidR="00DC5185" w:rsidRPr="00B42BF5" w:rsidRDefault="00DC5185" w:rsidP="00DC5185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F52E3D" w14:textId="77777777" w:rsidR="00DC5185" w:rsidRPr="006C4230" w:rsidRDefault="00DC5185" w:rsidP="00DC518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FB98E0" w14:textId="77777777" w:rsidR="00DC5185" w:rsidRPr="00B42BF5" w:rsidRDefault="00DC5185" w:rsidP="00DC5185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624A47D" w14:textId="77777777" w:rsidR="00DC5185" w:rsidRPr="00B42BF5" w:rsidRDefault="00DC5185" w:rsidP="00DC5185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B76D7" w:rsidRPr="00B42BF5" w14:paraId="4CA85A80" w14:textId="77777777" w:rsidTr="006C0B33">
        <w:tc>
          <w:tcPr>
            <w:tcW w:w="3452" w:type="dxa"/>
            <w:shd w:val="clear" w:color="auto" w:fill="auto"/>
          </w:tcPr>
          <w:p w14:paraId="30CE5633" w14:textId="3999912D" w:rsidR="00BB76D7" w:rsidRPr="006C4230" w:rsidRDefault="00BB76D7" w:rsidP="00BB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76CDB71E" w14:textId="2AB27E8B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72.00</w:t>
            </w:r>
          </w:p>
        </w:tc>
        <w:tc>
          <w:tcPr>
            <w:tcW w:w="134" w:type="dxa"/>
          </w:tcPr>
          <w:p w14:paraId="4CF6FCDF" w14:textId="77777777" w:rsidR="00BB76D7" w:rsidRPr="00B42BF5" w:rsidRDefault="00BB76D7" w:rsidP="00BB76D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A4FE455" w14:textId="7C77948C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72.00</w:t>
            </w:r>
          </w:p>
        </w:tc>
        <w:tc>
          <w:tcPr>
            <w:tcW w:w="134" w:type="dxa"/>
          </w:tcPr>
          <w:p w14:paraId="25F76B3F" w14:textId="77777777" w:rsidR="00BB76D7" w:rsidRPr="00B42BF5" w:rsidRDefault="00BB76D7" w:rsidP="00BB7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DA059D" w14:textId="3D25EB27" w:rsidR="00BB76D7" w:rsidRPr="006C4230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57.00</w:t>
            </w:r>
          </w:p>
        </w:tc>
        <w:tc>
          <w:tcPr>
            <w:tcW w:w="134" w:type="dxa"/>
          </w:tcPr>
          <w:p w14:paraId="0A161495" w14:textId="77777777" w:rsidR="00BB76D7" w:rsidRPr="00B42BF5" w:rsidRDefault="00BB76D7" w:rsidP="00BB76D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C20429E" w14:textId="797FC39E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57.00</w:t>
            </w:r>
          </w:p>
        </w:tc>
      </w:tr>
      <w:tr w:rsidR="00BB76D7" w:rsidRPr="00B42BF5" w14:paraId="4E9CB5D3" w14:textId="77777777" w:rsidTr="006C0B33">
        <w:tc>
          <w:tcPr>
            <w:tcW w:w="3452" w:type="dxa"/>
            <w:shd w:val="clear" w:color="auto" w:fill="auto"/>
          </w:tcPr>
          <w:p w14:paraId="71A4B5B1" w14:textId="37C06251" w:rsidR="00BB76D7" w:rsidRPr="006C4230" w:rsidRDefault="00BB76D7" w:rsidP="00BB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PN L/C T/R L/G Forward Contracts</w:t>
            </w:r>
          </w:p>
        </w:tc>
        <w:tc>
          <w:tcPr>
            <w:tcW w:w="1134" w:type="dxa"/>
          </w:tcPr>
          <w:p w14:paraId="56DB354B" w14:textId="74FFD4B8" w:rsidR="00BB76D7" w:rsidRPr="00B42BF5" w:rsidRDefault="009416BB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16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2,526.14</w:t>
            </w:r>
          </w:p>
        </w:tc>
        <w:tc>
          <w:tcPr>
            <w:tcW w:w="134" w:type="dxa"/>
          </w:tcPr>
          <w:p w14:paraId="329870F6" w14:textId="77777777" w:rsidR="00BB76D7" w:rsidRPr="00B42BF5" w:rsidRDefault="00BB76D7" w:rsidP="00BB76D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D326ABB" w14:textId="6D7D9541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2,014.57</w:t>
            </w:r>
          </w:p>
        </w:tc>
        <w:tc>
          <w:tcPr>
            <w:tcW w:w="134" w:type="dxa"/>
          </w:tcPr>
          <w:p w14:paraId="323547D9" w14:textId="77777777" w:rsidR="00BB76D7" w:rsidRPr="00B42BF5" w:rsidRDefault="00BB76D7" w:rsidP="00BB7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122759" w14:textId="25D3B3E8" w:rsidR="00BB76D7" w:rsidRPr="006C4230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781.87</w:t>
            </w:r>
          </w:p>
        </w:tc>
        <w:tc>
          <w:tcPr>
            <w:tcW w:w="134" w:type="dxa"/>
          </w:tcPr>
          <w:p w14:paraId="707C612A" w14:textId="77777777" w:rsidR="00BB76D7" w:rsidRPr="00B42BF5" w:rsidRDefault="00BB76D7" w:rsidP="00BB76D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EA86E4F" w14:textId="1D0D2979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1,834.57</w:t>
            </w:r>
          </w:p>
        </w:tc>
      </w:tr>
      <w:tr w:rsidR="00BB76D7" w:rsidRPr="00B42BF5" w14:paraId="7E98F89C" w14:textId="77777777" w:rsidTr="006C0B33">
        <w:tc>
          <w:tcPr>
            <w:tcW w:w="3452" w:type="dxa"/>
            <w:shd w:val="clear" w:color="auto" w:fill="auto"/>
          </w:tcPr>
          <w:p w14:paraId="6CF8337F" w14:textId="65BAAEB1" w:rsidR="00BB76D7" w:rsidRPr="00B42BF5" w:rsidRDefault="00BB76D7" w:rsidP="00BB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Fleet Card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DC72CC" w14:textId="3A57A0B7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B76D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2.10 </w:t>
            </w:r>
          </w:p>
        </w:tc>
        <w:tc>
          <w:tcPr>
            <w:tcW w:w="134" w:type="dxa"/>
          </w:tcPr>
          <w:p w14:paraId="0C2C9FB4" w14:textId="77777777" w:rsidR="00BB76D7" w:rsidRPr="00B42BF5" w:rsidRDefault="00BB76D7" w:rsidP="00BB76D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6F77A95" w14:textId="27A29D17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2.10</w:t>
            </w:r>
          </w:p>
        </w:tc>
        <w:tc>
          <w:tcPr>
            <w:tcW w:w="134" w:type="dxa"/>
          </w:tcPr>
          <w:p w14:paraId="7F2676D3" w14:textId="77777777" w:rsidR="00BB76D7" w:rsidRPr="00B42BF5" w:rsidRDefault="00BB76D7" w:rsidP="00BB7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A96E8C" w14:textId="0A57F021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1.20</w:t>
            </w:r>
          </w:p>
        </w:tc>
        <w:tc>
          <w:tcPr>
            <w:tcW w:w="134" w:type="dxa"/>
          </w:tcPr>
          <w:p w14:paraId="5C02A7EE" w14:textId="77777777" w:rsidR="00BB76D7" w:rsidRPr="00B42BF5" w:rsidRDefault="00BB76D7" w:rsidP="00BB76D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CF142B5" w14:textId="281E53C3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1.20</w:t>
            </w:r>
          </w:p>
        </w:tc>
      </w:tr>
      <w:tr w:rsidR="00BB76D7" w:rsidRPr="00B42BF5" w14:paraId="35E859A3" w14:textId="77777777" w:rsidTr="006C0B33">
        <w:tc>
          <w:tcPr>
            <w:tcW w:w="3452" w:type="dxa"/>
            <w:shd w:val="clear" w:color="auto" w:fill="auto"/>
          </w:tcPr>
          <w:p w14:paraId="4D867760" w14:textId="77777777" w:rsidR="00BB76D7" w:rsidRPr="006C4230" w:rsidRDefault="00BB76D7" w:rsidP="00BB76D7">
            <w:pPr>
              <w:tabs>
                <w:tab w:val="left" w:pos="284"/>
                <w:tab w:val="left" w:pos="567"/>
              </w:tabs>
              <w:spacing w:line="300" w:lineRule="exact"/>
              <w:ind w:left="680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9E7DB5" w14:textId="61075BC2" w:rsidR="00BB76D7" w:rsidRPr="00B42BF5" w:rsidRDefault="009416BB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416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C25E2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416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600.24</w:t>
            </w:r>
          </w:p>
        </w:tc>
        <w:tc>
          <w:tcPr>
            <w:tcW w:w="134" w:type="dxa"/>
          </w:tcPr>
          <w:p w14:paraId="6D496ECE" w14:textId="77777777" w:rsidR="00BB76D7" w:rsidRPr="00B42BF5" w:rsidRDefault="00BB76D7" w:rsidP="00BB76D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52CBDD0" w14:textId="2ADB50F8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2,088.67</w:t>
            </w:r>
          </w:p>
        </w:tc>
        <w:tc>
          <w:tcPr>
            <w:tcW w:w="134" w:type="dxa"/>
          </w:tcPr>
          <w:p w14:paraId="107A9A79" w14:textId="77777777" w:rsidR="00BB76D7" w:rsidRPr="00B42BF5" w:rsidRDefault="00BB76D7" w:rsidP="00BB76D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84D97D" w14:textId="7A7B387C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134" w:type="dxa"/>
          </w:tcPr>
          <w:p w14:paraId="65987FD4" w14:textId="77777777" w:rsidR="00BB76D7" w:rsidRPr="00B42BF5" w:rsidRDefault="00BB76D7" w:rsidP="00BB76D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66CC5AE" w14:textId="0748C45D" w:rsidR="00BB76D7" w:rsidRPr="00B42BF5" w:rsidRDefault="00BB76D7" w:rsidP="00BB76D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1,892.77</w:t>
            </w:r>
          </w:p>
        </w:tc>
      </w:tr>
      <w:tr w:rsidR="00C25E26" w:rsidRPr="00B42BF5" w14:paraId="1EAF2EDB" w14:textId="77777777" w:rsidTr="00C25E26">
        <w:tc>
          <w:tcPr>
            <w:tcW w:w="3452" w:type="dxa"/>
          </w:tcPr>
          <w:p w14:paraId="3B7B09A4" w14:textId="35432AF7" w:rsidR="00C25E26" w:rsidRPr="00B42BF5" w:rsidRDefault="00C25E26" w:rsidP="00C25E2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Forward Contracts (</w:t>
            </w: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ล้านดอลลาร์สหรัฐอเมริกา</w:t>
            </w: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7A2DA500" w14:textId="6CD40831" w:rsidR="00C25E26" w:rsidRPr="006C4230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441FFBB1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1A079789" w14:textId="1D4B1E10" w:rsidR="00C25E26" w:rsidRPr="006C4230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304D1B44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91BD7E5" w14:textId="65CD12C5" w:rsidR="00C25E26" w:rsidRPr="006C4230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5C363E03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7F5E06B" w14:textId="0755E9EF" w:rsidR="00C25E26" w:rsidRPr="006C4230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</w:tr>
      <w:tr w:rsidR="00C25E26" w:rsidRPr="00B42BF5" w14:paraId="1B6B7586" w14:textId="77777777" w:rsidTr="006C0B33">
        <w:tc>
          <w:tcPr>
            <w:tcW w:w="3452" w:type="dxa"/>
            <w:shd w:val="clear" w:color="auto" w:fill="auto"/>
          </w:tcPr>
          <w:p w14:paraId="2A782246" w14:textId="465FEDD8" w:rsidR="00C25E26" w:rsidRPr="006C4230" w:rsidRDefault="00C25E26" w:rsidP="00C25E26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หลักประกัน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ล้านบาท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5DC7A13C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81516A" w14:textId="77777777" w:rsidR="00C25E26" w:rsidRPr="00B42BF5" w:rsidRDefault="00C25E26" w:rsidP="00C25E26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21D2872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A58E8E" w14:textId="77777777" w:rsidR="00C25E26" w:rsidRPr="00B42BF5" w:rsidRDefault="00C25E26" w:rsidP="00C25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5AC211" w14:textId="77777777" w:rsidR="00C25E26" w:rsidRPr="006C4230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1D3CFE8" w14:textId="77777777" w:rsidR="00C25E26" w:rsidRPr="00B42BF5" w:rsidRDefault="00C25E26" w:rsidP="00C25E26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5DBC6EE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25E26" w:rsidRPr="00B42BF5" w14:paraId="324753EE" w14:textId="77777777" w:rsidTr="006C0B33">
        <w:tc>
          <w:tcPr>
            <w:tcW w:w="3452" w:type="dxa"/>
            <w:shd w:val="clear" w:color="auto" w:fill="auto"/>
          </w:tcPr>
          <w:p w14:paraId="04886016" w14:textId="039B6A1F" w:rsidR="00C25E26" w:rsidRPr="006C4230" w:rsidRDefault="00C25E26" w:rsidP="00C2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เงินฝากสถาบันการเงิน (ดูหมายเหตุ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9)</w:t>
            </w:r>
          </w:p>
        </w:tc>
        <w:tc>
          <w:tcPr>
            <w:tcW w:w="1134" w:type="dxa"/>
          </w:tcPr>
          <w:p w14:paraId="7EDAEDA0" w14:textId="13E44A15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106.71</w:t>
            </w:r>
          </w:p>
        </w:tc>
        <w:tc>
          <w:tcPr>
            <w:tcW w:w="134" w:type="dxa"/>
          </w:tcPr>
          <w:p w14:paraId="2FDB17D3" w14:textId="77777777" w:rsidR="00C25E26" w:rsidRPr="00B42BF5" w:rsidRDefault="00C25E26" w:rsidP="00C25E26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2DC782" w14:textId="5A14944D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106.71</w:t>
            </w:r>
          </w:p>
        </w:tc>
        <w:tc>
          <w:tcPr>
            <w:tcW w:w="134" w:type="dxa"/>
          </w:tcPr>
          <w:p w14:paraId="0E4B6F24" w14:textId="77777777" w:rsidR="00C25E26" w:rsidRPr="00B42BF5" w:rsidRDefault="00C25E26" w:rsidP="00C25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F3724C" w14:textId="156613F6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86.12</w:t>
            </w:r>
          </w:p>
        </w:tc>
        <w:tc>
          <w:tcPr>
            <w:tcW w:w="134" w:type="dxa"/>
          </w:tcPr>
          <w:p w14:paraId="5C74C39F" w14:textId="77777777" w:rsidR="00C25E26" w:rsidRPr="00B42BF5" w:rsidRDefault="00C25E26" w:rsidP="00C25E26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68187E7" w14:textId="130B3DCE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86.12</w:t>
            </w:r>
          </w:p>
        </w:tc>
      </w:tr>
      <w:tr w:rsidR="00C25E26" w:rsidRPr="00B42BF5" w14:paraId="12B882AE" w14:textId="77777777" w:rsidTr="006C0B33">
        <w:tc>
          <w:tcPr>
            <w:tcW w:w="3452" w:type="dxa"/>
            <w:shd w:val="clear" w:color="auto" w:fill="auto"/>
          </w:tcPr>
          <w:p w14:paraId="756B8EF9" w14:textId="1A2B41AD" w:rsidR="00C25E26" w:rsidRPr="00B42BF5" w:rsidRDefault="00C25E26" w:rsidP="00C25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ที่ดิน (ดูหมายเหตุ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11)</w:t>
            </w:r>
          </w:p>
        </w:tc>
        <w:tc>
          <w:tcPr>
            <w:tcW w:w="1134" w:type="dxa"/>
          </w:tcPr>
          <w:p w14:paraId="07350A13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00508AAA" w14:textId="18D02564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2CE44F76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A84D874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382D5B0B" w14:textId="0570D5DA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3F0A7F8D" w14:textId="77777777" w:rsidR="00C25E26" w:rsidRPr="00B42BF5" w:rsidRDefault="00C25E26" w:rsidP="00C25E2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AFEFF7C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00204F35" w14:textId="139C1184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728B4C6A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5B98F1F" w14:textId="77777777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34FE16AC" w14:textId="2AB46C55" w:rsidR="00C25E26" w:rsidRPr="00B42BF5" w:rsidRDefault="00C25E26" w:rsidP="00C25E26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</w:tr>
    </w:tbl>
    <w:p w14:paraId="04CAC3F8" w14:textId="77777777" w:rsidR="00BF0058" w:rsidRDefault="00BF0058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</w:pPr>
    </w:p>
    <w:p w14:paraId="565E6741" w14:textId="67ECDC42" w:rsidR="001E27E2" w:rsidRPr="0061142B" w:rsidRDefault="001E27E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1</w:t>
      </w:r>
      <w:r w:rsidR="002F34CD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lang w:val="en-US"/>
        </w:rPr>
        <w:t>6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3721D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61142B" w:rsidRDefault="001E27E2" w:rsidP="00F8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61142B" w:rsidRPr="00B42BF5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6C4230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B42BF5" w14:paraId="0B679AA1" w14:textId="77777777" w:rsidTr="00B32000">
        <w:tc>
          <w:tcPr>
            <w:tcW w:w="3458" w:type="dxa"/>
          </w:tcPr>
          <w:p w14:paraId="5A07452D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185" w:rsidRPr="00B42BF5" w14:paraId="270FBC19" w14:textId="77777777" w:rsidTr="00D76AE0">
        <w:tc>
          <w:tcPr>
            <w:tcW w:w="3458" w:type="dxa"/>
          </w:tcPr>
          <w:p w14:paraId="20A3CC56" w14:textId="77777777" w:rsidR="00DC5185" w:rsidRPr="00B42BF5" w:rsidRDefault="00DC5185" w:rsidP="00DC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0EA4A3A3" w:rsidR="00DC5185" w:rsidRPr="00B42BF5" w:rsidRDefault="00DC5185" w:rsidP="00DC51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DC5185" w:rsidRPr="00B42BF5" w:rsidRDefault="00DC5185" w:rsidP="00DC51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DC5185" w:rsidRPr="00B42BF5" w:rsidRDefault="00DC5185" w:rsidP="00DC51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076D0B8" w14:textId="67945961" w:rsidR="00DC5185" w:rsidRPr="00B42BF5" w:rsidRDefault="00DC5185" w:rsidP="00DC51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DC5185" w:rsidRPr="00B42BF5" w:rsidRDefault="00DC5185" w:rsidP="00DC51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4E439C72" w:rsidR="00DC5185" w:rsidRPr="00B42BF5" w:rsidRDefault="00DC5185" w:rsidP="00DC51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5B38E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กันยายน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B38E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DC5185" w:rsidRPr="00B42BF5" w:rsidRDefault="00DC5185" w:rsidP="00DC51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B4E27D4" w14:textId="77777777" w:rsidR="00DC5185" w:rsidRPr="00B42BF5" w:rsidRDefault="00DC5185" w:rsidP="00DC51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05AD0F9" w14:textId="65A36CD2" w:rsidR="00DC5185" w:rsidRPr="00B42BF5" w:rsidRDefault="00DC5185" w:rsidP="00DC5185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C5185" w:rsidRPr="00B42BF5" w14:paraId="1A489733" w14:textId="77777777" w:rsidTr="00844DFE">
        <w:trPr>
          <w:trHeight w:val="49"/>
        </w:trPr>
        <w:tc>
          <w:tcPr>
            <w:tcW w:w="3458" w:type="dxa"/>
          </w:tcPr>
          <w:p w14:paraId="21AFC42E" w14:textId="77777777" w:rsidR="00DC5185" w:rsidRPr="006C4230" w:rsidRDefault="00DC5185" w:rsidP="00DC5185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6FE2A42D" w:rsidR="00DC5185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71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111,245</w:t>
            </w:r>
          </w:p>
        </w:tc>
        <w:tc>
          <w:tcPr>
            <w:tcW w:w="134" w:type="dxa"/>
          </w:tcPr>
          <w:p w14:paraId="4ED2C3F3" w14:textId="77777777" w:rsidR="00DC5185" w:rsidRPr="00B42BF5" w:rsidRDefault="00DC5185" w:rsidP="00DC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5F9928C8" w:rsidR="00DC5185" w:rsidRPr="00B42BF5" w:rsidRDefault="00DC5185" w:rsidP="00DC518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125,885</w:t>
            </w:r>
          </w:p>
        </w:tc>
        <w:tc>
          <w:tcPr>
            <w:tcW w:w="134" w:type="dxa"/>
          </w:tcPr>
          <w:p w14:paraId="48F9831E" w14:textId="77777777" w:rsidR="00DC5185" w:rsidRPr="00B42BF5" w:rsidRDefault="00DC5185" w:rsidP="00DC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5EB59C9A" w:rsidR="00DC5185" w:rsidRPr="00B42BF5" w:rsidRDefault="008E7DB5" w:rsidP="00DC518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E7DB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46,90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44301FCB" w14:textId="77777777" w:rsidR="00DC5185" w:rsidRPr="00B42BF5" w:rsidRDefault="00DC5185" w:rsidP="00DC5185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286F266B" w:rsidR="00DC5185" w:rsidRPr="00B42BF5" w:rsidRDefault="00DC5185" w:rsidP="00DC518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60,965</w:t>
            </w:r>
          </w:p>
        </w:tc>
      </w:tr>
      <w:tr w:rsidR="00DC5185" w:rsidRPr="00B42BF5" w14:paraId="65BF93BC" w14:textId="77777777" w:rsidTr="00844DFE">
        <w:tc>
          <w:tcPr>
            <w:tcW w:w="3458" w:type="dxa"/>
          </w:tcPr>
          <w:p w14:paraId="6DDD3027" w14:textId="77777777" w:rsidR="00DC5185" w:rsidRPr="006C4230" w:rsidRDefault="00DC5185" w:rsidP="00DC5185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DC5185" w:rsidRPr="00B42BF5" w:rsidRDefault="00DC5185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DC5185" w:rsidRPr="00B42BF5" w:rsidRDefault="00DC5185" w:rsidP="00DC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DC5185" w:rsidRPr="00B42BF5" w:rsidRDefault="00DC5185" w:rsidP="00DC518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DC5185" w:rsidRPr="00B42BF5" w:rsidRDefault="00DC5185" w:rsidP="00DC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DC5185" w:rsidRPr="00B42BF5" w:rsidRDefault="00DC5185" w:rsidP="00DC518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DC5185" w:rsidRPr="00B42BF5" w:rsidRDefault="00DC5185" w:rsidP="00DC5185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DC5185" w:rsidRPr="00B42BF5" w:rsidRDefault="00DC5185" w:rsidP="00DC518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371DB" w:rsidRPr="00B42BF5" w14:paraId="1C753080" w14:textId="77777777" w:rsidTr="00844DFE">
        <w:tc>
          <w:tcPr>
            <w:tcW w:w="3458" w:type="dxa"/>
          </w:tcPr>
          <w:p w14:paraId="01937A1A" w14:textId="77777777" w:rsidR="006371DB" w:rsidRPr="006C4230" w:rsidRDefault="006371DB" w:rsidP="006371DB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1BE20B0F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71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12,662</w:t>
            </w:r>
          </w:p>
        </w:tc>
        <w:tc>
          <w:tcPr>
            <w:tcW w:w="134" w:type="dxa"/>
          </w:tcPr>
          <w:p w14:paraId="0BDAA372" w14:textId="77777777" w:rsidR="006371DB" w:rsidRPr="00B42BF5" w:rsidRDefault="006371DB" w:rsidP="0063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09146ED9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12,249</w:t>
            </w:r>
          </w:p>
        </w:tc>
        <w:tc>
          <w:tcPr>
            <w:tcW w:w="134" w:type="dxa"/>
          </w:tcPr>
          <w:p w14:paraId="34E44442" w14:textId="77777777" w:rsidR="006371DB" w:rsidRPr="00B42BF5" w:rsidRDefault="006371DB" w:rsidP="0063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37C3FFB0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97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6,998 </w:t>
            </w:r>
          </w:p>
        </w:tc>
        <w:tc>
          <w:tcPr>
            <w:tcW w:w="134" w:type="dxa"/>
          </w:tcPr>
          <w:p w14:paraId="1A5AA294" w14:textId="77777777" w:rsidR="006371DB" w:rsidRPr="00B42BF5" w:rsidRDefault="006371DB" w:rsidP="006371D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0A0CF8D1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6,313</w:t>
            </w:r>
          </w:p>
        </w:tc>
      </w:tr>
      <w:tr w:rsidR="006371DB" w:rsidRPr="00B42BF5" w14:paraId="235F9F40" w14:textId="77777777" w:rsidTr="00844DFE">
        <w:tc>
          <w:tcPr>
            <w:tcW w:w="3458" w:type="dxa"/>
          </w:tcPr>
          <w:p w14:paraId="624517C9" w14:textId="77777777" w:rsidR="006371DB" w:rsidRPr="00B42BF5" w:rsidRDefault="006371DB" w:rsidP="006371DB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49CF087A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71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1,707</w:t>
            </w:r>
          </w:p>
        </w:tc>
        <w:tc>
          <w:tcPr>
            <w:tcW w:w="134" w:type="dxa"/>
          </w:tcPr>
          <w:p w14:paraId="2E6C49BE" w14:textId="77777777" w:rsidR="006371DB" w:rsidRPr="00B42BF5" w:rsidRDefault="006371DB" w:rsidP="0063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000D07D2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1,652</w:t>
            </w:r>
          </w:p>
        </w:tc>
        <w:tc>
          <w:tcPr>
            <w:tcW w:w="134" w:type="dxa"/>
          </w:tcPr>
          <w:p w14:paraId="733959A4" w14:textId="77777777" w:rsidR="006371DB" w:rsidRPr="00B42BF5" w:rsidRDefault="006371DB" w:rsidP="0063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0457BA63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97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947 </w:t>
            </w:r>
          </w:p>
        </w:tc>
        <w:tc>
          <w:tcPr>
            <w:tcW w:w="134" w:type="dxa"/>
          </w:tcPr>
          <w:p w14:paraId="400901B8" w14:textId="77777777" w:rsidR="006371DB" w:rsidRPr="00B42BF5" w:rsidRDefault="006371DB" w:rsidP="006371D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59A35C52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1,481</w:t>
            </w:r>
          </w:p>
        </w:tc>
      </w:tr>
      <w:tr w:rsidR="006371DB" w:rsidRPr="00B42BF5" w14:paraId="1F9DC0F1" w14:textId="77777777" w:rsidTr="00844DFE">
        <w:tc>
          <w:tcPr>
            <w:tcW w:w="3458" w:type="dxa"/>
          </w:tcPr>
          <w:p w14:paraId="5A1710C5" w14:textId="424D2918" w:rsidR="006371DB" w:rsidRPr="006C4230" w:rsidRDefault="006371DB" w:rsidP="006371DB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หนี้สินที่เกิดจากสัญญา-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</w:tcPr>
          <w:p w14:paraId="41EB3A1F" w14:textId="26851BD8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371D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21,140</w:t>
            </w:r>
          </w:p>
        </w:tc>
        <w:tc>
          <w:tcPr>
            <w:tcW w:w="134" w:type="dxa"/>
          </w:tcPr>
          <w:p w14:paraId="782187F5" w14:textId="77777777" w:rsidR="006371DB" w:rsidRPr="00B42BF5" w:rsidRDefault="006371DB" w:rsidP="0063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6FBD5326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10,392</w:t>
            </w:r>
          </w:p>
        </w:tc>
        <w:tc>
          <w:tcPr>
            <w:tcW w:w="134" w:type="dxa"/>
          </w:tcPr>
          <w:p w14:paraId="272735A1" w14:textId="77777777" w:rsidR="006371DB" w:rsidRPr="00B42BF5" w:rsidRDefault="006371DB" w:rsidP="0063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7EF500B8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97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1,304 </w:t>
            </w:r>
          </w:p>
        </w:tc>
        <w:tc>
          <w:tcPr>
            <w:tcW w:w="134" w:type="dxa"/>
          </w:tcPr>
          <w:p w14:paraId="2CB697E9" w14:textId="77777777" w:rsidR="006371DB" w:rsidRPr="00B42BF5" w:rsidRDefault="006371DB" w:rsidP="006371DB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33A28FF0" w:rsidR="006371DB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659</w:t>
            </w:r>
          </w:p>
        </w:tc>
      </w:tr>
      <w:tr w:rsidR="00E53972" w:rsidRPr="00B42BF5" w14:paraId="58977AA3" w14:textId="77777777" w:rsidTr="00844DFE">
        <w:tc>
          <w:tcPr>
            <w:tcW w:w="3458" w:type="dxa"/>
          </w:tcPr>
          <w:p w14:paraId="266D1EF6" w14:textId="77777777" w:rsidR="00E53972" w:rsidRPr="006C4230" w:rsidRDefault="00E53972" w:rsidP="00E53972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62C51C99" w:rsidR="00E53972" w:rsidRPr="00B42BF5" w:rsidRDefault="006371DB" w:rsidP="006371D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9,818</w:t>
            </w:r>
          </w:p>
        </w:tc>
        <w:tc>
          <w:tcPr>
            <w:tcW w:w="134" w:type="dxa"/>
          </w:tcPr>
          <w:p w14:paraId="779FC8C3" w14:textId="77777777" w:rsidR="00E53972" w:rsidRPr="00B42BF5" w:rsidRDefault="00E53972" w:rsidP="00E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0C853BA8" w:rsidR="00E53972" w:rsidRPr="00B42BF5" w:rsidRDefault="00E53972" w:rsidP="00E5397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4,831</w:t>
            </w:r>
          </w:p>
        </w:tc>
        <w:tc>
          <w:tcPr>
            <w:tcW w:w="134" w:type="dxa"/>
          </w:tcPr>
          <w:p w14:paraId="58A3D891" w14:textId="77777777" w:rsidR="00E53972" w:rsidRPr="00B42BF5" w:rsidRDefault="00E53972" w:rsidP="00E5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0B436468" w:rsidR="00E53972" w:rsidRPr="00B42BF5" w:rsidRDefault="00E53972" w:rsidP="00E5397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97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2,740 </w:t>
            </w:r>
          </w:p>
        </w:tc>
        <w:tc>
          <w:tcPr>
            <w:tcW w:w="134" w:type="dxa"/>
          </w:tcPr>
          <w:p w14:paraId="5273F6B7" w14:textId="77777777" w:rsidR="00E53972" w:rsidRPr="00B42BF5" w:rsidRDefault="00E53972" w:rsidP="00E5397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2656F95C" w:rsidR="00E53972" w:rsidRPr="00B42BF5" w:rsidRDefault="00E53972" w:rsidP="00E5397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212</w:t>
            </w:r>
          </w:p>
        </w:tc>
      </w:tr>
      <w:tr w:rsidR="00DC5185" w:rsidRPr="00B42BF5" w14:paraId="0C236F7C" w14:textId="77777777" w:rsidTr="00D76AE0">
        <w:tc>
          <w:tcPr>
            <w:tcW w:w="3458" w:type="dxa"/>
          </w:tcPr>
          <w:p w14:paraId="4648B3A7" w14:textId="77777777" w:rsidR="00DC5185" w:rsidRPr="00B42BF5" w:rsidRDefault="00DC5185" w:rsidP="00DC5185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18A095AE" w:rsidR="00DC5185" w:rsidRPr="00B42BF5" w:rsidRDefault="006371DB" w:rsidP="00DC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156,572</w:t>
            </w:r>
          </w:p>
        </w:tc>
        <w:tc>
          <w:tcPr>
            <w:tcW w:w="134" w:type="dxa"/>
          </w:tcPr>
          <w:p w14:paraId="00EAE60E" w14:textId="77777777" w:rsidR="00DC5185" w:rsidRPr="00B42BF5" w:rsidRDefault="00DC5185" w:rsidP="00DC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690EDB2B" w:rsidR="00DC5185" w:rsidRPr="00B42BF5" w:rsidRDefault="00DC5185" w:rsidP="00DC518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155,009</w:t>
            </w:r>
          </w:p>
        </w:tc>
        <w:tc>
          <w:tcPr>
            <w:tcW w:w="134" w:type="dxa"/>
          </w:tcPr>
          <w:p w14:paraId="60F88D1F" w14:textId="77777777" w:rsidR="00DC5185" w:rsidRPr="00B42BF5" w:rsidRDefault="00DC5185" w:rsidP="00DC5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666EC34B" w:rsidR="00DC5185" w:rsidRPr="00B42BF5" w:rsidRDefault="00E53972" w:rsidP="00DC518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5397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58,898</w:t>
            </w:r>
          </w:p>
        </w:tc>
        <w:tc>
          <w:tcPr>
            <w:tcW w:w="134" w:type="dxa"/>
          </w:tcPr>
          <w:p w14:paraId="61099DA8" w14:textId="77777777" w:rsidR="00DC5185" w:rsidRPr="00B42BF5" w:rsidRDefault="00DC5185" w:rsidP="00DC5185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64BA22BD" w:rsidR="00DC5185" w:rsidRPr="00B42BF5" w:rsidRDefault="00DC5185" w:rsidP="00DC518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69,630</w:t>
            </w:r>
          </w:p>
        </w:tc>
      </w:tr>
    </w:tbl>
    <w:p w14:paraId="09DD1670" w14:textId="77777777" w:rsidR="00B4048F" w:rsidRPr="0061142B" w:rsidRDefault="00B4048F" w:rsidP="00D1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8E013FA" w14:textId="0979346E" w:rsidR="00D112E0" w:rsidRPr="0061142B" w:rsidRDefault="00D112E0" w:rsidP="00193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17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276B33B1" w14:textId="77777777" w:rsidR="00D112E0" w:rsidRPr="006C4230" w:rsidRDefault="00D112E0" w:rsidP="00193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8"/>
        <w:gridCol w:w="1586"/>
      </w:tblGrid>
      <w:tr w:rsidR="0061142B" w:rsidRPr="0061142B" w14:paraId="7C3FBF27" w14:textId="77777777" w:rsidTr="00205F2F">
        <w:trPr>
          <w:trHeight w:val="130"/>
        </w:trPr>
        <w:tc>
          <w:tcPr>
            <w:tcW w:w="5046" w:type="dxa"/>
          </w:tcPr>
          <w:p w14:paraId="56AAC6EB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709E195C" w14:textId="77777777" w:rsidR="00D112E0" w:rsidRPr="006C4230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2C4F4953" w14:textId="77777777" w:rsidTr="00205F2F">
        <w:tc>
          <w:tcPr>
            <w:tcW w:w="5046" w:type="dxa"/>
          </w:tcPr>
          <w:p w14:paraId="34952831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339E5D" w14:textId="77777777" w:rsidR="00D112E0" w:rsidRPr="006C4230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61142B" w:rsidRPr="0061142B" w14:paraId="716E765B" w14:textId="77777777" w:rsidTr="00205F2F">
        <w:tc>
          <w:tcPr>
            <w:tcW w:w="5046" w:type="dxa"/>
          </w:tcPr>
          <w:p w14:paraId="78BCD26F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7EE1F1FE" w14:textId="1C7E5E89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570DBF"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  <w:p w14:paraId="3D0D9F46" w14:textId="6DDF4DB2" w:rsidR="00D112E0" w:rsidRPr="0061142B" w:rsidRDefault="00DC5185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D112E0"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112E0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4EA41FF6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6" w:space="0" w:color="auto"/>
            </w:tcBorders>
          </w:tcPr>
          <w:p w14:paraId="096B10EA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6B748DBD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61142B" w:rsidRPr="0061142B" w14:paraId="15470AA9" w14:textId="77777777" w:rsidTr="00205F2F">
        <w:trPr>
          <w:trHeight w:val="111"/>
        </w:trPr>
        <w:tc>
          <w:tcPr>
            <w:tcW w:w="5046" w:type="dxa"/>
          </w:tcPr>
          <w:p w14:paraId="35BF7413" w14:textId="77777777" w:rsidR="00D112E0" w:rsidRPr="006C4230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0CD4CFDA" w14:textId="1AEE1F82" w:rsidR="00D112E0" w:rsidRPr="006C4230" w:rsidRDefault="006040F6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24,480</w:t>
            </w:r>
          </w:p>
        </w:tc>
        <w:tc>
          <w:tcPr>
            <w:tcW w:w="138" w:type="dxa"/>
          </w:tcPr>
          <w:p w14:paraId="5B369498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6" w:type="dxa"/>
          </w:tcPr>
          <w:p w14:paraId="57EF601D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24,840</w:t>
            </w:r>
          </w:p>
        </w:tc>
      </w:tr>
      <w:tr w:rsidR="0061142B" w:rsidRPr="0061142B" w14:paraId="7DC18C83" w14:textId="77777777" w:rsidTr="00205F2F">
        <w:tc>
          <w:tcPr>
            <w:tcW w:w="5046" w:type="dxa"/>
          </w:tcPr>
          <w:p w14:paraId="6170ABDE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A7E3F83" w14:textId="087224CF" w:rsidR="00D112E0" w:rsidRPr="0061142B" w:rsidRDefault="006040F6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92,303</w:t>
            </w:r>
          </w:p>
        </w:tc>
        <w:tc>
          <w:tcPr>
            <w:tcW w:w="138" w:type="dxa"/>
          </w:tcPr>
          <w:p w14:paraId="18575298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69084810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100,685</w:t>
            </w:r>
          </w:p>
        </w:tc>
      </w:tr>
      <w:tr w:rsidR="00D112E0" w:rsidRPr="0061142B" w14:paraId="572AC50F" w14:textId="77777777" w:rsidTr="00205F2F">
        <w:tc>
          <w:tcPr>
            <w:tcW w:w="5046" w:type="dxa"/>
          </w:tcPr>
          <w:p w14:paraId="053883B7" w14:textId="77777777" w:rsidR="00D112E0" w:rsidRPr="006C4230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6421BC59" w14:textId="7CAFA52A" w:rsidR="00D112E0" w:rsidRPr="0061142B" w:rsidRDefault="005965DD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116,783</w:t>
            </w:r>
          </w:p>
        </w:tc>
        <w:tc>
          <w:tcPr>
            <w:tcW w:w="138" w:type="dxa"/>
          </w:tcPr>
          <w:p w14:paraId="7D439D5C" w14:textId="77777777" w:rsidR="00D112E0" w:rsidRPr="0061142B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double"/>
              </w:rPr>
            </w:pPr>
          </w:p>
        </w:tc>
        <w:tc>
          <w:tcPr>
            <w:tcW w:w="1586" w:type="dxa"/>
            <w:tcBorders>
              <w:top w:val="single" w:sz="6" w:space="0" w:color="auto"/>
              <w:bottom w:val="double" w:sz="6" w:space="0" w:color="auto"/>
            </w:tcBorders>
          </w:tcPr>
          <w:p w14:paraId="25F8DC5E" w14:textId="77777777" w:rsidR="00D112E0" w:rsidRPr="006C4230" w:rsidRDefault="00D112E0" w:rsidP="00193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125,525</w:t>
            </w:r>
          </w:p>
        </w:tc>
      </w:tr>
    </w:tbl>
    <w:p w14:paraId="34351B96" w14:textId="77777777" w:rsidR="00B968E8" w:rsidRPr="0061142B" w:rsidRDefault="00B968E8" w:rsidP="00193819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24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54C572" w14:textId="70F94E87" w:rsidR="005F652E" w:rsidRPr="0061142B" w:rsidRDefault="00A6092F" w:rsidP="00193819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18</w:t>
      </w:r>
      <w:r w:rsidR="005F652E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F652E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B87D86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36206A3E" w14:textId="6BC25BFA" w:rsidR="00570DBF" w:rsidRPr="0061142B" w:rsidRDefault="00570DBF" w:rsidP="00193819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61142B">
        <w:rPr>
          <w:rFonts w:asciiTheme="majorBidi" w:hAnsiTheme="majorBidi"/>
          <w:color w:val="000000" w:themeColor="text1"/>
          <w:sz w:val="32"/>
          <w:szCs w:val="32"/>
          <w:cs/>
        </w:rPr>
        <w:t>สำหรับงวด</w:t>
      </w:r>
      <w:r w:rsidR="00DC5185">
        <w:rPr>
          <w:rFonts w:asciiTheme="majorBidi" w:hAnsiTheme="majorBidi" w:hint="cs"/>
          <w:color w:val="000000" w:themeColor="text1"/>
          <w:sz w:val="32"/>
          <w:szCs w:val="32"/>
          <w:cs/>
        </w:rPr>
        <w:t>เก้า</w:t>
      </w:r>
      <w:r w:rsidRPr="0061142B">
        <w:rPr>
          <w:rFonts w:asciiTheme="majorBidi" w:hAnsi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Pr="0061142B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C5185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2567</w:t>
      </w:r>
      <w:r w:rsidRPr="0061142B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61142B" w:rsidRPr="0061142B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61142B" w:rsidRDefault="00D42704" w:rsidP="00193819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6C4230" w:rsidRDefault="00D42704" w:rsidP="0019381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3486320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61142B" w:rsidRDefault="00D42704" w:rsidP="00193819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61142B" w:rsidRDefault="00D42704" w:rsidP="00193819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61142B" w:rsidRDefault="00D42704" w:rsidP="00193819">
            <w:pPr>
              <w:pStyle w:val="Heading7"/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61142B" w:rsidRDefault="00D42704" w:rsidP="00193819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61142B" w:rsidRDefault="00D42704" w:rsidP="00193819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61142B" w:rsidRPr="0061142B" w14:paraId="354C61B5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197A4A5B" w:rsidR="004F5FB9" w:rsidRPr="0061142B" w:rsidRDefault="004F5FB9" w:rsidP="00193819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6C423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1 </w:t>
            </w:r>
            <w:r w:rsidRPr="006C423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B45E48"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014A3DB" w14:textId="3A29E22E" w:rsidR="004F5FB9" w:rsidRPr="00D6597C" w:rsidRDefault="004F5FB9" w:rsidP="00193819">
            <w:pPr>
              <w:spacing w:line="36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D6597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</w:t>
            </w:r>
            <w:r w:rsidR="002F7611" w:rsidRPr="00D6597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112,</w:t>
            </w:r>
            <w:r w:rsidR="00B45E48" w:rsidRPr="00D6597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4</w:t>
            </w:r>
            <w:r w:rsidR="002F7611" w:rsidRPr="00D6597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30</w:t>
            </w:r>
            <w:r w:rsidRPr="00D6597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4F5FB9" w:rsidRPr="006C4230" w:rsidRDefault="004F5FB9" w:rsidP="0019381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6AF0DC9D" w14:textId="016FDB87" w:rsidR="004F5FB9" w:rsidRPr="006C4230" w:rsidRDefault="00B45E48" w:rsidP="0019381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2F7611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,8</w:t>
            </w:r>
            <w:r w:rsidR="002F7611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63</w:t>
            </w:r>
          </w:p>
        </w:tc>
      </w:tr>
      <w:tr w:rsidR="0061142B" w:rsidRPr="0061142B" w14:paraId="76BCC7D0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C7DBAE0" w14:textId="4C4363FC" w:rsidR="0083577B" w:rsidRPr="00E0155B" w:rsidRDefault="0083577B" w:rsidP="00193819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6C423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87" w:type="dxa"/>
            <w:shd w:val="clear" w:color="auto" w:fill="auto"/>
          </w:tcPr>
          <w:p w14:paraId="3E7709CD" w14:textId="449EC793" w:rsidR="0083577B" w:rsidRPr="00D6597C" w:rsidRDefault="00D6597C" w:rsidP="00193819">
            <w:pPr>
              <w:spacing w:line="36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50</w:t>
            </w:r>
            <w:r w:rsidRPr="00D6597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588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BFE2EC" w14:textId="77777777" w:rsidR="0083577B" w:rsidRPr="006C4230" w:rsidRDefault="0083577B" w:rsidP="0019381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77175B1" w14:textId="3E4A5982" w:rsidR="0083577B" w:rsidRPr="0061142B" w:rsidRDefault="00E01DE4" w:rsidP="0019381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D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1,15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</w:tr>
      <w:tr w:rsidR="0064549E" w:rsidRPr="0061142B" w14:paraId="0363FF9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CC4F5DF" w:rsidR="0064549E" w:rsidRPr="00E0155B" w:rsidRDefault="0064549E" w:rsidP="00193819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6C423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87" w:type="dxa"/>
            <w:shd w:val="clear" w:color="auto" w:fill="auto"/>
          </w:tcPr>
          <w:p w14:paraId="7F182638" w14:textId="220F2622" w:rsidR="0064549E" w:rsidRPr="00D6597C" w:rsidRDefault="00D6597C" w:rsidP="00193819">
            <w:pPr>
              <w:spacing w:line="360" w:lineRule="exact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(16</w:t>
            </w:r>
            <w:r w:rsidRPr="00D6597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096)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64549E" w:rsidRPr="006C4230" w:rsidRDefault="0064549E" w:rsidP="0019381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4EB5DE54" w:rsidR="0064549E" w:rsidRPr="0061142B" w:rsidRDefault="00E01DE4" w:rsidP="0019381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E01D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6597C" w:rsidRPr="0061142B" w14:paraId="1B9AA734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07EA6E35" w:rsidR="00D6597C" w:rsidRPr="006C4230" w:rsidRDefault="00D6597C" w:rsidP="00193819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6C423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>30</w:t>
            </w:r>
            <w:r w:rsidRPr="006C423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Pr="006C4230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กันยายน</w:t>
            </w:r>
            <w:r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256</w:t>
            </w:r>
            <w:r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127ECB6C" w:rsidR="00D6597C" w:rsidRPr="00D6597C" w:rsidRDefault="00D6597C" w:rsidP="00193819">
            <w:pPr>
              <w:spacing w:line="36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D6597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146,922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D6597C" w:rsidRPr="006C4230" w:rsidRDefault="00D6597C" w:rsidP="0019381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6755766E" w:rsidR="00D6597C" w:rsidRPr="0061142B" w:rsidRDefault="00D6597C" w:rsidP="0019381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22,355</w:t>
            </w:r>
          </w:p>
        </w:tc>
      </w:tr>
      <w:tr w:rsidR="00D6597C" w:rsidRPr="0061142B" w14:paraId="6A171F06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D6597C" w:rsidRPr="006C4230" w:rsidRDefault="00D6597C" w:rsidP="00193819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6C423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C423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254EB99D" w:rsidR="00D6597C" w:rsidRPr="00D6597C" w:rsidRDefault="00D6597C" w:rsidP="00193819">
            <w:pPr>
              <w:spacing w:line="360" w:lineRule="exact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D6597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(25,057)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D6597C" w:rsidRPr="00E0155B" w:rsidRDefault="00D6597C" w:rsidP="0019381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0E708477" w:rsidR="00D6597C" w:rsidRPr="0061142B" w:rsidRDefault="00D6597C" w:rsidP="0019381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 w:hint="cs"/>
                <w:color w:val="000000" w:themeColor="text1"/>
                <w:sz w:val="32"/>
                <w:szCs w:val="32"/>
              </w:rPr>
              <w:t>(</w:t>
            </w:r>
            <w:r w:rsidRPr="006C423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</w:t>
            </w:r>
            <w:r w:rsidRPr="00E01D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092</w:t>
            </w:r>
            <w:r w:rsidRPr="006C4230">
              <w:rPr>
                <w:rFonts w:asciiTheme="majorBidi" w:hAnsiTheme="majorBidi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D6597C" w:rsidRPr="0061142B" w14:paraId="328BB6EA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D6597C" w:rsidRPr="006C4230" w:rsidRDefault="00D6597C" w:rsidP="00193819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6C423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58338B88" w:rsidR="00D6597C" w:rsidRPr="00D6597C" w:rsidRDefault="00D6597C" w:rsidP="00193819">
            <w:pPr>
              <w:spacing w:line="36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D6597C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121,865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D6597C" w:rsidRPr="00E0155B" w:rsidRDefault="00D6597C" w:rsidP="0019381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4F7A8C7C" w:rsidR="00D6597C" w:rsidRPr="0061142B" w:rsidRDefault="00D6597C" w:rsidP="0019381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C423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21</w:t>
            </w:r>
            <w:r w:rsidRPr="00E01D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263</w:t>
            </w:r>
          </w:p>
        </w:tc>
      </w:tr>
    </w:tbl>
    <w:p w14:paraId="4894BAF4" w14:textId="77777777" w:rsidR="00B45E48" w:rsidRPr="0061142B" w:rsidRDefault="00B45E48" w:rsidP="00193819">
      <w:pPr>
        <w:tabs>
          <w:tab w:val="clear" w:pos="227"/>
        </w:tabs>
        <w:spacing w:line="240" w:lineRule="exact"/>
        <w:ind w:left="289" w:firstLine="57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4" w:name="_Hlk159442790"/>
    </w:p>
    <w:p w14:paraId="4F6E364F" w14:textId="2C033752" w:rsidR="00BF0058" w:rsidRDefault="00A6092F" w:rsidP="00193819">
      <w:pPr>
        <w:tabs>
          <w:tab w:val="clear" w:pos="227"/>
        </w:tabs>
        <w:spacing w:line="360" w:lineRule="exact"/>
        <w:ind w:left="289" w:firstLine="578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6C423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ในระหว่างงวด</w:t>
      </w:r>
      <w:r w:rsidR="00C162EB" w:rsidRPr="006C423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162EB" w:rsidRPr="006C423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="00C162EB" w:rsidRPr="006C423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ย่อยแห่งหนึ่งมี</w:t>
      </w:r>
      <w:r w:rsidRPr="006C423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การทำ</w:t>
      </w:r>
      <w:r w:rsidR="00C162EB" w:rsidRPr="006C423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</w:t>
      </w:r>
      <w:r w:rsidR="00C162EB" w:rsidRPr="006C423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เช่าลิสซิ่ง </w:t>
      </w:r>
      <w:r w:rsidRPr="0061142B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C162EB" w:rsidRPr="0061142B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C162EB" w:rsidRPr="006C423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</w:t>
      </w:r>
      <w:r w:rsidR="00C162EB" w:rsidRPr="006C4230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162EB" w:rsidRPr="006C423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กับบริษัทลิสซิ่งใน</w:t>
      </w:r>
      <w:r w:rsidR="00C162EB" w:rsidRPr="006C4230">
        <w:rPr>
          <w:rFonts w:ascii="Angsana New" w:hAnsi="Angsana New"/>
          <w:color w:val="000000" w:themeColor="text1"/>
          <w:sz w:val="32"/>
          <w:szCs w:val="32"/>
          <w:cs/>
        </w:rPr>
        <w:t>ประเทศ</w:t>
      </w:r>
      <w:r w:rsidR="00C162EB" w:rsidRPr="006C4230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C162EB" w:rsidRPr="006C4230">
        <w:rPr>
          <w:rFonts w:ascii="Angsana New" w:hAnsi="Angsana New"/>
          <w:color w:val="000000" w:themeColor="text1"/>
          <w:sz w:val="32"/>
          <w:szCs w:val="32"/>
          <w:cs/>
        </w:rPr>
        <w:t xml:space="preserve"> มูลค่าตามสัญญา</w:t>
      </w:r>
      <w:r w:rsidRPr="001B0CFE">
        <w:rPr>
          <w:rFonts w:ascii="Angsana New" w:hAnsi="Angsana New"/>
          <w:color w:val="000000" w:themeColor="text1"/>
          <w:sz w:val="32"/>
          <w:szCs w:val="32"/>
        </w:rPr>
        <w:t xml:space="preserve"> 46.73</w:t>
      </w:r>
      <w:r w:rsidR="00C162EB" w:rsidRPr="001B0CF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62EB" w:rsidRPr="006C4230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C162EB" w:rsidRPr="006C423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โดยจำหน่ายโครงการซื้อขายไฟฟ้าและเช่ากลับคืนโครงการ</w:t>
      </w:r>
      <w:r w:rsidR="00C162EB" w:rsidRPr="006C4230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ดังกล่าว</w:t>
      </w:r>
      <w:r w:rsidR="00C162EB" w:rsidRPr="006C4230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C162EB" w:rsidRPr="006C4230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กำหนด</w:t>
      </w:r>
      <w:r w:rsidR="00C162EB" w:rsidRPr="006C4230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ระยะเวลาผ่อนชำระ </w:t>
      </w:r>
      <w:r w:rsidR="00C162EB" w:rsidRPr="001B0CFE">
        <w:rPr>
          <w:rFonts w:ascii="Angsana New" w:hAnsi="Angsana New"/>
          <w:color w:val="000000" w:themeColor="text1"/>
          <w:spacing w:val="-2"/>
          <w:sz w:val="32"/>
          <w:szCs w:val="32"/>
        </w:rPr>
        <w:t>60</w:t>
      </w:r>
      <w:r w:rsidR="00C162EB" w:rsidRPr="006C4230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งวดเดือน ผ่อนชำระงวดเดือน</w:t>
      </w:r>
      <w:r w:rsidR="00C162EB" w:rsidRPr="006C4230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ละ</w:t>
      </w:r>
      <w:r w:rsidR="00C162EB" w:rsidRPr="006C4230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1B0CFE">
        <w:rPr>
          <w:rFonts w:ascii="Angsana New" w:hAnsi="Angsana New"/>
          <w:color w:val="000000" w:themeColor="text1"/>
          <w:spacing w:val="-2"/>
          <w:sz w:val="32"/>
          <w:szCs w:val="32"/>
        </w:rPr>
        <w:t>0.76</w:t>
      </w:r>
      <w:r w:rsidR="00C162EB" w:rsidRPr="001B0CFE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C162EB" w:rsidRPr="006C4230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</w:t>
      </w:r>
      <w:r w:rsidR="00C162EB" w:rsidRPr="006C4230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C162EB" w:rsidRPr="0061142B">
        <w:rPr>
          <w:rFonts w:ascii="Angsana New" w:hAnsi="Angsana New"/>
          <w:color w:val="000000" w:themeColor="text1"/>
          <w:spacing w:val="-2"/>
          <w:sz w:val="32"/>
          <w:szCs w:val="32"/>
        </w:rPr>
        <w:t>(</w:t>
      </w:r>
      <w:r w:rsidR="00C162EB" w:rsidRPr="006C4230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รวมภาษีมูลค่าเพิ่ม)</w:t>
      </w:r>
    </w:p>
    <w:bookmarkEnd w:id="4"/>
    <w:p w14:paraId="39112F72" w14:textId="7237EF85" w:rsidR="00583F43" w:rsidRPr="0061142B" w:rsidRDefault="00D112E0" w:rsidP="00193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61142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ค่าใช้จ่ายที่เกี่ยวข้องกับสัญญาเช่า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ที่รับรู้ในงบกำไรขาดทุนเบ็ดเสร็จ</w:t>
      </w:r>
      <w:r w:rsidR="00AE11F0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สำหรับงวด</w:t>
      </w:r>
      <w:r w:rsidR="00DC5185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เก้า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เดือนสิ้นสุดวันที่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3</w:t>
      </w:r>
      <w:r w:rsidR="00570DBF" w:rsidRPr="00E0155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0 </w:t>
      </w:r>
      <w:r w:rsidR="00DC5185" w:rsidRPr="006C4230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กันยายน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256</w:t>
      </w:r>
      <w:r w:rsidR="00B45E48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7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583F43" w:rsidRPr="006C4230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และ 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256</w:t>
      </w:r>
      <w:r w:rsidR="00B45E48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6</w:t>
      </w:r>
      <w:r w:rsidR="00583F43" w:rsidRPr="006C4230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61142B" w:rsidRPr="00193819" w14:paraId="49E8A766" w14:textId="77777777" w:rsidTr="00497D77">
        <w:trPr>
          <w:trHeight w:val="20"/>
        </w:trPr>
        <w:tc>
          <w:tcPr>
            <w:tcW w:w="3003" w:type="dxa"/>
          </w:tcPr>
          <w:p w14:paraId="6355F178" w14:textId="77777777" w:rsidR="00583F43" w:rsidRPr="00193819" w:rsidRDefault="00583F43" w:rsidP="00193819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731D6640" w14:textId="77777777" w:rsidR="00583F43" w:rsidRPr="006C4230" w:rsidRDefault="00583F43" w:rsidP="0019381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61142B" w:rsidRPr="00193819" w14:paraId="6D19F454" w14:textId="77777777" w:rsidTr="00497D77">
        <w:trPr>
          <w:trHeight w:val="20"/>
        </w:trPr>
        <w:tc>
          <w:tcPr>
            <w:tcW w:w="3003" w:type="dxa"/>
          </w:tcPr>
          <w:p w14:paraId="7D6AE186" w14:textId="77777777" w:rsidR="00583F43" w:rsidRPr="00193819" w:rsidRDefault="00583F43" w:rsidP="00193819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B9FC" w14:textId="77777777" w:rsidR="00583F43" w:rsidRPr="00193819" w:rsidRDefault="00583F43" w:rsidP="0019381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B9DA608" w14:textId="77777777" w:rsidR="00583F43" w:rsidRPr="00193819" w:rsidRDefault="00583F43" w:rsidP="00193819">
            <w:pPr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73E34" w14:textId="77777777" w:rsidR="00583F43" w:rsidRPr="00193819" w:rsidRDefault="00583F43" w:rsidP="0019381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142B" w:rsidRPr="00193819" w14:paraId="513758D6" w14:textId="77777777" w:rsidTr="00497D77">
        <w:trPr>
          <w:trHeight w:val="20"/>
        </w:trPr>
        <w:tc>
          <w:tcPr>
            <w:tcW w:w="3003" w:type="dxa"/>
          </w:tcPr>
          <w:p w14:paraId="17BF3780" w14:textId="77777777" w:rsidR="0007509C" w:rsidRPr="00193819" w:rsidRDefault="0007509C" w:rsidP="00193819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C0DC14" w14:textId="4AEE0C72" w:rsidR="0007509C" w:rsidRPr="00193819" w:rsidRDefault="0007509C" w:rsidP="00193819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B45E48"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7B60C" w14:textId="77777777" w:rsidR="0007509C" w:rsidRPr="006C4230" w:rsidRDefault="0007509C" w:rsidP="0019381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A9FA87A" w14:textId="6C56A3C0" w:rsidR="0007509C" w:rsidRPr="00193819" w:rsidRDefault="0007509C" w:rsidP="00193819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B45E48"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4A0F1A0D" w14:textId="77777777" w:rsidR="0007509C" w:rsidRPr="006C4230" w:rsidRDefault="0007509C" w:rsidP="0019381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067345F" w14:textId="4EF07A49" w:rsidR="0007509C" w:rsidRPr="00193819" w:rsidRDefault="0007509C" w:rsidP="00193819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B45E48"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0FD92" w14:textId="77777777" w:rsidR="0007509C" w:rsidRPr="006C4230" w:rsidRDefault="0007509C" w:rsidP="0019381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81CBACF" w14:textId="05EA639B" w:rsidR="0007509C" w:rsidRPr="00193819" w:rsidRDefault="0007509C" w:rsidP="00193819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B45E48"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</w:tr>
      <w:tr w:rsidR="002150D6" w:rsidRPr="00193819" w14:paraId="28557BA7" w14:textId="77777777" w:rsidTr="00E543E0">
        <w:trPr>
          <w:trHeight w:val="20"/>
        </w:trPr>
        <w:tc>
          <w:tcPr>
            <w:tcW w:w="3003" w:type="dxa"/>
          </w:tcPr>
          <w:p w14:paraId="5357E813" w14:textId="77777777" w:rsidR="002150D6" w:rsidRPr="006C4230" w:rsidRDefault="002150D6" w:rsidP="00193819">
            <w:pPr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E6F150A" w14:textId="2A83910D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3,426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870F4E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7662E1C0" w14:textId="123A6340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3,573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7B685A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F2A38" w14:textId="262DD722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C4230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</w:t>
            </w:r>
            <w:r w:rsidRPr="00193819">
              <w:rPr>
                <w:rFonts w:ascii="Angsana New" w:hAnsi="Angsana New"/>
                <w:color w:val="000000" w:themeColor="text1"/>
                <w:sz w:val="24"/>
                <w:szCs w:val="24"/>
              </w:rPr>
              <w:t>,053</w:t>
            </w:r>
          </w:p>
        </w:tc>
        <w:tc>
          <w:tcPr>
            <w:tcW w:w="134" w:type="dxa"/>
            <w:vAlign w:val="bottom"/>
          </w:tcPr>
          <w:p w14:paraId="0CE3AB45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152E3289" w14:textId="18911EA9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="Angsana New" w:hAnsi="Angsana New"/>
                <w:color w:val="000000" w:themeColor="text1"/>
                <w:sz w:val="24"/>
                <w:szCs w:val="24"/>
              </w:rPr>
              <w:t>3,573</w:t>
            </w:r>
          </w:p>
        </w:tc>
      </w:tr>
      <w:tr w:rsidR="002150D6" w:rsidRPr="00193819" w14:paraId="459AFE96" w14:textId="77777777" w:rsidTr="00E543E0">
        <w:trPr>
          <w:trHeight w:val="20"/>
        </w:trPr>
        <w:tc>
          <w:tcPr>
            <w:tcW w:w="3003" w:type="dxa"/>
          </w:tcPr>
          <w:p w14:paraId="72756CE3" w14:textId="77777777" w:rsidR="002150D6" w:rsidRPr="006C4230" w:rsidRDefault="002150D6" w:rsidP="00193819">
            <w:pPr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DDF3BA6" w14:textId="14605DB1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3,593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001A76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5703DB76" w14:textId="07F2FC58" w:rsidR="002150D6" w:rsidRPr="006C4230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2,465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07195B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648996" w14:textId="0F372399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877</w:t>
            </w:r>
          </w:p>
        </w:tc>
        <w:tc>
          <w:tcPr>
            <w:tcW w:w="134" w:type="dxa"/>
            <w:vAlign w:val="bottom"/>
          </w:tcPr>
          <w:p w14:paraId="64FEE494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bottom"/>
          </w:tcPr>
          <w:p w14:paraId="2193FE99" w14:textId="6C15B763" w:rsidR="002150D6" w:rsidRPr="006C4230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93819">
              <w:rPr>
                <w:rFonts w:ascii="Angsana New" w:hAnsi="Angsana New"/>
                <w:color w:val="000000" w:themeColor="text1"/>
                <w:sz w:val="24"/>
                <w:szCs w:val="24"/>
              </w:rPr>
              <w:t>1,020</w:t>
            </w:r>
          </w:p>
        </w:tc>
      </w:tr>
      <w:tr w:rsidR="002150D6" w:rsidRPr="00193819" w14:paraId="2F6FDC48" w14:textId="77777777" w:rsidTr="00E57153">
        <w:trPr>
          <w:trHeight w:val="20"/>
        </w:trPr>
        <w:tc>
          <w:tcPr>
            <w:tcW w:w="3003" w:type="dxa"/>
          </w:tcPr>
          <w:p w14:paraId="66259383" w14:textId="77777777" w:rsidR="002150D6" w:rsidRPr="006C4230" w:rsidRDefault="002150D6" w:rsidP="00193819">
            <w:pPr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</w:tcPr>
          <w:p w14:paraId="4A98EC52" w14:textId="4FF70B18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4,037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D68F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396A24CF" w14:textId="6F4DAE21" w:rsidR="002150D6" w:rsidRPr="006C4230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4,014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12F284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9EE7936" w14:textId="3DD74920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881</w:t>
            </w:r>
          </w:p>
        </w:tc>
        <w:tc>
          <w:tcPr>
            <w:tcW w:w="134" w:type="dxa"/>
            <w:vAlign w:val="bottom"/>
          </w:tcPr>
          <w:p w14:paraId="5CACDC7D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bottom"/>
          </w:tcPr>
          <w:p w14:paraId="6E939960" w14:textId="039D3610" w:rsidR="002150D6" w:rsidRPr="006C4230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193819">
              <w:rPr>
                <w:rFonts w:ascii="Angsana New" w:hAnsi="Angsana New"/>
                <w:color w:val="000000" w:themeColor="text1"/>
                <w:sz w:val="24"/>
                <w:szCs w:val="24"/>
              </w:rPr>
              <w:t>146</w:t>
            </w:r>
          </w:p>
        </w:tc>
      </w:tr>
      <w:tr w:rsidR="002150D6" w:rsidRPr="00193819" w14:paraId="3C1A1D22" w14:textId="77777777" w:rsidTr="00E57153">
        <w:trPr>
          <w:trHeight w:val="20"/>
        </w:trPr>
        <w:tc>
          <w:tcPr>
            <w:tcW w:w="3003" w:type="dxa"/>
          </w:tcPr>
          <w:p w14:paraId="716278EA" w14:textId="77777777" w:rsidR="002150D6" w:rsidRPr="00193819" w:rsidRDefault="002150D6" w:rsidP="00193819">
            <w:pPr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  <w:shd w:val="clear" w:color="auto" w:fill="auto"/>
          </w:tcPr>
          <w:p w14:paraId="0F529AA1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9C5A324" w14:textId="3157C5F8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1078EA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14:paraId="38FB84DF" w14:textId="0639F1B3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/>
            </w: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370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252D04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37C750" w14:textId="44DC1C6E" w:rsidR="002150D6" w:rsidRPr="006C4230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134" w:type="dxa"/>
            <w:vAlign w:val="bottom"/>
          </w:tcPr>
          <w:p w14:paraId="29E627D3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vAlign w:val="bottom"/>
          </w:tcPr>
          <w:p w14:paraId="78A0639B" w14:textId="5DFF0A68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="Angsana New" w:hAnsi="Angsana New"/>
                <w:color w:val="000000" w:themeColor="text1"/>
                <w:sz w:val="24"/>
                <w:szCs w:val="24"/>
              </w:rPr>
              <w:t>276</w:t>
            </w:r>
          </w:p>
        </w:tc>
      </w:tr>
      <w:tr w:rsidR="002150D6" w:rsidRPr="00193819" w14:paraId="0454FE13" w14:textId="77777777" w:rsidTr="00436E4A">
        <w:trPr>
          <w:trHeight w:val="20"/>
        </w:trPr>
        <w:tc>
          <w:tcPr>
            <w:tcW w:w="3003" w:type="dxa"/>
          </w:tcPr>
          <w:p w14:paraId="50DC6383" w14:textId="71C67408" w:rsidR="002150D6" w:rsidRPr="00193819" w:rsidRDefault="002150D6" w:rsidP="00193819">
            <w:pPr>
              <w:spacing w:line="300" w:lineRule="exact"/>
              <w:ind w:left="511" w:hanging="22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E28157" w14:textId="41D38FFC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11,298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88BDE5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E9EB7B" w14:textId="26F42AD4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10,422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BC019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56701" w14:textId="146E78CE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4,966</w:t>
            </w:r>
          </w:p>
        </w:tc>
        <w:tc>
          <w:tcPr>
            <w:tcW w:w="134" w:type="dxa"/>
            <w:vAlign w:val="bottom"/>
          </w:tcPr>
          <w:p w14:paraId="544D8F18" w14:textId="77777777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75DC4" w14:textId="3E7F054D" w:rsidR="002150D6" w:rsidRPr="00193819" w:rsidRDefault="002150D6" w:rsidP="0019381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93819">
              <w:rPr>
                <w:rFonts w:ascii="Angsana New" w:hAnsi="Angsana New"/>
                <w:color w:val="000000" w:themeColor="text1"/>
                <w:sz w:val="24"/>
                <w:szCs w:val="24"/>
              </w:rPr>
              <w:t>5,015</w:t>
            </w:r>
          </w:p>
        </w:tc>
      </w:tr>
    </w:tbl>
    <w:p w14:paraId="7EE5A5D3" w14:textId="05CC56F4" w:rsidR="00DB121F" w:rsidRPr="006C4230" w:rsidRDefault="002F34CD" w:rsidP="00B42BF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lang w:val="en-US"/>
        </w:rPr>
        <w:lastRenderedPageBreak/>
        <w:t>19</w:t>
      </w:r>
      <w:r w:rsidR="00DB121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 xml:space="preserve">. </w:t>
      </w:r>
      <w:r w:rsidR="00DB121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B121F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>ค่าใช้จ่ายภาษีเงินได้</w:t>
      </w:r>
    </w:p>
    <w:p w14:paraId="4B17842A" w14:textId="07B47849" w:rsidR="00DB121F" w:rsidRPr="006C4230" w:rsidRDefault="00DB121F" w:rsidP="00B42BF5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 w:rsidR="00DC518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เก้า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570DBF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C5185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DB0E0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DB0E0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083"/>
      </w:tblGrid>
      <w:tr w:rsidR="0061142B" w:rsidRPr="0061142B" w14:paraId="774CAD22" w14:textId="77777777" w:rsidTr="009C29ED">
        <w:trPr>
          <w:cantSplit/>
          <w:trHeight w:val="20"/>
        </w:trPr>
        <w:tc>
          <w:tcPr>
            <w:tcW w:w="3458" w:type="dxa"/>
          </w:tcPr>
          <w:p w14:paraId="60362A7B" w14:textId="77777777" w:rsidR="00DB121F" w:rsidRPr="0061142B" w:rsidRDefault="00DB121F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190887C1" w14:textId="77777777" w:rsidR="00DB121F" w:rsidRPr="0061142B" w:rsidRDefault="00DB121F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1142B" w:rsidRPr="0061142B" w14:paraId="03D9695D" w14:textId="77777777" w:rsidTr="009C29ED">
        <w:trPr>
          <w:cantSplit/>
          <w:trHeight w:val="20"/>
        </w:trPr>
        <w:tc>
          <w:tcPr>
            <w:tcW w:w="3458" w:type="dxa"/>
          </w:tcPr>
          <w:p w14:paraId="539AF021" w14:textId="77777777" w:rsidR="00DB121F" w:rsidRPr="0061142B" w:rsidRDefault="00DB121F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B08B6" w14:textId="77777777" w:rsidR="00DB121F" w:rsidRPr="0061142B" w:rsidRDefault="00DB121F" w:rsidP="003C5E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2E8A2F72" w14:textId="77777777" w:rsidR="00DB121F" w:rsidRPr="0061142B" w:rsidRDefault="00DB121F" w:rsidP="003C5E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AEFAD" w14:textId="77777777" w:rsidR="00DB121F" w:rsidRPr="0061142B" w:rsidRDefault="00DB121F" w:rsidP="003C5E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1142B" w:rsidRPr="0061142B" w14:paraId="7864B0F8" w14:textId="77777777" w:rsidTr="009C29ED">
        <w:trPr>
          <w:cantSplit/>
          <w:trHeight w:val="20"/>
        </w:trPr>
        <w:tc>
          <w:tcPr>
            <w:tcW w:w="3458" w:type="dxa"/>
          </w:tcPr>
          <w:p w14:paraId="46ABBA06" w14:textId="77777777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0C5C95" w14:textId="7A57580E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8A942" w14:textId="77777777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C91F662" w14:textId="3A156A8D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4" w:type="dxa"/>
          </w:tcPr>
          <w:p w14:paraId="76A5EA49" w14:textId="77777777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19E6CF" w14:textId="0406A180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B86971" w14:textId="77777777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FB1F083" w14:textId="5B0F9193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61142B" w:rsidRPr="0061142B" w14:paraId="08D27492" w14:textId="77777777" w:rsidTr="009C29ED">
        <w:trPr>
          <w:cantSplit/>
          <w:trHeight w:val="20"/>
        </w:trPr>
        <w:tc>
          <w:tcPr>
            <w:tcW w:w="3458" w:type="dxa"/>
          </w:tcPr>
          <w:p w14:paraId="49E62310" w14:textId="7880D3E2" w:rsidR="00DB0E01" w:rsidRPr="0061142B" w:rsidRDefault="00DB0E01" w:rsidP="00BE644D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1CDBF827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BB3C1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ABBC6CF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C6C8EB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16B16C" w14:textId="77777777" w:rsidR="00DB0E01" w:rsidRPr="0061142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A12BBD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C17D1A6" w14:textId="77777777" w:rsidR="00DB0E01" w:rsidRPr="0061142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1142B" w:rsidRPr="0061142B" w14:paraId="136907C0" w14:textId="77777777" w:rsidTr="009C29ED">
        <w:trPr>
          <w:cantSplit/>
          <w:trHeight w:val="20"/>
        </w:trPr>
        <w:tc>
          <w:tcPr>
            <w:tcW w:w="3458" w:type="dxa"/>
          </w:tcPr>
          <w:p w14:paraId="0CCEBF69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7291E5B9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226EE74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96C8E9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5A65448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FC2C7D" w14:textId="77777777" w:rsidR="00DB0E01" w:rsidRPr="0061142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D43AB8D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8190888" w14:textId="77777777" w:rsidR="00DB0E01" w:rsidRPr="0061142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C5185" w:rsidRPr="0061142B" w14:paraId="273CCFF7" w14:textId="77777777" w:rsidTr="004F69A7">
        <w:trPr>
          <w:cantSplit/>
          <w:trHeight w:val="77"/>
        </w:trPr>
        <w:tc>
          <w:tcPr>
            <w:tcW w:w="3458" w:type="dxa"/>
          </w:tcPr>
          <w:p w14:paraId="3F5B0906" w14:textId="77777777" w:rsidR="00DC5185" w:rsidRPr="006C4230" w:rsidRDefault="00DC5185" w:rsidP="00DC5185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134" w:type="dxa"/>
            <w:vAlign w:val="bottom"/>
          </w:tcPr>
          <w:p w14:paraId="2275EE78" w14:textId="058C95ED" w:rsidR="00DC5185" w:rsidRPr="0061142B" w:rsidRDefault="009655D2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23,979</w:t>
            </w:r>
          </w:p>
        </w:tc>
        <w:tc>
          <w:tcPr>
            <w:tcW w:w="134" w:type="dxa"/>
            <w:vAlign w:val="bottom"/>
          </w:tcPr>
          <w:p w14:paraId="214A296B" w14:textId="77777777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523ADB6" w14:textId="6A36C217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23,129</w:t>
            </w:r>
          </w:p>
        </w:tc>
        <w:tc>
          <w:tcPr>
            <w:tcW w:w="134" w:type="dxa"/>
            <w:vAlign w:val="bottom"/>
          </w:tcPr>
          <w:p w14:paraId="34CBEFAB" w14:textId="77777777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B630B7" w14:textId="36EF49C8" w:rsidR="00DC5185" w:rsidRPr="0061142B" w:rsidRDefault="00541579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12,612</w:t>
            </w:r>
          </w:p>
        </w:tc>
        <w:tc>
          <w:tcPr>
            <w:tcW w:w="134" w:type="dxa"/>
            <w:vAlign w:val="bottom"/>
          </w:tcPr>
          <w:p w14:paraId="7E779BCB" w14:textId="77777777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DA0A73E" w14:textId="7751683C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10,012</w:t>
            </w:r>
          </w:p>
        </w:tc>
      </w:tr>
      <w:tr w:rsidR="00DC5185" w:rsidRPr="0061142B" w14:paraId="276E772D" w14:textId="77777777" w:rsidTr="00175FC2">
        <w:trPr>
          <w:cantSplit/>
          <w:trHeight w:val="20"/>
        </w:trPr>
        <w:tc>
          <w:tcPr>
            <w:tcW w:w="3458" w:type="dxa"/>
          </w:tcPr>
          <w:p w14:paraId="6302F36C" w14:textId="77777777" w:rsidR="00DC5185" w:rsidRPr="0061142B" w:rsidRDefault="00DC5185" w:rsidP="00DC5185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3415506" w14:textId="77777777" w:rsidR="00DC5185" w:rsidRPr="0061142B" w:rsidRDefault="00DC5185" w:rsidP="00DC518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677209" w14:textId="77777777" w:rsidR="00DC5185" w:rsidRPr="0061142B" w:rsidRDefault="00DC5185" w:rsidP="00DC518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8EBF94" w14:textId="77777777" w:rsidR="00DC5185" w:rsidRPr="0061142B" w:rsidRDefault="00DC5185" w:rsidP="00DC518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A58685C" w14:textId="77777777" w:rsidR="00DC5185" w:rsidRPr="0061142B" w:rsidRDefault="00DC5185" w:rsidP="00DC518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A851DD" w14:textId="797B526D" w:rsidR="00DC5185" w:rsidRPr="0061142B" w:rsidRDefault="00DC5185" w:rsidP="00DC518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05946DB" w14:textId="77777777" w:rsidR="00DC5185" w:rsidRPr="0061142B" w:rsidRDefault="00DC5185" w:rsidP="00DC5185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00028B" w14:textId="77777777" w:rsidR="00DC5185" w:rsidRPr="0061142B" w:rsidRDefault="00DC5185" w:rsidP="00DC518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C5185" w:rsidRPr="0061142B" w14:paraId="7935BBED" w14:textId="77777777" w:rsidTr="008A5D78">
        <w:trPr>
          <w:cantSplit/>
          <w:trHeight w:val="20"/>
        </w:trPr>
        <w:tc>
          <w:tcPr>
            <w:tcW w:w="3458" w:type="dxa"/>
          </w:tcPr>
          <w:p w14:paraId="53DEB1C5" w14:textId="77777777" w:rsidR="00DC5185" w:rsidRPr="006C4230" w:rsidRDefault="00DC5185" w:rsidP="00DC5185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2156A3CA" w14:textId="3E7A92A4" w:rsidR="00DC5185" w:rsidRPr="0061142B" w:rsidRDefault="000E05EB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655D2" w:rsidRPr="009655D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2,084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13D65254" w14:textId="77777777" w:rsidR="00DC5185" w:rsidRPr="006C4230" w:rsidRDefault="00DC5185" w:rsidP="000E05EB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035F1CF0" w14:textId="77777777" w:rsidR="00DC5185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021211B" w14:textId="6DD06331" w:rsidR="00DC5185" w:rsidRPr="006C4230" w:rsidRDefault="000E05EB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DC518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1,813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31FFD250" w14:textId="77777777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915837" w14:textId="77777777" w:rsidR="00DC5185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E34282C" w14:textId="17742B3E" w:rsidR="00541579" w:rsidRPr="006C4230" w:rsidRDefault="000E05EB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541579" w:rsidRPr="0054157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2,026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71F5E30B" w14:textId="77777777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1A6C433" w14:textId="77777777" w:rsidR="00DC5185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1140CA5" w14:textId="55CBF206" w:rsidR="00DC5185" w:rsidRPr="006C4230" w:rsidRDefault="000E05EB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DC5185" w:rsidRPr="005B28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DC5185" w:rsidRPr="0061142B" w14:paraId="4F554E06" w14:textId="77777777" w:rsidTr="009C29ED">
        <w:trPr>
          <w:cantSplit/>
          <w:trHeight w:val="20"/>
        </w:trPr>
        <w:tc>
          <w:tcPr>
            <w:tcW w:w="3458" w:type="dxa"/>
          </w:tcPr>
          <w:p w14:paraId="1D7776D3" w14:textId="77777777" w:rsidR="00DC5185" w:rsidRPr="006C4230" w:rsidRDefault="00DC5185" w:rsidP="00DC5185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6481C" w14:textId="7CE4D854" w:rsidR="00DC5185" w:rsidRPr="006C4230" w:rsidRDefault="009655D2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21,895</w:t>
            </w:r>
          </w:p>
        </w:tc>
        <w:tc>
          <w:tcPr>
            <w:tcW w:w="134" w:type="dxa"/>
            <w:vAlign w:val="bottom"/>
          </w:tcPr>
          <w:p w14:paraId="70D90A46" w14:textId="77777777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6C10CC" w14:textId="6466B46B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17BE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21,316</w:t>
            </w:r>
          </w:p>
        </w:tc>
        <w:tc>
          <w:tcPr>
            <w:tcW w:w="134" w:type="dxa"/>
            <w:vAlign w:val="bottom"/>
          </w:tcPr>
          <w:p w14:paraId="39CD3535" w14:textId="77777777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7EF697" w14:textId="78EC5815" w:rsidR="00DC5185" w:rsidRPr="0061142B" w:rsidRDefault="00541579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10,586</w:t>
            </w:r>
          </w:p>
        </w:tc>
        <w:tc>
          <w:tcPr>
            <w:tcW w:w="134" w:type="dxa"/>
            <w:vAlign w:val="bottom"/>
          </w:tcPr>
          <w:p w14:paraId="71C6CB81" w14:textId="77777777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7A0D18" w14:textId="6B2590BA" w:rsidR="00DC5185" w:rsidRPr="0061142B" w:rsidRDefault="00DC5185" w:rsidP="000E05EB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B28D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9,541</w:t>
            </w:r>
          </w:p>
        </w:tc>
      </w:tr>
    </w:tbl>
    <w:p w14:paraId="52D8B78F" w14:textId="77777777" w:rsidR="002D0C2F" w:rsidRPr="0061142B" w:rsidRDefault="002D0C2F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0D059F6D" w14:textId="7350F40F" w:rsidR="004A3A68" w:rsidRPr="0061142B" w:rsidRDefault="002F34CD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20</w:t>
      </w:r>
      <w:r w:rsidR="004A3A68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A3A68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A3A68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2BC1C5C8" w14:textId="2E7E718C" w:rsidR="001064A6" w:rsidRPr="0061142B" w:rsidRDefault="00A07A9E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</w:t>
      </w:r>
      <w:r w:rsidR="004A3A68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ต่อหุ้นขั้นพื้นฐานคำนวณโดยการหาร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</w:t>
      </w:r>
      <w:r w:rsidR="004A3A68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</w:t>
      </w:r>
      <w:r w:rsidR="00E0698D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(ไม่รวมกำ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ไร</w:t>
      </w:r>
      <w:r w:rsidR="00E0698D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ขาดทุนเบ็ดเสร็จอื่น) </w:t>
      </w:r>
      <w:r w:rsidR="004A3A68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p w14:paraId="69A6A277" w14:textId="49C61AF1" w:rsidR="00341A19" w:rsidRPr="00A92DA2" w:rsidRDefault="00341A19" w:rsidP="00341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Pr="00A92DA2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A92DA2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6C423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6C4230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5B3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Pr="006C4230">
        <w:rPr>
          <w:rFonts w:ascii="Angsana New" w:hAnsi="Angsana New" w:hint="cs"/>
          <w:color w:val="000000" w:themeColor="text1"/>
          <w:sz w:val="32"/>
          <w:szCs w:val="32"/>
        </w:rPr>
        <w:t>7</w:t>
      </w:r>
      <w:r w:rsidRPr="005B3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C4230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5B38E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92DA2">
        <w:rPr>
          <w:rFonts w:ascii="Angsana New" w:hAnsi="Angsana New"/>
          <w:color w:val="000000" w:themeColor="text1"/>
          <w:sz w:val="32"/>
          <w:szCs w:val="32"/>
        </w:rPr>
        <w:t>256</w:t>
      </w:r>
      <w:r w:rsidRPr="006C4230">
        <w:rPr>
          <w:rFonts w:ascii="Angsana New" w:hAnsi="Angsana New" w:hint="cs"/>
          <w:color w:val="000000" w:themeColor="text1"/>
          <w:sz w:val="32"/>
          <w:szCs w:val="32"/>
        </w:rPr>
        <w:t>6</w:t>
      </w:r>
    </w:p>
    <w:tbl>
      <w:tblPr>
        <w:tblW w:w="89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4"/>
        <w:gridCol w:w="1136"/>
        <w:gridCol w:w="136"/>
        <w:gridCol w:w="1134"/>
        <w:gridCol w:w="136"/>
        <w:gridCol w:w="1134"/>
      </w:tblGrid>
      <w:tr w:rsidR="0061142B" w:rsidRPr="00BC3BDE" w14:paraId="5358EA25" w14:textId="77777777" w:rsidTr="00BF0058">
        <w:trPr>
          <w:cantSplit/>
        </w:trPr>
        <w:tc>
          <w:tcPr>
            <w:tcW w:w="3969" w:type="dxa"/>
          </w:tcPr>
          <w:p w14:paraId="5D54BED9" w14:textId="77777777" w:rsidR="00570DBF" w:rsidRPr="00BC3BDE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C3BD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ab/>
            </w: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172A7861" w14:textId="77777777" w:rsidR="00570DBF" w:rsidRPr="006C4230" w:rsidRDefault="00570DBF" w:rsidP="000911A3">
            <w:pPr>
              <w:pStyle w:val="a0"/>
              <w:tabs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1142B" w:rsidRPr="00BC3BDE" w14:paraId="0E2A9331" w14:textId="77777777" w:rsidTr="000911A3">
        <w:trPr>
          <w:cantSplit/>
        </w:trPr>
        <w:tc>
          <w:tcPr>
            <w:tcW w:w="3969" w:type="dxa"/>
          </w:tcPr>
          <w:p w14:paraId="151B5D2B" w14:textId="77777777" w:rsidR="00570DBF" w:rsidRPr="00BC3BDE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1392EB3D" w14:textId="77777777" w:rsidR="00341A19" w:rsidRPr="00BC3BDE" w:rsidRDefault="00341A19" w:rsidP="00341A1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32EF52A" w14:textId="70E13ACB" w:rsidR="00570DBF" w:rsidRPr="00BC3BDE" w:rsidRDefault="00341A19" w:rsidP="00341A1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  <w:tc>
          <w:tcPr>
            <w:tcW w:w="136" w:type="dxa"/>
          </w:tcPr>
          <w:p w14:paraId="6B8034A1" w14:textId="77777777" w:rsidR="00570DBF" w:rsidRPr="00BC3BDE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07005BE" w14:textId="7304B3E5" w:rsidR="00570DBF" w:rsidRPr="00BC3BDE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</w:t>
            </w:r>
            <w:r w:rsidR="00341A19"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เก้า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54990A3C" w14:textId="40385BEA" w:rsidR="00570DBF" w:rsidRPr="006C4230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="00341A19"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61142B" w:rsidRPr="00BC3BDE" w14:paraId="541CDF61" w14:textId="77777777" w:rsidTr="00BF0058">
        <w:trPr>
          <w:cantSplit/>
          <w:trHeight w:val="212"/>
        </w:trPr>
        <w:tc>
          <w:tcPr>
            <w:tcW w:w="3969" w:type="dxa"/>
          </w:tcPr>
          <w:p w14:paraId="125D67CA" w14:textId="77777777" w:rsidR="00570DBF" w:rsidRPr="006C4230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637193" w14:textId="65A6F668" w:rsidR="00570DBF" w:rsidRPr="00BC3BDE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3BD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08C8EE" w14:textId="77777777" w:rsidR="00570DBF" w:rsidRPr="00BC3BDE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A111299" w14:textId="34EEFA29" w:rsidR="00570DBF" w:rsidRPr="00BC3BDE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3BD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6" w:type="dxa"/>
          </w:tcPr>
          <w:p w14:paraId="2C036401" w14:textId="77777777" w:rsidR="00570DBF" w:rsidRPr="006C4230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204DD6" w14:textId="73DD1ED1" w:rsidR="00570DBF" w:rsidRPr="00BC3BDE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3BD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6" w:type="dxa"/>
          </w:tcPr>
          <w:p w14:paraId="0756CB8F" w14:textId="77777777" w:rsidR="00570DBF" w:rsidRPr="00BC3BDE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CBE4FF" w14:textId="13EA821A" w:rsidR="00570DBF" w:rsidRPr="00BC3BDE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3BD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341A19" w:rsidRPr="00BC3BDE" w14:paraId="0FD177CA" w14:textId="77777777" w:rsidTr="00220CEF">
        <w:trPr>
          <w:cantSplit/>
        </w:trPr>
        <w:tc>
          <w:tcPr>
            <w:tcW w:w="3969" w:type="dxa"/>
          </w:tcPr>
          <w:p w14:paraId="4383E219" w14:textId="20DC62C5" w:rsidR="00341A19" w:rsidRPr="006C4230" w:rsidRDefault="00341A19" w:rsidP="0034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08" w:right="-55" w:hanging="17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pacing w:val="-6"/>
                <w:sz w:val="24"/>
                <w:szCs w:val="24"/>
                <w:cs/>
              </w:rPr>
              <w:t xml:space="preserve">  </w:t>
            </w: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 xml:space="preserve">(พันบาท)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585B445" w14:textId="4ABE5232" w:rsidR="00341A19" w:rsidRPr="00BC3BDE" w:rsidRDefault="009416BB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10,140</w:t>
            </w:r>
          </w:p>
        </w:tc>
        <w:tc>
          <w:tcPr>
            <w:tcW w:w="134" w:type="dxa"/>
            <w:vAlign w:val="bottom"/>
          </w:tcPr>
          <w:p w14:paraId="65619714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6BEDB633" w14:textId="4D3C8C94" w:rsidR="00341A19" w:rsidRPr="00BC3BDE" w:rsidRDefault="00341A19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41,495</w:t>
            </w:r>
          </w:p>
        </w:tc>
        <w:tc>
          <w:tcPr>
            <w:tcW w:w="136" w:type="dxa"/>
            <w:vAlign w:val="bottom"/>
          </w:tcPr>
          <w:p w14:paraId="1973BDDD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8477A2A" w14:textId="1DB94EB1" w:rsidR="00341A19" w:rsidRPr="00BC3BDE" w:rsidRDefault="009416BB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80,397</w:t>
            </w:r>
          </w:p>
        </w:tc>
        <w:tc>
          <w:tcPr>
            <w:tcW w:w="136" w:type="dxa"/>
            <w:vAlign w:val="bottom"/>
          </w:tcPr>
          <w:p w14:paraId="39265D8C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FDF97DB" w14:textId="17E9B19C" w:rsidR="00341A19" w:rsidRPr="00BC3BDE" w:rsidRDefault="00341A19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100,766</w:t>
            </w:r>
          </w:p>
        </w:tc>
      </w:tr>
      <w:tr w:rsidR="00341A19" w:rsidRPr="00BC3BDE" w14:paraId="3DD84416" w14:textId="77777777" w:rsidTr="00BF0058">
        <w:trPr>
          <w:cantSplit/>
        </w:trPr>
        <w:tc>
          <w:tcPr>
            <w:tcW w:w="3969" w:type="dxa"/>
          </w:tcPr>
          <w:p w14:paraId="71ED41F1" w14:textId="7DD2EF94" w:rsidR="00341A19" w:rsidRPr="006C4230" w:rsidRDefault="00341A19" w:rsidP="0034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134" w:type="dxa"/>
          </w:tcPr>
          <w:p w14:paraId="3607B848" w14:textId="7C225866" w:rsidR="00341A19" w:rsidRPr="00BC3BDE" w:rsidRDefault="009416BB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61357433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5AB7C4C2" w14:textId="78EF7EE5" w:rsidR="00341A19" w:rsidRPr="00BC3BDE" w:rsidRDefault="00341A19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7042675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55444A7E" w14:textId="3908E85E" w:rsidR="00341A19" w:rsidRPr="00BC3BDE" w:rsidRDefault="009416BB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37EAA482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3FB5D5CF" w14:textId="329EBA54" w:rsidR="00341A19" w:rsidRPr="00BC3BDE" w:rsidRDefault="00341A19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</w:tr>
      <w:tr w:rsidR="00341A19" w:rsidRPr="00BC3BDE" w14:paraId="62F3D2CD" w14:textId="77777777" w:rsidTr="00BF0058">
        <w:trPr>
          <w:cantSplit/>
          <w:trHeight w:val="70"/>
        </w:trPr>
        <w:tc>
          <w:tcPr>
            <w:tcW w:w="3969" w:type="dxa"/>
          </w:tcPr>
          <w:p w14:paraId="2CB8CA53" w14:textId="0792466E" w:rsidR="00341A19" w:rsidRPr="006C4230" w:rsidRDefault="00341A19" w:rsidP="0034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48368CD2" w14:textId="66B27458" w:rsidR="00341A19" w:rsidRPr="00BC3BDE" w:rsidRDefault="009416BB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0.0240</w:t>
            </w:r>
          </w:p>
        </w:tc>
        <w:tc>
          <w:tcPr>
            <w:tcW w:w="134" w:type="dxa"/>
          </w:tcPr>
          <w:p w14:paraId="6FC536BE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7BD20AC9" w14:textId="477C2E33" w:rsidR="00341A19" w:rsidRPr="00BC3BDE" w:rsidRDefault="00341A19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0.0983</w:t>
            </w:r>
          </w:p>
        </w:tc>
        <w:tc>
          <w:tcPr>
            <w:tcW w:w="136" w:type="dxa"/>
          </w:tcPr>
          <w:p w14:paraId="43F4B349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1D8ED183" w14:textId="0A8B5DF5" w:rsidR="00341A19" w:rsidRPr="00BC3BDE" w:rsidRDefault="009416BB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0.1905</w:t>
            </w:r>
          </w:p>
        </w:tc>
        <w:tc>
          <w:tcPr>
            <w:tcW w:w="136" w:type="dxa"/>
          </w:tcPr>
          <w:p w14:paraId="0B0847D7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57B8ADE3" w14:textId="69E51D07" w:rsidR="00341A19" w:rsidRPr="00BC3BDE" w:rsidRDefault="00341A19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0.2388</w:t>
            </w:r>
          </w:p>
        </w:tc>
      </w:tr>
    </w:tbl>
    <w:p w14:paraId="17AB7AA0" w14:textId="77777777" w:rsidR="000911A3" w:rsidRPr="00BC3BDE" w:rsidRDefault="000911A3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89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6"/>
        <w:gridCol w:w="1134"/>
        <w:gridCol w:w="136"/>
        <w:gridCol w:w="1134"/>
        <w:gridCol w:w="136"/>
        <w:gridCol w:w="1134"/>
      </w:tblGrid>
      <w:tr w:rsidR="0061142B" w:rsidRPr="00BC3BDE" w14:paraId="07B2DA56" w14:textId="77777777" w:rsidTr="00BF0058">
        <w:trPr>
          <w:cantSplit/>
        </w:trPr>
        <w:tc>
          <w:tcPr>
            <w:tcW w:w="3969" w:type="dxa"/>
          </w:tcPr>
          <w:p w14:paraId="1E860145" w14:textId="77777777" w:rsidR="00570DBF" w:rsidRPr="00BC3BDE" w:rsidRDefault="00570DBF" w:rsidP="00EB3DE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15EB8751" w14:textId="77777777" w:rsidR="00570DBF" w:rsidRPr="006C4230" w:rsidRDefault="00570DBF" w:rsidP="00EB3DE6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41A19" w:rsidRPr="00BC3BDE" w14:paraId="76367F5D" w14:textId="77777777" w:rsidTr="000911A3">
        <w:trPr>
          <w:cantSplit/>
        </w:trPr>
        <w:tc>
          <w:tcPr>
            <w:tcW w:w="3969" w:type="dxa"/>
          </w:tcPr>
          <w:p w14:paraId="736ED9A6" w14:textId="77777777" w:rsidR="00341A19" w:rsidRPr="00BC3BDE" w:rsidRDefault="00341A19" w:rsidP="00341A1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68AC5C11" w14:textId="77777777" w:rsidR="00341A19" w:rsidRPr="00BC3BDE" w:rsidRDefault="00341A19" w:rsidP="00341A1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57178A1" w14:textId="3754ECC4" w:rsidR="00341A19" w:rsidRPr="00BC3BDE" w:rsidRDefault="00341A19" w:rsidP="00341A1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</w:t>
            </w: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  <w:tc>
          <w:tcPr>
            <w:tcW w:w="136" w:type="dxa"/>
          </w:tcPr>
          <w:p w14:paraId="1D2DB519" w14:textId="77777777" w:rsidR="00341A19" w:rsidRPr="00BC3BDE" w:rsidRDefault="00341A19" w:rsidP="00341A1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73A810FA" w14:textId="77777777" w:rsidR="00341A19" w:rsidRPr="00BC3BDE" w:rsidRDefault="00341A19" w:rsidP="00341A1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สำหรับงวดเก้าเดือนสิ้นสุด</w:t>
            </w:r>
          </w:p>
          <w:p w14:paraId="13F341F8" w14:textId="11A04E12" w:rsidR="00341A19" w:rsidRPr="006C4230" w:rsidRDefault="00341A19" w:rsidP="00341A1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กันยายน</w:t>
            </w:r>
          </w:p>
        </w:tc>
      </w:tr>
      <w:tr w:rsidR="0061142B" w:rsidRPr="00BC3BDE" w14:paraId="0057563E" w14:textId="77777777" w:rsidTr="000911A3">
        <w:trPr>
          <w:cantSplit/>
        </w:trPr>
        <w:tc>
          <w:tcPr>
            <w:tcW w:w="3969" w:type="dxa"/>
          </w:tcPr>
          <w:p w14:paraId="23C0FC70" w14:textId="77777777" w:rsidR="00570DBF" w:rsidRPr="006C4230" w:rsidRDefault="00570DBF" w:rsidP="00570D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A10CA9" w14:textId="4EBE6F5C" w:rsidR="00570DBF" w:rsidRPr="00BC3BDE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3BD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66F7D2B" w14:textId="77777777" w:rsidR="00570DBF" w:rsidRPr="00BC3BDE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21C94A" w14:textId="1C28A949" w:rsidR="00570DBF" w:rsidRPr="00BC3BDE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3BD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6" w:type="dxa"/>
          </w:tcPr>
          <w:p w14:paraId="51340096" w14:textId="77777777" w:rsidR="00570DBF" w:rsidRPr="006C4230" w:rsidRDefault="00570DBF" w:rsidP="00570D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075920" w14:textId="0FEC8869" w:rsidR="00570DBF" w:rsidRPr="00BC3BDE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3BD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6" w:type="dxa"/>
          </w:tcPr>
          <w:p w14:paraId="5BF30A46" w14:textId="77777777" w:rsidR="00570DBF" w:rsidRPr="00BC3BDE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DDFD9E" w14:textId="2D188368" w:rsidR="00570DBF" w:rsidRPr="00BC3BDE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3BDE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341A19" w:rsidRPr="00BC3BDE" w14:paraId="10C19F6E" w14:textId="77777777" w:rsidTr="000911A3">
        <w:trPr>
          <w:cantSplit/>
        </w:trPr>
        <w:tc>
          <w:tcPr>
            <w:tcW w:w="3969" w:type="dxa"/>
          </w:tcPr>
          <w:p w14:paraId="319432B6" w14:textId="2421ADF7" w:rsidR="00341A19" w:rsidRPr="006C4230" w:rsidRDefault="00341A19" w:rsidP="0034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08" w:hanging="1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6C42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(พันบาท)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D6A2DB6" w14:textId="790B8214" w:rsidR="00341A19" w:rsidRPr="00BC3BDE" w:rsidRDefault="00541579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10,757</w:t>
            </w:r>
          </w:p>
        </w:tc>
        <w:tc>
          <w:tcPr>
            <w:tcW w:w="136" w:type="dxa"/>
            <w:vAlign w:val="bottom"/>
          </w:tcPr>
          <w:p w14:paraId="0D686CD2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A2375A0" w14:textId="17527181" w:rsidR="00341A19" w:rsidRPr="006C4230" w:rsidRDefault="00341A19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C3BDE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15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C3BDE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814</w:t>
            </w:r>
          </w:p>
        </w:tc>
        <w:tc>
          <w:tcPr>
            <w:tcW w:w="136" w:type="dxa"/>
            <w:vAlign w:val="bottom"/>
          </w:tcPr>
          <w:p w14:paraId="3D6463F3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F5B3F9D" w14:textId="0E88C0F1" w:rsidR="00341A19" w:rsidRPr="00BC3BDE" w:rsidRDefault="00541579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41,097</w:t>
            </w:r>
          </w:p>
        </w:tc>
        <w:tc>
          <w:tcPr>
            <w:tcW w:w="136" w:type="dxa"/>
            <w:vAlign w:val="bottom"/>
          </w:tcPr>
          <w:p w14:paraId="7AA437CF" w14:textId="77777777" w:rsidR="00341A19" w:rsidRPr="00BC3BDE" w:rsidRDefault="00341A19" w:rsidP="00341A19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8FDEEDF" w14:textId="590A2921" w:rsidR="00341A19" w:rsidRPr="00BC3BDE" w:rsidRDefault="00341A19" w:rsidP="00341A19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37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C3BDE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647</w:t>
            </w:r>
          </w:p>
        </w:tc>
      </w:tr>
      <w:tr w:rsidR="00096EBE" w:rsidRPr="00BC3BDE" w14:paraId="40EF255E" w14:textId="77777777" w:rsidTr="000911A3">
        <w:trPr>
          <w:cantSplit/>
        </w:trPr>
        <w:tc>
          <w:tcPr>
            <w:tcW w:w="3969" w:type="dxa"/>
          </w:tcPr>
          <w:p w14:paraId="6F0DFE33" w14:textId="2239FA10" w:rsidR="00096EBE" w:rsidRPr="006C4230" w:rsidRDefault="00096EBE" w:rsidP="0009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134" w:type="dxa"/>
          </w:tcPr>
          <w:p w14:paraId="06DDD00F" w14:textId="7235DE0B" w:rsidR="00096EBE" w:rsidRPr="00BC3BDE" w:rsidRDefault="00096EBE" w:rsidP="00096EBE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068387B9" w14:textId="77777777" w:rsidR="00096EBE" w:rsidRPr="00BC3BDE" w:rsidRDefault="00096EBE" w:rsidP="00096EBE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7EFA877D" w14:textId="356D4140" w:rsidR="00096EBE" w:rsidRPr="00BC3BDE" w:rsidRDefault="00096EBE" w:rsidP="00096EBE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6C2CCAF5" w14:textId="77777777" w:rsidR="00096EBE" w:rsidRPr="00BC3BDE" w:rsidRDefault="00096EBE" w:rsidP="00096EBE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D72FF49" w14:textId="42B4E5C6" w:rsidR="00096EBE" w:rsidRPr="00BC3BDE" w:rsidRDefault="00096EBE" w:rsidP="00096EBE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0FB844C0" w14:textId="77777777" w:rsidR="00096EBE" w:rsidRPr="00BC3BDE" w:rsidRDefault="00096EBE" w:rsidP="00096EBE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2B323A31" w14:textId="18FE18E9" w:rsidR="00096EBE" w:rsidRPr="00BC3BDE" w:rsidRDefault="00096EBE" w:rsidP="00096EBE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096EBE" w:rsidRPr="00BC3BDE" w14:paraId="03491732" w14:textId="77777777" w:rsidTr="000911A3">
        <w:trPr>
          <w:cantSplit/>
          <w:trHeight w:val="63"/>
        </w:trPr>
        <w:tc>
          <w:tcPr>
            <w:tcW w:w="3969" w:type="dxa"/>
          </w:tcPr>
          <w:p w14:paraId="31797080" w14:textId="61B7582A" w:rsidR="00096EBE" w:rsidRPr="006C4230" w:rsidRDefault="00096EBE" w:rsidP="0009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1ADDA0D0" w14:textId="29061E08" w:rsidR="00096EBE" w:rsidRPr="00BC3BDE" w:rsidRDefault="00541579" w:rsidP="00096EBE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0.0255</w:t>
            </w:r>
          </w:p>
        </w:tc>
        <w:tc>
          <w:tcPr>
            <w:tcW w:w="136" w:type="dxa"/>
          </w:tcPr>
          <w:p w14:paraId="436F1BE3" w14:textId="77777777" w:rsidR="00096EBE" w:rsidRPr="00BC3BDE" w:rsidRDefault="00096EBE" w:rsidP="00096EBE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88DA284" w14:textId="5F1918AD" w:rsidR="00096EBE" w:rsidRPr="00BC3BDE" w:rsidRDefault="00096EBE" w:rsidP="00096EBE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0.0375</w:t>
            </w:r>
          </w:p>
        </w:tc>
        <w:tc>
          <w:tcPr>
            <w:tcW w:w="136" w:type="dxa"/>
          </w:tcPr>
          <w:p w14:paraId="0CA06DA2" w14:textId="77777777" w:rsidR="00096EBE" w:rsidRPr="00BC3BDE" w:rsidRDefault="00096EBE" w:rsidP="00096EBE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19AA4DD" w14:textId="2BB75639" w:rsidR="00096EBE" w:rsidRPr="00BC3BDE" w:rsidRDefault="00541579" w:rsidP="00096EBE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0.0974</w:t>
            </w:r>
          </w:p>
        </w:tc>
        <w:tc>
          <w:tcPr>
            <w:tcW w:w="136" w:type="dxa"/>
          </w:tcPr>
          <w:p w14:paraId="24B370ED" w14:textId="77777777" w:rsidR="00096EBE" w:rsidRPr="00BC3BDE" w:rsidRDefault="00096EBE" w:rsidP="00096EBE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1300083F" w14:textId="2BD13786" w:rsidR="00096EBE" w:rsidRPr="00BC3BDE" w:rsidRDefault="00096EBE" w:rsidP="00096EBE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BC3BDE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0.0892</w:t>
            </w:r>
          </w:p>
        </w:tc>
      </w:tr>
    </w:tbl>
    <w:p w14:paraId="360FA7E7" w14:textId="77777777" w:rsidR="000911A3" w:rsidRDefault="000911A3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0B98BE8" w14:textId="77777777" w:rsidR="002021AC" w:rsidRDefault="002021AC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21B44C" w14:textId="77777777" w:rsidR="002021AC" w:rsidRDefault="002021AC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06C3774" w14:textId="77777777" w:rsidR="002021AC" w:rsidRDefault="002021AC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6A4345C" w14:textId="77777777" w:rsidR="002021AC" w:rsidRDefault="002021AC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2EECE4" w14:textId="57F6E72E" w:rsidR="00B50E9A" w:rsidRPr="002021AC" w:rsidRDefault="00B50E9A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2F34CD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49E2438B" w14:textId="00B84C6A" w:rsidR="00DB0E01" w:rsidRPr="002021AC" w:rsidRDefault="00DB0E01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>2 (“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ใบสําคัญแสดงสิทธิ” หรือ “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PPM-W2”) </w:t>
      </w:r>
      <w:r w:rsidR="00BF0058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ไม่เกิน 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211,000,050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หน่วย เพื่อจัดสรรให้แก่ผู้ถือหุ้นเดิมของบริษัทตามสัดส่วนการถือหุ้นในอัตราส่วน 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หุ้นสามัญเดิม ต่อใบสําคัญแสดงสิทธิ 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>PPM-W2 1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หน่วย โดยไม่คิดมูลค่า (ราคาเสนอขายต่อหน่วยเท่ากับ 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บาท) มีราคาใช้สิทธิซื้อหุ้นสามัญเท่ากับ 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บาทต่อหุ้น </w:t>
      </w:r>
      <w:r w:rsidR="002021AC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อัตราการใช้สิทธิ </w:t>
      </w:r>
      <w:r w:rsidR="002021AC" w:rsidRPr="002021AC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021AC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หน่วยต่อ </w:t>
      </w:r>
      <w:r w:rsidR="002021AC" w:rsidRPr="002021A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2021AC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หุ้น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และมีระยะเวลาการใช้สิทธิ 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ทั้งนี้ ในกรณีที่มีเศษของใบสำคัญ แสดงสิทธิ 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>PPM-W2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เหลือจากการคำนวณตามอัตราส่วนการจัดสรรดังกล่าวให้ปัดเศษดังกล่าวทิ้งทั้งจำนวน</w:t>
      </w:r>
      <w:r w:rsidR="00E0155B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โดยกำหนดรายชื่อผู้ถือหุ้นที่จะได้รับการจัดสรรใบสำคัญแสดงสิทธิ (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Record Date)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พฤษภาคม </w:t>
      </w:r>
      <w:r w:rsidRPr="002021AC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</w:p>
    <w:p w14:paraId="08461021" w14:textId="77777777" w:rsidR="00DB0E01" w:rsidRPr="002021AC" w:rsidRDefault="00DB0E01" w:rsidP="000911A3">
      <w:pPr>
        <w:tabs>
          <w:tab w:val="clear" w:pos="680"/>
          <w:tab w:val="left" w:pos="284"/>
          <w:tab w:val="left" w:pos="426"/>
          <w:tab w:val="left" w:pos="567"/>
        </w:tabs>
        <w:spacing w:line="380" w:lineRule="exact"/>
        <w:ind w:left="851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วันที่ออกใบสำคัญ       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:  </w:t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วันที่ 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25 </w:t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2565</w:t>
      </w:r>
    </w:p>
    <w:p w14:paraId="02E5734C" w14:textId="240A54E7" w:rsidR="00DB0E01" w:rsidRPr="002021AC" w:rsidRDefault="00DB0E01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ระยะเวลาการใช้สิทธิ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 :  </w:t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ครั้งแรก</w:t>
      </w:r>
      <w:r w:rsidR="002021AC"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วันที่</w:t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3784CBA7" w14:textId="1E7FDB2B" w:rsidR="00DB0E01" w:rsidRPr="006C4230" w:rsidRDefault="00DB0E01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</w:pP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ครั้งที่สอง</w:t>
      </w:r>
      <w:r w:rsidR="002021AC"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วันที่</w:t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7C85A37A" w14:textId="084F49D2" w:rsidR="00DB0E01" w:rsidRPr="002021AC" w:rsidRDefault="00DB0E01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ครั้งที่สาม</w:t>
      </w:r>
      <w:r w:rsidR="002021AC"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วันที่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24 </w:t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2567</w:t>
      </w:r>
    </w:p>
    <w:p w14:paraId="2DDD800C" w14:textId="77777777" w:rsidR="00DB0E01" w:rsidRPr="006C4230" w:rsidRDefault="00DB0E01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</w:pP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ครั้งสุดท้าย</w:t>
      </w:r>
      <w:r w:rsidRPr="002021AC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ณ วันครบกำหนดอายุใบสำคัญแสดงสิทธิ</w:t>
      </w:r>
    </w:p>
    <w:p w14:paraId="25862899" w14:textId="433A4695" w:rsidR="00DB0E01" w:rsidRPr="00E0155B" w:rsidRDefault="00BF0058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24 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กรกฎาคม</w:t>
      </w:r>
      <w:r w:rsidR="00DB0E01"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DB0E01"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DD6EE0"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DB0E01"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เป็นวัน</w:t>
      </w:r>
      <w:r w:rsidR="00E0155B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ค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รบกำหนดอายุใบสำคัญแสดงสิทธิ </w:t>
      </w:r>
      <w:r w:rsidR="002B5FC3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ดังนั้น</w:t>
      </w:r>
      <w:r w:rsidR="00E0155B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จึงกำหนดให้</w:t>
      </w:r>
      <w:r w:rsidR="002B5FC3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วันที่                  </w:t>
      </w:r>
      <w:r w:rsidR="002B5FC3"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24 </w:t>
      </w:r>
      <w:r w:rsidR="002B5FC3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กรกฎาคม</w:t>
      </w:r>
      <w:r w:rsidR="002B5FC3"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2B5FC3"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2567 </w:t>
      </w:r>
      <w:r w:rsidR="00E0155B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เป็นวันใช้สิทธิครั้งสุดท้าย 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โดยมี</w:t>
      </w:r>
      <w:r w:rsidR="00DB0E01"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ผู้ถือใบสำคัญแสดงสิทธิ </w:t>
      </w:r>
      <w:r w:rsidR="00DB0E01"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PPM-W2 </w:t>
      </w:r>
      <w:r w:rsidR="00DB0E01"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ใช้สิทธิซื้อหุ้นสามัญเพิ่มทุนของบริษัท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จำนวน </w:t>
      </w:r>
      <w:r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613 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หน่วย </w:t>
      </w:r>
      <w:r w:rsidR="002021AC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แปลงเป็น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หุ้นสามัญ</w:t>
      </w:r>
      <w:r w:rsidR="002021AC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จำนวน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613 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หุ้น</w:t>
      </w:r>
      <w:r w:rsidR="002021AC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โดยใช้สิทธิซื้อหุ้นสามัญเท่ากับ             </w:t>
      </w:r>
      <w:r w:rsidR="002021AC"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6 </w:t>
      </w:r>
      <w:r w:rsidR="002021AC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บาทต่อหุ้น บริษัทได้รับชำระเงินเป็นจำนวน </w:t>
      </w:r>
      <w:r w:rsidR="002021AC"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3,678 </w:t>
      </w:r>
      <w:r w:rsidR="002021AC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บาท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และเมื่อวันที่ </w:t>
      </w:r>
      <w:r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 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กรกฎาคม </w:t>
      </w:r>
      <w:r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2567 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ตลาดหลักทรัพย์แห่งประเทศไทยห้ามซื้อ</w:t>
      </w:r>
      <w:r w:rsidR="00AB41DE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หรือ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ขายและพ้นสภาพจากการเป็นหลักทรัพย</w:t>
      </w:r>
      <w:r w:rsidR="0097329B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์จดทะเบียน </w:t>
      </w:r>
      <w:r w:rsidR="0097329B" w:rsidRPr="002021A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PPM-W2</w:t>
      </w:r>
    </w:p>
    <w:p w14:paraId="2A410797" w14:textId="77777777" w:rsidR="0065026F" w:rsidRPr="0061142B" w:rsidRDefault="0065026F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</w:p>
    <w:p w14:paraId="1C427452" w14:textId="6E11E383" w:rsidR="0054347C" w:rsidRPr="0061142B" w:rsidRDefault="0054347C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Pr="0061142B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p w14:paraId="2D287D23" w14:textId="337D7FC9" w:rsidR="002C58F8" w:rsidRDefault="002C58F8" w:rsidP="009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ในการประชุมสามัญผู้ถือหุ้นประจำปี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Pr="006C4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 w:rsidRPr="006C4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6C4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ให้แก่ผู้ถือหุ้นสามัญจำนวน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422,000,100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</w:t>
      </w:r>
      <w:r w:rsidRPr="006C4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น 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>ในอัตราหุ้นละ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0.058 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>บาท รวมเป็นจำนวนเงินปัน</w:t>
      </w:r>
      <w:r w:rsidRPr="006C4230">
        <w:rPr>
          <w:rFonts w:ascii="Angsana New" w:hAnsi="Angsana New"/>
          <w:color w:val="000000" w:themeColor="text1"/>
          <w:sz w:val="32"/>
          <w:szCs w:val="32"/>
          <w:cs/>
        </w:rPr>
        <w:t xml:space="preserve">ผลจ่าย 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24.48</w:t>
      </w:r>
      <w:r w:rsidRPr="006C4230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C4230">
        <w:rPr>
          <w:rFonts w:ascii="Angsana New" w:hAnsi="Angsana New" w:cstheme="majorBidi"/>
          <w:color w:val="000000" w:themeColor="text1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</w:t>
      </w:r>
      <w:r w:rsidRPr="006C4230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6C4230">
        <w:rPr>
          <w:rFonts w:ascii="Angsana New" w:hAnsi="Angsana New" w:cstheme="majorBidi"/>
          <w:color w:val="000000" w:themeColor="text1"/>
          <w:spacing w:val="2"/>
          <w:sz w:val="32"/>
          <w:szCs w:val="32"/>
          <w:cs/>
        </w:rPr>
        <w:t xml:space="preserve">สมุดทะเบียนผู้ถือหุ้นของบริษัท ณ วันที่ </w:t>
      </w:r>
      <w:r w:rsidRPr="0061142B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9 </w:t>
      </w:r>
      <w:r w:rsidRPr="006C4230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 xml:space="preserve">พฤษภาคม </w:t>
      </w:r>
      <w:r w:rsidRPr="0061142B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2567 (Record Date) </w:t>
      </w:r>
      <w:r w:rsidRPr="006C4230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>โดย</w:t>
      </w:r>
      <w:r w:rsidRPr="006C4230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>จ่ายเงินปันผล</w:t>
      </w:r>
      <w:r w:rsidRPr="006C4230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ในวันที่ </w:t>
      </w:r>
      <w:r w:rsidRPr="006C4230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br/>
      </w:r>
      <w:r w:rsidRPr="0061142B">
        <w:rPr>
          <w:rFonts w:ascii="Angsana New" w:hAnsi="Angsana New"/>
          <w:color w:val="000000" w:themeColor="text1"/>
          <w:spacing w:val="4"/>
          <w:sz w:val="32"/>
          <w:szCs w:val="32"/>
        </w:rPr>
        <w:t>24</w:t>
      </w:r>
      <w:r w:rsidRPr="006C4230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 พฤษภาคม </w:t>
      </w:r>
      <w:r w:rsidRPr="0061142B">
        <w:rPr>
          <w:rFonts w:ascii="Angsana New" w:hAnsi="Angsana New"/>
          <w:color w:val="000000" w:themeColor="text1"/>
          <w:spacing w:val="4"/>
          <w:sz w:val="32"/>
          <w:szCs w:val="32"/>
        </w:rPr>
        <w:t>2567</w:t>
      </w:r>
    </w:p>
    <w:p w14:paraId="1077F1EC" w14:textId="77777777" w:rsidR="00032A28" w:rsidRPr="0061142B" w:rsidRDefault="00032A28" w:rsidP="009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1CEE7FB" w14:textId="7474DA38" w:rsidR="002E7912" w:rsidRPr="0061142B" w:rsidRDefault="006478AF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3</w:t>
      </w:r>
      <w:r w:rsidR="002E7912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E7912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E7912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Default="002E7912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99E2A7A" w14:textId="77777777" w:rsidR="002021AC" w:rsidRDefault="002021AC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30E9593D" w14:textId="77777777" w:rsidR="002021AC" w:rsidRDefault="002021AC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B704FBF" w14:textId="77777777" w:rsidR="002021AC" w:rsidRPr="0061142B" w:rsidRDefault="002021AC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1E929749" w14:textId="76AA5764" w:rsidR="002E7912" w:rsidRPr="0061142B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6C4230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5FD72DF8" w:rsidR="002E7912" w:rsidRPr="0061142B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ส่วนงานธุรกิจผลิตภัณฑ์วัสดุก่อสร้าง</w:t>
      </w:r>
    </w:p>
    <w:p w14:paraId="5D0B5B22" w14:textId="04ACB7DB" w:rsidR="008C7FBA" w:rsidRPr="00B42BF5" w:rsidRDefault="008C7FBA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  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B42BF5"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ส่วนงานธุรกิจกลุ่มผลิตภัณฑ์โซลาร์เซลล์โดยให้บริการออกแบบจัดหาและติดตั้ง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61142B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0AA40780" w:rsidR="004000C1" w:rsidRPr="00035663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100061"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ส่วน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3CFAC820" w14:textId="44801C11" w:rsidR="002E7912" w:rsidRPr="0061142B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</w:t>
      </w:r>
      <w:r w:rsidR="00341A1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เก้า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เดือนสิ้นสุดวันที่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3</w:t>
      </w:r>
      <w:r w:rsidR="0054347C"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0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341A19"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กันยายน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256</w:t>
      </w:r>
      <w:r w:rsidR="00DB0E01"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DB0E01"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79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61142B" w:rsidRPr="00BC3BDE" w14:paraId="3E0EBB87" w14:textId="77777777" w:rsidTr="00997A4D">
        <w:tc>
          <w:tcPr>
            <w:tcW w:w="1644" w:type="dxa"/>
          </w:tcPr>
          <w:p w14:paraId="7BDC5388" w14:textId="77777777" w:rsidR="006478AF" w:rsidRPr="00BC3BDE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bottom w:val="single" w:sz="6" w:space="0" w:color="auto"/>
            </w:tcBorders>
          </w:tcPr>
          <w:p w14:paraId="4E7D756D" w14:textId="77777777" w:rsidR="006478AF" w:rsidRPr="006C4230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61142B" w:rsidRPr="00BC3BDE" w14:paraId="1ABC8BCD" w14:textId="77777777" w:rsidTr="00997A4D">
        <w:tc>
          <w:tcPr>
            <w:tcW w:w="1644" w:type="dxa"/>
          </w:tcPr>
          <w:p w14:paraId="563CF738" w14:textId="77777777" w:rsidR="006478AF" w:rsidRPr="00BC3BDE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BE4FCA0" w14:textId="77777777" w:rsidR="006478AF" w:rsidRPr="006C4230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61142B" w:rsidRPr="00BC3BDE" w14:paraId="6BE3A9A6" w14:textId="77777777" w:rsidTr="00997A4D">
        <w:tc>
          <w:tcPr>
            <w:tcW w:w="1644" w:type="dxa"/>
          </w:tcPr>
          <w:p w14:paraId="4E4BECBF" w14:textId="77777777" w:rsidR="006478AF" w:rsidRPr="00BC3BDE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C63AD8" w14:textId="77777777" w:rsidR="006478AF" w:rsidRPr="00BC3BDE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กลุ่มผลิตภัณฑ์</w:t>
            </w:r>
          </w:p>
          <w:p w14:paraId="3CCC5A0B" w14:textId="77777777" w:rsidR="006478AF" w:rsidRPr="00BC3BDE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72F37" w14:textId="77777777" w:rsidR="006478AF" w:rsidRPr="00BC3BDE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CB14F0" w14:textId="77777777" w:rsidR="006478AF" w:rsidRPr="00BC3BDE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47EF31B9" w14:textId="77777777" w:rsidR="006478AF" w:rsidRPr="00BC3BDE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536DAF" w14:textId="77777777" w:rsidR="006478AF" w:rsidRPr="00BC3BDE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D5CC09" w14:textId="77777777" w:rsidR="004D6B7D" w:rsidRPr="00BC3BDE" w:rsidRDefault="004D6B7D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โครงการ</w:t>
            </w:r>
          </w:p>
          <w:p w14:paraId="21A3A67F" w14:textId="1C014F09" w:rsidR="006478AF" w:rsidRPr="006C4230" w:rsidRDefault="004D6B7D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371A66" w14:textId="77777777" w:rsidR="006478AF" w:rsidRPr="00BC3BDE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C80BD" w14:textId="77777777" w:rsidR="006478AF" w:rsidRPr="006C4230" w:rsidRDefault="006478AF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61142B" w:rsidRPr="00BC3BDE" w14:paraId="79B0A412" w14:textId="77777777" w:rsidTr="00997A4D">
        <w:tc>
          <w:tcPr>
            <w:tcW w:w="1644" w:type="dxa"/>
          </w:tcPr>
          <w:p w14:paraId="17F04117" w14:textId="77777777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6FDC587" w14:textId="0041D634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FB266" w14:textId="77777777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BBAB54" w14:textId="19B66E5D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71A878CD" w14:textId="77777777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72F3A28" w14:textId="40790BA2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19D7057F" w14:textId="77777777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8FAA15E" w14:textId="18F1BD83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720D70E2" w14:textId="77777777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8B070DC" w14:textId="3F4DA6C4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73E66AFB" w14:textId="77777777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9A30ED3" w14:textId="27E4C483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2F7CA75E" w14:textId="77777777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C2D9E82" w14:textId="243038B0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9" w:type="dxa"/>
          </w:tcPr>
          <w:p w14:paraId="5D26C781" w14:textId="77777777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3C07761" w14:textId="0EA8BD20" w:rsidR="00DB0E01" w:rsidRPr="00BC3BDE" w:rsidRDefault="00DB0E01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</w:tr>
      <w:tr w:rsidR="00341A19" w:rsidRPr="00BC3BDE" w14:paraId="61075EC8" w14:textId="77777777" w:rsidTr="00BF2EBB">
        <w:trPr>
          <w:trHeight w:val="62"/>
        </w:trPr>
        <w:tc>
          <w:tcPr>
            <w:tcW w:w="1644" w:type="dxa"/>
            <w:vAlign w:val="bottom"/>
          </w:tcPr>
          <w:p w14:paraId="08932C98" w14:textId="77777777" w:rsidR="00341A19" w:rsidRPr="006C4230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2285FC" w14:textId="51CA1087" w:rsidR="00341A19" w:rsidRPr="00BC3BDE" w:rsidRDefault="00334EA5" w:rsidP="00BC3BDE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833,996</w:t>
            </w:r>
          </w:p>
        </w:tc>
        <w:tc>
          <w:tcPr>
            <w:tcW w:w="134" w:type="dxa"/>
          </w:tcPr>
          <w:p w14:paraId="747AC1F3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246F8A54" w14:textId="68CA37ED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sz w:val="22"/>
                <w:szCs w:val="22"/>
              </w:rPr>
              <w:t>893,614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1A8684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A7532B" w14:textId="10B036EE" w:rsidR="00341A19" w:rsidRPr="00BC3BDE" w:rsidRDefault="00F04C64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418,194</w:t>
            </w:r>
          </w:p>
        </w:tc>
        <w:tc>
          <w:tcPr>
            <w:tcW w:w="142" w:type="dxa"/>
          </w:tcPr>
          <w:p w14:paraId="082E4A9A" w14:textId="77777777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0AF56" w14:textId="43F816AE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345,473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837BB1" w14:textId="77777777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D2CFC1C" w14:textId="2EA25816" w:rsidR="00341A19" w:rsidRPr="00BC3BDE" w:rsidRDefault="00F04C64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316,086</w:t>
            </w:r>
          </w:p>
        </w:tc>
        <w:tc>
          <w:tcPr>
            <w:tcW w:w="142" w:type="dxa"/>
          </w:tcPr>
          <w:p w14:paraId="51D08A99" w14:textId="77777777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861F3E9" w14:textId="7F02BDB4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534,812</w:t>
            </w:r>
          </w:p>
        </w:tc>
        <w:tc>
          <w:tcPr>
            <w:tcW w:w="142" w:type="dxa"/>
            <w:vAlign w:val="bottom"/>
          </w:tcPr>
          <w:p w14:paraId="70D713CC" w14:textId="77777777" w:rsidR="00341A19" w:rsidRPr="00BC3BDE" w:rsidRDefault="00341A19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61F775E" w14:textId="6CAE72F7" w:rsidR="00341A19" w:rsidRPr="00BC3BDE" w:rsidRDefault="00F04C64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</w:t>
            </w:r>
            <w:r w:rsidR="004F699A"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68,276</w:t>
            </w:r>
          </w:p>
        </w:tc>
        <w:tc>
          <w:tcPr>
            <w:tcW w:w="139" w:type="dxa"/>
          </w:tcPr>
          <w:p w14:paraId="0033072D" w14:textId="77777777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0A6FB66" w14:textId="4C276B9F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773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899</w:t>
            </w:r>
          </w:p>
        </w:tc>
      </w:tr>
      <w:tr w:rsidR="00341A19" w:rsidRPr="00BC3BDE" w14:paraId="5B9EAD7B" w14:textId="77777777" w:rsidTr="00BF2EBB">
        <w:tc>
          <w:tcPr>
            <w:tcW w:w="1644" w:type="dxa"/>
            <w:vAlign w:val="bottom"/>
          </w:tcPr>
          <w:p w14:paraId="72CC0801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85BF70A" w14:textId="29DC50A6" w:rsidR="00341A19" w:rsidRPr="00BC3BDE" w:rsidRDefault="00334EA5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(743,269)</w:t>
            </w:r>
          </w:p>
        </w:tc>
        <w:tc>
          <w:tcPr>
            <w:tcW w:w="134" w:type="dxa"/>
          </w:tcPr>
          <w:p w14:paraId="1B210B09" w14:textId="77777777" w:rsidR="00341A19" w:rsidRPr="00BC3BDE" w:rsidRDefault="00341A19" w:rsidP="00BC3BDE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5DB107EC" w14:textId="446F3B2B" w:rsidR="00341A19" w:rsidRPr="00BC3BDE" w:rsidRDefault="00341A19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sz w:val="22"/>
                <w:szCs w:val="22"/>
              </w:rPr>
              <w:t>(808,260)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89D6A7" w14:textId="77777777" w:rsidR="00341A19" w:rsidRPr="00BC3BDE" w:rsidRDefault="00341A19" w:rsidP="00BC3BDE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FCB06B" w14:textId="0CC54413" w:rsidR="00341A19" w:rsidRPr="00BC3BDE" w:rsidRDefault="00F04C64" w:rsidP="00BC3BDE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(331,550)</w:t>
            </w:r>
          </w:p>
        </w:tc>
        <w:tc>
          <w:tcPr>
            <w:tcW w:w="142" w:type="dxa"/>
          </w:tcPr>
          <w:p w14:paraId="7608B423" w14:textId="77777777" w:rsidR="00341A19" w:rsidRPr="00BC3BDE" w:rsidRDefault="00341A19" w:rsidP="00BC3BDE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6F3968E" w14:textId="3167CC60" w:rsidR="00341A19" w:rsidRPr="00BC3BDE" w:rsidRDefault="00341A19" w:rsidP="00BC3BDE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(272,</w:t>
            </w:r>
            <w:r w:rsidRPr="00BC3BDE">
              <w:rPr>
                <w:rFonts w:asciiTheme="majorBidi" w:hAnsiTheme="majorBidi" w:cstheme="majorBidi"/>
                <w:sz w:val="22"/>
                <w:szCs w:val="22"/>
              </w:rPr>
              <w:t>916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E39889" w14:textId="77777777" w:rsidR="00341A19" w:rsidRPr="00BC3BDE" w:rsidRDefault="00341A19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B5F762A" w14:textId="2C019390" w:rsidR="00341A19" w:rsidRPr="00BC3BDE" w:rsidRDefault="00F04C64" w:rsidP="00BC3BDE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(260,158)</w:t>
            </w:r>
          </w:p>
        </w:tc>
        <w:tc>
          <w:tcPr>
            <w:tcW w:w="142" w:type="dxa"/>
          </w:tcPr>
          <w:p w14:paraId="18452485" w14:textId="77777777" w:rsidR="00341A19" w:rsidRPr="00BC3BDE" w:rsidRDefault="00341A19" w:rsidP="00BC3BDE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2F96AE27" w14:textId="280F613F" w:rsidR="00341A19" w:rsidRPr="00BC3BDE" w:rsidRDefault="00341A19" w:rsidP="00BC3BDE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(439,190)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2A3CB9C" w14:textId="77777777" w:rsidR="00341A19" w:rsidRPr="00BC3BDE" w:rsidRDefault="00341A19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0C6F76A" w14:textId="5A87EB69" w:rsidR="00341A19" w:rsidRPr="00BC3BDE" w:rsidRDefault="00F04C64" w:rsidP="00BC3BDE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(1,3</w:t>
            </w:r>
            <w:r w:rsidR="004F699A"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34,977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0C0E6BE3" w14:textId="77777777" w:rsidR="00341A19" w:rsidRPr="006C4230" w:rsidRDefault="00341A19" w:rsidP="00BC3BDE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204D96CB" w14:textId="2289E7F5" w:rsidR="00341A19" w:rsidRPr="00BC3BDE" w:rsidRDefault="00341A19" w:rsidP="00BC3BDE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(1,520,366)</w:t>
            </w:r>
          </w:p>
        </w:tc>
      </w:tr>
      <w:tr w:rsidR="00341A19" w:rsidRPr="00BC3BDE" w14:paraId="16D8A62A" w14:textId="77777777" w:rsidTr="00BF2EBB">
        <w:tc>
          <w:tcPr>
            <w:tcW w:w="1644" w:type="dxa"/>
            <w:vAlign w:val="bottom"/>
          </w:tcPr>
          <w:p w14:paraId="71722950" w14:textId="7E62F92E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A7D5E7" w14:textId="5C1FCAA5" w:rsidR="00341A19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90,727</w:t>
            </w:r>
          </w:p>
        </w:tc>
        <w:tc>
          <w:tcPr>
            <w:tcW w:w="134" w:type="dxa"/>
          </w:tcPr>
          <w:p w14:paraId="18C5D1DE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10E80B" w14:textId="2EA84136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sz w:val="22"/>
                <w:szCs w:val="22"/>
              </w:rPr>
              <w:t>85,354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A2E941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DB34CF" w14:textId="0E032160" w:rsidR="00341A19" w:rsidRPr="00BC3BDE" w:rsidRDefault="00F04C64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86,644</w:t>
            </w:r>
          </w:p>
        </w:tc>
        <w:tc>
          <w:tcPr>
            <w:tcW w:w="142" w:type="dxa"/>
          </w:tcPr>
          <w:p w14:paraId="3B85CD01" w14:textId="77777777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16771B" w14:textId="1E4CBEF3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72,557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E4152F" w14:textId="77777777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D85C3" w14:textId="5375885C" w:rsidR="00341A19" w:rsidRPr="00BC3BDE" w:rsidRDefault="00F04C64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55,928</w:t>
            </w:r>
          </w:p>
        </w:tc>
        <w:tc>
          <w:tcPr>
            <w:tcW w:w="142" w:type="dxa"/>
          </w:tcPr>
          <w:p w14:paraId="51D173F0" w14:textId="77777777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99FD1" w14:textId="6E6C620F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95,622</w:t>
            </w:r>
          </w:p>
        </w:tc>
        <w:tc>
          <w:tcPr>
            <w:tcW w:w="142" w:type="dxa"/>
            <w:vAlign w:val="bottom"/>
          </w:tcPr>
          <w:p w14:paraId="685508C3" w14:textId="77777777" w:rsidR="00341A19" w:rsidRPr="00BC3BDE" w:rsidRDefault="00341A19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E1A27" w14:textId="002BA829" w:rsidR="00341A19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233,299</w:t>
            </w:r>
          </w:p>
        </w:tc>
        <w:tc>
          <w:tcPr>
            <w:tcW w:w="139" w:type="dxa"/>
          </w:tcPr>
          <w:p w14:paraId="667E0090" w14:textId="77777777" w:rsidR="00341A19" w:rsidRPr="00BC3BDE" w:rsidRDefault="00341A19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E88F93" w14:textId="1A12F0AD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253,533</w:t>
            </w:r>
          </w:p>
        </w:tc>
      </w:tr>
      <w:tr w:rsidR="00341A19" w:rsidRPr="00BC3BDE" w14:paraId="505E46CD" w14:textId="77777777" w:rsidTr="00275196">
        <w:tc>
          <w:tcPr>
            <w:tcW w:w="1644" w:type="dxa"/>
          </w:tcPr>
          <w:p w14:paraId="106B4FBC" w14:textId="77777777" w:rsidR="00341A19" w:rsidRPr="006C4230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FDE94CB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FF241D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92376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21ED0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14ED32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DC9CFC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A7F5946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909138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FF36E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CA6D85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D867C1" w14:textId="77777777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1101D3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F7FC3A9" w14:textId="601F67EE" w:rsidR="00341A19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21,950</w:t>
            </w:r>
          </w:p>
        </w:tc>
        <w:tc>
          <w:tcPr>
            <w:tcW w:w="139" w:type="dxa"/>
          </w:tcPr>
          <w:p w14:paraId="3381F33A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B5CC0D4" w14:textId="07DE733E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19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,985</w:t>
            </w:r>
          </w:p>
        </w:tc>
      </w:tr>
      <w:tr w:rsidR="00341A19" w:rsidRPr="00BC3BDE" w14:paraId="6E8F0A4C" w14:textId="77777777" w:rsidTr="00175FC2">
        <w:tc>
          <w:tcPr>
            <w:tcW w:w="1644" w:type="dxa"/>
          </w:tcPr>
          <w:p w14:paraId="4BCF12BE" w14:textId="77777777" w:rsidR="00341A19" w:rsidRPr="006C4230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20EEEEB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09CC9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6BBCF0B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02B4EE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E409CB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5889D6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ACAF76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D3F7BF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D3FE81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D76377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0FCCCF" w14:textId="77777777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530EF5A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15B147C" w14:textId="6B5B7B5E" w:rsidR="00341A19" w:rsidRPr="00BC3BDE" w:rsidRDefault="00F04C64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(40,173)</w:t>
            </w:r>
          </w:p>
        </w:tc>
        <w:tc>
          <w:tcPr>
            <w:tcW w:w="139" w:type="dxa"/>
          </w:tcPr>
          <w:p w14:paraId="6E2D82C8" w14:textId="77777777" w:rsidR="00341A19" w:rsidRPr="00BC3BDE" w:rsidRDefault="00341A19" w:rsidP="00BC3BDE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2FF1329" w14:textId="6DE564CC" w:rsidR="00341A19" w:rsidRPr="00BC3BDE" w:rsidRDefault="00341A19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sz w:val="22"/>
                <w:szCs w:val="22"/>
              </w:rPr>
              <w:t>(39,293)</w:t>
            </w:r>
          </w:p>
        </w:tc>
      </w:tr>
      <w:tr w:rsidR="00341A19" w:rsidRPr="00BC3BDE" w14:paraId="275A0681" w14:textId="77777777" w:rsidTr="00175FC2">
        <w:tc>
          <w:tcPr>
            <w:tcW w:w="1644" w:type="dxa"/>
          </w:tcPr>
          <w:p w14:paraId="008AEFDD" w14:textId="77777777" w:rsidR="00341A19" w:rsidRPr="006C4230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D209446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E53AF8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13EC93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678AE3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047E4E1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247158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E1CFC23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0182EA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080754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0DDD75" w14:textId="77777777" w:rsidR="00341A19" w:rsidRPr="00BC3BDE" w:rsidRDefault="00341A19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BF5B755" w14:textId="77777777" w:rsidR="00341A19" w:rsidRPr="00BC3BDE" w:rsidRDefault="00341A19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C870BF3" w14:textId="77777777" w:rsidR="00341A19" w:rsidRPr="00BC3BDE" w:rsidRDefault="00341A19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E23B79" w14:textId="12568557" w:rsidR="00341A19" w:rsidRPr="00BC3BDE" w:rsidRDefault="00F04C64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(88,958)</w:t>
            </w:r>
          </w:p>
        </w:tc>
        <w:tc>
          <w:tcPr>
            <w:tcW w:w="139" w:type="dxa"/>
          </w:tcPr>
          <w:p w14:paraId="291074C3" w14:textId="7454BC9F" w:rsidR="00341A19" w:rsidRPr="00BC3BDE" w:rsidRDefault="00341A19" w:rsidP="00BC3BDE">
            <w:pPr>
              <w:spacing w:line="2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75C3494" w14:textId="2CCB5363" w:rsidR="00341A19" w:rsidRPr="00BC3BDE" w:rsidRDefault="00341A19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sz w:val="22"/>
                <w:szCs w:val="22"/>
              </w:rPr>
              <w:t>(94,284)</w:t>
            </w:r>
          </w:p>
        </w:tc>
      </w:tr>
      <w:tr w:rsidR="004F699A" w:rsidRPr="00BC3BDE" w14:paraId="218FB422" w14:textId="77777777" w:rsidTr="00175FC2">
        <w:tc>
          <w:tcPr>
            <w:tcW w:w="1644" w:type="dxa"/>
          </w:tcPr>
          <w:p w14:paraId="68ACD05F" w14:textId="07C0E1C0" w:rsidR="004F699A" w:rsidRPr="006C4230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8C2B1BE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029942C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6264723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83B39B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8DE307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64B5357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2C91B9A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834CB79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C6EA36C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B801E22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10C529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7688253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F5C681F" w14:textId="264830AD" w:rsidR="004F699A" w:rsidRPr="00BC3BDE" w:rsidRDefault="004F699A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(6,07</w:t>
            </w:r>
            <w:r w:rsidR="00487BFB"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3713290E" w14:textId="77777777" w:rsidR="004F699A" w:rsidRPr="00BC3BDE" w:rsidRDefault="004F699A" w:rsidP="00BC3BDE">
            <w:pPr>
              <w:spacing w:line="2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51AD5F9" w14:textId="5234D771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left="-113" w:right="113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F699A" w:rsidRPr="00BC3BDE" w14:paraId="4A037990" w14:textId="77777777" w:rsidTr="00175FC2">
        <w:tc>
          <w:tcPr>
            <w:tcW w:w="1644" w:type="dxa"/>
          </w:tcPr>
          <w:p w14:paraId="1C477F6D" w14:textId="4DFF04A7" w:rsidR="004F699A" w:rsidRPr="006C4230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DF03330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E8BA4B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3F7A7B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4A931B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FA5C28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AE5336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7BAE894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7944D0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51E89B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5564B0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04A0BC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B971C3F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236F76" w14:textId="20002CE6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7,693</w:t>
            </w:r>
          </w:p>
        </w:tc>
        <w:tc>
          <w:tcPr>
            <w:tcW w:w="139" w:type="dxa"/>
          </w:tcPr>
          <w:p w14:paraId="7D77BBC9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56BF784" w14:textId="2A3E8731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4,896</w:t>
            </w:r>
          </w:p>
        </w:tc>
      </w:tr>
      <w:tr w:rsidR="004F699A" w:rsidRPr="00BC3BDE" w14:paraId="7589B36B" w14:textId="77777777" w:rsidTr="00175FC2">
        <w:tc>
          <w:tcPr>
            <w:tcW w:w="1644" w:type="dxa"/>
          </w:tcPr>
          <w:p w14:paraId="40CCCFE1" w14:textId="77777777" w:rsidR="004F699A" w:rsidRPr="006C4230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C4FBB84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D96315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BB1C4E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39C9F5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0058BE0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D40257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6AA803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BC3DD9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9DA7F7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418B90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94158A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50B1D48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6F3E4E" w14:textId="27AB4CD7" w:rsidR="004F699A" w:rsidRPr="00BC3BDE" w:rsidRDefault="004F699A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(25,372)</w:t>
            </w:r>
          </w:p>
        </w:tc>
        <w:tc>
          <w:tcPr>
            <w:tcW w:w="139" w:type="dxa"/>
          </w:tcPr>
          <w:p w14:paraId="14B60670" w14:textId="77777777" w:rsidR="004F699A" w:rsidRPr="00BC3BDE" w:rsidRDefault="004F699A" w:rsidP="00BC3BDE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21B0D5" w14:textId="7A45A222" w:rsidR="004F699A" w:rsidRPr="00BC3BDE" w:rsidRDefault="004F699A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(22,</w:t>
            </w:r>
            <w:r w:rsidRPr="00BC3BDE">
              <w:rPr>
                <w:rFonts w:asciiTheme="majorBidi" w:hAnsiTheme="majorBidi" w:cstheme="majorBidi"/>
                <w:sz w:val="22"/>
                <w:szCs w:val="22"/>
              </w:rPr>
              <w:t>662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F699A" w:rsidRPr="00BC3BDE" w14:paraId="23504482" w14:textId="77777777" w:rsidTr="00863424">
        <w:tc>
          <w:tcPr>
            <w:tcW w:w="1644" w:type="dxa"/>
          </w:tcPr>
          <w:p w14:paraId="7C0E5E11" w14:textId="2BFE2087" w:rsidR="004F699A" w:rsidRPr="006C4230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E3BBA18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45F17BD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1E9284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E79829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9C53E4D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EF3EEE8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211970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D9D1C1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509A74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421699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69F034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A30E836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1493A0F" w14:textId="4A24C79E" w:rsidR="004F699A" w:rsidRPr="00BC3BDE" w:rsidRDefault="004F699A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(21,895)</w:t>
            </w:r>
          </w:p>
        </w:tc>
        <w:tc>
          <w:tcPr>
            <w:tcW w:w="139" w:type="dxa"/>
          </w:tcPr>
          <w:p w14:paraId="11450E25" w14:textId="77777777" w:rsidR="004F699A" w:rsidRPr="00BC3BDE" w:rsidRDefault="004F699A" w:rsidP="00BC3BDE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13C59DD" w14:textId="65351E3B" w:rsidR="004F699A" w:rsidRPr="00BC3BDE" w:rsidRDefault="004F699A" w:rsidP="00BC3BDE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(21,316)</w:t>
            </w:r>
          </w:p>
        </w:tc>
      </w:tr>
      <w:tr w:rsidR="004F699A" w:rsidRPr="00BC3BDE" w14:paraId="4755F3E1" w14:textId="77777777" w:rsidTr="00863424">
        <w:tc>
          <w:tcPr>
            <w:tcW w:w="1644" w:type="dxa"/>
          </w:tcPr>
          <w:p w14:paraId="174434DC" w14:textId="4F32ADD7" w:rsidR="004F699A" w:rsidRPr="006C4230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EAC93F8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B565D7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310AD4B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D4D4F6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CFABC7A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1D8FBA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1FB2B5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177EF4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26E2F21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812F2AE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9F4FA6B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637A25B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5C3B7A" w14:textId="61888916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80,46</w:t>
            </w:r>
            <w:r w:rsidR="00487BFB"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39" w:type="dxa"/>
          </w:tcPr>
          <w:p w14:paraId="30627690" w14:textId="77777777" w:rsidR="004F699A" w:rsidRPr="00BC3BDE" w:rsidRDefault="004F699A" w:rsidP="00BC3BDE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4C6B317A" w14:textId="3D0D281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100,859</w:t>
            </w:r>
          </w:p>
        </w:tc>
      </w:tr>
      <w:tr w:rsidR="004F699A" w:rsidRPr="00BC3BDE" w14:paraId="0D06A001" w14:textId="77777777" w:rsidTr="00863424">
        <w:tc>
          <w:tcPr>
            <w:tcW w:w="1644" w:type="dxa"/>
          </w:tcPr>
          <w:p w14:paraId="5379DD98" w14:textId="77777777" w:rsidR="004F699A" w:rsidRPr="006C4230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536E318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5B2BF26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5BEDD2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BF6309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4730A1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1D215A98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39D4559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7A2FC9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18824A8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F33DCA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496326C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190A03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8A1F873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9" w:type="dxa"/>
          </w:tcPr>
          <w:p w14:paraId="18C501B6" w14:textId="77777777" w:rsidR="004F699A" w:rsidRPr="00BC3BDE" w:rsidRDefault="004F699A" w:rsidP="00BC3BDE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8DF63DB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4F699A" w:rsidRPr="00BC3BDE" w14:paraId="0CCFE459" w14:textId="77777777" w:rsidTr="00863424">
        <w:tc>
          <w:tcPr>
            <w:tcW w:w="1644" w:type="dxa"/>
          </w:tcPr>
          <w:p w14:paraId="5E424AD8" w14:textId="02FE1CC0" w:rsidR="004F699A" w:rsidRPr="006C4230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03E1ECE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A30929C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4755958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F1434E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6B00C55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D6029B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F2EB319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99A82A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D5242F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D9D924" w14:textId="77777777" w:rsidR="004F699A" w:rsidRPr="00BC3BDE" w:rsidRDefault="004F699A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6C3184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6B45D1C" w14:textId="77777777" w:rsidR="004F699A" w:rsidRPr="00BC3BDE" w:rsidRDefault="004F699A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064D1F0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9" w:type="dxa"/>
          </w:tcPr>
          <w:p w14:paraId="76D6CB10" w14:textId="77777777" w:rsidR="004F699A" w:rsidRPr="00BC3BDE" w:rsidRDefault="004F699A" w:rsidP="00BC3BDE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390DB7" w14:textId="77777777" w:rsidR="004F699A" w:rsidRPr="00BC3BDE" w:rsidRDefault="004F699A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34EA5" w:rsidRPr="00BC3BDE" w14:paraId="1B775F28" w14:textId="77777777" w:rsidTr="00B848B2">
        <w:tc>
          <w:tcPr>
            <w:tcW w:w="1644" w:type="dxa"/>
          </w:tcPr>
          <w:p w14:paraId="549AB286" w14:textId="69A1AE37" w:rsidR="00334EA5" w:rsidRPr="006C4230" w:rsidRDefault="00334EA5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DBFADCC" w14:textId="5630C9BE" w:rsidR="00334EA5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833,996</w:t>
            </w:r>
          </w:p>
        </w:tc>
        <w:tc>
          <w:tcPr>
            <w:tcW w:w="134" w:type="dxa"/>
          </w:tcPr>
          <w:p w14:paraId="4D7B5342" w14:textId="77777777" w:rsidR="00334EA5" w:rsidRPr="00BC3BDE" w:rsidRDefault="00334EA5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F35F740" w14:textId="3D1AFA25" w:rsidR="00334EA5" w:rsidRPr="00BC3BDE" w:rsidRDefault="00334EA5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sz w:val="22"/>
                <w:szCs w:val="22"/>
              </w:rPr>
              <w:t>893,614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5B17C9" w14:textId="77777777" w:rsidR="00334EA5" w:rsidRPr="00BC3BDE" w:rsidRDefault="00334EA5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5AC4313" w14:textId="55454E8C" w:rsidR="00334EA5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418,194</w:t>
            </w:r>
          </w:p>
        </w:tc>
        <w:tc>
          <w:tcPr>
            <w:tcW w:w="142" w:type="dxa"/>
          </w:tcPr>
          <w:p w14:paraId="4C960D90" w14:textId="77777777" w:rsidR="00334EA5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393291A" w14:textId="53EB22EC" w:rsidR="00334EA5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345,473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9C917B" w14:textId="77777777" w:rsidR="00334EA5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2485D6A7" w14:textId="04FF0A5B" w:rsidR="00334EA5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126,544</w:t>
            </w:r>
          </w:p>
        </w:tc>
        <w:tc>
          <w:tcPr>
            <w:tcW w:w="142" w:type="dxa"/>
          </w:tcPr>
          <w:p w14:paraId="3D889CA2" w14:textId="77777777" w:rsidR="00334EA5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EDD622" w14:textId="30470548" w:rsidR="00334EA5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84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C423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52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42" w:type="dxa"/>
            <w:vAlign w:val="bottom"/>
          </w:tcPr>
          <w:p w14:paraId="0B3CA3AE" w14:textId="77777777" w:rsidR="00334EA5" w:rsidRPr="00BC3BDE" w:rsidRDefault="00334EA5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0600F12" w14:textId="69348D92" w:rsidR="00334EA5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1,378,734</w:t>
            </w:r>
          </w:p>
        </w:tc>
        <w:tc>
          <w:tcPr>
            <w:tcW w:w="139" w:type="dxa"/>
          </w:tcPr>
          <w:p w14:paraId="702EFC9A" w14:textId="77777777" w:rsidR="00334EA5" w:rsidRPr="00BC3BDE" w:rsidRDefault="00334EA5" w:rsidP="00BC3BDE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9DA2B2" w14:textId="0C281ED3" w:rsidR="00334EA5" w:rsidRPr="00BC3BDE" w:rsidRDefault="00334EA5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1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,323,613</w:t>
            </w:r>
          </w:p>
        </w:tc>
      </w:tr>
      <w:tr w:rsidR="00C25E26" w:rsidRPr="00BC3BDE" w14:paraId="2FA60C2C" w14:textId="77777777" w:rsidTr="00864657">
        <w:tc>
          <w:tcPr>
            <w:tcW w:w="1644" w:type="dxa"/>
          </w:tcPr>
          <w:p w14:paraId="71EB1335" w14:textId="7AA56439" w:rsidR="00C25E26" w:rsidRPr="006C4230" w:rsidRDefault="00C25E26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4CB9BC" w14:textId="13D6661F" w:rsidR="00C25E26" w:rsidRPr="00BC3BDE" w:rsidRDefault="00C25E26" w:rsidP="00BC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47E4746" w14:textId="77777777" w:rsidR="00C25E26" w:rsidRPr="00BC3BDE" w:rsidRDefault="00C25E26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B812A6F" w14:textId="6ACD995F" w:rsidR="00C25E26" w:rsidRPr="00BC3BDE" w:rsidRDefault="00C25E26" w:rsidP="00BC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45D4A4" w14:textId="77777777" w:rsidR="00C25E26" w:rsidRPr="00BC3BDE" w:rsidRDefault="00C25E26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FB7C34" w14:textId="308452E2" w:rsidR="00C25E26" w:rsidRPr="00BC3BDE" w:rsidRDefault="00C25E26" w:rsidP="00BC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D8D4EC" w14:textId="77777777" w:rsidR="00C25E26" w:rsidRPr="00BC3BDE" w:rsidRDefault="00C25E26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D6D294A" w14:textId="3E318B38" w:rsidR="00C25E26" w:rsidRPr="00BC3BDE" w:rsidRDefault="00C25E26" w:rsidP="00BC3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D5E7A1" w14:textId="77777777" w:rsidR="00C25E26" w:rsidRPr="00BC3BDE" w:rsidRDefault="00C25E26" w:rsidP="00BC3BDE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C23ED1F" w14:textId="4D94A0BA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189,542 </w:t>
            </w:r>
          </w:p>
        </w:tc>
        <w:tc>
          <w:tcPr>
            <w:tcW w:w="142" w:type="dxa"/>
          </w:tcPr>
          <w:p w14:paraId="794C8BBC" w14:textId="77777777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99A476" w14:textId="353455DC" w:rsidR="00C25E26" w:rsidRPr="006C4230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450,286</w:t>
            </w:r>
          </w:p>
        </w:tc>
        <w:tc>
          <w:tcPr>
            <w:tcW w:w="142" w:type="dxa"/>
            <w:vAlign w:val="bottom"/>
          </w:tcPr>
          <w:p w14:paraId="0946EB68" w14:textId="77777777" w:rsidR="00C25E26" w:rsidRPr="00BC3BDE" w:rsidRDefault="00C25E26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0C1B287" w14:textId="3D1C12DA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189,542</w:t>
            </w:r>
          </w:p>
        </w:tc>
        <w:tc>
          <w:tcPr>
            <w:tcW w:w="139" w:type="dxa"/>
          </w:tcPr>
          <w:p w14:paraId="21EA8BEF" w14:textId="77777777" w:rsidR="00C25E26" w:rsidRPr="00BC3BDE" w:rsidRDefault="00C25E26" w:rsidP="00BC3BDE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3E070DB7" w14:textId="4CE0D721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450,286</w:t>
            </w:r>
          </w:p>
        </w:tc>
      </w:tr>
      <w:tr w:rsidR="00C25E26" w:rsidRPr="00BC3BDE" w14:paraId="0D678D6E" w14:textId="77777777" w:rsidTr="004012DE">
        <w:tc>
          <w:tcPr>
            <w:tcW w:w="1644" w:type="dxa"/>
          </w:tcPr>
          <w:p w14:paraId="3376619B" w14:textId="3E7089EC" w:rsidR="00C25E26" w:rsidRPr="006C4230" w:rsidRDefault="00C25E26" w:rsidP="00BC3BDE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143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6C423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8B4D2D" w14:textId="32D3DB56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833,996</w:t>
            </w:r>
          </w:p>
        </w:tc>
        <w:tc>
          <w:tcPr>
            <w:tcW w:w="134" w:type="dxa"/>
          </w:tcPr>
          <w:p w14:paraId="7E1C9754" w14:textId="77777777" w:rsidR="00C25E26" w:rsidRPr="00BC3BDE" w:rsidRDefault="00C25E26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E66582" w14:textId="156803A2" w:rsidR="00C25E26" w:rsidRPr="00BC3BDE" w:rsidRDefault="00C25E26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sz w:val="22"/>
                <w:szCs w:val="22"/>
              </w:rPr>
              <w:t>893,614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D0E699" w14:textId="77777777" w:rsidR="00C25E26" w:rsidRPr="00BC3BDE" w:rsidRDefault="00C25E26" w:rsidP="00BC3BDE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2B422B" w14:textId="183776AA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418,194</w:t>
            </w:r>
          </w:p>
        </w:tc>
        <w:tc>
          <w:tcPr>
            <w:tcW w:w="142" w:type="dxa"/>
          </w:tcPr>
          <w:p w14:paraId="71962324" w14:textId="77777777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CF0CC6" w14:textId="7F8DEECB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345,473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29C299" w14:textId="77777777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561B4A09" w14:textId="1D997567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316,086</w:t>
            </w:r>
          </w:p>
        </w:tc>
        <w:tc>
          <w:tcPr>
            <w:tcW w:w="142" w:type="dxa"/>
          </w:tcPr>
          <w:p w14:paraId="6FF42F08" w14:textId="77777777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BD381A" w14:textId="4F15DAA1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534,812</w:t>
            </w:r>
          </w:p>
        </w:tc>
        <w:tc>
          <w:tcPr>
            <w:tcW w:w="142" w:type="dxa"/>
            <w:vAlign w:val="bottom"/>
          </w:tcPr>
          <w:p w14:paraId="471DEA07" w14:textId="77777777" w:rsidR="00C25E26" w:rsidRPr="00BC3BDE" w:rsidRDefault="00C25E26" w:rsidP="00BC3BDE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61A7EB4D" w14:textId="1A464CE1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1,568,276</w:t>
            </w:r>
          </w:p>
        </w:tc>
        <w:tc>
          <w:tcPr>
            <w:tcW w:w="139" w:type="dxa"/>
          </w:tcPr>
          <w:p w14:paraId="01FAE43C" w14:textId="77777777" w:rsidR="00C25E26" w:rsidRPr="00BC3BDE" w:rsidRDefault="00C25E26" w:rsidP="00BC3BDE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127D8F" w14:textId="6448EDBC" w:rsidR="00C25E26" w:rsidRPr="00BC3BDE" w:rsidRDefault="00C25E26" w:rsidP="00BC3BDE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C423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773</w:t>
            </w:r>
            <w:r w:rsidRPr="00BC3BD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C423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899</w:t>
            </w:r>
          </w:p>
        </w:tc>
      </w:tr>
    </w:tbl>
    <w:p w14:paraId="5EFCCA99" w14:textId="77777777" w:rsidR="002021AC" w:rsidRDefault="002021AC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96C5E0" w14:textId="77777777" w:rsidR="00BC3BDE" w:rsidRDefault="00BC3BDE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93B9776" w14:textId="77777777" w:rsidR="00BC3BDE" w:rsidRDefault="00BC3BDE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F6FC513" w14:textId="77777777" w:rsidR="00BC3BDE" w:rsidRDefault="00BC3BDE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A5D86FB" w14:textId="77777777" w:rsidR="00BC3BDE" w:rsidRDefault="00BC3BDE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7CA3669" w14:textId="77777777" w:rsidR="00BC3BDE" w:rsidRDefault="00BC3BDE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B197FF4" w14:textId="33DF7D61" w:rsidR="00424763" w:rsidRPr="0061142B" w:rsidRDefault="00424763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54347C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4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2485A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ลำดับชั้น</w:t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มูลค่ายุติธรรม</w:t>
      </w:r>
    </w:p>
    <w:p w14:paraId="4814DBF2" w14:textId="3DDE0500" w:rsidR="000A424B" w:rsidRPr="006C4230" w:rsidRDefault="00424763" w:rsidP="000D3DEA">
      <w:pPr>
        <w:tabs>
          <w:tab w:val="clear" w:pos="227"/>
          <w:tab w:val="clear" w:pos="454"/>
          <w:tab w:val="left" w:pos="42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54347C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41A19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DB0E0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0A424B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บริษัทมีสินทรัพย์</w:t>
      </w:r>
      <w:r w:rsidR="00E0155B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และหนี้สิน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ที่วัดมูลค่า</w:t>
      </w:r>
      <w:r w:rsidR="002F34CD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และเปิดเผย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ด้วยมูลค่ายุติธรรม</w:t>
      </w:r>
      <w:r w:rsidR="000A424B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61142B" w:rsidRPr="00035663" w14:paraId="444FD9ED" w14:textId="77777777" w:rsidTr="000D3DEA">
        <w:trPr>
          <w:cantSplit/>
        </w:trPr>
        <w:tc>
          <w:tcPr>
            <w:tcW w:w="3458" w:type="dxa"/>
            <w:vAlign w:val="bottom"/>
          </w:tcPr>
          <w:p w14:paraId="5475AD07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>พันบาท</w:t>
            </w:r>
          </w:p>
        </w:tc>
      </w:tr>
      <w:tr w:rsidR="0061142B" w:rsidRPr="00035663" w14:paraId="3FDF493A" w14:textId="77777777" w:rsidTr="000D3DEA">
        <w:trPr>
          <w:cantSplit/>
        </w:trPr>
        <w:tc>
          <w:tcPr>
            <w:tcW w:w="3458" w:type="dxa"/>
            <w:vAlign w:val="bottom"/>
          </w:tcPr>
          <w:p w14:paraId="46684212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67B1B27A" w:rsidR="00424763" w:rsidRPr="006C4230" w:rsidRDefault="00C73FEC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1142B" w:rsidRPr="00035663" w14:paraId="31EC6A48" w14:textId="77777777" w:rsidTr="000D3DEA">
        <w:trPr>
          <w:cantSplit/>
        </w:trPr>
        <w:tc>
          <w:tcPr>
            <w:tcW w:w="3458" w:type="dxa"/>
            <w:vAlign w:val="bottom"/>
          </w:tcPr>
          <w:p w14:paraId="7409033E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 xml:space="preserve">ระดับที่ </w:t>
            </w: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 xml:space="preserve">ระดับที่ </w:t>
            </w: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 xml:space="preserve">ระดับที่ </w:t>
            </w: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61142B" w:rsidRPr="00035663" w14:paraId="6E97B8D6" w14:textId="77777777" w:rsidTr="00CB5BD0">
        <w:trPr>
          <w:cantSplit/>
        </w:trPr>
        <w:tc>
          <w:tcPr>
            <w:tcW w:w="3458" w:type="dxa"/>
            <w:vAlign w:val="bottom"/>
          </w:tcPr>
          <w:p w14:paraId="676569FD" w14:textId="4281BFBF" w:rsidR="00C56A1E" w:rsidRPr="006C4230" w:rsidRDefault="00C56A1E" w:rsidP="007605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6C42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389FF9FC" w14:textId="77777777" w:rsidR="00C56A1E" w:rsidRPr="00035663" w:rsidRDefault="00C56A1E" w:rsidP="00C56A1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6C4601AD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BB2E7A" w14:textId="77777777" w:rsidR="00C56A1E" w:rsidRPr="006C4230" w:rsidRDefault="00C56A1E" w:rsidP="00C56A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F2D610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0AF231" w14:textId="77777777" w:rsidR="00C56A1E" w:rsidRPr="00035663" w:rsidRDefault="00C56A1E" w:rsidP="00C56A1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24F9F521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3DB6BA" w14:textId="77777777" w:rsidR="00C56A1E" w:rsidRPr="006C4230" w:rsidRDefault="00C56A1E" w:rsidP="00C56A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</w:tr>
      <w:tr w:rsidR="0065026F" w:rsidRPr="00035663" w14:paraId="6FF9CA3F" w14:textId="77777777" w:rsidTr="000D3DEA">
        <w:trPr>
          <w:cantSplit/>
        </w:trPr>
        <w:tc>
          <w:tcPr>
            <w:tcW w:w="3458" w:type="dxa"/>
            <w:vAlign w:val="bottom"/>
          </w:tcPr>
          <w:p w14:paraId="1B549B76" w14:textId="22EAC3E9" w:rsidR="0065026F" w:rsidRPr="006C4230" w:rsidRDefault="0065026F" w:rsidP="006502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DCCA12" w14:textId="35833A28" w:rsidR="0065026F" w:rsidRPr="00035663" w:rsidRDefault="0065026F" w:rsidP="0065026F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40E3F7" w14:textId="77777777" w:rsidR="0065026F" w:rsidRPr="006C4230" w:rsidRDefault="0065026F" w:rsidP="0065026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7642E3" w14:textId="751DD558" w:rsidR="0065026F" w:rsidRPr="006C4230" w:rsidRDefault="0065026F" w:rsidP="0065026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65026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13,400</w:t>
            </w:r>
          </w:p>
        </w:tc>
        <w:tc>
          <w:tcPr>
            <w:tcW w:w="134" w:type="dxa"/>
          </w:tcPr>
          <w:p w14:paraId="43F0D53B" w14:textId="77777777" w:rsidR="0065026F" w:rsidRPr="00035663" w:rsidRDefault="0065026F" w:rsidP="0065026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11F50" w14:textId="687C5494" w:rsidR="0065026F" w:rsidRPr="00035663" w:rsidRDefault="0065026F" w:rsidP="0065026F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C8B0299" w14:textId="77777777" w:rsidR="0065026F" w:rsidRPr="006C4230" w:rsidRDefault="0065026F" w:rsidP="0065026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EF8CD0" w14:textId="3F13A772" w:rsidR="0065026F" w:rsidRPr="006C4230" w:rsidRDefault="0065026F" w:rsidP="0065026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65026F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13,400</w:t>
            </w:r>
          </w:p>
        </w:tc>
      </w:tr>
      <w:tr w:rsidR="0065026F" w:rsidRPr="00035663" w14:paraId="3359A06C" w14:textId="77777777" w:rsidTr="000D315E">
        <w:trPr>
          <w:cantSplit/>
        </w:trPr>
        <w:tc>
          <w:tcPr>
            <w:tcW w:w="3458" w:type="dxa"/>
            <w:vAlign w:val="bottom"/>
          </w:tcPr>
          <w:p w14:paraId="0B4CDAA4" w14:textId="77777777" w:rsidR="0065026F" w:rsidRPr="006C4230" w:rsidRDefault="0065026F" w:rsidP="006502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สินทรัพย์ที่</w:t>
            </w:r>
            <w:r w:rsidRPr="006C42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C8412" w14:textId="77777777" w:rsidR="0065026F" w:rsidRPr="00035663" w:rsidRDefault="0065026F" w:rsidP="0065026F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44136CBF" w14:textId="77777777" w:rsidR="0065026F" w:rsidRPr="00035663" w:rsidRDefault="0065026F" w:rsidP="0065026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3FBCCB" w14:textId="77777777" w:rsidR="0065026F" w:rsidRPr="006C4230" w:rsidRDefault="0065026F" w:rsidP="0065026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03A96AF" w14:textId="77777777" w:rsidR="0065026F" w:rsidRPr="00035663" w:rsidRDefault="0065026F" w:rsidP="0065026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B3705E" w14:textId="77777777" w:rsidR="0065026F" w:rsidRPr="00035663" w:rsidRDefault="0065026F" w:rsidP="0065026F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EABA37" w14:textId="77777777" w:rsidR="0065026F" w:rsidRPr="00035663" w:rsidRDefault="0065026F" w:rsidP="0065026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F69FB3" w14:textId="77777777" w:rsidR="0065026F" w:rsidRPr="006C4230" w:rsidRDefault="0065026F" w:rsidP="0065026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</w:tr>
      <w:tr w:rsidR="0065026F" w:rsidRPr="00035663" w14:paraId="5AFA3DF0" w14:textId="77777777" w:rsidTr="000D315E">
        <w:trPr>
          <w:cantSplit/>
        </w:trPr>
        <w:tc>
          <w:tcPr>
            <w:tcW w:w="3458" w:type="dxa"/>
            <w:vAlign w:val="bottom"/>
          </w:tcPr>
          <w:p w14:paraId="106C1598" w14:textId="77777777" w:rsidR="0065026F" w:rsidRPr="006C4230" w:rsidRDefault="0065026F" w:rsidP="006502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C4230">
              <w:rPr>
                <w:rFonts w:asciiTheme="majorBidi" w:hAnsiTheme="majorBidi" w:cstheme="majorBidi" w:hint="cs"/>
                <w:color w:val="000000" w:themeColor="text1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853134" w14:textId="435266A8" w:rsidR="0065026F" w:rsidRPr="00035663" w:rsidRDefault="0065026F" w:rsidP="0065026F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9BD4839" w14:textId="77777777" w:rsidR="0065026F" w:rsidRPr="006C4230" w:rsidRDefault="0065026F" w:rsidP="0065026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886C41" w14:textId="4B3917B8" w:rsidR="0065026F" w:rsidRPr="006C4230" w:rsidRDefault="0065026F" w:rsidP="0065026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 w:hint="cs"/>
                <w:color w:val="000000" w:themeColor="text1"/>
                <w:kern w:val="28"/>
                <w:sz w:val="26"/>
                <w:szCs w:val="26"/>
              </w:rPr>
              <w:t>53</w:t>
            </w: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45ADC045" w14:textId="77777777" w:rsidR="0065026F" w:rsidRPr="00035663" w:rsidRDefault="0065026F" w:rsidP="0065026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5FBEC" w14:textId="684FBBC4" w:rsidR="0065026F" w:rsidRPr="00035663" w:rsidRDefault="0065026F" w:rsidP="0065026F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8E52F2" w14:textId="77777777" w:rsidR="0065026F" w:rsidRPr="006C4230" w:rsidRDefault="0065026F" w:rsidP="0065026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10C8F5" w14:textId="55E34ACF" w:rsidR="0065026F" w:rsidRPr="006C4230" w:rsidRDefault="0065026F" w:rsidP="0065026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 w:hint="cs"/>
                <w:color w:val="000000" w:themeColor="text1"/>
                <w:kern w:val="28"/>
                <w:sz w:val="26"/>
                <w:szCs w:val="26"/>
              </w:rPr>
              <w:t>53</w:t>
            </w: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,000</w:t>
            </w:r>
          </w:p>
        </w:tc>
      </w:tr>
    </w:tbl>
    <w:p w14:paraId="2F2DCE37" w14:textId="77777777" w:rsidR="00760553" w:rsidRPr="0061142B" w:rsidRDefault="00760553" w:rsidP="008B2C61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0D4FAB25" w14:textId="1660C8C5" w:rsidR="00424763" w:rsidRPr="0061142B" w:rsidRDefault="00424763" w:rsidP="000D3DE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0684E21" w14:textId="77777777" w:rsidR="00E66E02" w:rsidRPr="0061142B" w:rsidRDefault="00E66E02" w:rsidP="000D3DEA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39B956" w14:textId="43F4F676" w:rsidR="00DB0E01" w:rsidRPr="0061142B" w:rsidRDefault="00DB0E01" w:rsidP="000D3DEA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</w:t>
      </w:r>
    </w:p>
    <w:p w14:paraId="3788056A" w14:textId="362B46AF" w:rsidR="00DB0E01" w:rsidRPr="0061142B" w:rsidRDefault="00DB0E01" w:rsidP="000D3DEA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สัญญาซื้อขายเงินตราต่างประเทศวัดมูลค่า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ยุติธรรมโดยใช้อัตราตลาดของแต่ละสัญญาที่คำนวณโดยสถาบันการเงินของบริษัท ณ วันที่ในงบฐานะการเงิน</w:t>
      </w:r>
    </w:p>
    <w:p w14:paraId="11358FC0" w14:textId="142390DA" w:rsidR="002F34CD" w:rsidRPr="0061142B" w:rsidRDefault="008B0FD0" w:rsidP="008B0FD0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C4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อสังหาริมทรัพย์เพื่อการลงทุน</w:t>
      </w:r>
      <w:r w:rsidR="00DC3324" w:rsidRPr="006C4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วัดมูลค่ายุติธรรมโดยผู้ประเมินราคาอิสระ ซึ่ง</w:t>
      </w:r>
      <w:r w:rsidRPr="006C4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ใช้วิธีเปรียบเที</w:t>
      </w:r>
      <w:r w:rsidR="00EC4E95" w:rsidRPr="006C4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ยบ</w:t>
      </w:r>
      <w:r w:rsidRPr="006C4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ราคาตลาด</w:t>
      </w:r>
    </w:p>
    <w:p w14:paraId="101E877F" w14:textId="77777777" w:rsidR="008B0FD0" w:rsidRPr="006C4230" w:rsidRDefault="008B0FD0" w:rsidP="008B0FD0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66809F19" w14:textId="215755FF" w:rsidR="00056722" w:rsidRPr="006C4230" w:rsidRDefault="00056722" w:rsidP="008123D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6F647432" w14:textId="05B67F38" w:rsidR="00056722" w:rsidRPr="006C4230" w:rsidRDefault="00056722" w:rsidP="008123D5">
      <w:pPr>
        <w:spacing w:line="380" w:lineRule="exact"/>
        <w:ind w:left="851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41A19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920684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DB0E0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11306D4B" w:rsidR="00056722" w:rsidRPr="0061142B" w:rsidRDefault="00056722" w:rsidP="008123D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5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4100E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บริษัทมีภาระผูกพันตามสัญญาบริการต่างๆที่จะต้องจ่ายค่าบริการดังกล่าว ดังนี้</w:t>
      </w:r>
    </w:p>
    <w:tbl>
      <w:tblPr>
        <w:tblW w:w="775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66"/>
        <w:gridCol w:w="1891"/>
      </w:tblGrid>
      <w:tr w:rsidR="0061142B" w:rsidRPr="0061142B" w14:paraId="2B16B0A1" w14:textId="77777777" w:rsidTr="008B2C61">
        <w:trPr>
          <w:cantSplit/>
          <w:jc w:val="right"/>
        </w:trPr>
        <w:tc>
          <w:tcPr>
            <w:tcW w:w="5697" w:type="dxa"/>
          </w:tcPr>
          <w:p w14:paraId="6C37FC95" w14:textId="77777777" w:rsidR="00F560FD" w:rsidRPr="0061142B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61142B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6C4230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197BE9AF" w14:textId="77777777" w:rsidTr="008B2C61">
        <w:trPr>
          <w:cantSplit/>
          <w:jc w:val="right"/>
        </w:trPr>
        <w:tc>
          <w:tcPr>
            <w:tcW w:w="5697" w:type="dxa"/>
          </w:tcPr>
          <w:p w14:paraId="2D7A16A0" w14:textId="77777777" w:rsidR="00F560FD" w:rsidRPr="0061142B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61142B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6C4230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color w:val="000000" w:themeColor="text1"/>
                <w:spacing w:val="-10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10"/>
                <w:sz w:val="32"/>
                <w:szCs w:val="32"/>
                <w:cs/>
              </w:rPr>
              <w:t>/</w:t>
            </w:r>
            <w:r w:rsidRPr="006C4230">
              <w:rPr>
                <w:rFonts w:asciiTheme="majorBidi" w:hAnsiTheme="majorBidi" w:cstheme="majorBidi"/>
                <w:b/>
                <w:color w:val="000000" w:themeColor="text1"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51281" w:rsidRPr="0061142B" w14:paraId="02B97E44" w14:textId="77777777" w:rsidTr="008B2C61">
        <w:trPr>
          <w:cantSplit/>
          <w:jc w:val="right"/>
        </w:trPr>
        <w:tc>
          <w:tcPr>
            <w:tcW w:w="5697" w:type="dxa"/>
          </w:tcPr>
          <w:p w14:paraId="41C0A6F5" w14:textId="77777777" w:rsidR="00D51281" w:rsidRPr="0061142B" w:rsidRDefault="00D51281" w:rsidP="00D5128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D51281" w:rsidRPr="006C4230" w:rsidRDefault="00D51281" w:rsidP="00D5128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4E49ACD1" w:rsidR="00D51281" w:rsidRPr="00C25E26" w:rsidRDefault="00D51281" w:rsidP="00D5128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5,415</w:t>
            </w:r>
          </w:p>
        </w:tc>
      </w:tr>
      <w:tr w:rsidR="00D51281" w:rsidRPr="0061142B" w14:paraId="282EF1D7" w14:textId="77777777" w:rsidTr="008B2C61">
        <w:trPr>
          <w:cantSplit/>
          <w:jc w:val="right"/>
        </w:trPr>
        <w:tc>
          <w:tcPr>
            <w:tcW w:w="5697" w:type="dxa"/>
          </w:tcPr>
          <w:p w14:paraId="212DA1F0" w14:textId="77777777" w:rsidR="00D51281" w:rsidRPr="0061142B" w:rsidRDefault="00D51281" w:rsidP="00D51281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D51281" w:rsidRPr="006C4230" w:rsidRDefault="00D51281" w:rsidP="00D5128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7B77B732" w:rsidR="00D51281" w:rsidRPr="00C25E26" w:rsidRDefault="00D51281" w:rsidP="00D5128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1,337</w:t>
            </w:r>
          </w:p>
        </w:tc>
      </w:tr>
      <w:tr w:rsidR="00D51281" w:rsidRPr="0061142B" w14:paraId="4073C08B" w14:textId="77777777" w:rsidTr="008B2C61">
        <w:trPr>
          <w:cantSplit/>
          <w:jc w:val="right"/>
        </w:trPr>
        <w:tc>
          <w:tcPr>
            <w:tcW w:w="5697" w:type="dxa"/>
          </w:tcPr>
          <w:p w14:paraId="2C008BEA" w14:textId="77777777" w:rsidR="00D51281" w:rsidRPr="0061142B" w:rsidRDefault="00D51281" w:rsidP="00D5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6C423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D51281" w:rsidRPr="006C4230" w:rsidRDefault="00D51281" w:rsidP="00D51281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3ABC013C" w:rsidR="00D51281" w:rsidRPr="00C25E26" w:rsidRDefault="00D51281" w:rsidP="00D5128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</w:pPr>
            <w:r w:rsidRPr="00C25E26">
              <w:rPr>
                <w:rFonts w:asciiTheme="majorBidi" w:hAnsiTheme="majorBidi" w:cstheme="majorBidi"/>
                <w:color w:val="000000" w:themeColor="text1"/>
                <w:kern w:val="28"/>
                <w:sz w:val="32"/>
                <w:szCs w:val="32"/>
              </w:rPr>
              <w:t>6,752</w:t>
            </w:r>
          </w:p>
        </w:tc>
      </w:tr>
    </w:tbl>
    <w:p w14:paraId="687C52C9" w14:textId="77777777" w:rsidR="00056722" w:rsidRPr="0061142B" w:rsidRDefault="00056722" w:rsidP="008123D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8010426" w14:textId="0C18C9AF" w:rsidR="0000401E" w:rsidRPr="0061142B" w:rsidRDefault="00654552" w:rsidP="0000401E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5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</w:t>
      </w:r>
      <w:r w:rsidR="002021AC"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บริษัทและบริษัทย่อย</w:t>
      </w:r>
      <w:r w:rsidRPr="006C423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มีภาระผูกพันคงเหลือจากสัญญาปรับปรุงอาคาร</w:t>
      </w:r>
      <w:r w:rsidR="0000401E" w:rsidRPr="006C4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และ</w:t>
      </w:r>
      <w:r w:rsidR="0000401E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จากสัญญาติดตั้งโปรแกรมคอมพิวเตอร์ใหม่</w:t>
      </w:r>
      <w:r w:rsidR="0000401E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0401E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รวมจำนวนเงิน </w:t>
      </w:r>
      <w:r w:rsidR="0000401E" w:rsidRPr="00215AA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1.93 </w:t>
      </w:r>
      <w:r w:rsidR="0000401E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(รวมภาษีมูลค่าเพิ่ม)</w:t>
      </w:r>
      <w:r w:rsidR="0000401E" w:rsidRPr="006C4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00401E" w:rsidRPr="00215AA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00401E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เฉพาะกิจการ จำนวนเงิน </w:t>
      </w:r>
      <w:r w:rsidR="0000401E" w:rsidRPr="00215AA5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215AA5" w:rsidRPr="00215AA5">
        <w:rPr>
          <w:rFonts w:asciiTheme="majorBidi" w:hAnsiTheme="majorBidi" w:cstheme="majorBidi"/>
          <w:color w:val="000000" w:themeColor="text1"/>
          <w:sz w:val="32"/>
          <w:szCs w:val="32"/>
        </w:rPr>
        <w:t>82</w:t>
      </w:r>
      <w:r w:rsidR="0000401E" w:rsidRPr="00215AA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0401E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</w:t>
      </w:r>
      <w:r w:rsidR="0000401E" w:rsidRPr="00215AA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0401E" w:rsidRPr="006C4230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00401E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รวมภาษีมูลค่าเพิ่ม)</w:t>
      </w:r>
    </w:p>
    <w:p w14:paraId="5A9371B4" w14:textId="77777777" w:rsidR="0000401E" w:rsidRDefault="0000401E" w:rsidP="0000401E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116C5D8F" w14:textId="4925653E" w:rsidR="00654552" w:rsidRPr="0061142B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5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บริษัทและบริษัทย่อยมีเลตเตอร์ออฟเครดิตสำหรับซื้อสินค้าที่ยังไม่ได้ใช้จำนวนเงินรวม</w:t>
      </w:r>
      <w:r w:rsidRPr="00215AA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15AA5" w:rsidRPr="00215AA5">
        <w:rPr>
          <w:rFonts w:asciiTheme="majorBidi" w:hAnsiTheme="majorBidi" w:cstheme="majorBidi"/>
          <w:color w:val="000000" w:themeColor="text1"/>
          <w:sz w:val="32"/>
          <w:szCs w:val="32"/>
        </w:rPr>
        <w:t>1.08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9269D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ล้านดอลลาร์สหรัฐอเมริกา</w:t>
      </w:r>
      <w:r w:rsidR="00215AA5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215AA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0.50 </w:t>
      </w:r>
      <w:r w:rsidR="00215AA5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ล้านหยวนจีน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เฉพาะกิจการจำนวนเงิน </w:t>
      </w:r>
      <w:r w:rsidR="0000401E">
        <w:rPr>
          <w:rFonts w:asciiTheme="majorBidi" w:hAnsiTheme="majorBidi" w:cstheme="majorBidi"/>
          <w:color w:val="000000" w:themeColor="text1"/>
          <w:sz w:val="32"/>
          <w:szCs w:val="32"/>
        </w:rPr>
        <w:t>1.01</w:t>
      </w:r>
      <w:r w:rsidRPr="00BA40D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ล้านดอลลาร์สหรัฐอเมริกา)</w:t>
      </w:r>
    </w:p>
    <w:p w14:paraId="09510F14" w14:textId="62CD851C" w:rsidR="00056722" w:rsidRPr="0061142B" w:rsidRDefault="00056722" w:rsidP="008123D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54347C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6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 </w:t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05BC1795" w14:textId="0E1A2063" w:rsidR="00056722" w:rsidRPr="0061142B" w:rsidRDefault="00056722" w:rsidP="008123D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41A19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กันยายน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DB0E0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บริษัทและบริษัทย่อย มีหนี้สินที่อาจเกิดขึ้น ดังนี้ </w:t>
      </w:r>
    </w:p>
    <w:p w14:paraId="4ABDA411" w14:textId="31066659" w:rsidR="00654552" w:rsidRPr="0061142B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6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หนี้สินที่อาจจะเกิดขึ้นจากการที่ธนาคารในประเทศแห่งหนึ่งออกหนังสือค้ำประกันบริษัทและบริษัทย่อย เพื่อค้ำประกันการใช้ไฟฟ้าเป็นจำนวนเงินเงินรวม</w:t>
      </w:r>
      <w:r w:rsidRPr="00B8081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4.</w:t>
      </w:r>
      <w:r w:rsidR="00215AA5" w:rsidRPr="00B8081C">
        <w:rPr>
          <w:rFonts w:asciiTheme="majorBidi" w:hAnsiTheme="majorBidi" w:cstheme="majorBidi"/>
          <w:color w:val="000000" w:themeColor="text1"/>
          <w:sz w:val="32"/>
          <w:szCs w:val="32"/>
        </w:rPr>
        <w:t>04</w:t>
      </w:r>
      <w:r w:rsidRPr="00B8081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เฉพาะกิจการ จำนวนเงิน </w:t>
      </w:r>
      <w:r w:rsidRPr="0065026F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65026F" w:rsidRPr="0065026F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Pr="0065026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</w:t>
      </w:r>
    </w:p>
    <w:p w14:paraId="684BFE5C" w14:textId="77777777" w:rsidR="00654552" w:rsidRPr="0061142B" w:rsidRDefault="00654552" w:rsidP="00654552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669F5A0" w14:textId="6FB2E6BE" w:rsidR="00654552" w:rsidRPr="006C4230" w:rsidRDefault="00654552" w:rsidP="00654552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6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หนี้สินที่อาจจะเกิดขึ้นจากการให้ธนาคารในประเทศแห่งหนึ่งออกหนังสือค้ำประกันให้กับหน่วยงานของรัฐแห่งหนึ่ง เพื่อประโยชน์ทางการค้าเป็นจำนวนเงินรวม</w:t>
      </w:r>
      <w:r w:rsidRPr="0065026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0.20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6A00CBAC" w14:textId="77777777" w:rsidR="00654552" w:rsidRPr="0061142B" w:rsidRDefault="00654552" w:rsidP="00654552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B926970" w14:textId="501AB3CA" w:rsidR="00654552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6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บริษัทย่อยแห่งหนึ่งมีหนี้สินที่อาจจะเกิดขึ้นจากการที่ธนาคารในประเทศสองแห่งออกหนังสือ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ค้ำ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ประกันสัญญาบริการให้กับบริษัทอื่น เพื่อประโยชน์ทางการค้าเป็นจำนวนเงินรวม </w:t>
      </w:r>
      <w:r w:rsidR="00215AA5" w:rsidRPr="00215AA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30.96</w:t>
      </w:r>
      <w:r w:rsidRPr="00215AA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</w:t>
      </w:r>
    </w:p>
    <w:p w14:paraId="30C53B72" w14:textId="77777777" w:rsidR="0000401E" w:rsidRPr="0061142B" w:rsidRDefault="0000401E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928C3E" w14:textId="7C0C958B" w:rsidR="00A10C20" w:rsidRPr="0061142B" w:rsidRDefault="00DC3324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471D71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7</w:t>
      </w:r>
      <w:r w:rsidR="00A10C20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A10C20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10C20"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5F1AF01A" w14:textId="07726B02" w:rsidR="00A10C20" w:rsidRPr="006C4230" w:rsidRDefault="00A10C20" w:rsidP="004F1E6E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61142B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54347C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341A1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C15A86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41A19"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พฤศจิกายน</w:t>
      </w:r>
      <w:r w:rsidR="00C15A86"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C15A86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92B35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sectPr w:rsidR="00A10C20" w:rsidRPr="006C4230" w:rsidSect="00AD4F1B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8D6EC" w14:textId="77777777" w:rsidR="00FF639E" w:rsidRDefault="00FF639E">
      <w:r>
        <w:separator/>
      </w:r>
    </w:p>
  </w:endnote>
  <w:endnote w:type="continuationSeparator" w:id="0">
    <w:p w14:paraId="53809BD4" w14:textId="77777777" w:rsidR="00FF639E" w:rsidRDefault="00FF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DDBF3" w14:textId="77777777" w:rsidR="00AD4F1B" w:rsidRPr="006342B8" w:rsidRDefault="00AD4F1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413BCFAB" w14:textId="77777777" w:rsidR="00AD4F1B" w:rsidRDefault="00AD4F1B"/>
  <w:p w14:paraId="2E9ABD85" w14:textId="77777777" w:rsidR="00AD4F1B" w:rsidRDefault="00AD4F1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D1179" w14:textId="77777777" w:rsidR="00AD4F1B" w:rsidRDefault="00AD4F1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66B27" w14:textId="77777777" w:rsidR="00FF639E" w:rsidRDefault="00FF639E">
      <w:r>
        <w:separator/>
      </w:r>
    </w:p>
  </w:footnote>
  <w:footnote w:type="continuationSeparator" w:id="0">
    <w:p w14:paraId="7D559AD8" w14:textId="77777777" w:rsidR="00FF639E" w:rsidRDefault="00FF6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C423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C423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CB52FB" w:rsidRPr="00126CCB" w:rsidRDefault="00FF055E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CB52FB" w:rsidRDefault="00CB52F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C423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CB52FB" w:rsidRPr="0020624A" w:rsidRDefault="00CB52F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C423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FAEE1FF" w14:textId="28B2DB56" w:rsidR="00CB52FB" w:rsidRPr="00005122" w:rsidRDefault="00CB52FB" w:rsidP="00E046C4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579885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78A0BE9" w14:textId="77777777" w:rsidR="00AD4F1B" w:rsidRDefault="00AD4F1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C423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5F7AD3A" w14:textId="77777777" w:rsidR="00AD4F1B" w:rsidRPr="0020624A" w:rsidRDefault="00AD4F1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C423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9BD8421" w14:textId="77777777" w:rsidR="00AD4F1B" w:rsidRDefault="00AD4F1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682BBC8" w14:textId="77777777" w:rsidR="00AD4F1B" w:rsidRPr="00126CCB" w:rsidRDefault="00FF055E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9503375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4D1406" w14:textId="77777777" w:rsidR="00AD4F1B" w:rsidRDefault="00AD4F1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C423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2061A1F" w14:textId="77777777" w:rsidR="00AD4F1B" w:rsidRPr="0020624A" w:rsidRDefault="00AD4F1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C423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9662CA9" w14:textId="77777777" w:rsidR="00AD4F1B" w:rsidRDefault="00AD4F1B" w:rsidP="00E046C4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6F24FF56" w14:textId="20C7BB39" w:rsidR="00AD4F1B" w:rsidRPr="00005122" w:rsidRDefault="00FF055E" w:rsidP="00AD4F1B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01E"/>
    <w:rsid w:val="00004271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2A9F"/>
    <w:rsid w:val="0002360E"/>
    <w:rsid w:val="00023811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28"/>
    <w:rsid w:val="00032ADA"/>
    <w:rsid w:val="00032D3D"/>
    <w:rsid w:val="00033003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1744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90D"/>
    <w:rsid w:val="000519DF"/>
    <w:rsid w:val="000525DE"/>
    <w:rsid w:val="0005285D"/>
    <w:rsid w:val="00052A32"/>
    <w:rsid w:val="000532A9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5FC"/>
    <w:rsid w:val="0008265F"/>
    <w:rsid w:val="000828A2"/>
    <w:rsid w:val="000828C8"/>
    <w:rsid w:val="00082C39"/>
    <w:rsid w:val="000831F9"/>
    <w:rsid w:val="00083221"/>
    <w:rsid w:val="000838E3"/>
    <w:rsid w:val="00083DD3"/>
    <w:rsid w:val="00084B0E"/>
    <w:rsid w:val="00084C6C"/>
    <w:rsid w:val="00084ECA"/>
    <w:rsid w:val="0008513D"/>
    <w:rsid w:val="00085BD3"/>
    <w:rsid w:val="00086011"/>
    <w:rsid w:val="00086397"/>
    <w:rsid w:val="0008685F"/>
    <w:rsid w:val="00086F8F"/>
    <w:rsid w:val="00087612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41E"/>
    <w:rsid w:val="00095FC4"/>
    <w:rsid w:val="0009644E"/>
    <w:rsid w:val="000964AC"/>
    <w:rsid w:val="00096739"/>
    <w:rsid w:val="00096B82"/>
    <w:rsid w:val="00096CCF"/>
    <w:rsid w:val="00096EBE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8D8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000"/>
    <w:rsid w:val="000D01EB"/>
    <w:rsid w:val="000D0211"/>
    <w:rsid w:val="000D04F7"/>
    <w:rsid w:val="000D0732"/>
    <w:rsid w:val="000D09B9"/>
    <w:rsid w:val="000D10FD"/>
    <w:rsid w:val="000D1600"/>
    <w:rsid w:val="000D1ABA"/>
    <w:rsid w:val="000D1B42"/>
    <w:rsid w:val="000D1D9F"/>
    <w:rsid w:val="000D2585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5EB"/>
    <w:rsid w:val="000E090E"/>
    <w:rsid w:val="000E0B0C"/>
    <w:rsid w:val="000E2C8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26"/>
    <w:rsid w:val="00100061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32E"/>
    <w:rsid w:val="00105500"/>
    <w:rsid w:val="001058CC"/>
    <w:rsid w:val="00106141"/>
    <w:rsid w:val="001064A6"/>
    <w:rsid w:val="00106695"/>
    <w:rsid w:val="0010678D"/>
    <w:rsid w:val="00106A7B"/>
    <w:rsid w:val="001078C0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97E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F38"/>
    <w:rsid w:val="00131671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5DDC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44A8"/>
    <w:rsid w:val="00165889"/>
    <w:rsid w:val="00165B79"/>
    <w:rsid w:val="00165D06"/>
    <w:rsid w:val="00165D77"/>
    <w:rsid w:val="00166256"/>
    <w:rsid w:val="00166371"/>
    <w:rsid w:val="00166805"/>
    <w:rsid w:val="00166CAE"/>
    <w:rsid w:val="00166E84"/>
    <w:rsid w:val="00166FCD"/>
    <w:rsid w:val="0016786B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A05"/>
    <w:rsid w:val="00174C97"/>
    <w:rsid w:val="00174D19"/>
    <w:rsid w:val="001758EE"/>
    <w:rsid w:val="00175C0F"/>
    <w:rsid w:val="00175FC2"/>
    <w:rsid w:val="0017624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0A58"/>
    <w:rsid w:val="0019104F"/>
    <w:rsid w:val="0019143D"/>
    <w:rsid w:val="00191BF7"/>
    <w:rsid w:val="00191CE0"/>
    <w:rsid w:val="0019297B"/>
    <w:rsid w:val="00192C0C"/>
    <w:rsid w:val="001932FD"/>
    <w:rsid w:val="00193819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0B3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0CFE"/>
    <w:rsid w:val="001B1432"/>
    <w:rsid w:val="001B1F01"/>
    <w:rsid w:val="001B2519"/>
    <w:rsid w:val="001B28DF"/>
    <w:rsid w:val="001B29DF"/>
    <w:rsid w:val="001B2EB9"/>
    <w:rsid w:val="001B30ED"/>
    <w:rsid w:val="001B3355"/>
    <w:rsid w:val="001B3534"/>
    <w:rsid w:val="001B3724"/>
    <w:rsid w:val="001B39C9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12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ED"/>
    <w:rsid w:val="001E6E8F"/>
    <w:rsid w:val="001F06D8"/>
    <w:rsid w:val="001F1DD8"/>
    <w:rsid w:val="001F25FF"/>
    <w:rsid w:val="001F26FD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C8B"/>
    <w:rsid w:val="00201F43"/>
    <w:rsid w:val="002021AC"/>
    <w:rsid w:val="0020240D"/>
    <w:rsid w:val="0020251F"/>
    <w:rsid w:val="002026F8"/>
    <w:rsid w:val="0020280F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C52"/>
    <w:rsid w:val="00214D76"/>
    <w:rsid w:val="002150D6"/>
    <w:rsid w:val="0021514E"/>
    <w:rsid w:val="002151F5"/>
    <w:rsid w:val="00215AA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D59"/>
    <w:rsid w:val="002243B1"/>
    <w:rsid w:val="002244CC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48AD"/>
    <w:rsid w:val="00235D19"/>
    <w:rsid w:val="00235DC7"/>
    <w:rsid w:val="002360BB"/>
    <w:rsid w:val="00236253"/>
    <w:rsid w:val="0023663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0F6B"/>
    <w:rsid w:val="00251331"/>
    <w:rsid w:val="0025134D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A0B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2EEB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2FA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EAE"/>
    <w:rsid w:val="00297124"/>
    <w:rsid w:val="0029731C"/>
    <w:rsid w:val="00297CCD"/>
    <w:rsid w:val="002A074F"/>
    <w:rsid w:val="002A1897"/>
    <w:rsid w:val="002A1A06"/>
    <w:rsid w:val="002A1CD8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FEF"/>
    <w:rsid w:val="002B3467"/>
    <w:rsid w:val="002B371E"/>
    <w:rsid w:val="002B42BE"/>
    <w:rsid w:val="002B4564"/>
    <w:rsid w:val="002B4751"/>
    <w:rsid w:val="002B4E6B"/>
    <w:rsid w:val="002B5093"/>
    <w:rsid w:val="002B5630"/>
    <w:rsid w:val="002B5713"/>
    <w:rsid w:val="002B5C9B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E6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20B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1302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31B"/>
    <w:rsid w:val="002F7611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A5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A19"/>
    <w:rsid w:val="00341C69"/>
    <w:rsid w:val="00341F22"/>
    <w:rsid w:val="0034205B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9FC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0CB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24D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4F9F"/>
    <w:rsid w:val="00375177"/>
    <w:rsid w:val="00375279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249C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1BA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A35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59A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315B"/>
    <w:rsid w:val="004132EE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A05"/>
    <w:rsid w:val="00417A9D"/>
    <w:rsid w:val="00417B67"/>
    <w:rsid w:val="004201D3"/>
    <w:rsid w:val="004201DE"/>
    <w:rsid w:val="004201F6"/>
    <w:rsid w:val="00420459"/>
    <w:rsid w:val="004205D4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BD1"/>
    <w:rsid w:val="00426E9F"/>
    <w:rsid w:val="00426F22"/>
    <w:rsid w:val="00426F28"/>
    <w:rsid w:val="00427101"/>
    <w:rsid w:val="004274E9"/>
    <w:rsid w:val="00427E3E"/>
    <w:rsid w:val="0043034C"/>
    <w:rsid w:val="0043056C"/>
    <w:rsid w:val="004306FC"/>
    <w:rsid w:val="00430DA9"/>
    <w:rsid w:val="00431108"/>
    <w:rsid w:val="00431588"/>
    <w:rsid w:val="00431625"/>
    <w:rsid w:val="0043203E"/>
    <w:rsid w:val="0043251B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2DA"/>
    <w:rsid w:val="004437BE"/>
    <w:rsid w:val="00443D28"/>
    <w:rsid w:val="0044452A"/>
    <w:rsid w:val="00444597"/>
    <w:rsid w:val="00445000"/>
    <w:rsid w:val="004451AA"/>
    <w:rsid w:val="004456F6"/>
    <w:rsid w:val="00445B2F"/>
    <w:rsid w:val="00445EF7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8C0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E3"/>
    <w:rsid w:val="00470AF4"/>
    <w:rsid w:val="00470C8B"/>
    <w:rsid w:val="00470CEE"/>
    <w:rsid w:val="00470E47"/>
    <w:rsid w:val="0047149E"/>
    <w:rsid w:val="00471D71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62BF"/>
    <w:rsid w:val="0047652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BF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45AB"/>
    <w:rsid w:val="004A4795"/>
    <w:rsid w:val="004A47B1"/>
    <w:rsid w:val="004A47F6"/>
    <w:rsid w:val="004A498A"/>
    <w:rsid w:val="004A5229"/>
    <w:rsid w:val="004A5F01"/>
    <w:rsid w:val="004A6835"/>
    <w:rsid w:val="004A6AD8"/>
    <w:rsid w:val="004A6F5B"/>
    <w:rsid w:val="004A7288"/>
    <w:rsid w:val="004A746D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435B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1C9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0B2"/>
    <w:rsid w:val="004E01F4"/>
    <w:rsid w:val="004E0587"/>
    <w:rsid w:val="004E16E1"/>
    <w:rsid w:val="004E1C4E"/>
    <w:rsid w:val="004E1D27"/>
    <w:rsid w:val="004E2104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99A"/>
    <w:rsid w:val="004F69A7"/>
    <w:rsid w:val="004F6A8B"/>
    <w:rsid w:val="004F6C59"/>
    <w:rsid w:val="004F7089"/>
    <w:rsid w:val="004F72DF"/>
    <w:rsid w:val="004F7372"/>
    <w:rsid w:val="004F7454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07FDD"/>
    <w:rsid w:val="005101C5"/>
    <w:rsid w:val="00510530"/>
    <w:rsid w:val="0051062B"/>
    <w:rsid w:val="00510647"/>
    <w:rsid w:val="00510653"/>
    <w:rsid w:val="00510C46"/>
    <w:rsid w:val="00511C74"/>
    <w:rsid w:val="00511ED1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86B"/>
    <w:rsid w:val="005218A1"/>
    <w:rsid w:val="00521A2B"/>
    <w:rsid w:val="005224FC"/>
    <w:rsid w:val="005228B0"/>
    <w:rsid w:val="00523DD5"/>
    <w:rsid w:val="00524CC9"/>
    <w:rsid w:val="00524D32"/>
    <w:rsid w:val="005252FB"/>
    <w:rsid w:val="00525614"/>
    <w:rsid w:val="00525666"/>
    <w:rsid w:val="00525B8A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837"/>
    <w:rsid w:val="005348FC"/>
    <w:rsid w:val="00535028"/>
    <w:rsid w:val="00535330"/>
    <w:rsid w:val="005365D9"/>
    <w:rsid w:val="005369E5"/>
    <w:rsid w:val="0053713D"/>
    <w:rsid w:val="00537510"/>
    <w:rsid w:val="00541579"/>
    <w:rsid w:val="00541698"/>
    <w:rsid w:val="00541C4B"/>
    <w:rsid w:val="00541CBE"/>
    <w:rsid w:val="0054219A"/>
    <w:rsid w:val="005428B1"/>
    <w:rsid w:val="005429D9"/>
    <w:rsid w:val="00542C07"/>
    <w:rsid w:val="00542FDD"/>
    <w:rsid w:val="00543264"/>
    <w:rsid w:val="0054347C"/>
    <w:rsid w:val="00543505"/>
    <w:rsid w:val="00543CB3"/>
    <w:rsid w:val="00543CB5"/>
    <w:rsid w:val="005448AD"/>
    <w:rsid w:val="005452C8"/>
    <w:rsid w:val="0054530C"/>
    <w:rsid w:val="0054556E"/>
    <w:rsid w:val="00546028"/>
    <w:rsid w:val="0054648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E21"/>
    <w:rsid w:val="00575E5E"/>
    <w:rsid w:val="0057612A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83E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5DD"/>
    <w:rsid w:val="00596AF0"/>
    <w:rsid w:val="00596DF3"/>
    <w:rsid w:val="005973D3"/>
    <w:rsid w:val="00597C57"/>
    <w:rsid w:val="005A0E1A"/>
    <w:rsid w:val="005A141E"/>
    <w:rsid w:val="005A14FC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41B"/>
    <w:rsid w:val="006035C5"/>
    <w:rsid w:val="00603892"/>
    <w:rsid w:val="006038C7"/>
    <w:rsid w:val="00603DBA"/>
    <w:rsid w:val="006040F6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9A3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C95"/>
    <w:rsid w:val="00633F18"/>
    <w:rsid w:val="006342B8"/>
    <w:rsid w:val="00634331"/>
    <w:rsid w:val="00634BEF"/>
    <w:rsid w:val="0063520F"/>
    <w:rsid w:val="0063567A"/>
    <w:rsid w:val="006358C9"/>
    <w:rsid w:val="00635DA9"/>
    <w:rsid w:val="006365A3"/>
    <w:rsid w:val="006369DA"/>
    <w:rsid w:val="006371DB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26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1C1"/>
    <w:rsid w:val="0067020E"/>
    <w:rsid w:val="006703FF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413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5F3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0C7"/>
    <w:rsid w:val="006C0456"/>
    <w:rsid w:val="006C0789"/>
    <w:rsid w:val="006C0AE3"/>
    <w:rsid w:val="006C0B33"/>
    <w:rsid w:val="006C1CC4"/>
    <w:rsid w:val="006C222B"/>
    <w:rsid w:val="006C255E"/>
    <w:rsid w:val="006C2ADA"/>
    <w:rsid w:val="006C2D38"/>
    <w:rsid w:val="006C2E93"/>
    <w:rsid w:val="006C356F"/>
    <w:rsid w:val="006C4230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03F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19C"/>
    <w:rsid w:val="006D7437"/>
    <w:rsid w:val="006D751F"/>
    <w:rsid w:val="006E0184"/>
    <w:rsid w:val="006E04CC"/>
    <w:rsid w:val="006E05D3"/>
    <w:rsid w:val="006E070C"/>
    <w:rsid w:val="006E07E1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2705"/>
    <w:rsid w:val="006F28EB"/>
    <w:rsid w:val="006F2AB4"/>
    <w:rsid w:val="006F2EFA"/>
    <w:rsid w:val="006F2F11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5CDC"/>
    <w:rsid w:val="007160DB"/>
    <w:rsid w:val="0071653F"/>
    <w:rsid w:val="00716FF2"/>
    <w:rsid w:val="007170F2"/>
    <w:rsid w:val="0071750E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AB0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2CE"/>
    <w:rsid w:val="0075238E"/>
    <w:rsid w:val="0075249B"/>
    <w:rsid w:val="0075266B"/>
    <w:rsid w:val="007529E4"/>
    <w:rsid w:val="00752C5A"/>
    <w:rsid w:val="00753409"/>
    <w:rsid w:val="007537A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103"/>
    <w:rsid w:val="00775277"/>
    <w:rsid w:val="00775451"/>
    <w:rsid w:val="007756E0"/>
    <w:rsid w:val="0077573B"/>
    <w:rsid w:val="00776520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BC7"/>
    <w:rsid w:val="0078211D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3C1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05E5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567"/>
    <w:rsid w:val="00810759"/>
    <w:rsid w:val="00811EC0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0FD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1F5F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3F6E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3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311"/>
    <w:rsid w:val="008928FB"/>
    <w:rsid w:val="00892F1F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8BC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6F19"/>
    <w:rsid w:val="008B7175"/>
    <w:rsid w:val="008B7270"/>
    <w:rsid w:val="008B7475"/>
    <w:rsid w:val="008B7630"/>
    <w:rsid w:val="008B7789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A8"/>
    <w:rsid w:val="008D6BE4"/>
    <w:rsid w:val="008D6CAD"/>
    <w:rsid w:val="008D6F83"/>
    <w:rsid w:val="008D7B63"/>
    <w:rsid w:val="008E0FD8"/>
    <w:rsid w:val="008E13CF"/>
    <w:rsid w:val="008E2315"/>
    <w:rsid w:val="008E2433"/>
    <w:rsid w:val="008E253D"/>
    <w:rsid w:val="008E3108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DB5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43A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AEA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21C"/>
    <w:rsid w:val="009408E1"/>
    <w:rsid w:val="00941656"/>
    <w:rsid w:val="009416BB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73E1"/>
    <w:rsid w:val="009474BC"/>
    <w:rsid w:val="009479FA"/>
    <w:rsid w:val="00947B45"/>
    <w:rsid w:val="009504AC"/>
    <w:rsid w:val="009516C8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161"/>
    <w:rsid w:val="00961709"/>
    <w:rsid w:val="009619FF"/>
    <w:rsid w:val="00961A89"/>
    <w:rsid w:val="009630DD"/>
    <w:rsid w:val="00963287"/>
    <w:rsid w:val="009632BB"/>
    <w:rsid w:val="009632D2"/>
    <w:rsid w:val="00963789"/>
    <w:rsid w:val="0096391A"/>
    <w:rsid w:val="0096395A"/>
    <w:rsid w:val="00964417"/>
    <w:rsid w:val="009655D2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126"/>
    <w:rsid w:val="009C5FEB"/>
    <w:rsid w:val="009C6133"/>
    <w:rsid w:val="009C6AB8"/>
    <w:rsid w:val="009C728D"/>
    <w:rsid w:val="009C757C"/>
    <w:rsid w:val="009D0BC8"/>
    <w:rsid w:val="009D10FC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33E6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3C12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586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329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3FB6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BFA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660A"/>
    <w:rsid w:val="00A96EA1"/>
    <w:rsid w:val="00A9707E"/>
    <w:rsid w:val="00A97317"/>
    <w:rsid w:val="00AA00FB"/>
    <w:rsid w:val="00AA0720"/>
    <w:rsid w:val="00AA0FD9"/>
    <w:rsid w:val="00AA1087"/>
    <w:rsid w:val="00AA1235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295C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1B"/>
    <w:rsid w:val="00AD4F87"/>
    <w:rsid w:val="00AD5069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7DF"/>
    <w:rsid w:val="00AD7AAF"/>
    <w:rsid w:val="00AE010A"/>
    <w:rsid w:val="00AE0E23"/>
    <w:rsid w:val="00AE11F0"/>
    <w:rsid w:val="00AE12E1"/>
    <w:rsid w:val="00AE15DF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56C5"/>
    <w:rsid w:val="00AE6816"/>
    <w:rsid w:val="00AE6D8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6AD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48F"/>
    <w:rsid w:val="00B40694"/>
    <w:rsid w:val="00B40AFA"/>
    <w:rsid w:val="00B40EA9"/>
    <w:rsid w:val="00B415F2"/>
    <w:rsid w:val="00B41D57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742"/>
    <w:rsid w:val="00B52AEF"/>
    <w:rsid w:val="00B52B0C"/>
    <w:rsid w:val="00B534BF"/>
    <w:rsid w:val="00B5352B"/>
    <w:rsid w:val="00B538CF"/>
    <w:rsid w:val="00B53BFA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746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81C"/>
    <w:rsid w:val="00B80D07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4C46"/>
    <w:rsid w:val="00B95E87"/>
    <w:rsid w:val="00B962CB"/>
    <w:rsid w:val="00B967A4"/>
    <w:rsid w:val="00B968E8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3DC2"/>
    <w:rsid w:val="00BA40D5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023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6D7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BDE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D07B4"/>
    <w:rsid w:val="00BD098A"/>
    <w:rsid w:val="00BD0C69"/>
    <w:rsid w:val="00BD1393"/>
    <w:rsid w:val="00BD15A1"/>
    <w:rsid w:val="00BD193E"/>
    <w:rsid w:val="00BD1F86"/>
    <w:rsid w:val="00BD2069"/>
    <w:rsid w:val="00BD2C94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72BF"/>
    <w:rsid w:val="00BD7BC8"/>
    <w:rsid w:val="00BD7EE4"/>
    <w:rsid w:val="00BD7EE5"/>
    <w:rsid w:val="00BE0474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644D"/>
    <w:rsid w:val="00BE74D4"/>
    <w:rsid w:val="00BE7BBC"/>
    <w:rsid w:val="00BE7FAA"/>
    <w:rsid w:val="00BF0058"/>
    <w:rsid w:val="00BF06EF"/>
    <w:rsid w:val="00BF09B1"/>
    <w:rsid w:val="00BF13A4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6EC2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E26"/>
    <w:rsid w:val="00C25F01"/>
    <w:rsid w:val="00C25F96"/>
    <w:rsid w:val="00C26527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6A1E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13DB"/>
    <w:rsid w:val="00C71514"/>
    <w:rsid w:val="00C71E2E"/>
    <w:rsid w:val="00C73FEC"/>
    <w:rsid w:val="00C7430E"/>
    <w:rsid w:val="00C74914"/>
    <w:rsid w:val="00C74B3A"/>
    <w:rsid w:val="00C74D93"/>
    <w:rsid w:val="00C74F32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16C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4C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98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04B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07A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5A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8CC"/>
    <w:rsid w:val="00D04A31"/>
    <w:rsid w:val="00D0679B"/>
    <w:rsid w:val="00D0695C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3CE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281"/>
    <w:rsid w:val="00D51321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51AA"/>
    <w:rsid w:val="00D652BD"/>
    <w:rsid w:val="00D6563F"/>
    <w:rsid w:val="00D6591F"/>
    <w:rsid w:val="00D6597C"/>
    <w:rsid w:val="00D65B35"/>
    <w:rsid w:val="00D65EB8"/>
    <w:rsid w:val="00D66224"/>
    <w:rsid w:val="00D66B7B"/>
    <w:rsid w:val="00D67587"/>
    <w:rsid w:val="00D67B13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77DE7"/>
    <w:rsid w:val="00D801F5"/>
    <w:rsid w:val="00D8051B"/>
    <w:rsid w:val="00D80FAF"/>
    <w:rsid w:val="00D810D3"/>
    <w:rsid w:val="00D814FF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DB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B9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4D"/>
    <w:rsid w:val="00DB089C"/>
    <w:rsid w:val="00DB0E01"/>
    <w:rsid w:val="00DB121F"/>
    <w:rsid w:val="00DB20F0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A35"/>
    <w:rsid w:val="00DC2B93"/>
    <w:rsid w:val="00DC2BCC"/>
    <w:rsid w:val="00DC3324"/>
    <w:rsid w:val="00DC399A"/>
    <w:rsid w:val="00DC40E5"/>
    <w:rsid w:val="00DC518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4DFF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15D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B4F"/>
    <w:rsid w:val="00DF4F04"/>
    <w:rsid w:val="00DF4FC8"/>
    <w:rsid w:val="00DF53EC"/>
    <w:rsid w:val="00DF5AD2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155B"/>
    <w:rsid w:val="00E01DE4"/>
    <w:rsid w:val="00E0283D"/>
    <w:rsid w:val="00E02BC2"/>
    <w:rsid w:val="00E02E30"/>
    <w:rsid w:val="00E0391C"/>
    <w:rsid w:val="00E040B5"/>
    <w:rsid w:val="00E046C4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A0C"/>
    <w:rsid w:val="00E06B19"/>
    <w:rsid w:val="00E06B1D"/>
    <w:rsid w:val="00E06B59"/>
    <w:rsid w:val="00E07248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0FE"/>
    <w:rsid w:val="00E24284"/>
    <w:rsid w:val="00E24BC7"/>
    <w:rsid w:val="00E24F5B"/>
    <w:rsid w:val="00E25A60"/>
    <w:rsid w:val="00E25AF0"/>
    <w:rsid w:val="00E26E69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853"/>
    <w:rsid w:val="00E47F5D"/>
    <w:rsid w:val="00E5006C"/>
    <w:rsid w:val="00E50B7E"/>
    <w:rsid w:val="00E510D7"/>
    <w:rsid w:val="00E514CE"/>
    <w:rsid w:val="00E516D1"/>
    <w:rsid w:val="00E52301"/>
    <w:rsid w:val="00E53895"/>
    <w:rsid w:val="00E53972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146F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E02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159"/>
    <w:rsid w:val="00E7270A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8A1"/>
    <w:rsid w:val="00EA79A9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02"/>
    <w:rsid w:val="00EB4F6F"/>
    <w:rsid w:val="00EB5479"/>
    <w:rsid w:val="00EB555A"/>
    <w:rsid w:val="00EB574D"/>
    <w:rsid w:val="00EB58CE"/>
    <w:rsid w:val="00EB6474"/>
    <w:rsid w:val="00EB6BBD"/>
    <w:rsid w:val="00EB7886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D18"/>
    <w:rsid w:val="00EC6DFF"/>
    <w:rsid w:val="00EC7066"/>
    <w:rsid w:val="00EC71EC"/>
    <w:rsid w:val="00EC73D0"/>
    <w:rsid w:val="00EC761C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0DBA"/>
    <w:rsid w:val="00EE0E95"/>
    <w:rsid w:val="00EE10CA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AF0"/>
    <w:rsid w:val="00EE4E6F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608"/>
    <w:rsid w:val="00EF2747"/>
    <w:rsid w:val="00EF2D2F"/>
    <w:rsid w:val="00EF31FF"/>
    <w:rsid w:val="00EF362E"/>
    <w:rsid w:val="00EF391F"/>
    <w:rsid w:val="00EF40B9"/>
    <w:rsid w:val="00EF474F"/>
    <w:rsid w:val="00EF47A5"/>
    <w:rsid w:val="00EF4BFC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A7F"/>
    <w:rsid w:val="00F04931"/>
    <w:rsid w:val="00F049D2"/>
    <w:rsid w:val="00F04C64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538"/>
    <w:rsid w:val="00F16541"/>
    <w:rsid w:val="00F1687F"/>
    <w:rsid w:val="00F179C9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A2F"/>
    <w:rsid w:val="00F344CF"/>
    <w:rsid w:val="00F349C6"/>
    <w:rsid w:val="00F35380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5AD"/>
    <w:rsid w:val="00F41CAF"/>
    <w:rsid w:val="00F42046"/>
    <w:rsid w:val="00F421A0"/>
    <w:rsid w:val="00F4246F"/>
    <w:rsid w:val="00F425AC"/>
    <w:rsid w:val="00F42AB1"/>
    <w:rsid w:val="00F42AFA"/>
    <w:rsid w:val="00F42CFA"/>
    <w:rsid w:val="00F444B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320F"/>
    <w:rsid w:val="00F63477"/>
    <w:rsid w:val="00F63759"/>
    <w:rsid w:val="00F63DC5"/>
    <w:rsid w:val="00F64645"/>
    <w:rsid w:val="00F64E9E"/>
    <w:rsid w:val="00F65A04"/>
    <w:rsid w:val="00F65C3E"/>
    <w:rsid w:val="00F6603D"/>
    <w:rsid w:val="00F660F0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31CF"/>
    <w:rsid w:val="00F8320D"/>
    <w:rsid w:val="00F832D0"/>
    <w:rsid w:val="00F837C3"/>
    <w:rsid w:val="00F83915"/>
    <w:rsid w:val="00F83947"/>
    <w:rsid w:val="00F84283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3517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055E"/>
    <w:rsid w:val="00FF100F"/>
    <w:rsid w:val="00FF1488"/>
    <w:rsid w:val="00FF1A03"/>
    <w:rsid w:val="00FF2287"/>
    <w:rsid w:val="00FF26B5"/>
    <w:rsid w:val="00FF2C07"/>
    <w:rsid w:val="00FF2C25"/>
    <w:rsid w:val="00FF2DA1"/>
    <w:rsid w:val="00FF2FB3"/>
    <w:rsid w:val="00FF3AB0"/>
    <w:rsid w:val="00FF3F77"/>
    <w:rsid w:val="00FF4143"/>
    <w:rsid w:val="00FF4B07"/>
    <w:rsid w:val="00FF6116"/>
    <w:rsid w:val="00FF639E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8100</TotalTime>
  <Pages>18</Pages>
  <Words>4565</Words>
  <Characters>26024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938</cp:revision>
  <cp:lastPrinted>2024-11-12T03:14:00Z</cp:lastPrinted>
  <dcterms:created xsi:type="dcterms:W3CDTF">2021-05-04T10:27:00Z</dcterms:created>
  <dcterms:modified xsi:type="dcterms:W3CDTF">2024-11-12T09:49:00Z</dcterms:modified>
</cp:coreProperties>
</file>