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533F49D0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1D1806EA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666D857C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0A6D93EC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2612EB7D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3FFA768A" w:rsidR="00782815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82815" w:rsidRPr="009566C2" w14:paraId="052F4719" w14:textId="77777777" w:rsidTr="00E37BB8">
        <w:tc>
          <w:tcPr>
            <w:tcW w:w="1188" w:type="dxa"/>
          </w:tcPr>
          <w:p w14:paraId="70AF97AD" w14:textId="01C72D9A" w:rsidR="00782815" w:rsidRDefault="0078281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1B5ACB20" w14:textId="32A1038C" w:rsidR="00782815" w:rsidRDefault="0078281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7FDFC663" w:rsidR="00404CBA" w:rsidRDefault="0078281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E85480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6C86AF59" w:rsidR="00404CBA" w:rsidRPr="00463144" w:rsidRDefault="0078281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66F82399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469A1B2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  <w:sectPr w:rsidR="00547DEC" w:rsidSect="00E330B4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6250A5B5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AF1F60E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F79671B" w14:textId="6EFB1AA3" w:rsidR="00547DEC" w:rsidRPr="002F7D36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0A22F4" w:rsidRPr="00E629D9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/>
          <w:sz w:val="30"/>
          <w:szCs w:val="30"/>
        </w:rPr>
        <w:t xml:space="preserve"> </w:t>
      </w:r>
      <w:r w:rsidR="00B723B3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</w:p>
    <w:p w14:paraId="2F753F7E" w14:textId="77777777" w:rsidR="00547DEC" w:rsidRPr="00102274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0117F98" w14:textId="77777777" w:rsidR="00547DEC" w:rsidRPr="00537948" w:rsidRDefault="00547DEC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Pr="00537948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7A58B43F" w14:textId="77777777" w:rsidR="00547DEC" w:rsidRPr="00537948" w:rsidRDefault="00547DEC" w:rsidP="00547DE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807C069" w14:textId="7802F2E9" w:rsidR="00547DEC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Pr="006D076A">
        <w:rPr>
          <w:rFonts w:ascii="Angsana New" w:hAnsi="Angsana New" w:cs="Angsana New"/>
          <w:cs/>
        </w:rPr>
        <w:t>ผลิตเพลา</w:t>
      </w:r>
      <w:r w:rsidRPr="006D076A">
        <w:rPr>
          <w:rFonts w:ascii="Angsana New" w:hAnsi="Angsana New" w:cs="Angsana New" w:hint="cs"/>
          <w:cs/>
        </w:rPr>
        <w:t>ข้าง</w:t>
      </w:r>
      <w:r w:rsidRPr="006D076A">
        <w:rPr>
          <w:rFonts w:ascii="Angsana New" w:hAnsi="Angsana New" w:cs="Angsana New"/>
          <w:cs/>
        </w:rPr>
        <w:t>และ</w:t>
      </w:r>
      <w:r w:rsidRPr="006D076A">
        <w:rPr>
          <w:rFonts w:ascii="Angsana New" w:hAnsi="Angsana New" w:cs="Angsana New" w:hint="cs"/>
          <w:cs/>
        </w:rPr>
        <w:t>เพลา</w:t>
      </w:r>
      <w:r w:rsidRPr="006D076A">
        <w:rPr>
          <w:rFonts w:ascii="Angsana New" w:hAnsi="Angsana New" w:cs="Angsana New"/>
          <w:cs/>
        </w:rPr>
        <w:t>รองแหนบ รายละ</w:t>
      </w:r>
      <w:r w:rsidRPr="00537948">
        <w:rPr>
          <w:rFonts w:ascii="Angsana New" w:hAnsi="Angsana New" w:cs="Angsana New"/>
          <w:cs/>
        </w:rPr>
        <w:t>เอียดของบริษัทย่อย</w:t>
      </w:r>
      <w:r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Pr="00537948">
        <w:rPr>
          <w:rFonts w:ascii="Angsana New" w:hAnsi="Angsana New" w:cs="Angsana New"/>
          <w:cs/>
        </w:rPr>
        <w:t xml:space="preserve"> ณ </w:t>
      </w:r>
      <w:r w:rsidRPr="00537948">
        <w:rPr>
          <w:rFonts w:ascii="Angsana New" w:hAnsi="Angsana New" w:cs="Angsana New" w:hint="cs"/>
          <w:cs/>
        </w:rPr>
        <w:t xml:space="preserve">วันที่ </w:t>
      </w:r>
      <w:r>
        <w:rPr>
          <w:rFonts w:ascii="Angsana New" w:hAnsi="Angsana New" w:cs="Angsana New"/>
          <w:lang w:val="en-US"/>
        </w:rPr>
        <w:t>3</w:t>
      </w:r>
      <w:r w:rsidR="00EE3B80">
        <w:rPr>
          <w:rFonts w:ascii="Angsana New" w:hAnsi="Angsana New" w:cs="Angsana New"/>
          <w:lang w:val="en-US"/>
        </w:rPr>
        <w:t xml:space="preserve">0 </w:t>
      </w:r>
      <w:r w:rsidR="00B723B3">
        <w:rPr>
          <w:rFonts w:ascii="Angsana New" w:hAnsi="Angsana New" w:cs="Angsana New" w:hint="cs"/>
          <w:cs/>
          <w:lang w:val="en-US"/>
        </w:rPr>
        <w:t>กันย</w:t>
      </w:r>
      <w:r w:rsidR="00EE3B80">
        <w:rPr>
          <w:rFonts w:ascii="Angsana New" w:hAnsi="Angsana New" w:cs="Angsana New" w:hint="cs"/>
          <w:cs/>
          <w:lang w:val="en-US"/>
        </w:rPr>
        <w:t xml:space="preserve">ายน </w:t>
      </w:r>
      <w:r w:rsidRPr="00011712">
        <w:rPr>
          <w:rFonts w:ascii="Angsana New" w:hAnsi="Angsana New" w:cs="Angsana New" w:hint="cs"/>
          <w:lang w:val="en-US"/>
        </w:rPr>
        <w:t>256</w:t>
      </w:r>
      <w:r>
        <w:rPr>
          <w:rFonts w:ascii="Angsana New" w:hAnsi="Angsana New" w:cs="Angsana New"/>
          <w:lang w:val="en-US"/>
        </w:rPr>
        <w:t>7</w:t>
      </w:r>
      <w:r w:rsidRPr="00537948">
        <w:rPr>
          <w:rFonts w:ascii="Angsana New" w:hAnsi="Angsana New" w:cs="Angsana New" w:hint="cs"/>
          <w:cs/>
          <w:lang w:val="en-US"/>
        </w:rPr>
        <w:t xml:space="preserve"> </w:t>
      </w:r>
      <w:r w:rsidRPr="00537948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 xml:space="preserve"> </w:t>
      </w:r>
      <w:r w:rsidRPr="00537948">
        <w:rPr>
          <w:rFonts w:ascii="Angsana New" w:hAnsi="Angsana New" w:cs="Angsana New"/>
          <w:lang w:val="en-US"/>
        </w:rPr>
        <w:t>31</w:t>
      </w:r>
      <w:r w:rsidRPr="00537948">
        <w:rPr>
          <w:rFonts w:ascii="Angsana New" w:hAnsi="Angsana New" w:cs="Angsana New"/>
          <w:cs/>
        </w:rPr>
        <w:t xml:space="preserve"> ธันวาค</w:t>
      </w:r>
      <w:r w:rsidRPr="00537948">
        <w:rPr>
          <w:rFonts w:ascii="Angsana New" w:hAnsi="Angsana New" w:cs="Angsana New" w:hint="cs"/>
          <w:cs/>
        </w:rPr>
        <w:t xml:space="preserve">ม </w:t>
      </w:r>
      <w:r w:rsidRPr="00537948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6</w:t>
      </w:r>
      <w:r w:rsidRPr="00537948">
        <w:rPr>
          <w:rFonts w:ascii="Angsana New" w:hAnsi="Angsana New" w:cs="Angsana New"/>
          <w:cs/>
        </w:rPr>
        <w:t xml:space="preserve"> </w:t>
      </w:r>
      <w:r w:rsidRPr="00537948">
        <w:rPr>
          <w:rFonts w:ascii="Angsana New" w:hAnsi="Angsana New" w:cs="Angsana New" w:hint="cs"/>
          <w:cs/>
        </w:rPr>
        <w:t xml:space="preserve">ได้เปิดเผยไว้ในหมายเหตุประกอบงบการเงินข้อ </w:t>
      </w:r>
      <w:r w:rsidRPr="007720CC">
        <w:rPr>
          <w:rFonts w:ascii="Angsana New" w:hAnsi="Angsana New" w:cs="Angsana New"/>
          <w:lang w:val="en-US"/>
        </w:rPr>
        <w:t>4</w:t>
      </w:r>
    </w:p>
    <w:p w14:paraId="1C6D48CC" w14:textId="77777777" w:rsidR="00547DEC" w:rsidRPr="00102274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78E8CFB" w14:textId="77777777" w:rsidR="00547DEC" w:rsidRPr="00537948" w:rsidRDefault="00547DEC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2C34EFB" w14:textId="77777777" w:rsidR="00547DEC" w:rsidRPr="00E77D79" w:rsidRDefault="00547DEC" w:rsidP="00547DEC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39B9A5D6" w14:textId="77777777" w:rsidR="00547DEC" w:rsidRPr="000C6BA7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</w:t>
      </w:r>
      <w:r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และจัดทำหมายเหตุ</w:t>
      </w:r>
      <w:r w:rsidRPr="00537948">
        <w:rPr>
          <w:rFonts w:ascii="Angsana New" w:hAnsi="Angsana New" w:hint="cs"/>
          <w:cs/>
        </w:rPr>
        <w:t xml:space="preserve">    </w:t>
      </w:r>
      <w:r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 (</w:t>
      </w:r>
      <w:r w:rsidRPr="00537948">
        <w:rPr>
          <w:rFonts w:ascii="Angsana New" w:hAnsi="Angsana New"/>
          <w:sz w:val="30"/>
          <w:szCs w:val="30"/>
        </w:rPr>
        <w:t>“</w:t>
      </w: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537948">
        <w:rPr>
          <w:rFonts w:ascii="Angsana New" w:hAnsi="Angsana New"/>
          <w:sz w:val="30"/>
          <w:szCs w:val="30"/>
        </w:rPr>
        <w:t>”</w:t>
      </w:r>
      <w:r w:rsidRPr="00537948">
        <w:rPr>
          <w:rFonts w:ascii="Angsana New" w:hAnsi="Angsana New" w:hint="cs"/>
          <w:sz w:val="30"/>
          <w:szCs w:val="30"/>
          <w:cs/>
        </w:rPr>
        <w:t>) 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37948">
        <w:rPr>
          <w:rFonts w:ascii="Angsana New" w:hAnsi="Angsana New"/>
          <w:sz w:val="30"/>
          <w:szCs w:val="30"/>
        </w:rPr>
        <w:t xml:space="preserve"> </w:t>
      </w: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7D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เพื่อไม่ให้ซ้ำซ้อนกับข้อมูลที่ได้เคยนำเสนอไปแล้ว</w:t>
      </w:r>
      <w:r w:rsidRPr="00E77D79">
        <w:rPr>
          <w:rFonts w:ascii="Angsana New" w:hAnsi="Angsana New" w:hint="cs"/>
          <w:sz w:val="30"/>
          <w:szCs w:val="30"/>
          <w:cs/>
        </w:rPr>
        <w:t>ใน</w:t>
      </w:r>
      <w:r w:rsidRPr="00E77D79">
        <w:rPr>
          <w:rFonts w:ascii="Angsana New" w:hAnsi="Angsana New" w:hint="cs"/>
          <w:cs/>
        </w:rPr>
        <w:t xml:space="preserve">    </w:t>
      </w:r>
      <w:r w:rsidRPr="00E77D79">
        <w:rPr>
          <w:rFonts w:ascii="Angsana New" w:hAnsi="Angsana New"/>
          <w:cs/>
        </w:rPr>
        <w:br/>
      </w:r>
      <w:r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Pr="00537948">
        <w:rPr>
          <w:rFonts w:ascii="Angsana New" w:hAnsi="Angsana New"/>
          <w:sz w:val="30"/>
          <w:szCs w:val="30"/>
          <w:cs/>
        </w:rPr>
        <w:t xml:space="preserve">ย่อยสำหรับปีสิ้นสุดวันที่ </w:t>
      </w:r>
      <w:r w:rsidRPr="00537948">
        <w:rPr>
          <w:rFonts w:ascii="Angsana New" w:hAnsi="Angsana New"/>
          <w:sz w:val="30"/>
          <w:szCs w:val="30"/>
        </w:rPr>
        <w:t>31</w:t>
      </w:r>
      <w:r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3794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221BD47E" w14:textId="77777777" w:rsidR="00547DEC" w:rsidRPr="00EA4BD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B39FC5" w14:textId="77777777" w:rsidR="00547DE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72027C5B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4BA65F0" w14:textId="77777777" w:rsidR="0091427E" w:rsidRDefault="0091427E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91427E" w:rsidSect="00A26428"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7E73983" w14:textId="77777777" w:rsidR="0091427E" w:rsidRDefault="0091427E" w:rsidP="0091427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</w:rPr>
      </w:pPr>
      <w:r w:rsidRPr="00886800">
        <w:rPr>
          <w:rFonts w:ascii="Angsana New" w:hAnsi="Angsana New" w:cs="Angsana New" w:hint="cs"/>
          <w:b/>
          <w:bCs/>
          <w:cs/>
        </w:rPr>
        <w:lastRenderedPageBreak/>
        <w:t>3</w:t>
      </w:r>
      <w:r w:rsidRPr="00886800">
        <w:rPr>
          <w:rFonts w:ascii="Angsana New" w:hAnsi="Angsana New" w:cs="Angsana New"/>
          <w:b/>
          <w:bCs/>
          <w:cs/>
        </w:rPr>
        <w:tab/>
        <w:t>บุคคลหรือกิจการที่เกี่ยวข้องกัน</w:t>
      </w:r>
    </w:p>
    <w:p w14:paraId="2C963F0B" w14:textId="77777777" w:rsidR="0091427E" w:rsidRPr="00767F88" w:rsidRDefault="0091427E" w:rsidP="0091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1"/>
        <w:gridCol w:w="990"/>
        <w:gridCol w:w="279"/>
        <w:gridCol w:w="1080"/>
        <w:gridCol w:w="270"/>
        <w:gridCol w:w="1071"/>
      </w:tblGrid>
      <w:tr w:rsidR="0091427E" w:rsidRPr="008733FB" w14:paraId="6EA09518" w14:textId="77777777" w:rsidTr="003C517F">
        <w:trPr>
          <w:trHeight w:val="87"/>
          <w:tblHeader/>
        </w:trPr>
        <w:tc>
          <w:tcPr>
            <w:tcW w:w="4230" w:type="dxa"/>
          </w:tcPr>
          <w:p w14:paraId="1AFD446B" w14:textId="77777777" w:rsidR="0091427E" w:rsidRPr="006F0709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1" w:type="dxa"/>
            <w:gridSpan w:val="3"/>
          </w:tcPr>
          <w:p w14:paraId="013671ED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0BD354A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15B22776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27E" w:rsidRPr="008733FB" w14:paraId="581C9A63" w14:textId="77777777" w:rsidTr="003C517F">
        <w:trPr>
          <w:tblHeader/>
        </w:trPr>
        <w:tc>
          <w:tcPr>
            <w:tcW w:w="4230" w:type="dxa"/>
          </w:tcPr>
          <w:p w14:paraId="2184BD42" w14:textId="2915E5D4" w:rsidR="0091427E" w:rsidRPr="006F0709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E33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723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7C5D4EAF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22A09B3E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70632F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</w:tcPr>
          <w:p w14:paraId="2099A465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447183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C3789E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F730EB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1427E" w:rsidRPr="008733FB" w14:paraId="2F5935C9" w14:textId="77777777" w:rsidTr="003C517F">
        <w:trPr>
          <w:tblHeader/>
        </w:trPr>
        <w:tc>
          <w:tcPr>
            <w:tcW w:w="4230" w:type="dxa"/>
          </w:tcPr>
          <w:p w14:paraId="5C5B9AD6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</w:tcPr>
          <w:p w14:paraId="414FD989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427E" w:rsidRPr="008733FB" w14:paraId="0CC31887" w14:textId="77777777" w:rsidTr="003C517F">
        <w:tc>
          <w:tcPr>
            <w:tcW w:w="4230" w:type="dxa"/>
          </w:tcPr>
          <w:p w14:paraId="0C7131C5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D8F0C8F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3E1BA6B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96713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4B41353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645AD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BAE40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618B420" w14:textId="77777777" w:rsidR="0091427E" w:rsidRPr="008733FB" w:rsidRDefault="0091427E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F8D" w:rsidRPr="008733FB" w14:paraId="5EE92756" w14:textId="77777777" w:rsidTr="003C517F">
        <w:tc>
          <w:tcPr>
            <w:tcW w:w="4230" w:type="dxa"/>
          </w:tcPr>
          <w:p w14:paraId="3390B1E9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5105FA54" w14:textId="295DF364" w:rsidR="009F7F8D" w:rsidRPr="008733FB" w:rsidRDefault="00151B94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615BAE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070305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70BA45D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D83EA" w14:textId="0486EE4F" w:rsidR="009F7F8D" w:rsidRPr="008733FB" w:rsidRDefault="000A6629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</w:tcPr>
          <w:p w14:paraId="4FAA72B6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FF8DA0" w14:textId="3BE540A2" w:rsidR="009F7F8D" w:rsidRPr="008733FB" w:rsidRDefault="009F7F8D" w:rsidP="004E4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9F7F8D" w:rsidRPr="008733FB" w14:paraId="68F8E284" w14:textId="77777777" w:rsidTr="003C517F">
        <w:tc>
          <w:tcPr>
            <w:tcW w:w="4230" w:type="dxa"/>
          </w:tcPr>
          <w:p w14:paraId="319703E1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97CAF53" w14:textId="144F16A7" w:rsidR="009F7F8D" w:rsidRPr="008733FB" w:rsidRDefault="00151B94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F5EBBCD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57673D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42058BD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932BD" w14:textId="3C5BC1EB" w:rsidR="009F7F8D" w:rsidRPr="008733FB" w:rsidRDefault="00151B94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C3BAD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2A2C79" w14:textId="0138DCC3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F7F8D" w:rsidRPr="008733FB" w14:paraId="65BD9C44" w14:textId="77777777" w:rsidTr="003C517F">
        <w:tc>
          <w:tcPr>
            <w:tcW w:w="4230" w:type="dxa"/>
          </w:tcPr>
          <w:p w14:paraId="2F16C383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17573F1A" w14:textId="3924B78C" w:rsidR="009F7F8D" w:rsidRPr="001D6932" w:rsidRDefault="00151B94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091C7901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5AC374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4908F36F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6FCF4C" w14:textId="401F8DB3" w:rsidR="009F7F8D" w:rsidRPr="001D6932" w:rsidRDefault="00151B94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17709EFB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68FCD23" w14:textId="4635CF8E" w:rsidR="009F7F8D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9F7F8D" w:rsidRPr="008733FB" w14:paraId="54C4043E" w14:textId="77777777" w:rsidTr="003C517F">
        <w:tc>
          <w:tcPr>
            <w:tcW w:w="4230" w:type="dxa"/>
          </w:tcPr>
          <w:p w14:paraId="5AA18555" w14:textId="4D0C2D61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  <w:vAlign w:val="bottom"/>
          </w:tcPr>
          <w:p w14:paraId="01850086" w14:textId="50A23626" w:rsidR="009F7F8D" w:rsidRPr="001D6932" w:rsidRDefault="00151B94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671C4B5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943E27" w14:textId="6958371E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132140C7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BEC744" w14:textId="544D521B" w:rsidR="009F7F8D" w:rsidRPr="001D6932" w:rsidRDefault="00AC4AC9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AEF65A8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D1B8B83" w14:textId="1968612A" w:rsidR="009F7F8D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F7F8D" w:rsidRPr="008733FB" w14:paraId="7EC83F32" w14:textId="77777777" w:rsidTr="003C517F">
        <w:tc>
          <w:tcPr>
            <w:tcW w:w="4230" w:type="dxa"/>
          </w:tcPr>
          <w:p w14:paraId="3620D3C4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468D1BC" w14:textId="7A0423CC" w:rsidR="009F7F8D" w:rsidRPr="001D6932" w:rsidRDefault="00151B94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442D05E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09364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2635D16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F6F547" w14:textId="352BEE3B" w:rsidR="009F7F8D" w:rsidRPr="001D6932" w:rsidRDefault="00151B94" w:rsidP="0015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2C67EE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39BE5B6" w14:textId="2828A0DF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F7F8D" w:rsidRPr="008733FB" w14:paraId="647A8BED" w14:textId="77777777" w:rsidTr="003C517F">
        <w:tc>
          <w:tcPr>
            <w:tcW w:w="4230" w:type="dxa"/>
          </w:tcPr>
          <w:p w14:paraId="632D5753" w14:textId="77777777" w:rsidR="009F7F8D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5D7BF639" w14:textId="0BDE3AB4" w:rsidR="009F7F8D" w:rsidRPr="001D6932" w:rsidRDefault="00151B94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7A1D832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F00129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0693347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0D2CE" w14:textId="69C7EAEF" w:rsidR="009F7F8D" w:rsidRDefault="00AC4AC9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2040287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EE1B8C7" w14:textId="3B681B6A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F7F8D" w:rsidRPr="008733FB" w14:paraId="3CC917DB" w14:textId="77777777" w:rsidTr="003C517F">
        <w:tc>
          <w:tcPr>
            <w:tcW w:w="4230" w:type="dxa"/>
          </w:tcPr>
          <w:p w14:paraId="490416B2" w14:textId="0DF20E79" w:rsidR="009F7F8D" w:rsidRPr="005A2056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3CE777CC" w14:textId="677ECCF3" w:rsidR="009F7F8D" w:rsidRPr="001D6932" w:rsidRDefault="00151B94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6EBB27D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B3608" w14:textId="78476ABD" w:rsidR="009F7F8D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3C4BBD3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695A5" w14:textId="19FF75E3" w:rsidR="009F7F8D" w:rsidRDefault="00FC5B9E" w:rsidP="00FC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387CEDB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C178153" w14:textId="23F09803" w:rsidR="009F7F8D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F7F8D" w:rsidRPr="00636712" w14:paraId="0B8058CE" w14:textId="77777777" w:rsidTr="003C517F">
        <w:tc>
          <w:tcPr>
            <w:tcW w:w="4230" w:type="dxa"/>
          </w:tcPr>
          <w:p w14:paraId="0DF23861" w14:textId="77777777" w:rsidR="009F7F8D" w:rsidRPr="0063671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699072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CD72987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0D7CA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F433F9D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C6512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E20C1" w14:textId="77777777" w:rsidR="009F7F8D" w:rsidRPr="0063671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E6B7550" w14:textId="77777777" w:rsidR="009F7F8D" w:rsidRPr="0063671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F8D" w:rsidRPr="008733FB" w14:paraId="5174FE2C" w14:textId="77777777" w:rsidTr="003C517F">
        <w:tc>
          <w:tcPr>
            <w:tcW w:w="4230" w:type="dxa"/>
          </w:tcPr>
          <w:p w14:paraId="55DB8909" w14:textId="77777777" w:rsidR="009F7F8D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22512EE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3542D8C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641BB8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E881CBE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34FA9" w14:textId="77777777" w:rsidR="009F7F8D" w:rsidRPr="001D6932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3C76E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096BA47" w14:textId="77777777" w:rsidR="009F7F8D" w:rsidRPr="008733FB" w:rsidRDefault="009F7F8D" w:rsidP="009F7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13C" w:rsidRPr="008733FB" w14:paraId="21B77857" w14:textId="77777777" w:rsidTr="003C517F">
        <w:tc>
          <w:tcPr>
            <w:tcW w:w="4230" w:type="dxa"/>
          </w:tcPr>
          <w:p w14:paraId="4EB57683" w14:textId="77777777" w:rsidR="0078413C" w:rsidRPr="00A87F64" w:rsidRDefault="0078413C" w:rsidP="00784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22906CD7" w14:textId="47E18773" w:rsidR="0078413C" w:rsidRPr="001D6932" w:rsidRDefault="00151B94" w:rsidP="0029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19AC3825" w14:textId="77777777" w:rsidR="0078413C" w:rsidRPr="001D6932" w:rsidRDefault="0078413C" w:rsidP="00784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29437" w14:textId="7BD61A6C" w:rsidR="0078413C" w:rsidRPr="00E8449B" w:rsidRDefault="0078413C" w:rsidP="00784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B2D0BB3" w14:textId="77777777" w:rsidR="0078413C" w:rsidRPr="001D6932" w:rsidRDefault="0078413C" w:rsidP="00784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6A679" w14:textId="05173F33" w:rsidR="0078413C" w:rsidRPr="001D6932" w:rsidRDefault="00151B94" w:rsidP="00784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CD3EA2" w14:textId="77777777" w:rsidR="0078413C" w:rsidRPr="008733FB" w:rsidRDefault="0078413C" w:rsidP="00784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E89C0D" w14:textId="2C257009" w:rsidR="0078413C" w:rsidRPr="00E8449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82" w:rsidRPr="008733FB" w14:paraId="2F760137" w14:textId="77777777" w:rsidTr="003C517F">
        <w:tc>
          <w:tcPr>
            <w:tcW w:w="4230" w:type="dxa"/>
          </w:tcPr>
          <w:p w14:paraId="16905E60" w14:textId="77777777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B814844" w14:textId="12BBD44D" w:rsidR="006F4082" w:rsidRPr="004F014A" w:rsidRDefault="00FC5B9E" w:rsidP="00FC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9BE25CD" w14:textId="77777777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D2627" w14:textId="7B9C5BD4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796D8998" w14:textId="77777777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48DD7" w14:textId="67E02C8B" w:rsidR="006F4082" w:rsidRPr="004F014A" w:rsidRDefault="00151B94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027A9A" w14:textId="77777777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26256A" w14:textId="3AEA8E49" w:rsidR="006F4082" w:rsidRPr="00E8449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F4082" w:rsidRPr="008733FB" w14:paraId="39CAA7EB" w14:textId="77777777" w:rsidTr="003C517F">
        <w:tc>
          <w:tcPr>
            <w:tcW w:w="4230" w:type="dxa"/>
          </w:tcPr>
          <w:p w14:paraId="1553DA6F" w14:textId="77777777" w:rsidR="006F4082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4CEF93CA" w14:textId="4828E4B6" w:rsidR="006F4082" w:rsidRPr="00E37BB8" w:rsidRDefault="00FC5B9E" w:rsidP="0029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1E058074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1DB456" w14:textId="0083A5CA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129C2B0D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2C431B" w14:textId="1E19B6FE" w:rsidR="006F4082" w:rsidRDefault="00151B94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70AD3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06F3FB" w14:textId="53615C63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82" w:rsidRPr="008733FB" w14:paraId="6241236A" w14:textId="77777777" w:rsidTr="003C517F">
        <w:tc>
          <w:tcPr>
            <w:tcW w:w="4230" w:type="dxa"/>
          </w:tcPr>
          <w:p w14:paraId="515A275A" w14:textId="11FA4EB8" w:rsidR="006F4082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0AA48A88" w14:textId="2AC2CD95" w:rsidR="006F4082" w:rsidRPr="00E37BB8" w:rsidRDefault="00255358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56326EC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90952" w14:textId="557BE0CB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4C47639C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522D3" w14:textId="5B8DE50B" w:rsidR="006F4082" w:rsidRDefault="00151B94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5D99C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90A112A" w14:textId="592221F2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82" w:rsidRPr="008733FB" w14:paraId="4D2F8851" w14:textId="77777777" w:rsidTr="003C517F">
        <w:tc>
          <w:tcPr>
            <w:tcW w:w="4230" w:type="dxa"/>
          </w:tcPr>
          <w:p w14:paraId="0DC34B43" w14:textId="4AAA956D" w:rsidR="006F4082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182AF82C" w14:textId="1103643F" w:rsidR="006F4082" w:rsidRPr="00E37BB8" w:rsidRDefault="00F7645E" w:rsidP="00F7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37F779E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1CB4C1" w14:textId="0C6B9E3F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444F071C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D0A373" w14:textId="6D98CEBB" w:rsidR="006F4082" w:rsidRDefault="00151B94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1B4A4C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FDFF15" w14:textId="0D7D34E8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82" w:rsidRPr="00636712" w14:paraId="7CDC85A7" w14:textId="77777777" w:rsidTr="003C517F">
        <w:tc>
          <w:tcPr>
            <w:tcW w:w="4230" w:type="dxa"/>
          </w:tcPr>
          <w:p w14:paraId="2E98C401" w14:textId="0D33535D" w:rsidR="006F4082" w:rsidRPr="00636712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5A427D7" w14:textId="01E0043A" w:rsidR="006F4082" w:rsidRPr="00636712" w:rsidRDefault="00255358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59935E6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5ADBF" w14:textId="17A2954E" w:rsidR="006F4082" w:rsidRPr="00636712" w:rsidRDefault="006F4082" w:rsidP="003B6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01D72F2A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390944" w14:textId="1A3FBFD1" w:rsidR="006F4082" w:rsidRPr="00636712" w:rsidRDefault="00151B94" w:rsidP="0015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255996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EA9ED8" w14:textId="176362A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82" w:rsidRPr="00636712" w14:paraId="5FC6EC77" w14:textId="77777777" w:rsidTr="003C517F">
        <w:tc>
          <w:tcPr>
            <w:tcW w:w="4230" w:type="dxa"/>
          </w:tcPr>
          <w:p w14:paraId="667D108B" w14:textId="77777777" w:rsidR="006F4082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F090D7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5F17AF9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076765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316455E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FD90D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E6A083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A8A4CC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082" w:rsidRPr="008733FB" w14:paraId="79116DC3" w14:textId="77777777" w:rsidTr="003C517F">
        <w:tc>
          <w:tcPr>
            <w:tcW w:w="4230" w:type="dxa"/>
          </w:tcPr>
          <w:p w14:paraId="330058EC" w14:textId="77777777" w:rsidR="006F4082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F6015F3" w14:textId="77777777" w:rsidR="006F4082" w:rsidRPr="00E37BB8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436D84E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F7B0" w14:textId="77777777" w:rsidR="006F4082" w:rsidRPr="00E41F7D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1A6EDC21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F9284" w14:textId="77777777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49217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08568C6" w14:textId="77777777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082" w:rsidRPr="008733FB" w14:paraId="3B3BA232" w14:textId="77777777" w:rsidTr="003C517F">
        <w:tc>
          <w:tcPr>
            <w:tcW w:w="4230" w:type="dxa"/>
          </w:tcPr>
          <w:p w14:paraId="2CACB905" w14:textId="77777777" w:rsidR="006F4082" w:rsidRPr="008733FB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942ACEF" w14:textId="74637DEA" w:rsidR="006F4082" w:rsidRPr="00E37BB8" w:rsidRDefault="00AC4AC9" w:rsidP="0029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0DF14EE7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6CB3FA" w14:textId="071DC939" w:rsidR="006F4082" w:rsidRPr="00E41F7D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4E4189A3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A09F5" w14:textId="61D8DD87" w:rsidR="006F4082" w:rsidRDefault="00151B94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CCA62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9CC4EE" w14:textId="77777777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82" w:rsidRPr="00636712" w14:paraId="7DA4EA55" w14:textId="77777777" w:rsidTr="003C517F">
        <w:tc>
          <w:tcPr>
            <w:tcW w:w="4230" w:type="dxa"/>
            <w:shd w:val="clear" w:color="auto" w:fill="auto"/>
          </w:tcPr>
          <w:p w14:paraId="79CA39CB" w14:textId="77777777" w:rsidR="006F4082" w:rsidRPr="00636712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181495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CDA9170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0A5273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4F09DAAC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16CA9B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677925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59F5C4D" w14:textId="77777777" w:rsidR="006F4082" w:rsidRPr="0063671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082" w:rsidRPr="008733FB" w14:paraId="3AEABD4F" w14:textId="77777777" w:rsidTr="003C517F">
        <w:tc>
          <w:tcPr>
            <w:tcW w:w="4230" w:type="dxa"/>
          </w:tcPr>
          <w:p w14:paraId="3ABEC287" w14:textId="77777777" w:rsidR="006F4082" w:rsidRPr="008733FB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4339946D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2FFFC35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B323B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E42C504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D2484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E96EC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B0B3B3" w14:textId="77777777" w:rsidR="006F4082" w:rsidRPr="008733FB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082" w:rsidRPr="008733FB" w14:paraId="02BC9BFB" w14:textId="77777777" w:rsidTr="003C517F">
        <w:tc>
          <w:tcPr>
            <w:tcW w:w="4230" w:type="dxa"/>
          </w:tcPr>
          <w:p w14:paraId="5A6D4D06" w14:textId="77777777" w:rsidR="006F4082" w:rsidRPr="006D4613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E30CA67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D1A87D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39796F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5F46FBE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F8C64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98CEE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04D91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082" w:rsidRPr="008733FB" w14:paraId="2AFD938D" w14:textId="77777777" w:rsidTr="003C517F">
        <w:tc>
          <w:tcPr>
            <w:tcW w:w="4230" w:type="dxa"/>
          </w:tcPr>
          <w:p w14:paraId="18B899AB" w14:textId="77777777" w:rsidR="006F4082" w:rsidRPr="006D4613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7CEBF269" w14:textId="339FFC29" w:rsidR="006F4082" w:rsidRPr="006D4613" w:rsidRDefault="00B02E92" w:rsidP="0015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C4A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02BFAD52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8C9FB" w14:textId="6B302D21" w:rsidR="006F4082" w:rsidRPr="006D4613" w:rsidRDefault="0071567F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9" w:type="dxa"/>
          </w:tcPr>
          <w:p w14:paraId="65195596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53D34" w14:textId="62AC5067" w:rsidR="006F4082" w:rsidRPr="006D4613" w:rsidRDefault="00B02E9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C4A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39A1F9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079C21" w14:textId="34D93EF4" w:rsidR="006F4082" w:rsidRPr="006D4613" w:rsidRDefault="0071567F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6F4082" w:rsidRPr="008733FB" w14:paraId="37D13F2B" w14:textId="77777777" w:rsidTr="003C517F">
        <w:tc>
          <w:tcPr>
            <w:tcW w:w="4230" w:type="dxa"/>
          </w:tcPr>
          <w:p w14:paraId="5D1261D6" w14:textId="77777777" w:rsidR="006F4082" w:rsidRPr="006D4613" w:rsidRDefault="006F4082" w:rsidP="006F408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4031E0" w14:textId="51FFB2EB" w:rsidR="006F4082" w:rsidRPr="006D4613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AC61DC4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70B54F" w14:textId="35F5DC4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7E847A7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1B519" w14:textId="2489BF29" w:rsidR="006F4082" w:rsidRPr="006D4613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D5B58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F8621F3" w14:textId="01A7DE0F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F4082" w:rsidRPr="008733FB" w14:paraId="5580EC1E" w14:textId="77777777" w:rsidTr="003C517F">
        <w:tc>
          <w:tcPr>
            <w:tcW w:w="4230" w:type="dxa"/>
          </w:tcPr>
          <w:p w14:paraId="717130EE" w14:textId="77777777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6F1246" w14:textId="69B75F22" w:rsidR="006F4082" w:rsidRPr="00531D14" w:rsidRDefault="00B02E92" w:rsidP="00151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C4A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261CCBFE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A8A78" w14:textId="38BB0693" w:rsidR="006F4082" w:rsidRPr="0078413C" w:rsidRDefault="0071567F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9" w:type="dxa"/>
          </w:tcPr>
          <w:p w14:paraId="2A2EE41A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F1905C" w14:textId="0BE6789A" w:rsidR="006F4082" w:rsidRPr="00531D14" w:rsidRDefault="00B02E9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C4A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53C0E3C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BFAF475" w14:textId="216C6570" w:rsidR="006F4082" w:rsidRPr="0078413C" w:rsidRDefault="0071567F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  <w:tr w:rsidR="006F4082" w:rsidRPr="008733FB" w14:paraId="1809CEAC" w14:textId="77777777" w:rsidTr="00B54873">
        <w:tc>
          <w:tcPr>
            <w:tcW w:w="4230" w:type="dxa"/>
          </w:tcPr>
          <w:p w14:paraId="3611CA36" w14:textId="77777777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C0C963B" w14:textId="77777777" w:rsidR="007E385D" w:rsidRPr="006D4613" w:rsidRDefault="007E385D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EC4C58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939B000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521B648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295AD088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FECC4C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03FC0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53CA6ECF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4082" w:rsidRPr="008733FB" w14:paraId="34ED439F" w14:textId="77777777" w:rsidTr="003C517F">
        <w:tc>
          <w:tcPr>
            <w:tcW w:w="4230" w:type="dxa"/>
          </w:tcPr>
          <w:p w14:paraId="5163806C" w14:textId="390F1CBC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7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1429F79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3ECE8E8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AFE12D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05E4D78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ED16D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544D3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6E20CD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4082" w:rsidRPr="008733FB" w14:paraId="301B65C2" w14:textId="77777777" w:rsidTr="003C517F">
        <w:tc>
          <w:tcPr>
            <w:tcW w:w="4230" w:type="dxa"/>
          </w:tcPr>
          <w:p w14:paraId="79DB86EF" w14:textId="13CE3B21" w:rsidR="006F4082" w:rsidRPr="006D4613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5D4676C" w14:textId="06898403" w:rsidR="006F4082" w:rsidRPr="00B24181" w:rsidRDefault="00151B94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709089F3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0928E2" w14:textId="69BF2ADE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E725ED0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C1D04" w14:textId="57B76AFE" w:rsidR="006F4082" w:rsidRPr="006C0A7A" w:rsidRDefault="00151B94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E1F8EB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1740BC" w14:textId="65DC643B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82" w:rsidRPr="004F014A" w14:paraId="1A4B28AB" w14:textId="77777777" w:rsidTr="003C517F">
        <w:tc>
          <w:tcPr>
            <w:tcW w:w="4230" w:type="dxa"/>
          </w:tcPr>
          <w:p w14:paraId="1C238930" w14:textId="5063D53A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A52B801" w14:textId="649A129F" w:rsidR="006F4082" w:rsidRPr="004F014A" w:rsidRDefault="00151B94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7269AF5D" w14:textId="77777777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97B0B" w14:textId="7DCB95AB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5E72435D" w14:textId="77777777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F35FA" w14:textId="32908224" w:rsidR="006F4082" w:rsidRPr="004F014A" w:rsidRDefault="00151B94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6A6F0" w14:textId="77777777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0F2D57" w14:textId="6421C44B" w:rsidR="006F4082" w:rsidRPr="004F014A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4082" w:rsidRPr="008733FB" w14:paraId="3D45E931" w14:textId="77777777" w:rsidTr="003C517F">
        <w:tc>
          <w:tcPr>
            <w:tcW w:w="4230" w:type="dxa"/>
          </w:tcPr>
          <w:p w14:paraId="122FD7F5" w14:textId="3E0FC375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507C89AD" w14:textId="66914F61" w:rsidR="006F4082" w:rsidRPr="00B24181" w:rsidRDefault="00AC4AC9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54BA8A1D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515354" w14:textId="6FF407E5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31F67A5C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0E1C7" w14:textId="3B6E4710" w:rsidR="006F4082" w:rsidRPr="006C0A7A" w:rsidRDefault="00AC4AC9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A27EA4" w14:textId="77777777" w:rsidR="006F4082" w:rsidRPr="00531D14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DE109E7" w14:textId="6BDDEFD2" w:rsidR="006F4082" w:rsidRDefault="006F4082" w:rsidP="006F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4F8A7866" w14:textId="77777777" w:rsidR="003C517F" w:rsidRPr="003C517F" w:rsidRDefault="003C517F" w:rsidP="003C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990"/>
        <w:gridCol w:w="270"/>
        <w:gridCol w:w="1080"/>
        <w:gridCol w:w="286"/>
        <w:gridCol w:w="1064"/>
      </w:tblGrid>
      <w:tr w:rsidR="003C517F" w:rsidRPr="008733FB" w14:paraId="31F52716" w14:textId="77777777" w:rsidTr="003C517F">
        <w:trPr>
          <w:tblHeader/>
        </w:trPr>
        <w:tc>
          <w:tcPr>
            <w:tcW w:w="4230" w:type="dxa"/>
          </w:tcPr>
          <w:p w14:paraId="26D90710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268CDAFD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4B9E39F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A5DF7B7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517F" w:rsidRPr="008733FB" w14:paraId="7E28E6B6" w14:textId="77777777" w:rsidTr="003C517F">
        <w:trPr>
          <w:tblHeader/>
        </w:trPr>
        <w:tc>
          <w:tcPr>
            <w:tcW w:w="4230" w:type="dxa"/>
          </w:tcPr>
          <w:p w14:paraId="24E93748" w14:textId="6572EDDE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841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841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232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25D23866" w14:textId="4DE9131B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CA629F" w14:textId="77777777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361EC4" w14:textId="6019B948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6471719" w14:textId="77777777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E0861" w14:textId="725D16BF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6" w:type="dxa"/>
          </w:tcPr>
          <w:p w14:paraId="6CA43319" w14:textId="77777777" w:rsidR="003C517F" w:rsidRPr="000232C0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2493952" w14:textId="13AC6CFD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232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C517F" w:rsidRPr="008733FB" w14:paraId="5B26EB9B" w14:textId="77777777" w:rsidTr="003C517F">
        <w:trPr>
          <w:tblHeader/>
        </w:trPr>
        <w:tc>
          <w:tcPr>
            <w:tcW w:w="4230" w:type="dxa"/>
          </w:tcPr>
          <w:p w14:paraId="0227D1ED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93E6EA1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17F" w:rsidRPr="008733FB" w14:paraId="5F2CCC0D" w14:textId="77777777" w:rsidTr="003C517F">
        <w:tc>
          <w:tcPr>
            <w:tcW w:w="4230" w:type="dxa"/>
          </w:tcPr>
          <w:p w14:paraId="7F298055" w14:textId="77777777" w:rsidR="003C517F" w:rsidRPr="00D85EB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A2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F25D09E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10ED9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635F52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C8104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E4116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6E13992B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0E7FEF6" w14:textId="77777777" w:rsidR="003C517F" w:rsidRPr="008733FB" w:rsidRDefault="003C517F" w:rsidP="008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252" w:rsidRPr="008733FB" w14:paraId="70D9B79C" w14:textId="77777777" w:rsidTr="003C517F">
        <w:tc>
          <w:tcPr>
            <w:tcW w:w="4230" w:type="dxa"/>
          </w:tcPr>
          <w:p w14:paraId="549D00C4" w14:textId="77777777" w:rsidR="00050252" w:rsidRPr="008733FB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14B8DCD6" w14:textId="17F7DBEC" w:rsidR="00050252" w:rsidRPr="009B03C4" w:rsidRDefault="0016727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FCC12E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BC779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0248D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72CE3" w14:textId="252AAE66" w:rsidR="00050252" w:rsidRPr="009B03C4" w:rsidRDefault="00F7645E" w:rsidP="00F76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286" w:type="dxa"/>
          </w:tcPr>
          <w:p w14:paraId="52C1B703" w14:textId="77777777" w:rsidR="00050252" w:rsidRPr="008733FB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96D0EB" w14:textId="100F2406" w:rsidR="00050252" w:rsidRPr="008D6C13" w:rsidRDefault="00050252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050252" w:rsidRPr="008733FB" w14:paraId="34EEF751" w14:textId="77777777" w:rsidTr="003C517F">
        <w:tc>
          <w:tcPr>
            <w:tcW w:w="4230" w:type="dxa"/>
          </w:tcPr>
          <w:p w14:paraId="6B65DFC5" w14:textId="77777777" w:rsidR="00050252" w:rsidRPr="008733FB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2E92F203" w14:textId="1ABCA276" w:rsidR="00050252" w:rsidRPr="009B03C4" w:rsidRDefault="0016727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B1B47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3269DC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13C217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9A36D" w14:textId="1F6FDFF2" w:rsidR="00050252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6ACF883A" w14:textId="77777777" w:rsidR="00050252" w:rsidRPr="008733FB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6AA0E2F" w14:textId="19101A09" w:rsidR="00050252" w:rsidRPr="008D6C13" w:rsidRDefault="00050252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50252" w:rsidRPr="008733FB" w14:paraId="46A7D0C4" w14:textId="77777777" w:rsidTr="003C517F">
        <w:tc>
          <w:tcPr>
            <w:tcW w:w="4230" w:type="dxa"/>
          </w:tcPr>
          <w:p w14:paraId="4E92BAE3" w14:textId="77777777" w:rsidR="00050252" w:rsidRPr="008733FB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3B6DE870" w14:textId="51B14569" w:rsidR="00050252" w:rsidRPr="009B03C4" w:rsidRDefault="0016727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7AEC07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BD8C21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5A1B0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8A34B" w14:textId="763FC176" w:rsidR="00050252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86" w:type="dxa"/>
          </w:tcPr>
          <w:p w14:paraId="5F6D6397" w14:textId="77777777" w:rsidR="00050252" w:rsidRPr="008733FB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2926E8D" w14:textId="7B6F3C3A" w:rsidR="00050252" w:rsidRPr="008D6C13" w:rsidRDefault="00050252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050252" w:rsidRPr="008733FB" w14:paraId="7C81EEC8" w14:textId="77777777" w:rsidTr="003C517F">
        <w:tc>
          <w:tcPr>
            <w:tcW w:w="4230" w:type="dxa"/>
          </w:tcPr>
          <w:p w14:paraId="12F27439" w14:textId="1A6DCA04" w:rsidR="00050252" w:rsidRPr="008733FB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1535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7A615A16" w14:textId="18C09DFF" w:rsidR="00050252" w:rsidRPr="009B03C4" w:rsidRDefault="0016727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A04B8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23AABB" w14:textId="1B72696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59C85D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85827" w14:textId="06EDBAD7" w:rsidR="00050252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540A84C4" w14:textId="77777777" w:rsidR="00050252" w:rsidRPr="008733FB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29440AD" w14:textId="6A3D6A3A" w:rsidR="00050252" w:rsidRPr="009B03C4" w:rsidRDefault="00050252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5EF4" w:rsidRPr="008733FB" w14:paraId="6A00874E" w14:textId="77777777" w:rsidTr="003C517F">
        <w:tc>
          <w:tcPr>
            <w:tcW w:w="4230" w:type="dxa"/>
          </w:tcPr>
          <w:p w14:paraId="52000047" w14:textId="6A846110" w:rsidR="006E5EF4" w:rsidRPr="00821535" w:rsidRDefault="006E5EF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080" w:type="dxa"/>
          </w:tcPr>
          <w:p w14:paraId="65177E14" w14:textId="3079F2BD" w:rsidR="006E5EF4" w:rsidRPr="009B03C4" w:rsidRDefault="0016727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CC0BF" w14:textId="77777777" w:rsidR="006E5EF4" w:rsidRPr="009B03C4" w:rsidRDefault="006E5EF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8B466B" w14:textId="738C8890" w:rsidR="006E5EF4" w:rsidRPr="009B03C4" w:rsidRDefault="006E5EF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920FB" w14:textId="77777777" w:rsidR="006E5EF4" w:rsidRPr="009B03C4" w:rsidRDefault="006E5EF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31A2B" w14:textId="6DC4CA69" w:rsidR="006E5EF4" w:rsidRPr="009B03C4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6CDFCD6B" w14:textId="77777777" w:rsidR="006E5EF4" w:rsidRPr="008733FB" w:rsidRDefault="006E5EF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0D86DFE" w14:textId="715FEFC6" w:rsidR="006E5EF4" w:rsidRDefault="006E5EF4" w:rsidP="006E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252" w:rsidRPr="008733FB" w14:paraId="0ACC14B0" w14:textId="77777777" w:rsidTr="003C517F">
        <w:tc>
          <w:tcPr>
            <w:tcW w:w="4230" w:type="dxa"/>
          </w:tcPr>
          <w:p w14:paraId="2F00DC3A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1F0E1D1" w14:textId="7D820451" w:rsidR="00050252" w:rsidRPr="009B03C4" w:rsidRDefault="0016727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13F129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176A65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595685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8FE24" w14:textId="5E60CE06" w:rsidR="00050252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6" w:type="dxa"/>
          </w:tcPr>
          <w:p w14:paraId="651A6C0A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1AFA7FB" w14:textId="722D5BE1" w:rsidR="00050252" w:rsidRPr="00A503B8" w:rsidRDefault="00050252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50252" w:rsidRPr="008733FB" w14:paraId="2711F8FE" w14:textId="77777777" w:rsidTr="003C517F">
        <w:tc>
          <w:tcPr>
            <w:tcW w:w="4230" w:type="dxa"/>
          </w:tcPr>
          <w:p w14:paraId="524268DF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0EA0D1A1" w14:textId="3A53C631" w:rsidR="00050252" w:rsidRPr="009B03C4" w:rsidRDefault="0016727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96BFEA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4D5737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79F56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89597" w14:textId="3F9DF8BA" w:rsidR="00050252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86" w:type="dxa"/>
          </w:tcPr>
          <w:p w14:paraId="129F7256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9F214BB" w14:textId="6D957D09" w:rsidR="00050252" w:rsidRPr="005045DC" w:rsidRDefault="00050252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050252" w:rsidRPr="008733FB" w14:paraId="11872B48" w14:textId="77777777" w:rsidTr="003C517F">
        <w:tc>
          <w:tcPr>
            <w:tcW w:w="4230" w:type="dxa"/>
          </w:tcPr>
          <w:p w14:paraId="7789DE72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2E75BAD7" w14:textId="3AE71227" w:rsidR="00050252" w:rsidRPr="009B03C4" w:rsidRDefault="00167274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8D8D77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8F362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1DD8D6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14423C" w14:textId="2A5BD48F" w:rsidR="00050252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6" w:type="dxa"/>
          </w:tcPr>
          <w:p w14:paraId="553DF65A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520AC84" w14:textId="39E31CE9" w:rsidR="00050252" w:rsidRPr="00F15D18" w:rsidRDefault="00050252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50252" w:rsidRPr="008733FB" w14:paraId="2BF8C935" w14:textId="77777777" w:rsidTr="003C517F">
        <w:tc>
          <w:tcPr>
            <w:tcW w:w="4230" w:type="dxa"/>
          </w:tcPr>
          <w:p w14:paraId="09942F25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10CD11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7BCDA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34A91A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7FCDF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CDA38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70C5CB5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04D2E60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252" w:rsidRPr="008733FB" w14:paraId="2C3AB818" w14:textId="77777777" w:rsidTr="003C517F">
        <w:tc>
          <w:tcPr>
            <w:tcW w:w="4230" w:type="dxa"/>
          </w:tcPr>
          <w:p w14:paraId="024BAFCE" w14:textId="77777777" w:rsidR="00050252" w:rsidRPr="005A2056" w:rsidRDefault="00050252" w:rsidP="0005025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F804804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786AF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6E17C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519D5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CB44E" w14:textId="77777777" w:rsidR="00050252" w:rsidRPr="009B03C4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366DE975" w14:textId="77777777" w:rsidR="00050252" w:rsidRPr="005A2056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1A1EE2B" w14:textId="77777777" w:rsidR="00050252" w:rsidRPr="008733FB" w:rsidRDefault="00050252" w:rsidP="00050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84D" w:rsidRPr="008733FB" w14:paraId="1CCEAFCB" w14:textId="77777777" w:rsidTr="003C517F">
        <w:tc>
          <w:tcPr>
            <w:tcW w:w="4230" w:type="dxa"/>
          </w:tcPr>
          <w:p w14:paraId="01ED18DE" w14:textId="29076D08" w:rsidR="0012784D" w:rsidRPr="005A2056" w:rsidRDefault="0012784D" w:rsidP="0012784D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7FDFB00C" w14:textId="5E21A4BF" w:rsidR="0012784D" w:rsidRPr="009B03C4" w:rsidRDefault="00167274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1AD6E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17231C" w14:textId="6EF8CDC3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AAD452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A01E09" w14:textId="6D736A8C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6AD2DB8" w14:textId="77777777" w:rsidR="0012784D" w:rsidRPr="005A2056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CBF9548" w14:textId="30C70AB4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2784D" w:rsidRPr="008733FB" w14:paraId="0FC8AC65" w14:textId="77777777" w:rsidTr="003C517F">
        <w:tc>
          <w:tcPr>
            <w:tcW w:w="4230" w:type="dxa"/>
          </w:tcPr>
          <w:p w14:paraId="61DE50CC" w14:textId="77777777" w:rsidR="0012784D" w:rsidRPr="005A2056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5C91BB1" w14:textId="4BBA2354" w:rsidR="0012784D" w:rsidRPr="004F014A" w:rsidRDefault="00167274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3814C3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17747" w14:textId="76382A18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C98AA0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7FFEF" w14:textId="614AE95B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1822534" w14:textId="77777777" w:rsidR="0012784D" w:rsidRPr="005A2056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8DA0A43" w14:textId="174301B4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2784D" w:rsidRPr="008733FB" w14:paraId="4904CF25" w14:textId="77777777" w:rsidTr="003C517F">
        <w:tc>
          <w:tcPr>
            <w:tcW w:w="4230" w:type="dxa"/>
          </w:tcPr>
          <w:p w14:paraId="208A626E" w14:textId="77777777" w:rsidR="0012784D" w:rsidRPr="005A2056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1FDD91E9" w14:textId="2CBC9ABE" w:rsidR="0012784D" w:rsidRPr="004F014A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2336A98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8CFF9E" w14:textId="027888CD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9B0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37254C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E805F" w14:textId="115476AD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5AAF72FC" w14:textId="77777777" w:rsidR="0012784D" w:rsidRPr="005A2056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7DB0969" w14:textId="5680FAEE" w:rsidR="0012784D" w:rsidRPr="006D4613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2784D" w:rsidRPr="008733FB" w14:paraId="5996E189" w14:textId="77777777" w:rsidTr="003C517F">
        <w:trPr>
          <w:trHeight w:val="335"/>
        </w:trPr>
        <w:tc>
          <w:tcPr>
            <w:tcW w:w="4230" w:type="dxa"/>
          </w:tcPr>
          <w:p w14:paraId="588B9BA7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2F4E27C" w14:textId="7FEC954D" w:rsidR="0012784D" w:rsidRPr="004F014A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A18E49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DC34D4" w14:textId="280B52A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E3663C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D5CEA2" w14:textId="75A2832A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1C64F798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87B346B" w14:textId="5CFAD902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784D" w:rsidRPr="008733FB" w14:paraId="21F805B0" w14:textId="77777777" w:rsidTr="003C517F">
        <w:trPr>
          <w:trHeight w:val="335"/>
        </w:trPr>
        <w:tc>
          <w:tcPr>
            <w:tcW w:w="4230" w:type="dxa"/>
          </w:tcPr>
          <w:p w14:paraId="0C57177E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4E1775BF" w14:textId="16E3398D" w:rsidR="0012784D" w:rsidRPr="004F014A" w:rsidRDefault="00167274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0CF162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952402" w14:textId="0CA5078C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930750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C76CF" w14:textId="7FCB7D0F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EB6A882" w14:textId="77777777" w:rsidR="0012784D" w:rsidRPr="00D36210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06B5DBE" w14:textId="5361EB24" w:rsidR="0012784D" w:rsidRPr="00D36210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84D" w:rsidRPr="00636712" w14:paraId="00B295AB" w14:textId="77777777" w:rsidTr="003C517F">
        <w:trPr>
          <w:trHeight w:val="209"/>
        </w:trPr>
        <w:tc>
          <w:tcPr>
            <w:tcW w:w="4230" w:type="dxa"/>
          </w:tcPr>
          <w:p w14:paraId="42FEE53D" w14:textId="77777777" w:rsidR="0012784D" w:rsidRPr="00BC148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58B4B2E6" w14:textId="27C8E07A" w:rsidR="0012784D" w:rsidRPr="004F014A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3FF3E7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CB04B" w14:textId="7320E753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984231B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3B84C" w14:textId="3C89A08F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A020E41" w14:textId="77777777" w:rsidR="0012784D" w:rsidRPr="00636712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BE9BADD" w14:textId="3F7BB9FD" w:rsidR="0012784D" w:rsidRPr="00636712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84D" w:rsidRPr="00636712" w14:paraId="42D68B25" w14:textId="77777777" w:rsidTr="003C517F">
        <w:trPr>
          <w:trHeight w:val="209"/>
        </w:trPr>
        <w:tc>
          <w:tcPr>
            <w:tcW w:w="4230" w:type="dxa"/>
          </w:tcPr>
          <w:p w14:paraId="43003A65" w14:textId="57A4B106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1535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821535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7ACD0BD4" w14:textId="3F93E51A" w:rsidR="0012784D" w:rsidRPr="004F014A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BCDBC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2079BE" w14:textId="50575536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2EB3CB3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46E3A" w14:textId="705992DA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48580AF" w14:textId="77777777" w:rsidR="0012784D" w:rsidRPr="00636712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0A69CB4" w14:textId="089AF90D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84D" w:rsidRPr="00636712" w14:paraId="021CFD5E" w14:textId="77777777" w:rsidTr="003C517F">
        <w:trPr>
          <w:trHeight w:val="209"/>
        </w:trPr>
        <w:tc>
          <w:tcPr>
            <w:tcW w:w="4230" w:type="dxa"/>
          </w:tcPr>
          <w:p w14:paraId="733FCBB2" w14:textId="642813AF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71765F5A" w14:textId="60586D7A" w:rsidR="0012784D" w:rsidRPr="004F014A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4EAEA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251083" w14:textId="416CCE69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F754F2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829C35" w14:textId="3763A464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56AF845B" w14:textId="77777777" w:rsidR="0012784D" w:rsidRPr="00636712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756E80" w14:textId="3C512EE8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84D" w:rsidRPr="00636712" w14:paraId="1718029F" w14:textId="77777777" w:rsidTr="003C517F">
        <w:trPr>
          <w:trHeight w:val="209"/>
        </w:trPr>
        <w:tc>
          <w:tcPr>
            <w:tcW w:w="4230" w:type="dxa"/>
          </w:tcPr>
          <w:p w14:paraId="5E246B74" w14:textId="70881EFA" w:rsidR="0012784D" w:rsidRPr="00636712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821A2CF" w14:textId="3B6CD443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F9E10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0FB4DD" w14:textId="06376B2A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B9A4F16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D8DFCD" w14:textId="04A65916" w:rsidR="0012784D" w:rsidRPr="009B03C4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00E8907" w14:textId="77777777" w:rsidR="0012784D" w:rsidRPr="00636712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8AB84F1" w14:textId="11814331" w:rsidR="0012784D" w:rsidRPr="00636712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0353" w:rsidRPr="00636712" w14:paraId="45463432" w14:textId="77777777" w:rsidTr="003C517F">
        <w:trPr>
          <w:trHeight w:val="209"/>
        </w:trPr>
        <w:tc>
          <w:tcPr>
            <w:tcW w:w="4230" w:type="dxa"/>
          </w:tcPr>
          <w:p w14:paraId="0728A795" w14:textId="77777777" w:rsidR="00680353" w:rsidRDefault="00680353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B1B18E" w14:textId="77777777" w:rsidR="00680353" w:rsidRDefault="00680353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577CA" w14:textId="77777777" w:rsidR="00680353" w:rsidRPr="009B03C4" w:rsidRDefault="00680353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016D1B" w14:textId="77777777" w:rsidR="00680353" w:rsidRDefault="00680353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36DCA" w14:textId="77777777" w:rsidR="00680353" w:rsidRPr="009B03C4" w:rsidRDefault="00680353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7B513" w14:textId="77777777" w:rsidR="00680353" w:rsidRDefault="00680353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44CA79D0" w14:textId="77777777" w:rsidR="00680353" w:rsidRPr="00636712" w:rsidRDefault="00680353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6AFE739" w14:textId="77777777" w:rsidR="00680353" w:rsidRDefault="00680353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84D" w:rsidRPr="008733FB" w14:paraId="41708AC2" w14:textId="77777777" w:rsidTr="003C517F">
        <w:trPr>
          <w:trHeight w:val="335"/>
        </w:trPr>
        <w:tc>
          <w:tcPr>
            <w:tcW w:w="4230" w:type="dxa"/>
          </w:tcPr>
          <w:p w14:paraId="0F2944EA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14:paraId="2B60136A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583BB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B5594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EF4E4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5BEC6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14F473A5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1053FE3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84D" w:rsidRPr="008733FB" w14:paraId="592FD86D" w14:textId="77777777" w:rsidTr="003C517F">
        <w:trPr>
          <w:trHeight w:val="335"/>
        </w:trPr>
        <w:tc>
          <w:tcPr>
            <w:tcW w:w="4230" w:type="dxa"/>
          </w:tcPr>
          <w:p w14:paraId="1587FD29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5063AAB9" w14:textId="51DC3BB3" w:rsidR="0012784D" w:rsidRPr="009B03C4" w:rsidRDefault="00B02E92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A995606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5DD5B" w14:textId="09B0E96D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5898FE0" w14:textId="77777777" w:rsidR="0012784D" w:rsidRPr="009B03C4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15778" w14:textId="7CB462C7" w:rsidR="0012784D" w:rsidRPr="009B03C4" w:rsidRDefault="00167274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665814B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F1DE6E6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84D" w:rsidRPr="008733FB" w14:paraId="7BA374C3" w14:textId="77777777" w:rsidTr="003C517F">
        <w:trPr>
          <w:trHeight w:val="335"/>
        </w:trPr>
        <w:tc>
          <w:tcPr>
            <w:tcW w:w="4230" w:type="dxa"/>
          </w:tcPr>
          <w:p w14:paraId="1B8EA365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295DB8" w14:textId="77777777" w:rsidR="0012784D" w:rsidRPr="004C5619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1FD15D6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3BA336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F11ABF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BD9D9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7500FFBE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26018C7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84D" w:rsidRPr="008733FB" w14:paraId="04F9D6CC" w14:textId="77777777" w:rsidTr="003C517F">
        <w:trPr>
          <w:trHeight w:val="335"/>
        </w:trPr>
        <w:tc>
          <w:tcPr>
            <w:tcW w:w="4230" w:type="dxa"/>
          </w:tcPr>
          <w:p w14:paraId="20332249" w14:textId="7B9E86C3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7F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4B712F9" w14:textId="77777777" w:rsidR="0012784D" w:rsidRPr="004C5619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E5FCD19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4C0E7A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4225B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6D433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0F778BE3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83E3165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84D" w:rsidRPr="008733FB" w14:paraId="148D73CB" w14:textId="77777777" w:rsidTr="003C517F">
        <w:trPr>
          <w:trHeight w:val="335"/>
        </w:trPr>
        <w:tc>
          <w:tcPr>
            <w:tcW w:w="4230" w:type="dxa"/>
          </w:tcPr>
          <w:p w14:paraId="327E038E" w14:textId="0BA4E08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275B2BB0" w14:textId="77777777" w:rsidR="0012784D" w:rsidRPr="004C5619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FA7D541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AD020C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43B55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15D5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BB339B6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B9D0D7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84D" w:rsidRPr="008733FB" w14:paraId="049C4D55" w14:textId="77777777" w:rsidTr="005B2F1B">
        <w:trPr>
          <w:trHeight w:val="335"/>
        </w:trPr>
        <w:tc>
          <w:tcPr>
            <w:tcW w:w="4230" w:type="dxa"/>
          </w:tcPr>
          <w:p w14:paraId="537012FC" w14:textId="4F464DEB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0D954151" w14:textId="06E44BE1" w:rsidR="0012784D" w:rsidRPr="00F07FED" w:rsidRDefault="004122C8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1F765E4" w14:textId="77777777" w:rsidR="0012784D" w:rsidRPr="00F07FE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0CAEC5" w14:textId="1314A483" w:rsidR="0012784D" w:rsidRPr="00F07FED" w:rsidRDefault="0071567F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099BEB1" w14:textId="77777777" w:rsidR="0012784D" w:rsidRPr="00F07FE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6159" w14:textId="4B1A548A" w:rsidR="0012784D" w:rsidRPr="00F07FED" w:rsidRDefault="004122C8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6" w:type="dxa"/>
          </w:tcPr>
          <w:p w14:paraId="3BE44D07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06BDA23" w14:textId="08878358" w:rsidR="0012784D" w:rsidRDefault="0071567F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12784D" w:rsidRPr="008733FB" w14:paraId="65BB81E3" w14:textId="77777777" w:rsidTr="005B2F1B">
        <w:trPr>
          <w:trHeight w:val="335"/>
        </w:trPr>
        <w:tc>
          <w:tcPr>
            <w:tcW w:w="4230" w:type="dxa"/>
          </w:tcPr>
          <w:p w14:paraId="0E825742" w14:textId="6572C7BD" w:rsidR="0012784D" w:rsidRPr="006D4613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5A2F75" w14:textId="1726FAB3" w:rsidR="0012784D" w:rsidRPr="00F07FED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DB62FC" w14:textId="77777777" w:rsidR="0012784D" w:rsidRPr="00F07FE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714254" w14:textId="0759DB5A" w:rsidR="0012784D" w:rsidRPr="00F07FE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E0A4FC1" w14:textId="77777777" w:rsidR="0012784D" w:rsidRPr="00F07FE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284A5" w14:textId="5C8B588B" w:rsidR="0012784D" w:rsidRPr="00F07FED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21C76637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9A90F43" w14:textId="2FCFC2D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2784D" w:rsidRPr="008733FB" w14:paraId="62DAE2F6" w14:textId="77777777" w:rsidTr="005B2F1B">
        <w:trPr>
          <w:trHeight w:val="335"/>
        </w:trPr>
        <w:tc>
          <w:tcPr>
            <w:tcW w:w="4230" w:type="dxa"/>
          </w:tcPr>
          <w:p w14:paraId="5ADD06E7" w14:textId="0241E404" w:rsidR="0012784D" w:rsidRPr="006D4613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EA4EE" w14:textId="636DCD75" w:rsidR="0012784D" w:rsidRPr="00C3120F" w:rsidRDefault="004122C8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05EA3693" w14:textId="77777777" w:rsidR="0012784D" w:rsidRPr="00C3120F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3C5F7A" w14:textId="66562866" w:rsidR="0012784D" w:rsidRPr="0012784D" w:rsidRDefault="0071567F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8277607" w14:textId="77777777" w:rsidR="0012784D" w:rsidRPr="00C3120F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E7D8EA" w14:textId="1EB35D7A" w:rsidR="0012784D" w:rsidRPr="00C3120F" w:rsidRDefault="004122C8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86" w:type="dxa"/>
          </w:tcPr>
          <w:p w14:paraId="057951EB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1A484DBC" w14:textId="1EF1D1BF" w:rsidR="0012784D" w:rsidRPr="0012784D" w:rsidRDefault="0071567F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</w:tr>
      <w:tr w:rsidR="0012784D" w:rsidRPr="008733FB" w14:paraId="09AD3404" w14:textId="77777777" w:rsidTr="005B2F1B">
        <w:trPr>
          <w:trHeight w:val="335"/>
        </w:trPr>
        <w:tc>
          <w:tcPr>
            <w:tcW w:w="4230" w:type="dxa"/>
          </w:tcPr>
          <w:p w14:paraId="450BF1E2" w14:textId="77777777" w:rsidR="0012784D" w:rsidRPr="00135B56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4B568C" w14:textId="77777777" w:rsidR="0012784D" w:rsidRPr="004C5619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4424D5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845CF7B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55BD5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F10AC0F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2DA57F56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4112CF73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84D" w:rsidRPr="008733FB" w14:paraId="2F5CE5C2" w14:textId="77777777" w:rsidTr="003C517F">
        <w:trPr>
          <w:trHeight w:val="335"/>
        </w:trPr>
        <w:tc>
          <w:tcPr>
            <w:tcW w:w="4230" w:type="dxa"/>
          </w:tcPr>
          <w:p w14:paraId="0905F317" w14:textId="318D3F32" w:rsidR="0012784D" w:rsidRPr="00135B56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44B7107" w14:textId="77777777" w:rsidR="0012784D" w:rsidRPr="004C5619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D3BF1D0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B86AFE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D4F1F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0F842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</w:tcPr>
          <w:p w14:paraId="5F40C4F5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2D0CD32" w14:textId="77777777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784D" w:rsidRPr="004F014A" w14:paraId="3EA66E1F" w14:textId="77777777" w:rsidTr="003C517F">
        <w:trPr>
          <w:trHeight w:val="335"/>
        </w:trPr>
        <w:tc>
          <w:tcPr>
            <w:tcW w:w="4230" w:type="dxa"/>
          </w:tcPr>
          <w:p w14:paraId="2C2839DB" w14:textId="12BE3CF5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E4045F3" w14:textId="6CF945EF" w:rsidR="0012784D" w:rsidRPr="004F014A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2C84861" w14:textId="77777777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8D878D" w14:textId="6DA38076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963603" w14:textId="77777777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A312CA" w14:textId="3B84FCD6" w:rsidR="0012784D" w:rsidRPr="004F014A" w:rsidRDefault="00167274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C14B955" w14:textId="77777777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216C594" w14:textId="5F0AFA02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84D" w:rsidRPr="004F014A" w14:paraId="19580026" w14:textId="77777777" w:rsidTr="003C517F">
        <w:trPr>
          <w:trHeight w:val="335"/>
        </w:trPr>
        <w:tc>
          <w:tcPr>
            <w:tcW w:w="4230" w:type="dxa"/>
          </w:tcPr>
          <w:p w14:paraId="66A82909" w14:textId="600A7CCE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C3B364E" w14:textId="31FCC09C" w:rsidR="0012784D" w:rsidRPr="004F014A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9F27B9" w14:textId="77777777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3D8CD" w14:textId="4DCC7A2F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60D5DD" w14:textId="77777777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F94B44" w14:textId="77E46A77" w:rsidR="0012784D" w:rsidRPr="004F014A" w:rsidRDefault="00167274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DC9413A" w14:textId="77777777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CD81986" w14:textId="27DC6960" w:rsidR="0012784D" w:rsidRPr="004F014A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84D" w:rsidRPr="008733FB" w14:paraId="46AB91EA" w14:textId="77777777" w:rsidTr="003C517F">
        <w:trPr>
          <w:trHeight w:val="335"/>
        </w:trPr>
        <w:tc>
          <w:tcPr>
            <w:tcW w:w="4230" w:type="dxa"/>
          </w:tcPr>
          <w:p w14:paraId="130B15DB" w14:textId="3F09A915" w:rsidR="0012784D" w:rsidRPr="00384142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4142">
              <w:rPr>
                <w:rFonts w:ascii="Angsana New" w:hAnsi="Angsana New"/>
                <w:sz w:val="30"/>
                <w:szCs w:val="30"/>
                <w:cs/>
              </w:rPr>
              <w:t>ค่าธรรมเนียมใน</w:t>
            </w:r>
            <w:r w:rsidRPr="0038414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84142">
              <w:rPr>
                <w:rFonts w:ascii="Angsana New" w:hAnsi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080" w:type="dxa"/>
          </w:tcPr>
          <w:p w14:paraId="2B522D14" w14:textId="6FD09401" w:rsidR="0012784D" w:rsidRPr="001A273E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A982CCA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FAF0AB" w14:textId="79830249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7EF74D6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20FBC" w14:textId="63880F12" w:rsidR="0012784D" w:rsidRDefault="00167274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6" w:type="dxa"/>
          </w:tcPr>
          <w:p w14:paraId="0502588C" w14:textId="77777777" w:rsidR="0012784D" w:rsidRPr="008733FB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60B9DA5" w14:textId="5B8E3AE4" w:rsidR="0012784D" w:rsidRDefault="0012784D" w:rsidP="00127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14:paraId="513CB675" w14:textId="77777777" w:rsidR="008B174D" w:rsidRPr="00767F88" w:rsidRDefault="008B174D" w:rsidP="007D7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22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88"/>
        <w:gridCol w:w="1080"/>
        <w:gridCol w:w="270"/>
        <w:gridCol w:w="1080"/>
        <w:gridCol w:w="274"/>
        <w:gridCol w:w="1080"/>
        <w:gridCol w:w="270"/>
        <w:gridCol w:w="1080"/>
      </w:tblGrid>
      <w:tr w:rsidR="00886800" w:rsidRPr="00D26778" w14:paraId="32E1E33E" w14:textId="77777777" w:rsidTr="000D2B60">
        <w:trPr>
          <w:tblHeader/>
        </w:trPr>
        <w:tc>
          <w:tcPr>
            <w:tcW w:w="4488" w:type="dxa"/>
          </w:tcPr>
          <w:p w14:paraId="16B75FA8" w14:textId="27E14FBF" w:rsidR="00886800" w:rsidRPr="000931C3" w:rsidRDefault="00886800" w:rsidP="00102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DD6BAD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307895CE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D17BE07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31D14" w:rsidRPr="00D26778" w14:paraId="6FFFA5BC" w14:textId="77777777" w:rsidTr="000D2B60">
        <w:trPr>
          <w:tblHeader/>
        </w:trPr>
        <w:tc>
          <w:tcPr>
            <w:tcW w:w="4488" w:type="dxa"/>
          </w:tcPr>
          <w:p w14:paraId="7C83ED32" w14:textId="624131E0" w:rsidR="00531D14" w:rsidRPr="00392458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2F95DE" w14:textId="51A8D52C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2784D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7895457B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9765D0" w14:textId="0CE7CDCF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7829A637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A7B06" w14:textId="18E9BFE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2784D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08AE7684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557A2" w14:textId="5F522CBE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B75CC" w:rsidRPr="00D26778" w14:paraId="4608C84A" w14:textId="77777777" w:rsidTr="000D2B60">
        <w:trPr>
          <w:tblHeader/>
        </w:trPr>
        <w:tc>
          <w:tcPr>
            <w:tcW w:w="4488" w:type="dxa"/>
          </w:tcPr>
          <w:p w14:paraId="1ED78D0E" w14:textId="1BC7CF30" w:rsidR="009B75CC" w:rsidRPr="00982858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2A835CD2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AB30C7" w14:textId="7777777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0C7B3FC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6DFBE125" w14:textId="7777777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51AEF45C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F266E6" w14:textId="77777777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27AAA" w14:textId="3FB42FCE" w:rsidR="009B75CC" w:rsidRPr="00B045D4" w:rsidRDefault="009B75CC" w:rsidP="009B7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B75CC" w:rsidRPr="00D26778" w14:paraId="7264E13F" w14:textId="77777777" w:rsidTr="000D2B60">
        <w:trPr>
          <w:tblHeader/>
        </w:trPr>
        <w:tc>
          <w:tcPr>
            <w:tcW w:w="4488" w:type="dxa"/>
          </w:tcPr>
          <w:p w14:paraId="59F89486" w14:textId="77777777" w:rsidR="009B75CC" w:rsidRPr="00B045D4" w:rsidRDefault="009B75CC" w:rsidP="009B75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14:paraId="3066CA1F" w14:textId="77777777" w:rsidR="009B75CC" w:rsidRPr="00B045D4" w:rsidRDefault="009B75CC" w:rsidP="009B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75CC" w:rsidRPr="00D26778" w14:paraId="29089184" w14:textId="77777777" w:rsidTr="000D2B60">
        <w:tc>
          <w:tcPr>
            <w:tcW w:w="4488" w:type="dxa"/>
          </w:tcPr>
          <w:p w14:paraId="232233DC" w14:textId="77777777" w:rsidR="009B75CC" w:rsidRPr="00B045D4" w:rsidRDefault="009B75CC" w:rsidP="009B75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4" w:type="dxa"/>
            <w:gridSpan w:val="7"/>
          </w:tcPr>
          <w:p w14:paraId="722C5011" w14:textId="77777777" w:rsidR="009B75CC" w:rsidRPr="00B045D4" w:rsidRDefault="009B75CC" w:rsidP="009B75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753E2" w:rsidRPr="00D26778" w14:paraId="6E8C044E" w14:textId="77777777" w:rsidTr="000D2B60">
        <w:tc>
          <w:tcPr>
            <w:tcW w:w="4488" w:type="dxa"/>
          </w:tcPr>
          <w:p w14:paraId="296365D5" w14:textId="241BD12F" w:rsidR="00167274" w:rsidRPr="00B045D4" w:rsidRDefault="00167274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54677DD" w14:textId="18F1BCD9" w:rsidR="00A753E2" w:rsidRPr="004C5619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B71512B" w14:textId="77777777" w:rsidR="00A753E2" w:rsidRPr="004C5619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3D070" w14:textId="2732F60F" w:rsidR="00A753E2" w:rsidRPr="004C5619" w:rsidRDefault="00043CE8" w:rsidP="0004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5A02F28" w14:textId="77777777" w:rsidR="00A753E2" w:rsidRPr="004C5619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DDC88" w14:textId="0CE69A6A" w:rsidR="00A753E2" w:rsidRPr="004C5619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4246CB" w14:textId="77777777" w:rsidR="00A753E2" w:rsidRPr="004C5619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2971C" w14:textId="36F1978B" w:rsidR="00A753E2" w:rsidRPr="004C5619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7274" w:rsidRPr="00D26778" w14:paraId="07D979E4" w14:textId="77777777" w:rsidTr="000D2B60">
        <w:tc>
          <w:tcPr>
            <w:tcW w:w="4488" w:type="dxa"/>
          </w:tcPr>
          <w:p w14:paraId="5C43890B" w14:textId="490F799E" w:rsidR="00167274" w:rsidRPr="00B045D4" w:rsidRDefault="00167274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ED528D" w14:textId="30EF8EE2" w:rsidR="0016727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  <w:tc>
          <w:tcPr>
            <w:tcW w:w="270" w:type="dxa"/>
          </w:tcPr>
          <w:p w14:paraId="1C849FC0" w14:textId="77777777" w:rsidR="00167274" w:rsidRPr="004C5619" w:rsidRDefault="00167274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F148E4" w14:textId="0E53491F" w:rsidR="00167274" w:rsidRPr="00683D6C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4" w:type="dxa"/>
          </w:tcPr>
          <w:p w14:paraId="118618E4" w14:textId="77777777" w:rsidR="00167274" w:rsidRPr="004C5619" w:rsidRDefault="00167274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758FEF" w14:textId="05BE9639" w:rsidR="00167274" w:rsidRPr="004C5619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FAB01" w14:textId="77777777" w:rsidR="00167274" w:rsidRPr="004C5619" w:rsidRDefault="00167274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EFFD68" w14:textId="7B95C7A5" w:rsidR="00167274" w:rsidRPr="00722C2D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53E2" w:rsidRPr="00D26778" w14:paraId="2D9BA885" w14:textId="77777777" w:rsidTr="000D2B60">
        <w:tc>
          <w:tcPr>
            <w:tcW w:w="4488" w:type="dxa"/>
          </w:tcPr>
          <w:p w14:paraId="212CC654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06A9D709" w:rsidR="00A753E2" w:rsidRPr="00B045D4" w:rsidRDefault="00167274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143075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098511D4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20C1897E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4" w:type="dxa"/>
          </w:tcPr>
          <w:p w14:paraId="78AEB4F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3C18F4F6" w:rsidR="00A753E2" w:rsidRPr="00B61AC6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7C5649A9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753E2" w:rsidRPr="00D26778" w14:paraId="414E3CD0" w14:textId="77777777" w:rsidTr="000D2B60">
        <w:tc>
          <w:tcPr>
            <w:tcW w:w="4488" w:type="dxa"/>
          </w:tcPr>
          <w:p w14:paraId="479CCDFB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F521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3E2" w:rsidRPr="00D26778" w14:paraId="50A3388F" w14:textId="77777777" w:rsidTr="000D2B60">
        <w:tc>
          <w:tcPr>
            <w:tcW w:w="4488" w:type="dxa"/>
          </w:tcPr>
          <w:p w14:paraId="717FD153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1B9D7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3E2" w:rsidRPr="00D26778" w14:paraId="3F044D90" w14:textId="77777777" w:rsidTr="000D2B60">
        <w:tc>
          <w:tcPr>
            <w:tcW w:w="4488" w:type="dxa"/>
          </w:tcPr>
          <w:p w14:paraId="20BD9C6B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4294ECE6" w:rsidR="00A753E2" w:rsidRPr="00B045D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A753E2" w:rsidRPr="00B045D4" w:rsidRDefault="00A753E2" w:rsidP="00A75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377C96C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682D02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2F9A5028" w:rsidR="00A753E2" w:rsidRPr="00B045D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54,875</w:t>
            </w:r>
          </w:p>
        </w:tc>
        <w:tc>
          <w:tcPr>
            <w:tcW w:w="270" w:type="dxa"/>
          </w:tcPr>
          <w:p w14:paraId="4977FC0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3970" w14:textId="340C9409" w:rsidR="00A753E2" w:rsidRPr="00B045D4" w:rsidRDefault="00A753E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A753E2" w:rsidRPr="00D26778" w14:paraId="5D13DE3C" w14:textId="77777777" w:rsidTr="000D2B60">
        <w:tc>
          <w:tcPr>
            <w:tcW w:w="4488" w:type="dxa"/>
          </w:tcPr>
          <w:p w14:paraId="232058EB" w14:textId="77777777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40FB4799" w:rsidR="00A753E2" w:rsidRPr="00B045D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  <w:tc>
          <w:tcPr>
            <w:tcW w:w="270" w:type="dxa"/>
          </w:tcPr>
          <w:p w14:paraId="3743BE4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1B8B7A65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74" w:type="dxa"/>
          </w:tcPr>
          <w:p w14:paraId="0C495E6F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3AFFAE6F" w:rsidR="00A753E2" w:rsidRPr="00B045D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2,156</w:t>
            </w:r>
          </w:p>
        </w:tc>
        <w:tc>
          <w:tcPr>
            <w:tcW w:w="270" w:type="dxa"/>
          </w:tcPr>
          <w:p w14:paraId="3FA92DB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B554A" w14:textId="7F7E1EF5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A753E2" w:rsidRPr="00D26778" w14:paraId="4866F767" w14:textId="77777777" w:rsidTr="000D2B60">
        <w:tc>
          <w:tcPr>
            <w:tcW w:w="4488" w:type="dxa"/>
          </w:tcPr>
          <w:p w14:paraId="5E418248" w14:textId="77777777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2FDFDF" w14:textId="0C91B2EF" w:rsidR="00A753E2" w:rsidRPr="00B045D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51AC2E13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70745B" w14:textId="75B9092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4" w:type="dxa"/>
          </w:tcPr>
          <w:p w14:paraId="562C9EA6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F2D1C" w14:textId="7DD3995C" w:rsidR="00A753E2" w:rsidRPr="00B045D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0246BE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0AA02" w14:textId="6CA9CC49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53E2" w:rsidRPr="00D26778" w14:paraId="1274E15A" w14:textId="77777777" w:rsidTr="000D2B60">
        <w:tc>
          <w:tcPr>
            <w:tcW w:w="4488" w:type="dxa"/>
          </w:tcPr>
          <w:p w14:paraId="312DFABE" w14:textId="77777777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691C810D" w:rsidR="00A753E2" w:rsidRPr="00B045D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6,468</w:t>
            </w:r>
          </w:p>
        </w:tc>
        <w:tc>
          <w:tcPr>
            <w:tcW w:w="270" w:type="dxa"/>
          </w:tcPr>
          <w:p w14:paraId="2E6A169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5FE0F88A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4" w:type="dxa"/>
          </w:tcPr>
          <w:p w14:paraId="5A117EB8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60DFF297" w:rsidR="00A753E2" w:rsidRPr="00B045D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57,037</w:t>
            </w:r>
          </w:p>
        </w:tc>
        <w:tc>
          <w:tcPr>
            <w:tcW w:w="270" w:type="dxa"/>
          </w:tcPr>
          <w:p w14:paraId="1BC5BF14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1D3606C1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</w:tr>
    </w:tbl>
    <w:p w14:paraId="3BD4A912" w14:textId="77777777" w:rsidR="00B02E92" w:rsidRDefault="00B02E92"/>
    <w:tbl>
      <w:tblPr>
        <w:tblW w:w="9622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88"/>
        <w:gridCol w:w="1080"/>
        <w:gridCol w:w="270"/>
        <w:gridCol w:w="1080"/>
        <w:gridCol w:w="274"/>
        <w:gridCol w:w="1080"/>
        <w:gridCol w:w="270"/>
        <w:gridCol w:w="1080"/>
      </w:tblGrid>
      <w:tr w:rsidR="00B02E92" w:rsidRPr="00D26778" w14:paraId="70188352" w14:textId="77777777" w:rsidTr="000D2B60">
        <w:tc>
          <w:tcPr>
            <w:tcW w:w="4488" w:type="dxa"/>
          </w:tcPr>
          <w:p w14:paraId="4AA94992" w14:textId="77777777" w:rsidR="00B02E92" w:rsidRPr="00B045D4" w:rsidRDefault="00B02E9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3B7CF3F" w14:textId="15C13B2E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E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B02E92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</w:t>
            </w:r>
            <w:r w:rsidRPr="00B02E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4" w:type="dxa"/>
          </w:tcPr>
          <w:p w14:paraId="2D968226" w14:textId="77777777" w:rsidR="00B02E92" w:rsidRPr="00B045D4" w:rsidRDefault="00B02E9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3B7C32" w14:textId="5C29A297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E92" w:rsidRPr="00D26778" w14:paraId="2D3EABB8" w14:textId="77777777" w:rsidTr="000D2B60">
        <w:tc>
          <w:tcPr>
            <w:tcW w:w="4488" w:type="dxa"/>
          </w:tcPr>
          <w:p w14:paraId="65CE0B03" w14:textId="77777777" w:rsidR="00B02E92" w:rsidRPr="00B045D4" w:rsidRDefault="00B02E92" w:rsidP="00B02E9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895988" w14:textId="08AB1640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C3C73B3" w14:textId="77777777" w:rsidR="00B02E92" w:rsidRPr="00B045D4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2F63D5" w14:textId="26814641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0315B900" w14:textId="77777777" w:rsidR="00B02E92" w:rsidRPr="00B045D4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66E793" w14:textId="4870FD82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DCEE38C" w14:textId="77777777" w:rsidR="00B02E92" w:rsidRPr="00B045D4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FC470E" w14:textId="31BA5286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02E92" w:rsidRPr="00D26778" w14:paraId="613C34B7" w14:textId="77777777" w:rsidTr="000D2B60">
        <w:tc>
          <w:tcPr>
            <w:tcW w:w="4488" w:type="dxa"/>
          </w:tcPr>
          <w:p w14:paraId="5036567C" w14:textId="406B0F9B" w:rsidR="00B02E92" w:rsidRPr="00B045D4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FA0A851" w14:textId="664291A3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65FA06" w14:textId="77777777" w:rsidR="00B02E92" w:rsidRPr="00B045D4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5A6C7" w14:textId="22D9FC5F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454BD7AA" w14:textId="77777777" w:rsidR="00B02E92" w:rsidRPr="00B045D4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D7784" w14:textId="1FB3A068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8FEC5DC" w14:textId="77777777" w:rsidR="00B02E92" w:rsidRPr="00B045D4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990FD" w14:textId="491D6BBB" w:rsidR="00B02E92" w:rsidRDefault="00B02E92" w:rsidP="00B0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B65BE" w:rsidRPr="00D26778" w14:paraId="3AE0392B" w14:textId="77777777" w:rsidTr="000D2B60">
        <w:tc>
          <w:tcPr>
            <w:tcW w:w="4488" w:type="dxa"/>
          </w:tcPr>
          <w:p w14:paraId="171E5A42" w14:textId="77777777" w:rsidR="003B65BE" w:rsidRPr="00B045D4" w:rsidRDefault="003B65BE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14:paraId="1F2A753C" w14:textId="4007C29D" w:rsidR="003B65BE" w:rsidRDefault="003B65BE" w:rsidP="003B6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3E2" w:rsidRPr="00D26778" w14:paraId="5D6FB275" w14:textId="77777777" w:rsidTr="000D2B60">
        <w:tc>
          <w:tcPr>
            <w:tcW w:w="4488" w:type="dxa"/>
          </w:tcPr>
          <w:p w14:paraId="6AA5F6CC" w14:textId="33CD9173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</w:tcPr>
          <w:p w14:paraId="7BF9D08A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23592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DEA31" w14:textId="77777777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5E56EE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9CF56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3FF24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FED4F" w14:textId="77777777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53E2" w:rsidRPr="00D26778" w14:paraId="14AFC3A9" w14:textId="77777777" w:rsidTr="000D2B60">
        <w:tc>
          <w:tcPr>
            <w:tcW w:w="4488" w:type="dxa"/>
          </w:tcPr>
          <w:p w14:paraId="64D1237D" w14:textId="39F7B2E7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0A6A6E4A" w:rsidR="00A753E2" w:rsidRPr="00E0000B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1FAC9576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0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4663C" w14:textId="77777777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0343C60C" w:rsidR="00A753E2" w:rsidRPr="00E0000B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115,000</w:t>
            </w:r>
          </w:p>
        </w:tc>
        <w:tc>
          <w:tcPr>
            <w:tcW w:w="270" w:type="dxa"/>
          </w:tcPr>
          <w:p w14:paraId="7AEDCC14" w14:textId="77777777" w:rsidR="00A753E2" w:rsidRPr="00E0000B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04B1" w14:textId="459D5D7A" w:rsidR="00A753E2" w:rsidRPr="00E0000B" w:rsidRDefault="00A753E2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D659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535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753E2" w:rsidRPr="00D26778" w14:paraId="04B42749" w14:textId="77777777" w:rsidTr="000D2B60">
        <w:tc>
          <w:tcPr>
            <w:tcW w:w="4488" w:type="dxa"/>
          </w:tcPr>
          <w:p w14:paraId="2A879C4E" w14:textId="6BFAE8BE" w:rsidR="00A753E2" w:rsidRPr="00CE3788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3788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F8434AD" w14:textId="79EB59D1" w:rsidR="00A753E2" w:rsidRPr="00CE3788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70" w:type="dxa"/>
          </w:tcPr>
          <w:p w14:paraId="7DE5B09A" w14:textId="77777777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50964" w14:textId="309BEDDA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37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F362E81" w14:textId="77777777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A2B101" w14:textId="115CFFE7" w:rsidR="00A753E2" w:rsidRPr="00CE3788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70" w:type="dxa"/>
          </w:tcPr>
          <w:p w14:paraId="786D384B" w14:textId="77777777" w:rsidR="00A753E2" w:rsidRPr="00CE378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599A6" w14:textId="69009CC2" w:rsidR="00A753E2" w:rsidRPr="00CE3788" w:rsidRDefault="00A753E2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37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3E2" w:rsidRPr="00D26778" w14:paraId="1B90B22B" w14:textId="77777777" w:rsidTr="000D2B60">
        <w:tc>
          <w:tcPr>
            <w:tcW w:w="4488" w:type="dxa"/>
          </w:tcPr>
          <w:p w14:paraId="27E5D509" w14:textId="34709704" w:rsidR="00A753E2" w:rsidRPr="00B045D4" w:rsidRDefault="00A753E2" w:rsidP="00A753E2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44845EE9" w:rsidR="00A753E2" w:rsidRPr="00CF1738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7,000</w:t>
            </w:r>
          </w:p>
        </w:tc>
        <w:tc>
          <w:tcPr>
            <w:tcW w:w="270" w:type="dxa"/>
          </w:tcPr>
          <w:p w14:paraId="7794E6EF" w14:textId="77777777" w:rsidR="00A753E2" w:rsidRPr="00CF173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4F5B34F1" w:rsidR="00A753E2" w:rsidRPr="00CF1738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7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7E23191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03578365" w:rsidR="00A753E2" w:rsidRPr="00B045D4" w:rsidRDefault="00043CE8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122,000</w:t>
            </w:r>
          </w:p>
        </w:tc>
        <w:tc>
          <w:tcPr>
            <w:tcW w:w="270" w:type="dxa"/>
          </w:tcPr>
          <w:p w14:paraId="765F7745" w14:textId="77777777" w:rsidR="00A753E2" w:rsidRPr="00B045D4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3F61DDE4" w:rsidR="00A753E2" w:rsidRDefault="00A753E2" w:rsidP="00A75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B842233" w14:textId="77777777" w:rsidR="00CE3788" w:rsidRPr="0041175B" w:rsidRDefault="00CE3788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0E85F" w14:textId="7F3B70EF" w:rsidR="00886800" w:rsidRDefault="00D82ADE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เงินให้กู้ย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ืมระยะสั้นแก่</w:t>
      </w:r>
      <w:r w:rsidR="004F014A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กิจการ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ที่เกี่ยวข้อง</w:t>
      </w:r>
      <w:r w:rsidR="0086177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กัน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861772">
        <w:rPr>
          <w:rFonts w:ascii="Angsana New" w:hAnsi="Angsana New" w:hint="cs"/>
          <w:spacing w:val="4"/>
          <w:sz w:val="30"/>
          <w:szCs w:val="30"/>
        </w:rPr>
        <w:t xml:space="preserve"> (Money Market Rate)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ต่อปี</w:t>
      </w:r>
      <w:r w:rsidR="0086418F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="0086418F" w:rsidRPr="00861772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แล</w:t>
      </w:r>
      <w:r w:rsidR="0041175B">
        <w:rPr>
          <w:rFonts w:asciiTheme="majorBidi" w:hAnsiTheme="majorBidi" w:cstheme="majorBidi" w:hint="cs"/>
          <w:spacing w:val="4"/>
          <w:sz w:val="30"/>
          <w:szCs w:val="30"/>
          <w:cs/>
        </w:rPr>
        <w:t>ะ</w:t>
      </w:r>
      <w:r w:rsidR="0041175B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86418F" w:rsidRPr="0067549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มีกำหนดชำระเงินภายใน </w:t>
      </w:r>
      <w:r w:rsidR="00CE3788">
        <w:rPr>
          <w:rFonts w:asciiTheme="majorBidi" w:hAnsiTheme="majorBidi" w:cstheme="majorBidi"/>
          <w:sz w:val="30"/>
          <w:szCs w:val="30"/>
        </w:rPr>
        <w:t>3</w:t>
      </w:r>
      <w:r w:rsidR="0086418F" w:rsidRPr="00675495">
        <w:rPr>
          <w:rFonts w:asciiTheme="majorBidi" w:hAnsiTheme="majorBidi" w:cstheme="majorBidi"/>
          <w:sz w:val="30"/>
          <w:szCs w:val="30"/>
        </w:rPr>
        <w:t xml:space="preserve"> - 12 </w:t>
      </w:r>
      <w:r w:rsidR="0086418F" w:rsidRPr="0067549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2D451C9C" w14:textId="77777777" w:rsidR="00AA657B" w:rsidRPr="0041175B" w:rsidRDefault="00AA657B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080"/>
      </w:tblGrid>
      <w:tr w:rsidR="00886800" w:rsidRPr="00AC0AF3" w14:paraId="5044D575" w14:textId="77777777" w:rsidTr="000D2B60">
        <w:trPr>
          <w:tblHeader/>
        </w:trPr>
        <w:tc>
          <w:tcPr>
            <w:tcW w:w="4482" w:type="dxa"/>
          </w:tcPr>
          <w:p w14:paraId="389F610D" w14:textId="50956ED6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5AEFB6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E9AAA8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D14" w:rsidRPr="00AC0AF3" w14:paraId="77149990" w14:textId="77777777" w:rsidTr="000D2B60">
        <w:trPr>
          <w:tblHeader/>
        </w:trPr>
        <w:tc>
          <w:tcPr>
            <w:tcW w:w="4482" w:type="dxa"/>
          </w:tcPr>
          <w:p w14:paraId="3208A099" w14:textId="3E2E07F8" w:rsidR="00531D14" w:rsidRPr="00AC0AF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332CC070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2784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4A4A5169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6DAA82C4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59E7FCFD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2784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3C56B91F" w14:textId="77777777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8B4FF" w14:textId="261B655C" w:rsidR="00531D14" w:rsidRPr="00001C43" w:rsidRDefault="00531D14" w:rsidP="00531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C256C" w:rsidRPr="00AC0AF3" w14:paraId="2A20C196" w14:textId="77777777" w:rsidTr="000D2B60">
        <w:trPr>
          <w:tblHeader/>
        </w:trPr>
        <w:tc>
          <w:tcPr>
            <w:tcW w:w="4482" w:type="dxa"/>
          </w:tcPr>
          <w:p w14:paraId="7BBDCEF4" w14:textId="7B43BCB1" w:rsidR="00FC256C" w:rsidRPr="00982858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3D136C5C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550218" w14:textId="77777777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4819F1B1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8201A0" w14:textId="77777777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65E458B6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FBCB27" w14:textId="77777777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D519E" w14:textId="2D88622F" w:rsidR="00FC256C" w:rsidRPr="00AC0AF3" w:rsidRDefault="00FC256C" w:rsidP="00FC2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D49EA" w:rsidRPr="00AC0AF3" w14:paraId="5C64DFB8" w14:textId="77777777" w:rsidTr="000D2B60">
        <w:trPr>
          <w:tblHeader/>
        </w:trPr>
        <w:tc>
          <w:tcPr>
            <w:tcW w:w="4482" w:type="dxa"/>
          </w:tcPr>
          <w:p w14:paraId="45AF7142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698BBAD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49EA" w:rsidRPr="00AC0AF3" w14:paraId="0C6209CB" w14:textId="77777777" w:rsidTr="000D2B60">
        <w:tc>
          <w:tcPr>
            <w:tcW w:w="4482" w:type="dxa"/>
          </w:tcPr>
          <w:p w14:paraId="24E78A0F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61A830B9" w14:textId="77777777" w:rsidR="000D49EA" w:rsidRPr="00AC0AF3" w:rsidRDefault="000D49EA" w:rsidP="000D4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749E5" w:rsidRPr="00AC0AF3" w14:paraId="73423900" w14:textId="77777777" w:rsidTr="000D2B60">
        <w:tc>
          <w:tcPr>
            <w:tcW w:w="4482" w:type="dxa"/>
          </w:tcPr>
          <w:p w14:paraId="3084FA22" w14:textId="4AA9086E" w:rsidR="00F749E5" w:rsidRPr="00AC0AF3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87CB5CD" w14:textId="1BFB4A19" w:rsidR="00F749E5" w:rsidRPr="006E6E6E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6357764D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97E" w14:textId="07E1C8EF" w:rsidR="00F749E5" w:rsidRPr="00683D6C" w:rsidRDefault="00043CE8" w:rsidP="00043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0FF15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B7EA3" w14:textId="79D85B05" w:rsidR="00F749E5" w:rsidRPr="00AC0AF3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604B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0921E" w14:textId="094114A9" w:rsidR="00F749E5" w:rsidRPr="00722C2D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3CE8" w:rsidRPr="00AC0AF3" w14:paraId="74F7ACBF" w14:textId="77777777" w:rsidTr="000D2B60">
        <w:tc>
          <w:tcPr>
            <w:tcW w:w="4482" w:type="dxa"/>
          </w:tcPr>
          <w:p w14:paraId="108E2D9B" w14:textId="60B6343C" w:rsidR="00043CE8" w:rsidRPr="00AC0AF3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9786043" w14:textId="47FD2A39" w:rsidR="00043CE8" w:rsidRPr="006E6E6E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8,245</w:t>
            </w:r>
          </w:p>
        </w:tc>
        <w:tc>
          <w:tcPr>
            <w:tcW w:w="270" w:type="dxa"/>
          </w:tcPr>
          <w:p w14:paraId="5A11B2B8" w14:textId="77777777" w:rsidR="00043CE8" w:rsidRPr="006E6E6E" w:rsidRDefault="00043CE8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22883" w14:textId="59B0E672" w:rsidR="00043CE8" w:rsidRPr="00683D6C" w:rsidRDefault="00043CE8" w:rsidP="0035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11D92A78" w14:textId="77777777" w:rsidR="00043CE8" w:rsidRPr="00AC0AF3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0141" w14:textId="7C28CFC4" w:rsidR="00043CE8" w:rsidRPr="00AC0AF3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FF547" w14:textId="77777777" w:rsidR="00043CE8" w:rsidRPr="00AC0AF3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17663" w14:textId="4F33CBA7" w:rsidR="00043CE8" w:rsidRPr="00722C2D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45424B8D" w14:textId="77777777" w:rsidTr="000D2B60">
        <w:trPr>
          <w:trHeight w:val="43"/>
        </w:trPr>
        <w:tc>
          <w:tcPr>
            <w:tcW w:w="4482" w:type="dxa"/>
          </w:tcPr>
          <w:p w14:paraId="7FCA7C76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5C7A9" w14:textId="79F6EB83" w:rsidR="00F749E5" w:rsidRPr="00AC0AF3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8,350</w:t>
            </w:r>
          </w:p>
        </w:tc>
        <w:tc>
          <w:tcPr>
            <w:tcW w:w="270" w:type="dxa"/>
          </w:tcPr>
          <w:p w14:paraId="5C995D8F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1583" w14:textId="765DE205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vAlign w:val="bottom"/>
          </w:tcPr>
          <w:p w14:paraId="5EF0FEE8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FEC97" w14:textId="44B78345" w:rsidR="00F749E5" w:rsidRPr="00AC0AF3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D43354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1C229" w14:textId="74904C4E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749E5" w:rsidRPr="00AC0AF3" w14:paraId="199C45CE" w14:textId="77777777" w:rsidTr="000D2B60">
        <w:tc>
          <w:tcPr>
            <w:tcW w:w="4482" w:type="dxa"/>
          </w:tcPr>
          <w:p w14:paraId="1B5943F4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90B86A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20A91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49E5" w:rsidRPr="00AC0AF3" w14:paraId="39F609C8" w14:textId="77777777" w:rsidTr="000D2B60">
        <w:tc>
          <w:tcPr>
            <w:tcW w:w="4482" w:type="dxa"/>
          </w:tcPr>
          <w:p w14:paraId="1B2E9D52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F749E5" w:rsidRPr="00AC0AF3" w:rsidRDefault="00F749E5" w:rsidP="00F749E5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F749E5" w:rsidRPr="00AC0AF3" w:rsidRDefault="00F749E5" w:rsidP="00F749E5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33931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49E5" w:rsidRPr="00AC0AF3" w14:paraId="15DAEDB9" w14:textId="77777777" w:rsidTr="000D2B60">
        <w:tc>
          <w:tcPr>
            <w:tcW w:w="4482" w:type="dxa"/>
          </w:tcPr>
          <w:p w14:paraId="2EE21699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1F889200" w:rsidR="00F749E5" w:rsidRPr="006E6E6E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489C2274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37DF5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3D6B4" w14:textId="22C937DA" w:rsidR="00F749E5" w:rsidRPr="00FC6767" w:rsidRDefault="00043CE8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2,715</w:t>
            </w:r>
          </w:p>
        </w:tc>
        <w:tc>
          <w:tcPr>
            <w:tcW w:w="270" w:type="dxa"/>
            <w:shd w:val="clear" w:color="auto" w:fill="auto"/>
          </w:tcPr>
          <w:p w14:paraId="170081CC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030C0" w14:textId="582A6BE0" w:rsidR="00F749E5" w:rsidRPr="00F95C7D" w:rsidRDefault="00F749E5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0F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F749E5" w:rsidRPr="00AC0AF3" w14:paraId="0B82C0C6" w14:textId="77777777" w:rsidTr="000D2B60">
        <w:tc>
          <w:tcPr>
            <w:tcW w:w="4482" w:type="dxa"/>
          </w:tcPr>
          <w:p w14:paraId="0ADE9FFC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59092A7A" w:rsidR="00F749E5" w:rsidRPr="006E6E6E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4,355</w:t>
            </w:r>
          </w:p>
        </w:tc>
        <w:tc>
          <w:tcPr>
            <w:tcW w:w="270" w:type="dxa"/>
          </w:tcPr>
          <w:p w14:paraId="0259E5E7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3EE468DC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3B02617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20F2E" w14:textId="1C706969" w:rsidR="00F749E5" w:rsidRPr="00F16A55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D34D9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13A34" w14:textId="47DC0F79" w:rsidR="00F749E5" w:rsidRPr="00F95C7D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5023837D" w14:textId="77777777" w:rsidTr="000D2B60">
        <w:tc>
          <w:tcPr>
            <w:tcW w:w="4482" w:type="dxa"/>
          </w:tcPr>
          <w:p w14:paraId="322A245A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17E9F980" w:rsidR="00F749E5" w:rsidRPr="006E6E6E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</w:tcPr>
          <w:p w14:paraId="36D64A51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234FB0DC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1DD250F6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8A81D" w14:textId="061559AD" w:rsidR="00F749E5" w:rsidRPr="00F16A55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06DDD" w14:textId="5886E3B4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2C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49E5" w:rsidRPr="00AC0AF3" w14:paraId="2C1A41AC" w14:textId="77777777" w:rsidTr="000D2B60">
        <w:tc>
          <w:tcPr>
            <w:tcW w:w="4482" w:type="dxa"/>
          </w:tcPr>
          <w:p w14:paraId="7D7821D5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4B6D6E7" w14:textId="5F90E4F9" w:rsidR="00F749E5" w:rsidRPr="006E6E6E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755F0C65" w14:textId="77777777" w:rsidR="00F749E5" w:rsidRPr="006E6E6E" w:rsidRDefault="00F749E5" w:rsidP="00F74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B6C89" w14:textId="59B164D3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FA8B2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7A834" w14:textId="4E40262D" w:rsidR="00F749E5" w:rsidRPr="00F16A55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2118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ACB02E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EF8DA9" w14:textId="5641AB16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C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F749E5" w:rsidRPr="00AC0AF3" w14:paraId="764C17F8" w14:textId="77777777" w:rsidTr="000D2B60">
        <w:trPr>
          <w:trHeight w:val="70"/>
        </w:trPr>
        <w:tc>
          <w:tcPr>
            <w:tcW w:w="4482" w:type="dxa"/>
          </w:tcPr>
          <w:p w14:paraId="06561C95" w14:textId="77777777" w:rsidR="00F749E5" w:rsidRPr="00AC0AF3" w:rsidRDefault="00F749E5" w:rsidP="00F749E5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1E67C22D" w:rsidR="00F749E5" w:rsidRPr="00AC0AF3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5,839</w:t>
            </w:r>
          </w:p>
        </w:tc>
        <w:tc>
          <w:tcPr>
            <w:tcW w:w="270" w:type="dxa"/>
          </w:tcPr>
          <w:p w14:paraId="1C8B37D3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231965BB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4AB92035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00702E24" w:rsidR="00F749E5" w:rsidRPr="00FC6767" w:rsidRDefault="00043CE8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</w:t>
            </w:r>
            <w:r w:rsidR="002118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C571DA" w14:textId="77777777" w:rsidR="00F749E5" w:rsidRPr="00AC0AF3" w:rsidRDefault="00F749E5" w:rsidP="00F74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4FB50835" w:rsidR="00F749E5" w:rsidRPr="00AC0AF3" w:rsidRDefault="00F749E5" w:rsidP="0025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22C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3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012556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DDEE1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580B49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E119FF8" w14:textId="40FC1741" w:rsidR="007A27FA" w:rsidRDefault="006F3FA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55493F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 w:rsidRPr="0055493F">
        <w:rPr>
          <w:rFonts w:ascii="Angsana New" w:hAnsi="Angsana New"/>
          <w:b/>
          <w:bCs/>
          <w:sz w:val="30"/>
          <w:szCs w:val="30"/>
        </w:rPr>
        <w:tab/>
      </w:r>
      <w:r w:rsidR="00E96AEE" w:rsidRPr="003C5E01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3C5E01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3C5E01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2214F1C8" w14:textId="77777777" w:rsidR="00582590" w:rsidRPr="002D615B" w:rsidRDefault="00582590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F7E7D09" w14:textId="5137BD2A" w:rsidR="002F042D" w:rsidRDefault="00926143" w:rsidP="00A5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  <w:sectPr w:rsidR="002F042D" w:rsidSect="00700418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926143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6260C39B" wp14:editId="09F5DFD4">
            <wp:extent cx="8515350" cy="45934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35064" cy="4604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C6BCE" w14:textId="2B78695E" w:rsidR="00395F76" w:rsidRPr="0050551C" w:rsidRDefault="00266C4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3F4793D8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1506F0">
        <w:rPr>
          <w:rFonts w:ascii="Angsana New" w:hAnsi="Angsana New" w:hint="cs"/>
          <w:sz w:val="30"/>
          <w:szCs w:val="30"/>
          <w:cs/>
        </w:rPr>
        <w:t>เก้า</w:t>
      </w:r>
      <w:r w:rsidR="00F66E89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301E3">
        <w:rPr>
          <w:rFonts w:ascii="Angsana New" w:hAnsi="Angsana New"/>
          <w:sz w:val="30"/>
          <w:szCs w:val="30"/>
        </w:rPr>
        <w:t>3</w:t>
      </w:r>
      <w:r w:rsidR="00531D14">
        <w:rPr>
          <w:rFonts w:ascii="Angsana New" w:hAnsi="Angsana New"/>
          <w:sz w:val="30"/>
          <w:szCs w:val="30"/>
        </w:rPr>
        <w:t>0</w:t>
      </w:r>
      <w:r w:rsidR="008301E3">
        <w:rPr>
          <w:rFonts w:ascii="Angsana New" w:hAnsi="Angsana New"/>
          <w:sz w:val="30"/>
          <w:szCs w:val="30"/>
        </w:rPr>
        <w:t xml:space="preserve"> </w:t>
      </w:r>
      <w:r w:rsidR="001506F0">
        <w:rPr>
          <w:rFonts w:ascii="Angsana New" w:hAnsi="Angsana New" w:hint="cs"/>
          <w:sz w:val="30"/>
          <w:szCs w:val="30"/>
          <w:cs/>
        </w:rPr>
        <w:t>กันยา</w:t>
      </w:r>
      <w:r w:rsidR="00531D14">
        <w:rPr>
          <w:rFonts w:ascii="Angsana New" w:hAnsi="Angsana New" w:hint="cs"/>
          <w:sz w:val="30"/>
          <w:szCs w:val="30"/>
          <w:cs/>
        </w:rPr>
        <w:t>ยน</w:t>
      </w:r>
      <w:r w:rsidR="008301E3">
        <w:rPr>
          <w:rFonts w:ascii="Angsana New" w:hAnsi="Angsana New" w:hint="cs"/>
          <w:sz w:val="30"/>
          <w:szCs w:val="30"/>
          <w:cs/>
        </w:rPr>
        <w:t xml:space="preserve"> </w:t>
      </w:r>
      <w:r w:rsidR="00D67E16">
        <w:rPr>
          <w:rFonts w:ascii="Angsana New" w:hAnsi="Angsana New"/>
          <w:sz w:val="30"/>
          <w:szCs w:val="30"/>
        </w:rPr>
        <w:t>256</w:t>
      </w:r>
      <w:r w:rsidR="008301E3">
        <w:rPr>
          <w:rFonts w:ascii="Angsana New" w:hAnsi="Angsana New"/>
          <w:sz w:val="30"/>
          <w:szCs w:val="30"/>
        </w:rPr>
        <w:t>7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1621"/>
        <w:gridCol w:w="270"/>
        <w:gridCol w:w="1527"/>
        <w:gridCol w:w="270"/>
        <w:gridCol w:w="1442"/>
        <w:gridCol w:w="270"/>
        <w:gridCol w:w="1445"/>
        <w:gridCol w:w="270"/>
        <w:gridCol w:w="1530"/>
        <w:gridCol w:w="270"/>
        <w:gridCol w:w="1701"/>
      </w:tblGrid>
      <w:tr w:rsidR="00BC03F4" w:rsidRPr="0098013D" w14:paraId="68972967" w14:textId="77777777" w:rsidTr="002408E7">
        <w:trPr>
          <w:trHeight w:val="362"/>
          <w:tblHeader/>
        </w:trPr>
        <w:tc>
          <w:tcPr>
            <w:tcW w:w="1267" w:type="pct"/>
          </w:tcPr>
          <w:p w14:paraId="69276342" w14:textId="77777777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  <w:vAlign w:val="bottom"/>
          </w:tcPr>
          <w:p w14:paraId="471415DA" w14:textId="66D4A2CD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2408E7" w:rsidRPr="0098013D" w14:paraId="011C11AC" w14:textId="77777777" w:rsidTr="002408E7">
        <w:trPr>
          <w:trHeight w:val="1289"/>
          <w:tblHeader/>
        </w:trPr>
        <w:tc>
          <w:tcPr>
            <w:tcW w:w="1267" w:type="pct"/>
          </w:tcPr>
          <w:p w14:paraId="65B2527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  <w:hideMark/>
          </w:tcPr>
          <w:p w14:paraId="0DA7C996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66979F3C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5" w:type="pct"/>
          </w:tcPr>
          <w:p w14:paraId="6C721052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9AC05FC" w14:textId="4133E7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76E7CA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BC0E344" w14:textId="24AFC51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5" w:type="pct"/>
          </w:tcPr>
          <w:p w14:paraId="21EA2621" w14:textId="4968FD0E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vAlign w:val="bottom"/>
            <w:hideMark/>
          </w:tcPr>
          <w:p w14:paraId="6C80351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8F0115E" w14:textId="0D80B42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5" w:type="pct"/>
            <w:vAlign w:val="bottom"/>
          </w:tcPr>
          <w:p w14:paraId="0CD73844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  <w:hideMark/>
          </w:tcPr>
          <w:p w14:paraId="689D17B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902A8B9" w14:textId="6DA2A4C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5" w:type="pct"/>
            <w:vAlign w:val="bottom"/>
          </w:tcPr>
          <w:p w14:paraId="160F7E5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C28B92D" w14:textId="254A34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5" w:type="pct"/>
          </w:tcPr>
          <w:p w14:paraId="51B510D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bottom"/>
            <w:hideMark/>
          </w:tcPr>
          <w:p w14:paraId="075740EA" w14:textId="68499A8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6969B875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31D1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506F0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531D14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03F4" w:rsidRPr="0098013D" w14:paraId="7C356A5C" w14:textId="13998C4B" w:rsidTr="002408E7">
        <w:trPr>
          <w:trHeight w:val="389"/>
          <w:tblHeader/>
        </w:trPr>
        <w:tc>
          <w:tcPr>
            <w:tcW w:w="1267" w:type="pct"/>
          </w:tcPr>
          <w:p w14:paraId="04ED880E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</w:tcPr>
          <w:p w14:paraId="1565C4A3" w14:textId="11DB9819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7662" w:rsidRPr="0098013D" w14:paraId="1690AE0C" w14:textId="77777777" w:rsidTr="002408E7">
        <w:trPr>
          <w:tblHeader/>
        </w:trPr>
        <w:tc>
          <w:tcPr>
            <w:tcW w:w="1267" w:type="pct"/>
            <w:hideMark/>
          </w:tcPr>
          <w:p w14:paraId="4E5CB3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14:paraId="555F9130" w14:textId="5BF00503" w:rsidR="008E7662" w:rsidRPr="008C0CA5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C0CA5">
              <w:rPr>
                <w:rFonts w:asciiTheme="majorBidi" w:hAnsiTheme="majorBidi" w:cstheme="majorBidi"/>
                <w:sz w:val="30"/>
                <w:szCs w:val="30"/>
              </w:rPr>
              <w:t>539,428</w:t>
            </w:r>
          </w:p>
        </w:tc>
        <w:tc>
          <w:tcPr>
            <w:tcW w:w="95" w:type="pct"/>
          </w:tcPr>
          <w:p w14:paraId="306ADD68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F6A859" w14:textId="2A3E37C3" w:rsidR="008E7662" w:rsidRPr="00F0534A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E51CE28" w14:textId="70506319" w:rsidR="008E7662" w:rsidRPr="00F0534A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</w:tcPr>
          <w:p w14:paraId="335EA7B4" w14:textId="0025B943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1546FB1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F4DC832" w14:textId="12115A7B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605F969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1F19429E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69DE46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E371C7" w14:textId="76A00642" w:rsidR="008E7662" w:rsidRPr="0081246E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8E7662" w:rsidRPr="0098013D" w14:paraId="78636232" w14:textId="77777777" w:rsidTr="002408E7">
        <w:trPr>
          <w:tblHeader/>
        </w:trPr>
        <w:tc>
          <w:tcPr>
            <w:tcW w:w="1267" w:type="pct"/>
            <w:hideMark/>
          </w:tcPr>
          <w:p w14:paraId="4771B22A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6FCCCAC0" w14:textId="21D11F58" w:rsidR="008E7662" w:rsidRPr="008C0CA5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90467">
              <w:rPr>
                <w:rFonts w:asciiTheme="majorBidi" w:hAnsiTheme="majorBidi" w:cstheme="majorBidi"/>
                <w:sz w:val="30"/>
                <w:szCs w:val="30"/>
              </w:rPr>
              <w:t>637,154</w:t>
            </w:r>
          </w:p>
        </w:tc>
        <w:tc>
          <w:tcPr>
            <w:tcW w:w="95" w:type="pct"/>
          </w:tcPr>
          <w:p w14:paraId="78D85F5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E8167" w14:textId="3E945ACA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0534A">
              <w:rPr>
                <w:rFonts w:asciiTheme="majorBidi" w:hAnsiTheme="majorBidi" w:cstheme="majorBidi"/>
                <w:sz w:val="30"/>
                <w:szCs w:val="30"/>
              </w:rPr>
              <w:t>52,831</w:t>
            </w:r>
          </w:p>
        </w:tc>
        <w:tc>
          <w:tcPr>
            <w:tcW w:w="95" w:type="pct"/>
          </w:tcPr>
          <w:p w14:paraId="1E8B0B42" w14:textId="4FA5385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73B9ED8" w14:textId="19AB050F" w:rsidR="008E7662" w:rsidRPr="008E766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766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5659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 w:rsidRPr="008E766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2549A354" w14:textId="77777777" w:rsidR="008E7662" w:rsidRPr="008E766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6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50BA5B6" w14:textId="14ACC5E2" w:rsidR="008E7662" w:rsidRPr="002408E7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(71,799)</w:t>
            </w:r>
          </w:p>
        </w:tc>
        <w:tc>
          <w:tcPr>
            <w:tcW w:w="95" w:type="pct"/>
          </w:tcPr>
          <w:p w14:paraId="7AE0E29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2E790459" w:rsidR="008E7662" w:rsidRPr="00B002F0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95" w:type="pct"/>
          </w:tcPr>
          <w:p w14:paraId="5D0B3AF6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3DEABF" w14:textId="6F0D7588" w:rsidR="008E7662" w:rsidRPr="0081246E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617,358</w:t>
            </w:r>
          </w:p>
        </w:tc>
      </w:tr>
      <w:tr w:rsidR="008E7662" w:rsidRPr="0098013D" w14:paraId="07B676D5" w14:textId="77777777" w:rsidTr="002408E7">
        <w:trPr>
          <w:tblHeader/>
        </w:trPr>
        <w:tc>
          <w:tcPr>
            <w:tcW w:w="1267" w:type="pct"/>
            <w:hideMark/>
          </w:tcPr>
          <w:p w14:paraId="17BB1C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0" w:type="pct"/>
          </w:tcPr>
          <w:p w14:paraId="0051F7F0" w14:textId="0C4FF90A" w:rsidR="008E7662" w:rsidRPr="008C0CA5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F3A8C">
              <w:rPr>
                <w:rFonts w:asciiTheme="majorBidi" w:hAnsiTheme="majorBidi" w:cstheme="majorBidi"/>
                <w:sz w:val="30"/>
                <w:szCs w:val="30"/>
              </w:rPr>
              <w:t>1,586,140</w:t>
            </w:r>
          </w:p>
        </w:tc>
        <w:tc>
          <w:tcPr>
            <w:tcW w:w="95" w:type="pct"/>
          </w:tcPr>
          <w:p w14:paraId="7DAD5BC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B2654DD" w14:textId="30D5D76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250,519</w:t>
            </w:r>
          </w:p>
        </w:tc>
        <w:tc>
          <w:tcPr>
            <w:tcW w:w="95" w:type="pct"/>
          </w:tcPr>
          <w:p w14:paraId="63A15002" w14:textId="7A66F733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E8741CF" w14:textId="24ADE8BB" w:rsidR="008E7662" w:rsidRPr="003D1A54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5659">
              <w:rPr>
                <w:rFonts w:ascii="Angsana New" w:hAnsi="Angsana New"/>
                <w:sz w:val="30"/>
                <w:szCs w:val="30"/>
              </w:rPr>
              <w:t>11,590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65F46555" w14:textId="77777777" w:rsidR="008E7662" w:rsidRPr="003D1A54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BE0647D" w14:textId="7EB208A2" w:rsidR="008E7662" w:rsidRPr="002408E7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(288,202)</w:t>
            </w:r>
          </w:p>
        </w:tc>
        <w:tc>
          <w:tcPr>
            <w:tcW w:w="95" w:type="pct"/>
          </w:tcPr>
          <w:p w14:paraId="1A7BFDD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51B38FFC" w:rsidR="008E7662" w:rsidRPr="00B002F0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4,738</w:t>
            </w:r>
          </w:p>
        </w:tc>
        <w:tc>
          <w:tcPr>
            <w:tcW w:w="95" w:type="pct"/>
          </w:tcPr>
          <w:p w14:paraId="7C94750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19C564" w14:textId="65F2BB54" w:rsidR="008E7662" w:rsidRPr="0081246E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1,541,605</w:t>
            </w:r>
          </w:p>
        </w:tc>
      </w:tr>
      <w:tr w:rsidR="008E7662" w:rsidRPr="0098013D" w14:paraId="38CF34F9" w14:textId="77777777" w:rsidTr="00FB3D57">
        <w:trPr>
          <w:tblHeader/>
        </w:trPr>
        <w:tc>
          <w:tcPr>
            <w:tcW w:w="1267" w:type="pct"/>
            <w:hideMark/>
          </w:tcPr>
          <w:p w14:paraId="7DF9734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14:paraId="65C7BFC8" w14:textId="54F42CFC" w:rsidR="008E7662" w:rsidRPr="008C0CA5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804A9">
              <w:rPr>
                <w:rFonts w:asciiTheme="majorBidi" w:hAnsiTheme="majorBidi" w:cstheme="majorBidi"/>
                <w:sz w:val="30"/>
                <w:szCs w:val="30"/>
              </w:rPr>
              <w:t>33,211</w:t>
            </w:r>
          </w:p>
        </w:tc>
        <w:tc>
          <w:tcPr>
            <w:tcW w:w="95" w:type="pct"/>
          </w:tcPr>
          <w:p w14:paraId="13488C8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4B8B4B" w14:textId="74A5ACE6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</w:t>
            </w:r>
            <w:r w:rsidR="00AB303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5" w:type="pct"/>
          </w:tcPr>
          <w:p w14:paraId="3B1551F8" w14:textId="68928D81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3BF669AA" w14:textId="3ED205DD" w:rsidR="008E7662" w:rsidRPr="00FB3D57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B3D57">
              <w:rPr>
                <w:rFonts w:ascii="Angsana New" w:hAnsi="Angsana New"/>
                <w:sz w:val="30"/>
                <w:szCs w:val="30"/>
              </w:rPr>
              <w:t>(</w:t>
            </w:r>
            <w:r w:rsidR="00AF5659" w:rsidRPr="00FB3D57">
              <w:rPr>
                <w:rFonts w:ascii="Angsana New" w:hAnsi="Angsana New"/>
                <w:sz w:val="30"/>
                <w:szCs w:val="30"/>
              </w:rPr>
              <w:t>8</w:t>
            </w:r>
            <w:r w:rsidR="00AB303F">
              <w:rPr>
                <w:rFonts w:ascii="Angsana New" w:hAnsi="Angsana New"/>
                <w:sz w:val="30"/>
                <w:szCs w:val="30"/>
              </w:rPr>
              <w:t>3</w:t>
            </w:r>
            <w:r w:rsidRPr="00FB3D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7407F0A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00568C23" w14:textId="2844F8CA" w:rsidR="008E7662" w:rsidRPr="002408E7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(11,797)</w:t>
            </w:r>
          </w:p>
        </w:tc>
        <w:tc>
          <w:tcPr>
            <w:tcW w:w="95" w:type="pct"/>
          </w:tcPr>
          <w:p w14:paraId="134AC49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6A7733D0" w:rsidR="008E7662" w:rsidRPr="00B002F0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95" w:type="pct"/>
          </w:tcPr>
          <w:p w14:paraId="4DFC4F50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1B9FD3" w14:textId="3CB5C20D" w:rsidR="008E7662" w:rsidRPr="0081246E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26,04</w:t>
            </w:r>
            <w:r w:rsidR="00797F1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E7662" w:rsidRPr="0098013D" w14:paraId="7E73E3EE" w14:textId="77777777" w:rsidTr="00FB3D57">
        <w:trPr>
          <w:tblHeader/>
        </w:trPr>
        <w:tc>
          <w:tcPr>
            <w:tcW w:w="1267" w:type="pct"/>
            <w:hideMark/>
          </w:tcPr>
          <w:p w14:paraId="00300DB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14:paraId="4E8A4C51" w14:textId="708F8269" w:rsidR="008E7662" w:rsidRPr="008C0CA5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53150">
              <w:rPr>
                <w:rFonts w:asciiTheme="majorBidi" w:hAnsiTheme="majorBidi" w:cstheme="majorBidi"/>
                <w:sz w:val="30"/>
                <w:szCs w:val="30"/>
              </w:rPr>
              <w:t>19,381</w:t>
            </w:r>
          </w:p>
        </w:tc>
        <w:tc>
          <w:tcPr>
            <w:tcW w:w="95" w:type="pct"/>
          </w:tcPr>
          <w:p w14:paraId="16CAA3F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D8B5745" w14:textId="2EE4820C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</w:t>
            </w:r>
            <w:r w:rsidR="00A0261A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95" w:type="pct"/>
          </w:tcPr>
          <w:p w14:paraId="2A9E936C" w14:textId="422B98A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208A6FDA" w14:textId="6AE36E82" w:rsidR="008E7662" w:rsidRPr="00FB3D57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B3D57">
              <w:rPr>
                <w:rFonts w:ascii="Angsana New" w:hAnsi="Angsana New"/>
                <w:sz w:val="30"/>
                <w:szCs w:val="30"/>
              </w:rPr>
              <w:t>(</w:t>
            </w:r>
            <w:r w:rsidR="00AF5659" w:rsidRPr="00FB3D57">
              <w:rPr>
                <w:rFonts w:ascii="Angsana New" w:hAnsi="Angsana New"/>
                <w:sz w:val="30"/>
                <w:szCs w:val="30"/>
              </w:rPr>
              <w:t>49</w:t>
            </w:r>
            <w:r w:rsidR="00AB303F">
              <w:rPr>
                <w:rFonts w:ascii="Angsana New" w:hAnsi="Angsana New"/>
                <w:sz w:val="30"/>
                <w:szCs w:val="30"/>
              </w:rPr>
              <w:t>6</w:t>
            </w:r>
            <w:r w:rsidRPr="00FB3D5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9F1BAF5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499E551F" w14:textId="4D86C7FF" w:rsidR="008E7662" w:rsidRPr="002408E7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(7,748)</w:t>
            </w:r>
          </w:p>
        </w:tc>
        <w:tc>
          <w:tcPr>
            <w:tcW w:w="95" w:type="pct"/>
          </w:tcPr>
          <w:p w14:paraId="5A34538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7A0B9564" w:rsidR="008E7662" w:rsidRPr="00B002F0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17C4B94E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7A0CA0B" w14:textId="2C611866" w:rsidR="008E7662" w:rsidRPr="0081246E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23,38</w:t>
            </w:r>
            <w:r w:rsidR="00AB30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E7662" w:rsidRPr="0098013D" w14:paraId="4AE5E101" w14:textId="77777777" w:rsidTr="002408E7">
        <w:trPr>
          <w:tblHeader/>
        </w:trPr>
        <w:tc>
          <w:tcPr>
            <w:tcW w:w="1267" w:type="pct"/>
            <w:hideMark/>
          </w:tcPr>
          <w:p w14:paraId="3EFC1CC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</w:tcPr>
          <w:p w14:paraId="68E970FC" w14:textId="49226C05" w:rsidR="008E7662" w:rsidRPr="008C0CA5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C0CA5">
              <w:rPr>
                <w:rFonts w:asciiTheme="majorBidi" w:hAnsiTheme="majorBidi" w:cstheme="majorBidi"/>
                <w:sz w:val="30"/>
                <w:szCs w:val="30"/>
              </w:rPr>
              <w:t>339,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C0CA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95" w:type="pct"/>
          </w:tcPr>
          <w:p w14:paraId="27CE666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8D00EC" w14:textId="5270F8E8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758A2">
              <w:rPr>
                <w:rFonts w:ascii="Angsana New" w:hAnsi="Angsana New"/>
                <w:sz w:val="30"/>
                <w:szCs w:val="30"/>
              </w:rPr>
              <w:t>230,</w:t>
            </w:r>
            <w:r w:rsidR="004758A2" w:rsidRPr="004758A2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95" w:type="pct"/>
          </w:tcPr>
          <w:p w14:paraId="5EA05A32" w14:textId="059FB26F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8B12A86" w14:textId="62513DE4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758A2">
              <w:rPr>
                <w:rFonts w:ascii="Angsana New" w:hAnsi="Angsana New"/>
                <w:sz w:val="30"/>
                <w:szCs w:val="30"/>
              </w:rPr>
              <w:t>(225,163)</w:t>
            </w:r>
          </w:p>
        </w:tc>
        <w:tc>
          <w:tcPr>
            <w:tcW w:w="95" w:type="pct"/>
          </w:tcPr>
          <w:p w14:paraId="4FB921E8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C56A936" w14:textId="46B35E9F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758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3A62D9E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56C7C9AF" w:rsidR="008E7662" w:rsidRPr="004758A2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758A2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95" w:type="pct"/>
          </w:tcPr>
          <w:p w14:paraId="009E7FE6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F37540" w14:textId="7ECA9AB4" w:rsidR="008E7662" w:rsidRPr="004758A2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758A2">
              <w:rPr>
                <w:rFonts w:ascii="Angsana New" w:hAnsi="Angsana New"/>
                <w:sz w:val="30"/>
                <w:szCs w:val="30"/>
              </w:rPr>
              <w:t>345,</w:t>
            </w:r>
            <w:r w:rsidR="004758A2" w:rsidRPr="004758A2">
              <w:rPr>
                <w:rFonts w:ascii="Angsana New" w:hAnsi="Angsana New"/>
                <w:sz w:val="30"/>
                <w:szCs w:val="30"/>
              </w:rPr>
              <w:t>472</w:t>
            </w:r>
          </w:p>
        </w:tc>
      </w:tr>
      <w:tr w:rsidR="008E7662" w:rsidRPr="0098013D" w14:paraId="65928F22" w14:textId="77777777" w:rsidTr="002408E7">
        <w:trPr>
          <w:tblHeader/>
        </w:trPr>
        <w:tc>
          <w:tcPr>
            <w:tcW w:w="1267" w:type="pct"/>
            <w:hideMark/>
          </w:tcPr>
          <w:p w14:paraId="6FF5CB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0" w:type="pct"/>
          </w:tcPr>
          <w:p w14:paraId="438D4CDD" w14:textId="41A53C1E" w:rsidR="008E7662" w:rsidRPr="008C0CA5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72738">
              <w:rPr>
                <w:rFonts w:asciiTheme="majorBidi" w:hAnsiTheme="majorBidi" w:cstheme="majorBidi"/>
                <w:sz w:val="30"/>
                <w:szCs w:val="30"/>
              </w:rPr>
              <w:t>101,272</w:t>
            </w:r>
          </w:p>
        </w:tc>
        <w:tc>
          <w:tcPr>
            <w:tcW w:w="95" w:type="pct"/>
          </w:tcPr>
          <w:p w14:paraId="0DC76A6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876F231" w14:textId="6DEF8602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1654D">
              <w:rPr>
                <w:rFonts w:ascii="Angsana New" w:hAnsi="Angsana New"/>
                <w:sz w:val="30"/>
                <w:szCs w:val="30"/>
              </w:rPr>
              <w:t>35,716</w:t>
            </w:r>
          </w:p>
        </w:tc>
        <w:tc>
          <w:tcPr>
            <w:tcW w:w="95" w:type="pct"/>
          </w:tcPr>
          <w:p w14:paraId="1ECA7FE5" w14:textId="6E694B34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9994437" w14:textId="3E39A7D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1654D">
              <w:rPr>
                <w:rFonts w:ascii="Angsana New" w:hAnsi="Angsana New"/>
                <w:sz w:val="30"/>
                <w:szCs w:val="30"/>
              </w:rPr>
              <w:t>(38,0</w:t>
            </w:r>
            <w:r w:rsidR="004277E0" w:rsidRPr="0061654D">
              <w:rPr>
                <w:rFonts w:ascii="Angsana New" w:hAnsi="Angsana New"/>
                <w:sz w:val="30"/>
                <w:szCs w:val="30"/>
              </w:rPr>
              <w:t>89</w:t>
            </w:r>
            <w:r w:rsidRPr="006165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67DACB85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BE897A" w14:textId="6A41E38F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165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BACF731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499127D9" w:rsidR="008E7662" w:rsidRPr="0061654D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165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4E48FE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BBD2CA" w14:textId="1DF92704" w:rsidR="008E7662" w:rsidRPr="0061654D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1654D">
              <w:rPr>
                <w:rFonts w:ascii="Angsana New" w:hAnsi="Angsana New"/>
                <w:sz w:val="30"/>
                <w:szCs w:val="30"/>
              </w:rPr>
              <w:t>98,89</w:t>
            </w:r>
            <w:r w:rsidR="00A0261A" w:rsidRPr="0061654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E7662" w:rsidRPr="0098013D" w14:paraId="46F9FC3F" w14:textId="77777777" w:rsidTr="002408E7">
        <w:trPr>
          <w:tblHeader/>
        </w:trPr>
        <w:tc>
          <w:tcPr>
            <w:tcW w:w="1267" w:type="pct"/>
            <w:hideMark/>
          </w:tcPr>
          <w:p w14:paraId="4289FF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51A3CB8A" w:rsidR="008E7662" w:rsidRPr="008C0CA5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30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3,256,032</w:t>
            </w:r>
          </w:p>
        </w:tc>
        <w:tc>
          <w:tcPr>
            <w:tcW w:w="95" w:type="pct"/>
          </w:tcPr>
          <w:p w14:paraId="2BC17A4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93E99" w14:textId="1BAD3E5A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4D">
              <w:rPr>
                <w:rFonts w:ascii="Angsana New" w:hAnsi="Angsana New"/>
                <w:b/>
                <w:bCs/>
                <w:sz w:val="30"/>
                <w:szCs w:val="30"/>
              </w:rPr>
              <w:t>586,</w:t>
            </w:r>
            <w:r w:rsidR="004277E0" w:rsidRPr="0061654D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AB303F" w:rsidRPr="0061654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5" w:type="pct"/>
          </w:tcPr>
          <w:p w14:paraId="1F0F5851" w14:textId="663615A5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75FB3306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4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F5659" w:rsidRPr="0061654D">
              <w:rPr>
                <w:rFonts w:ascii="Angsana New" w:hAnsi="Angsana New"/>
                <w:b/>
                <w:bCs/>
                <w:sz w:val="30"/>
                <w:szCs w:val="30"/>
              </w:rPr>
              <w:t>276,34</w:t>
            </w:r>
            <w:r w:rsidR="004277E0" w:rsidRPr="006165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165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030B7970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5DB097B4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4D">
              <w:rPr>
                <w:rFonts w:ascii="Angsana New" w:hAnsi="Angsana New"/>
                <w:b/>
                <w:bCs/>
                <w:sz w:val="30"/>
                <w:szCs w:val="30"/>
              </w:rPr>
              <w:t>(379,546)</w:t>
            </w:r>
          </w:p>
        </w:tc>
        <w:tc>
          <w:tcPr>
            <w:tcW w:w="95" w:type="pct"/>
          </w:tcPr>
          <w:p w14:paraId="77E7312C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4AF33DDD" w:rsidR="008E7662" w:rsidRPr="0061654D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4D">
              <w:rPr>
                <w:rFonts w:ascii="Angsana New" w:hAnsi="Angsana New"/>
                <w:b/>
                <w:bCs/>
                <w:sz w:val="30"/>
                <w:szCs w:val="30"/>
              </w:rPr>
              <w:t>5,316</w:t>
            </w:r>
          </w:p>
        </w:tc>
        <w:tc>
          <w:tcPr>
            <w:tcW w:w="95" w:type="pct"/>
          </w:tcPr>
          <w:p w14:paraId="7810698B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51349501" w:rsidR="008E7662" w:rsidRPr="0061654D" w:rsidRDefault="00AF5659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4D">
              <w:rPr>
                <w:rFonts w:ascii="Angsana New" w:hAnsi="Angsana New"/>
                <w:b/>
                <w:bCs/>
                <w:sz w:val="30"/>
                <w:szCs w:val="30"/>
              </w:rPr>
              <w:t>3,19</w:t>
            </w:r>
            <w:r w:rsidR="004277E0" w:rsidRPr="0061654D">
              <w:rPr>
                <w:rFonts w:ascii="Angsana New" w:hAnsi="Angsana New"/>
                <w:b/>
                <w:bCs/>
                <w:sz w:val="30"/>
                <w:szCs w:val="30"/>
              </w:rPr>
              <w:t>2,1</w:t>
            </w:r>
            <w:r w:rsidR="00AB303F" w:rsidRPr="0061654D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</w:tr>
    </w:tbl>
    <w:p w14:paraId="3088D253" w14:textId="77777777" w:rsidR="0091427E" w:rsidRDefault="0091427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91427E" w:rsidSect="00E37BB8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0E3F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63578789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7BD" w:rsidRPr="0081246E">
              <w:rPr>
                <w:rFonts w:ascii="Angsana New" w:hAnsi="Angsana New"/>
                <w:sz w:val="30"/>
                <w:szCs w:val="30"/>
              </w:rPr>
              <w:t>25</w:t>
            </w:r>
            <w:r w:rsidR="009457BD"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457B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6B388612" w:rsidR="005A3247" w:rsidRPr="005223D9" w:rsidRDefault="009457BD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31D1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506F0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531D14">
              <w:rPr>
                <w:rFonts w:ascii="Angsana New" w:hAnsi="Angsana New" w:hint="cs"/>
                <w:sz w:val="30"/>
                <w:szCs w:val="30"/>
                <w:cs/>
              </w:rPr>
              <w:t xml:space="preserve">ยน </w:t>
            </w:r>
            <w:r w:rsidR="00531D1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1036" w:rsidRPr="00071097" w14:paraId="742B2F0C" w14:textId="77777777" w:rsidTr="00E30E3F">
        <w:trPr>
          <w:tblHeader/>
        </w:trPr>
        <w:tc>
          <w:tcPr>
            <w:tcW w:w="1551" w:type="pct"/>
            <w:hideMark/>
          </w:tcPr>
          <w:p w14:paraId="78A62E82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39D43802" w:rsidR="006B1036" w:rsidRPr="006B1036" w:rsidRDefault="006B1036" w:rsidP="00355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B1036"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  <w:tc>
          <w:tcPr>
            <w:tcW w:w="127" w:type="pct"/>
          </w:tcPr>
          <w:p w14:paraId="04349F5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4B2F4C39" w:rsidR="006B1036" w:rsidRPr="005223D9" w:rsidRDefault="00284B6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708C0D35" w:rsidR="006B1036" w:rsidRPr="00D273A3" w:rsidRDefault="00284B6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47E396AD" w:rsidR="006B1036" w:rsidRPr="005223D9" w:rsidRDefault="00284B6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FDE2D" w14:textId="708F5604" w:rsidR="006B1036" w:rsidRPr="005223D9" w:rsidRDefault="00284B63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6B1036" w:rsidRPr="00071097" w14:paraId="65631C64" w14:textId="77777777" w:rsidTr="00E93D81">
        <w:trPr>
          <w:tblHeader/>
        </w:trPr>
        <w:tc>
          <w:tcPr>
            <w:tcW w:w="1551" w:type="pct"/>
            <w:hideMark/>
          </w:tcPr>
          <w:p w14:paraId="37B8E3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5C8CA390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32,989</w:t>
            </w:r>
          </w:p>
        </w:tc>
        <w:tc>
          <w:tcPr>
            <w:tcW w:w="127" w:type="pct"/>
          </w:tcPr>
          <w:p w14:paraId="4AF3A99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18761D76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FEFC5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7D5155C3" w:rsidR="006B1036" w:rsidRPr="00D273A3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280C1003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(8,385)</w:t>
            </w:r>
          </w:p>
        </w:tc>
        <w:tc>
          <w:tcPr>
            <w:tcW w:w="120" w:type="pct"/>
          </w:tcPr>
          <w:p w14:paraId="0D6AF723" w14:textId="210845CD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97B0B6" w14:textId="3C4008DE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24,604</w:t>
            </w:r>
          </w:p>
        </w:tc>
      </w:tr>
      <w:tr w:rsidR="006B1036" w:rsidRPr="00071097" w14:paraId="081E1603" w14:textId="77777777" w:rsidTr="00E30E3F">
        <w:trPr>
          <w:tblHeader/>
        </w:trPr>
        <w:tc>
          <w:tcPr>
            <w:tcW w:w="1551" w:type="pct"/>
            <w:hideMark/>
          </w:tcPr>
          <w:p w14:paraId="2645263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67FE12C5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  <w:tc>
          <w:tcPr>
            <w:tcW w:w="127" w:type="pct"/>
          </w:tcPr>
          <w:p w14:paraId="7BFEF50B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73EF7891" w:rsidR="006B1036" w:rsidRPr="005223D9" w:rsidRDefault="0049001C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8,884</w:t>
            </w:r>
          </w:p>
        </w:tc>
        <w:tc>
          <w:tcPr>
            <w:tcW w:w="126" w:type="pct"/>
          </w:tcPr>
          <w:p w14:paraId="799F095D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01883E3A" w:rsidR="006B1036" w:rsidRPr="0049001C" w:rsidRDefault="00432FB7" w:rsidP="00432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F08294" w14:textId="77777777" w:rsidR="006B1036" w:rsidRPr="005223D9" w:rsidRDefault="006B1036" w:rsidP="0049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2D2DE650" w:rsidR="006B1036" w:rsidRPr="005223D9" w:rsidRDefault="0049001C" w:rsidP="0049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432FB7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6DF7BFAF" w14:textId="74396610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8186D2" w14:textId="3DCC6056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8,468</w:t>
            </w:r>
          </w:p>
        </w:tc>
      </w:tr>
      <w:tr w:rsidR="006B1036" w:rsidRPr="00071097" w14:paraId="361DD322" w14:textId="77777777" w:rsidTr="00E30E3F">
        <w:trPr>
          <w:tblHeader/>
        </w:trPr>
        <w:tc>
          <w:tcPr>
            <w:tcW w:w="1551" w:type="pct"/>
            <w:hideMark/>
          </w:tcPr>
          <w:p w14:paraId="053F1DE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532994B4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9,088</w:t>
            </w:r>
          </w:p>
        </w:tc>
        <w:tc>
          <w:tcPr>
            <w:tcW w:w="127" w:type="pct"/>
          </w:tcPr>
          <w:p w14:paraId="591B7F7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2B7B2DA0" w:rsidR="006B1036" w:rsidRPr="005223D9" w:rsidRDefault="0049001C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  <w:tc>
          <w:tcPr>
            <w:tcW w:w="126" w:type="pct"/>
          </w:tcPr>
          <w:p w14:paraId="754CA0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67F61C38" w:rsidR="006B1036" w:rsidRPr="00D273A3" w:rsidRDefault="0049001C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7" w:type="pct"/>
          </w:tcPr>
          <w:p w14:paraId="3DD19CB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67F46EB9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432FB7">
              <w:rPr>
                <w:rFonts w:asciiTheme="majorBidi" w:hAnsiTheme="majorBidi" w:cstheme="majorBidi"/>
                <w:sz w:val="30"/>
                <w:szCs w:val="30"/>
              </w:rPr>
              <w:t>903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3CFEA180" w14:textId="7342998B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86815F" w14:textId="34CCA65B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5,462</w:t>
            </w:r>
          </w:p>
        </w:tc>
      </w:tr>
      <w:tr w:rsidR="006B1036" w:rsidRPr="00071097" w14:paraId="4012F6EF" w14:textId="77777777" w:rsidTr="00E30E3F">
        <w:trPr>
          <w:tblHeader/>
        </w:trPr>
        <w:tc>
          <w:tcPr>
            <w:tcW w:w="1551" w:type="pct"/>
            <w:hideMark/>
          </w:tcPr>
          <w:p w14:paraId="31398CF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69B56408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7,917</w:t>
            </w:r>
          </w:p>
        </w:tc>
        <w:tc>
          <w:tcPr>
            <w:tcW w:w="127" w:type="pct"/>
          </w:tcPr>
          <w:p w14:paraId="0BE0952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47E473D3" w:rsidR="006B1036" w:rsidRPr="005223D9" w:rsidRDefault="0049001C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126" w:type="pct"/>
          </w:tcPr>
          <w:p w14:paraId="1B33F58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75D6D428" w:rsidR="006B1036" w:rsidRPr="00D273A3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0726FDB3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(2,837)</w:t>
            </w:r>
          </w:p>
        </w:tc>
        <w:tc>
          <w:tcPr>
            <w:tcW w:w="120" w:type="pct"/>
          </w:tcPr>
          <w:p w14:paraId="2A682332" w14:textId="4BCCF97F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1B081B" w14:textId="6DCF20FE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7,342</w:t>
            </w:r>
          </w:p>
        </w:tc>
      </w:tr>
      <w:tr w:rsidR="006B1036" w:rsidRPr="00071097" w14:paraId="4B51F62B" w14:textId="77777777" w:rsidTr="00E30E3F">
        <w:trPr>
          <w:tblHeader/>
        </w:trPr>
        <w:tc>
          <w:tcPr>
            <w:tcW w:w="1551" w:type="pct"/>
            <w:hideMark/>
          </w:tcPr>
          <w:p w14:paraId="329803D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03A64D85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sz w:val="30"/>
                <w:szCs w:val="30"/>
              </w:rPr>
              <w:t>3,824</w:t>
            </w:r>
          </w:p>
        </w:tc>
        <w:tc>
          <w:tcPr>
            <w:tcW w:w="127" w:type="pct"/>
          </w:tcPr>
          <w:p w14:paraId="04D4635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7ECAEC37" w:rsidR="006B1036" w:rsidRPr="005223D9" w:rsidRDefault="0049001C" w:rsidP="00247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126" w:type="pct"/>
          </w:tcPr>
          <w:p w14:paraId="4BF9EFD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60E6D1AC" w:rsidR="006B1036" w:rsidRPr="005223D9" w:rsidRDefault="0049001C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(2,416)</w:t>
            </w:r>
          </w:p>
        </w:tc>
        <w:tc>
          <w:tcPr>
            <w:tcW w:w="127" w:type="pct"/>
          </w:tcPr>
          <w:p w14:paraId="56D7F6F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7DDF7AE4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5A6141" w14:textId="5897ECA6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4,421</w:t>
            </w:r>
          </w:p>
        </w:tc>
      </w:tr>
      <w:tr w:rsidR="006B1036" w:rsidRPr="00071097" w14:paraId="7920C6B8" w14:textId="77777777" w:rsidTr="00E93D81">
        <w:trPr>
          <w:tblHeader/>
        </w:trPr>
        <w:tc>
          <w:tcPr>
            <w:tcW w:w="1551" w:type="pct"/>
            <w:hideMark/>
          </w:tcPr>
          <w:p w14:paraId="013A3560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668CD7F8" w:rsidR="006B1036" w:rsidRPr="006B1036" w:rsidRDefault="0086418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1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69,020</w:t>
            </w:r>
          </w:p>
        </w:tc>
        <w:tc>
          <w:tcPr>
            <w:tcW w:w="127" w:type="pct"/>
          </w:tcPr>
          <w:p w14:paraId="71F90129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35DD13E7" w:rsidR="006B1036" w:rsidRPr="005223D9" w:rsidRDefault="0049001C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15,438</w:t>
            </w:r>
          </w:p>
        </w:tc>
        <w:tc>
          <w:tcPr>
            <w:tcW w:w="126" w:type="pct"/>
          </w:tcPr>
          <w:p w14:paraId="5A10D74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435F732C" w:rsidR="006B1036" w:rsidRPr="005223D9" w:rsidRDefault="0049001C" w:rsidP="00FF4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2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DF36A5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6A331E8B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32F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58AC8555" w14:textId="6394DAB3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222ABAB1" w:rsidR="006B1036" w:rsidRPr="005223D9" w:rsidRDefault="0049001C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64,009</w:t>
            </w:r>
          </w:p>
        </w:tc>
      </w:tr>
    </w:tbl>
    <w:p w14:paraId="57AA4D65" w14:textId="77777777" w:rsidR="006C20E7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095FA6" w14:textId="77777777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9AC0F5" w14:textId="3B68015F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F66E89" w:rsidSect="00E37BB8"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3AE5C19C" w:rsidR="0077345D" w:rsidRDefault="00266C4E" w:rsidP="002E7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14634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744"/>
        <w:gridCol w:w="900"/>
        <w:gridCol w:w="270"/>
        <w:gridCol w:w="810"/>
        <w:gridCol w:w="270"/>
        <w:gridCol w:w="900"/>
        <w:gridCol w:w="270"/>
        <w:gridCol w:w="954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5"/>
      </w:tblGrid>
      <w:tr w:rsidR="00525C41" w:rsidRPr="001619C7" w14:paraId="38B7B288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A31C00A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21A10132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25C41" w:rsidRPr="001619C7" w14:paraId="7B665578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A48DD4D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EC144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ผลิตภัณฑ์เพลาข้างและ</w:t>
            </w:r>
          </w:p>
          <w:p w14:paraId="462935EE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6B857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AA305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ผลิตภัณฑ์ชิ้นส่วนอะไหล่</w:t>
            </w:r>
          </w:p>
          <w:p w14:paraId="70ACC03E" w14:textId="3718B723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ยานยนต์อื่น</w:t>
            </w:r>
            <w:r w:rsidR="00F672B8"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และอื่น</w:t>
            </w:r>
            <w:r w:rsidR="00F672B8"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80B07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02ABD2CE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4C2D259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10C6BF1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2495AB3C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CD6D67E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78EF745D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gridSpan w:val="3"/>
          </w:tcPr>
          <w:p w14:paraId="155016C3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C85FDCC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BB22D7" w:rsidRPr="001619C7" w14:paraId="30D4E35C" w14:textId="77777777" w:rsidTr="00782815"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E9DF0C" w14:textId="2E736EF5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1506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เก้า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เดือนสิ้นสุดวันที่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1619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 w:rsidR="00531D14" w:rsidRPr="001619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1506F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</w:t>
            </w:r>
            <w:r w:rsidR="00531D14"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1E8BF9" w14:textId="738B18A4" w:rsidR="00BB22D7" w:rsidRPr="001619C7" w:rsidRDefault="00BB22D7" w:rsidP="00782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99" w:hanging="75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CCDA3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99BB90" w14:textId="5B6EB68A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D3285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7DC6E" w14:textId="053D3306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E01FB5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C2D41FC" w14:textId="49A95F6C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95B94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4B207E" w14:textId="2C26E8E4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2A78FD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703517" w14:textId="6D517FB6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4B16928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BE70B" w14:textId="68F2577B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B5DB9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C75C0C" w14:textId="5949BCD1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00230A09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B44AE4B" w14:textId="0201FC38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F67D5" w14:textId="77777777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399F56E2" w14:textId="1FD7F81D" w:rsidR="00BB22D7" w:rsidRPr="001619C7" w:rsidRDefault="00BB22D7" w:rsidP="00BB2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25C41" w:rsidRPr="001619C7" w14:paraId="7A2F9F18" w14:textId="77777777" w:rsidTr="00782815">
        <w:trPr>
          <w:trHeight w:hRule="exact" w:val="32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23104B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4634FF36" w14:textId="77777777" w:rsidR="00525C41" w:rsidRPr="001619C7" w:rsidRDefault="00525C41" w:rsidP="00A7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1506F0" w:rsidRPr="001619C7" w14:paraId="2813D10B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FF74BD1" w14:textId="5B786406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344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จัดการจากลูกค้าภายนอก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243A37" w14:textId="2542A9B7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2,34</w:t>
            </w:r>
            <w:r w:rsidR="009F43A2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A06AE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3F0B9D" w14:textId="008DD461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3,031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AD6E09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632D9A" w14:textId="001DD2C7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3,26</w:t>
            </w:r>
            <w:r w:rsidR="009F43A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D96116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66E514D" w14:textId="552BAAA4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3,975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31B550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B059CB3" w14:textId="4C1D024F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5,611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94251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51D540" w14:textId="7D80362D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7,006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EB816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991AE7" w14:textId="0415C3E4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9F3DF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FD97B1" w14:textId="27DB3A21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B1276F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1442A7C4" w14:textId="761FFC30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5,611</w:t>
            </w:r>
          </w:p>
        </w:tc>
        <w:tc>
          <w:tcPr>
            <w:tcW w:w="270" w:type="dxa"/>
            <w:vAlign w:val="bottom"/>
          </w:tcPr>
          <w:p w14:paraId="5C2AC6E5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701D1DF9" w14:textId="2388A2D9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7,006</w:t>
            </w:r>
          </w:p>
        </w:tc>
      </w:tr>
      <w:tr w:rsidR="001506F0" w:rsidRPr="001619C7" w14:paraId="42A27259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4768F1" w14:textId="462E9848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0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 จัดการระหว่างส่วนงาน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1A624" w14:textId="745B9E7C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9F43A2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9F7C94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B413D" w14:textId="50E591DE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828438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1747FD" w14:textId="13DCBE16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1,53</w:t>
            </w:r>
            <w:r w:rsidR="009F43A2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31811C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3304F6" w14:textId="7729B37D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1,967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521986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3AA0073" w14:textId="6C664FB8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1,656</w:t>
            </w:r>
          </w:p>
        </w:tc>
        <w:tc>
          <w:tcPr>
            <w:tcW w:w="270" w:type="dxa"/>
            <w:vAlign w:val="bottom"/>
          </w:tcPr>
          <w:p w14:paraId="7BDFFC4A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DE8BC8" w14:textId="590D95EF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2,107</w:t>
            </w:r>
          </w:p>
        </w:tc>
        <w:tc>
          <w:tcPr>
            <w:tcW w:w="270" w:type="dxa"/>
            <w:vAlign w:val="bottom"/>
          </w:tcPr>
          <w:p w14:paraId="26A55CE3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E93327" w14:textId="4850EF8D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(1,656)</w:t>
            </w:r>
          </w:p>
        </w:tc>
        <w:tc>
          <w:tcPr>
            <w:tcW w:w="270" w:type="dxa"/>
          </w:tcPr>
          <w:p w14:paraId="7D5C2BF7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0FA9E6" w14:textId="7B65317A" w:rsidR="001506F0" w:rsidRPr="001506F0" w:rsidRDefault="001506F0" w:rsidP="004E4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(2,107)</w:t>
            </w:r>
          </w:p>
        </w:tc>
        <w:tc>
          <w:tcPr>
            <w:tcW w:w="270" w:type="dxa"/>
            <w:vAlign w:val="bottom"/>
          </w:tcPr>
          <w:p w14:paraId="77F5D077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C4B655C" w14:textId="441AB818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7C4546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317A79E1" w14:textId="58F001BE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506F0" w:rsidRPr="001619C7" w14:paraId="0056C706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D09905A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F3CC9A" w14:textId="2F6F8582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2,468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FCE5D1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973C4" w14:textId="031906A8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3,171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AB1553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DD2F0" w14:textId="6F510F5F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4,799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F722D76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46CD66" w14:textId="10EA5771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5,942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42B17A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F4C9E" w14:textId="4BBCC2E7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7,267</w:t>
            </w:r>
          </w:p>
        </w:tc>
        <w:tc>
          <w:tcPr>
            <w:tcW w:w="270" w:type="dxa"/>
            <w:vAlign w:val="bottom"/>
          </w:tcPr>
          <w:p w14:paraId="304B2530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E6978" w14:textId="54D4923F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9,113</w:t>
            </w:r>
          </w:p>
        </w:tc>
        <w:tc>
          <w:tcPr>
            <w:tcW w:w="270" w:type="dxa"/>
          </w:tcPr>
          <w:p w14:paraId="688101EC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3B910" w14:textId="4B7441C2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(1,656)</w:t>
            </w:r>
          </w:p>
        </w:tc>
        <w:tc>
          <w:tcPr>
            <w:tcW w:w="270" w:type="dxa"/>
          </w:tcPr>
          <w:p w14:paraId="334F7E18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52C0C" w14:textId="3D0B92AD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(2,107)</w:t>
            </w:r>
          </w:p>
        </w:tc>
        <w:tc>
          <w:tcPr>
            <w:tcW w:w="270" w:type="dxa"/>
            <w:vAlign w:val="bottom"/>
          </w:tcPr>
          <w:p w14:paraId="5A978D38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1746A" w14:textId="2FEB7620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5,611</w:t>
            </w:r>
          </w:p>
        </w:tc>
        <w:tc>
          <w:tcPr>
            <w:tcW w:w="270" w:type="dxa"/>
            <w:vAlign w:val="bottom"/>
          </w:tcPr>
          <w:p w14:paraId="4FABBC88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C85D4" w14:textId="62FA1B62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7,006</w:t>
            </w:r>
          </w:p>
        </w:tc>
      </w:tr>
      <w:tr w:rsidR="001506F0" w:rsidRPr="001619C7" w14:paraId="5C710F01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C1DDCB7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9206A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4D52C2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CA48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F1D1C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87762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8D32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285B6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46492A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71C18C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B1B0A47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660748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3032258E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D78E9B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7E8697DD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C7CE509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E6B458A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64578C9B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0DBA0F79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35F03D6B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  <w:tr w:rsidR="001506F0" w:rsidRPr="001619C7" w14:paraId="2DDAC69C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296CB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กำไรจากกิจกรรมดำเนินงานตามส่วนงาน</w:t>
            </w:r>
          </w:p>
          <w:p w14:paraId="62EE7709" w14:textId="327F8BD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596F01" w14:textId="60F0CB48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04784C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987A3B2" w14:textId="3EEB3964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9FC453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3B63C4" w14:textId="3924540F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6F3835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DCC3992" w14:textId="339562CB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1,064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C97A97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70E9EA" w14:textId="17FCB4FB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1,376</w:t>
            </w:r>
          </w:p>
        </w:tc>
        <w:tc>
          <w:tcPr>
            <w:tcW w:w="270" w:type="dxa"/>
            <w:vAlign w:val="bottom"/>
          </w:tcPr>
          <w:p w14:paraId="70CAA7E5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97FFFE" w14:textId="78BCB660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1,626</w:t>
            </w:r>
          </w:p>
        </w:tc>
        <w:tc>
          <w:tcPr>
            <w:tcW w:w="270" w:type="dxa"/>
          </w:tcPr>
          <w:p w14:paraId="47447A3B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1203CD" w14:textId="6CF278E2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(86</w:t>
            </w:r>
            <w:r w:rsidR="00B07B2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3288533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8AB212" w14:textId="5B436060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(780)</w:t>
            </w:r>
          </w:p>
        </w:tc>
        <w:tc>
          <w:tcPr>
            <w:tcW w:w="270" w:type="dxa"/>
          </w:tcPr>
          <w:p w14:paraId="47DE2D63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3180086E" w14:textId="590265B5" w:rsidR="001506F0" w:rsidRPr="001506F0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270" w:type="dxa"/>
            <w:vAlign w:val="bottom"/>
          </w:tcPr>
          <w:p w14:paraId="17D03928" w14:textId="77777777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A2D7B2A" w14:textId="363A731B" w:rsidR="001506F0" w:rsidRPr="001506F0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06F0">
              <w:rPr>
                <w:rFonts w:ascii="Angsana New" w:hAnsi="Angsana New"/>
                <w:color w:val="000000"/>
                <w:sz w:val="26"/>
                <w:szCs w:val="26"/>
              </w:rPr>
              <w:t>846</w:t>
            </w:r>
          </w:p>
        </w:tc>
      </w:tr>
      <w:tr w:rsidR="001506F0" w:rsidRPr="001619C7" w14:paraId="7387DB67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39A0D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79BAAA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FAF2B6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13DF9A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9E29D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B91312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1D893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6249C6D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91DEF6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8234348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BD8F8AC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DC8BE52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693A0F7A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370A44B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35BBD71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17F7CFB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2EA765D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77CB84B4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5AEF31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vAlign w:val="bottom"/>
          </w:tcPr>
          <w:p w14:paraId="33AF9F87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1506F0" w:rsidRPr="001619C7" w14:paraId="360D1E86" w14:textId="77777777" w:rsidTr="00C7260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27718" w14:textId="3C16F04F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EFA504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9A675D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D7C3D9D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54A047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395A16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CDB0E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5B4C999A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AD89E8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903E68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8B6ED4E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BA94CB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EADFD9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9A7934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286CA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DBFA75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244D85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64BEBA2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3F9993C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9784573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506F0" w:rsidRPr="001619C7" w14:paraId="48035254" w14:textId="77777777" w:rsidTr="00C7260F"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8863D" w14:textId="0782B0ED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828629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661AEFB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82B617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D906134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EDE15C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EB3541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066C63E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D02B3D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17A086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75F498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542BD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4E062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4E060B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0D4A96C3" w14:textId="58A2A87E" w:rsidR="001506F0" w:rsidRPr="001619C7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70" w:type="dxa"/>
            <w:vAlign w:val="bottom"/>
          </w:tcPr>
          <w:p w14:paraId="0186644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1BC0A193" w14:textId="2357C7ED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4213">
              <w:rPr>
                <w:rFonts w:ascii="Angsana New" w:hAnsi="Angsana New"/>
                <w:color w:val="000000"/>
                <w:sz w:val="28"/>
                <w:szCs w:val="28"/>
                <w:cs/>
              </w:rPr>
              <w:t>31</w:t>
            </w:r>
          </w:p>
        </w:tc>
      </w:tr>
      <w:tr w:rsidR="001506F0" w:rsidRPr="001619C7" w14:paraId="149B11FA" w14:textId="77777777" w:rsidTr="00A07D0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E163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C98377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95B6FD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899D60F" w14:textId="00985F96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B5E899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DA905D5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518475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6A5372AA" w14:textId="04CE7CDA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62CED5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A58A82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CBF81DC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9E58639" w14:textId="6F680681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B2679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DFF435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85FA8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A9807" w14:textId="365ED6ED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57493E" w14:textId="4CC1ADB4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4FA19D60" w14:textId="58F841AC" w:rsidR="001506F0" w:rsidRPr="001619C7" w:rsidRDefault="002134EC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554</w:t>
            </w:r>
          </w:p>
        </w:tc>
        <w:tc>
          <w:tcPr>
            <w:tcW w:w="270" w:type="dxa"/>
            <w:vAlign w:val="bottom"/>
          </w:tcPr>
          <w:p w14:paraId="061F3B27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772D0162" w14:textId="13AF1EDB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877</w:t>
            </w:r>
          </w:p>
        </w:tc>
      </w:tr>
      <w:tr w:rsidR="001506F0" w:rsidRPr="001619C7" w14:paraId="1C86A96E" w14:textId="77777777" w:rsidTr="00C7260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D6EA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89B8A8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7DE35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885AEC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4FE67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709A1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D575E5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C18BBD7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EB0571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23C8DD4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819C653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FDA1C7E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D83EC68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113B6E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521C926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C2E76A4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D8A687E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61D7677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FA82056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0FED4542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1506F0" w:rsidRPr="001619C7" w14:paraId="06C2EA77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694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28C33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95319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5C65E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7C749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50BC4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E14CA7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64C4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82C2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F3E75C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F77A2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9D5911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6ECB7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81BDC0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5936D6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99592E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FEFE59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6705E7F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5F085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3491BF8" w14:textId="77777777" w:rsidR="001506F0" w:rsidRPr="001619C7" w:rsidRDefault="001506F0" w:rsidP="00150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B6D0F" w:rsidRPr="001619C7" w14:paraId="17973ECA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983E2" w14:textId="7EDE9ACB" w:rsidR="009B6D0F" w:rsidRPr="001619C7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กันยา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ยน /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57F32" w14:textId="5004D3CA" w:rsidR="009B6D0F" w:rsidRPr="001506F0" w:rsidRDefault="002134E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7203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BB68D" w14:textId="1F819969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2,921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3AC7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D24A" w14:textId="3024F6D7" w:rsidR="009B6D0F" w:rsidRPr="001506F0" w:rsidRDefault="002134E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11,934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2D3C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3429" w14:textId="1858CE20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12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FC8D0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784B8" w14:textId="56438B1F" w:rsidR="009B6D0F" w:rsidRPr="001506F0" w:rsidRDefault="002134E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B4BD1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485F43" w14:textId="68BD8421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15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5C7B76BA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8696AA" w14:textId="70DF9C9B" w:rsidR="009B6D0F" w:rsidRPr="001506F0" w:rsidRDefault="002134E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(4,530)</w:t>
            </w:r>
          </w:p>
        </w:tc>
        <w:tc>
          <w:tcPr>
            <w:tcW w:w="270" w:type="dxa"/>
            <w:shd w:val="clear" w:color="auto" w:fill="auto"/>
          </w:tcPr>
          <w:p w14:paraId="514EAA1C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E0D068" w14:textId="006F4DC2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(4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633)</w:t>
            </w:r>
          </w:p>
        </w:tc>
        <w:tc>
          <w:tcPr>
            <w:tcW w:w="270" w:type="dxa"/>
            <w:shd w:val="clear" w:color="auto" w:fill="auto"/>
          </w:tcPr>
          <w:p w14:paraId="38A816A0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378C0BC" w14:textId="2738DD8C" w:rsidR="009B6D0F" w:rsidRPr="001506F0" w:rsidRDefault="00B07B2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6A025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49BA9FF4" w14:textId="4C3596C5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10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401</w:t>
            </w:r>
          </w:p>
        </w:tc>
      </w:tr>
      <w:tr w:rsidR="009B6D0F" w:rsidRPr="001619C7" w14:paraId="46A32958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09B7C" w14:textId="77777777" w:rsidR="009B6D0F" w:rsidRPr="001619C7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99E31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695D8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0F435B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7C344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ACCF1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E6BC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3148216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F2A8F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A07C01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20ADA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273AE5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0B13AB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FE74F7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DA0CAA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247CA5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CEAA33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4641B5A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7A27B4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0C5226B2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B6D0F" w:rsidRPr="001619C7" w14:paraId="37D0E67A" w14:textId="77777777" w:rsidTr="007828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5F506" w14:textId="2B2D858D" w:rsidR="009B6D0F" w:rsidRPr="001619C7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กันยา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ยน /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5E223" w14:textId="44956D56" w:rsidR="009B6D0F" w:rsidRPr="001506F0" w:rsidRDefault="002134E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3567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7E59" w14:textId="41CDF539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CC35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1015" w14:textId="67CED031" w:rsidR="009B6D0F" w:rsidRPr="001506F0" w:rsidRDefault="002134E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BA31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A4FF" w14:textId="6A7A0814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A9126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55DF0F5B" w14:textId="1320F45C" w:rsidR="009B6D0F" w:rsidRPr="001506F0" w:rsidRDefault="002134E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2,444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95D0ADF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76EDAC" w14:textId="3B6732C3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760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889F19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64C6417" w14:textId="47FEA94F" w:rsidR="009B6D0F" w:rsidRPr="001506F0" w:rsidRDefault="002134E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(571)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A8904F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B50B40" w14:textId="1FADD849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(652)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87D8D4F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03A301AB" w14:textId="0B69756F" w:rsidR="009B6D0F" w:rsidRPr="001506F0" w:rsidRDefault="00B07B2C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1,873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F83BB3D" w14:textId="77777777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BB2DCE4" w14:textId="11328A10" w:rsidR="009B6D0F" w:rsidRPr="001506F0" w:rsidRDefault="009B6D0F" w:rsidP="009B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  <w:cs/>
              </w:rPr>
              <w:t>108</w:t>
            </w:r>
          </w:p>
        </w:tc>
      </w:tr>
    </w:tbl>
    <w:p w14:paraId="1AC6ECEE" w14:textId="77777777" w:rsidR="00AA4583" w:rsidRPr="00DE60BD" w:rsidRDefault="00243B59" w:rsidP="00F35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กลุ่มบริษัทดำเนินธุรกิจเฉพาะในประเทศเท่านั้น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 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1041778E" w14:textId="77777777" w:rsidR="00782815" w:rsidRPr="00DE60BD" w:rsidRDefault="00782815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sectPr w:rsidR="00782815" w:rsidRPr="00DE60BD" w:rsidSect="001717B8"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1F96059" w14:textId="00AE499A" w:rsidR="00782815" w:rsidRPr="00DF0E20" w:rsidRDefault="00782815" w:rsidP="002D6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D60095">
        <w:rPr>
          <w:rFonts w:ascii="Angsana New" w:hAnsi="Angsana New"/>
          <w:b/>
          <w:bCs/>
          <w:sz w:val="30"/>
          <w:szCs w:val="30"/>
        </w:rPr>
        <w:tab/>
      </w:r>
      <w:r w:rsidRPr="00DF0E2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358F26C" w14:textId="77777777" w:rsidR="00782815" w:rsidRPr="00DF0E20" w:rsidRDefault="00782815" w:rsidP="0078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CE3D9CB" w14:textId="33B8D540" w:rsidR="00782815" w:rsidRPr="00DF0E20" w:rsidRDefault="00782815" w:rsidP="0078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DF0E20">
        <w:rPr>
          <w:rFonts w:ascii="Angsana New" w:hAnsi="Angsana New" w:hint="cs"/>
          <w:sz w:val="30"/>
          <w:szCs w:val="30"/>
          <w:cs/>
        </w:rPr>
        <w:t>ผู้ถือหุ้น</w:t>
      </w:r>
      <w:r w:rsidR="006649CA">
        <w:rPr>
          <w:rFonts w:ascii="Angsana New" w:hAnsi="Angsana New" w:hint="cs"/>
          <w:sz w:val="30"/>
          <w:szCs w:val="30"/>
          <w:cs/>
        </w:rPr>
        <w:t>/คณะกรรมการ</w:t>
      </w:r>
      <w:r w:rsidRPr="00DF0E20">
        <w:rPr>
          <w:rFonts w:ascii="Angsana New" w:hAnsi="Angsana New" w:hint="cs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6C270CF2" w14:textId="77777777" w:rsidR="00782815" w:rsidRPr="00DF0E20" w:rsidRDefault="00782815" w:rsidP="00782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782815" w:rsidRPr="00DF0E20" w14:paraId="44CD561C" w14:textId="77777777" w:rsidTr="00852805">
        <w:tc>
          <w:tcPr>
            <w:tcW w:w="2520" w:type="dxa"/>
            <w:shd w:val="clear" w:color="auto" w:fill="auto"/>
            <w:vAlign w:val="bottom"/>
          </w:tcPr>
          <w:p w14:paraId="312895B4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03E28B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E2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16EBA1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E2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1F5A4027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E2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BE8A4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E2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      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F8B891" w14:textId="77777777" w:rsidR="00782815" w:rsidRPr="00DF0E20" w:rsidDel="00D43E7A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E2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82815" w:rsidRPr="00DF0E20" w14:paraId="1B6572F5" w14:textId="77777777" w:rsidTr="00852805">
        <w:tc>
          <w:tcPr>
            <w:tcW w:w="2520" w:type="dxa"/>
            <w:shd w:val="clear" w:color="auto" w:fill="auto"/>
          </w:tcPr>
          <w:p w14:paraId="146D5C4C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27A8735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A1CD8C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577722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0E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2182362F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E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2815" w:rsidRPr="00DF0E20" w14:paraId="66691032" w14:textId="77777777" w:rsidTr="00852805">
        <w:tc>
          <w:tcPr>
            <w:tcW w:w="2520" w:type="dxa"/>
            <w:shd w:val="clear" w:color="auto" w:fill="auto"/>
          </w:tcPr>
          <w:p w14:paraId="1DF7D83A" w14:textId="5CB7749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0E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DF0E20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482EFDE4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DCEDEFB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4D2425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6E705490" w14:textId="77777777" w:rsidR="00782815" w:rsidRPr="00DF0E20" w:rsidRDefault="00782815" w:rsidP="00852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143" w:rsidRPr="00DF0E20" w14:paraId="4EB3CA56" w14:textId="77777777" w:rsidTr="00852805">
        <w:tc>
          <w:tcPr>
            <w:tcW w:w="2520" w:type="dxa"/>
            <w:shd w:val="clear" w:color="auto" w:fill="auto"/>
          </w:tcPr>
          <w:p w14:paraId="5E28A29D" w14:textId="20634E8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E2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DF0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E2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57F359E5" w14:textId="74A679BC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สิงหาคม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2DCC7F82" w14:textId="578DA0F1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1944657C" w14:textId="7A1D8DA3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1512" w:type="dxa"/>
            <w:shd w:val="clear" w:color="auto" w:fill="auto"/>
          </w:tcPr>
          <w:p w14:paraId="6FF615EB" w14:textId="6C051926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926143" w:rsidRPr="00DF0E20" w14:paraId="1E965BFE" w14:textId="77777777" w:rsidTr="00926143">
        <w:tc>
          <w:tcPr>
            <w:tcW w:w="2520" w:type="dxa"/>
            <w:shd w:val="clear" w:color="auto" w:fill="auto"/>
          </w:tcPr>
          <w:p w14:paraId="679F3FFA" w14:textId="06CBC233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E2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DF0E2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DF0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E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636656A6" w14:textId="79C59845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E20">
              <w:rPr>
                <w:rFonts w:ascii="Angsana New" w:eastAsia="Times New Roman" w:hAnsi="Angsana New"/>
                <w:sz w:val="30"/>
                <w:szCs w:val="30"/>
              </w:rPr>
              <w:t>29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DF0E20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68170FAB" w14:textId="231247C4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E2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DF0E20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57C10C81" w14:textId="73C9CAF8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E20">
              <w:rPr>
                <w:rFonts w:ascii="Angsana New" w:hAnsi="Angsana New"/>
                <w:sz w:val="30"/>
                <w:szCs w:val="30"/>
              </w:rPr>
              <w:t>1.22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4099498" w14:textId="7F7ABCBF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E20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926143" w:rsidRPr="00DF0E20" w14:paraId="7849AEB6" w14:textId="77777777" w:rsidTr="00926143">
        <w:tc>
          <w:tcPr>
            <w:tcW w:w="2520" w:type="dxa"/>
            <w:shd w:val="clear" w:color="auto" w:fill="auto"/>
          </w:tcPr>
          <w:p w14:paraId="15288997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F3325D8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83FADF3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01455A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E741F" w14:textId="0660C010" w:rsidR="00926143" w:rsidRPr="00926143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143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</w:tr>
      <w:tr w:rsidR="00926143" w:rsidRPr="00DF0E20" w14:paraId="10E1ADEA" w14:textId="77777777" w:rsidTr="00926143">
        <w:tc>
          <w:tcPr>
            <w:tcW w:w="2520" w:type="dxa"/>
            <w:shd w:val="clear" w:color="auto" w:fill="auto"/>
          </w:tcPr>
          <w:p w14:paraId="0953F1C6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46EEBE1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E5C045B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B200D60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67ADC815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143" w:rsidRPr="00DF0E20" w14:paraId="243E7040" w14:textId="77777777" w:rsidTr="00852805">
        <w:tc>
          <w:tcPr>
            <w:tcW w:w="2520" w:type="dxa"/>
            <w:shd w:val="clear" w:color="auto" w:fill="auto"/>
          </w:tcPr>
          <w:p w14:paraId="3CD9AD25" w14:textId="0EC6B384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E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DF0E20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5D434B2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8F63262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F7A966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32A990D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143" w:rsidRPr="00444600" w14:paraId="26609B3B" w14:textId="77777777" w:rsidTr="00852805">
        <w:tc>
          <w:tcPr>
            <w:tcW w:w="2520" w:type="dxa"/>
            <w:shd w:val="clear" w:color="auto" w:fill="auto"/>
          </w:tcPr>
          <w:p w14:paraId="12B9443D" w14:textId="73E1AAE4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E2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DF0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E2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687B9719" w14:textId="5BD84FDF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สิงหาคม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DF0E2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68608A19" w14:textId="767F7664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DF0E2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A9ED020" w14:textId="4F59EFE4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1512" w:type="dxa"/>
            <w:shd w:val="clear" w:color="auto" w:fill="auto"/>
          </w:tcPr>
          <w:p w14:paraId="19A33CCF" w14:textId="5F37ACD3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926143" w:rsidRPr="00444600" w14:paraId="10E58D75" w14:textId="77777777" w:rsidTr="00926143">
        <w:tc>
          <w:tcPr>
            <w:tcW w:w="2520" w:type="dxa"/>
            <w:shd w:val="clear" w:color="auto" w:fill="auto"/>
          </w:tcPr>
          <w:p w14:paraId="0A6509A4" w14:textId="23860E6B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F0E2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DF0E2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DF0E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E2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612F8981" w14:textId="0748AF2A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E20">
              <w:rPr>
                <w:rFonts w:ascii="Angsana New" w:eastAsia="Times New Roman" w:hAnsi="Angsana New"/>
                <w:sz w:val="30"/>
                <w:szCs w:val="30"/>
              </w:rPr>
              <w:t>20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DF0E2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77BB0B27" w14:textId="32DFC3CD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0E2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Pr="00DF0E2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DF0E20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DA7C995" w14:textId="1106CD58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E20">
              <w:rPr>
                <w:rFonts w:ascii="Angsana New" w:hAnsi="Angsana New"/>
                <w:sz w:val="30"/>
                <w:szCs w:val="30"/>
              </w:rPr>
              <w:t>1.12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8ED410F" w14:textId="2362C204" w:rsidR="00926143" w:rsidRPr="0044460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E20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926143" w:rsidRPr="00444600" w14:paraId="68DD9B9D" w14:textId="77777777" w:rsidTr="00926143">
        <w:tc>
          <w:tcPr>
            <w:tcW w:w="2520" w:type="dxa"/>
            <w:shd w:val="clear" w:color="auto" w:fill="auto"/>
          </w:tcPr>
          <w:p w14:paraId="0C9873C4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F9DE957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80D7EDA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C85FA4" w14:textId="77777777" w:rsidR="00926143" w:rsidRPr="00DF0E20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9E686" w14:textId="05687043" w:rsidR="00926143" w:rsidRPr="00926143" w:rsidRDefault="00926143" w:rsidP="0092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6143">
              <w:rPr>
                <w:rFonts w:ascii="Angsana New" w:hAnsi="Angsana New"/>
                <w:b/>
                <w:bCs/>
                <w:sz w:val="30"/>
                <w:szCs w:val="30"/>
              </w:rPr>
              <w:t>638</w:t>
            </w:r>
          </w:p>
        </w:tc>
      </w:tr>
    </w:tbl>
    <w:p w14:paraId="52B4E17F" w14:textId="77777777" w:rsidR="00782815" w:rsidRDefault="00782815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p w14:paraId="21A0714A" w14:textId="1A626D99" w:rsidR="00782815" w:rsidRDefault="00782815" w:rsidP="00680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0"/>
          <w:tab w:val="left" w:pos="6750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782815" w:rsidSect="005D0944"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4733361" w14:textId="71E142B9" w:rsidR="00856DCD" w:rsidRDefault="00782815" w:rsidP="0033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36235" w:rsidRPr="00D60095">
        <w:rPr>
          <w:rFonts w:ascii="Angsana New" w:hAnsi="Angsana New"/>
          <w:b/>
          <w:bCs/>
          <w:sz w:val="30"/>
          <w:szCs w:val="30"/>
        </w:rPr>
        <w:tab/>
      </w:r>
      <w:r w:rsidR="003362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43DFA899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653CFCB" w14:textId="77777777" w:rsidR="00BB04F2" w:rsidRDefault="00BB04F2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B04F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3EF43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3A9542E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B35ABDC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B04F2">
        <w:trPr>
          <w:trHeight w:val="261"/>
          <w:tblHeader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6163ED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738FE9B4" w:rsidR="001E2D6E" w:rsidRPr="005D44F8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7828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1506F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7828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ยน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750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F8DB2C5" w14:textId="77777777" w:rsidR="001E2D6E" w:rsidRPr="005D44F8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5D44F8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1E2D6E" w:rsidRPr="005D44F8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1E2D6E" w:rsidRPr="005D44F8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5D44F8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5D44F8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96193E" w:rsidRPr="005D44F8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96193E" w:rsidRPr="005D44F8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0272A5" w:rsidRPr="005D44F8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E17ECF" w14:paraId="60B92483" w14:textId="77777777" w:rsidTr="00B64865">
        <w:trPr>
          <w:trHeight w:val="261"/>
        </w:trPr>
        <w:tc>
          <w:tcPr>
            <w:tcW w:w="2067" w:type="dxa"/>
          </w:tcPr>
          <w:p w14:paraId="465AC972" w14:textId="57BC55A8" w:rsidR="00E17ECF" w:rsidRPr="005D44F8" w:rsidRDefault="00E17ECF" w:rsidP="00E17ECF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E17ECF" w:rsidRPr="005D44F8" w:rsidRDefault="00E17ECF" w:rsidP="00E17E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1D3676E5" w:rsidR="00E17ECF" w:rsidRPr="001F16D0" w:rsidRDefault="00E17ECF" w:rsidP="00E17ECF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941,212</w:t>
            </w:r>
          </w:p>
        </w:tc>
        <w:tc>
          <w:tcPr>
            <w:tcW w:w="270" w:type="dxa"/>
            <w:vAlign w:val="bottom"/>
          </w:tcPr>
          <w:p w14:paraId="2908B994" w14:textId="5C03D8E3" w:rsidR="00E17ECF" w:rsidRPr="001F16D0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7299A352" w:rsidR="00E17ECF" w:rsidRPr="00F55F20" w:rsidRDefault="00E17ECF" w:rsidP="00E17ECF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5F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E17ECF" w:rsidRPr="00F55F20" w:rsidRDefault="00E17ECF" w:rsidP="00E17ECF">
            <w:pPr>
              <w:pStyle w:val="acctfourfigures"/>
              <w:tabs>
                <w:tab w:val="clear" w:pos="765"/>
                <w:tab w:val="decimal" w:pos="251"/>
                <w:tab w:val="decimal" w:pos="130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6C59DE8A" w:rsidR="00E17ECF" w:rsidRPr="00E17ECF" w:rsidRDefault="00E17ECF" w:rsidP="00E17E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941,212</w:t>
            </w:r>
          </w:p>
        </w:tc>
        <w:tc>
          <w:tcPr>
            <w:tcW w:w="236" w:type="dxa"/>
            <w:vAlign w:val="bottom"/>
          </w:tcPr>
          <w:p w14:paraId="118B9C09" w14:textId="77777777" w:rsidR="00E17ECF" w:rsidRPr="00E17ECF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791756F1" w:rsidR="00E17ECF" w:rsidRPr="001F16D0" w:rsidRDefault="00E17ECF" w:rsidP="00E17ECF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E17ECF" w:rsidRPr="001F16D0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367F1D40" w:rsidR="00E17ECF" w:rsidRPr="001F16D0" w:rsidRDefault="00E17ECF" w:rsidP="00E17EC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941,212</w:t>
            </w:r>
          </w:p>
        </w:tc>
        <w:tc>
          <w:tcPr>
            <w:tcW w:w="270" w:type="dxa"/>
            <w:vAlign w:val="bottom"/>
          </w:tcPr>
          <w:p w14:paraId="46671767" w14:textId="77777777" w:rsidR="00E17ECF" w:rsidRPr="001F16D0" w:rsidRDefault="00E17ECF" w:rsidP="00E17EC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4591F991" w:rsidR="00E17ECF" w:rsidRPr="001F16D0" w:rsidRDefault="00E17ECF" w:rsidP="00E17E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F55F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E17ECF" w:rsidRPr="001F16D0" w:rsidRDefault="00E17ECF" w:rsidP="00E17EC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0EBBD444" w:rsidR="00E17ECF" w:rsidRPr="001F16D0" w:rsidRDefault="00E17ECF" w:rsidP="00E17EC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1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941,212</w:t>
            </w:r>
          </w:p>
        </w:tc>
      </w:tr>
      <w:tr w:rsidR="00E17ECF" w14:paraId="5D10C039" w14:textId="77777777" w:rsidTr="0003358A">
        <w:trPr>
          <w:trHeight w:val="261"/>
        </w:trPr>
        <w:tc>
          <w:tcPr>
            <w:tcW w:w="2067" w:type="dxa"/>
          </w:tcPr>
          <w:p w14:paraId="0FF25CE6" w14:textId="03381D64" w:rsidR="00E17ECF" w:rsidRPr="005D44F8" w:rsidRDefault="00E17ECF" w:rsidP="00E17ECF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E17ECF" w:rsidRPr="005D44F8" w:rsidRDefault="00E17ECF" w:rsidP="00E17E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41C5A9" w14:textId="469061C2" w:rsidR="00E17ECF" w:rsidRPr="00722025" w:rsidRDefault="00E17ECF" w:rsidP="00E17ECF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E17ECF" w:rsidRPr="005D44F8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2DB539" w14:textId="47862141" w:rsidR="00E17ECF" w:rsidRPr="00F55F20" w:rsidRDefault="00E17ECF" w:rsidP="00E17ECF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5F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93,768</w:t>
            </w:r>
          </w:p>
        </w:tc>
        <w:tc>
          <w:tcPr>
            <w:tcW w:w="236" w:type="dxa"/>
            <w:vAlign w:val="bottom"/>
          </w:tcPr>
          <w:p w14:paraId="008E49E4" w14:textId="66756DE9" w:rsidR="00E17ECF" w:rsidRPr="00F55F20" w:rsidRDefault="00E17ECF" w:rsidP="00E17ECF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6DB56D31" w14:textId="26803357" w:rsidR="00E17ECF" w:rsidRPr="00E17ECF" w:rsidRDefault="00E17ECF" w:rsidP="00E17E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1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93,768</w:t>
            </w:r>
          </w:p>
        </w:tc>
        <w:tc>
          <w:tcPr>
            <w:tcW w:w="236" w:type="dxa"/>
          </w:tcPr>
          <w:p w14:paraId="048EA3FF" w14:textId="77777777" w:rsidR="00E17ECF" w:rsidRPr="00E17ECF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6F36163F" w14:textId="0F6F53F7" w:rsidR="00E17ECF" w:rsidRPr="005D44F8" w:rsidRDefault="00E17ECF" w:rsidP="00E17ECF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E17ECF" w:rsidRPr="005D44F8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87FB92" w14:textId="0C1FF6F0" w:rsidR="00E17ECF" w:rsidRPr="005D44F8" w:rsidRDefault="00E17ECF" w:rsidP="00E17EC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CAFBA4" w14:textId="77777777" w:rsidR="00E17ECF" w:rsidRPr="005D44F8" w:rsidRDefault="00E17ECF" w:rsidP="00E17EC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46FC2" w14:textId="4150FEB3" w:rsidR="00E17ECF" w:rsidRPr="005D44F8" w:rsidRDefault="00E17ECF" w:rsidP="00E17EC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F55F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93,768</w:t>
            </w:r>
          </w:p>
        </w:tc>
        <w:tc>
          <w:tcPr>
            <w:tcW w:w="270" w:type="dxa"/>
          </w:tcPr>
          <w:p w14:paraId="72E0539E" w14:textId="77777777" w:rsidR="00E17ECF" w:rsidRPr="005D44F8" w:rsidRDefault="00E17ECF" w:rsidP="00E17EC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AE7F0" w14:textId="56CAE987" w:rsidR="00E17ECF" w:rsidRPr="005D44F8" w:rsidRDefault="00E17ECF" w:rsidP="00E17EC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E1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93,768</w:t>
            </w:r>
          </w:p>
        </w:tc>
      </w:tr>
      <w:tr w:rsidR="00E17ECF" w14:paraId="713D81DE" w14:textId="77777777" w:rsidTr="00B64865">
        <w:trPr>
          <w:trHeight w:val="261"/>
        </w:trPr>
        <w:tc>
          <w:tcPr>
            <w:tcW w:w="2067" w:type="dxa"/>
          </w:tcPr>
          <w:p w14:paraId="4DB5E1EA" w14:textId="3DBAE931" w:rsidR="00E17ECF" w:rsidRPr="005D44F8" w:rsidRDefault="00E17ECF" w:rsidP="00E17ECF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5A8AFCA" w14:textId="77777777" w:rsidR="00E17ECF" w:rsidRPr="005D44F8" w:rsidRDefault="00E17ECF" w:rsidP="00E17E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36CB3CC" w14:textId="2C032F03" w:rsidR="00E17ECF" w:rsidRPr="00722025" w:rsidRDefault="00E17ECF" w:rsidP="00E17ECF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3A63AA" w14:textId="77777777" w:rsidR="00E17ECF" w:rsidRPr="005D44F8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0E4055" w14:textId="78A81DF4" w:rsidR="00E17ECF" w:rsidRPr="00F55F20" w:rsidRDefault="00E17ECF" w:rsidP="00E17ECF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5F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93E3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52,965</w:t>
            </w:r>
          </w:p>
        </w:tc>
        <w:tc>
          <w:tcPr>
            <w:tcW w:w="236" w:type="dxa"/>
            <w:vAlign w:val="bottom"/>
          </w:tcPr>
          <w:p w14:paraId="68C6D2F8" w14:textId="77777777" w:rsidR="00E17ECF" w:rsidRPr="00F55F20" w:rsidRDefault="00E17ECF" w:rsidP="00E17ECF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9868FC" w14:textId="40C5B919" w:rsidR="00E17ECF" w:rsidRPr="00E17ECF" w:rsidRDefault="00B93E33" w:rsidP="00E17E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5F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52,965</w:t>
            </w:r>
          </w:p>
        </w:tc>
        <w:tc>
          <w:tcPr>
            <w:tcW w:w="236" w:type="dxa"/>
          </w:tcPr>
          <w:p w14:paraId="28004CD0" w14:textId="77777777" w:rsidR="00E17ECF" w:rsidRPr="00E17ECF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E8F830F" w14:textId="3CF4DA4F" w:rsidR="00E17ECF" w:rsidRPr="005D44F8" w:rsidRDefault="00E17ECF" w:rsidP="00E17ECF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39277" w14:textId="77777777" w:rsidR="00E17ECF" w:rsidRPr="005D44F8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6CC06" w14:textId="50CE5626" w:rsidR="00E17ECF" w:rsidRPr="005D44F8" w:rsidRDefault="00B93E33" w:rsidP="00E17EC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F55F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52,965</w:t>
            </w:r>
          </w:p>
        </w:tc>
        <w:tc>
          <w:tcPr>
            <w:tcW w:w="270" w:type="dxa"/>
          </w:tcPr>
          <w:p w14:paraId="193DF87F" w14:textId="77777777" w:rsidR="00E17ECF" w:rsidRPr="005D44F8" w:rsidRDefault="00E17ECF" w:rsidP="00E17EC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2CC57" w14:textId="251519F6" w:rsidR="00E17ECF" w:rsidRPr="005D44F8" w:rsidRDefault="00E17ECF" w:rsidP="00E17E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162C40" w14:textId="77777777" w:rsidR="00E17ECF" w:rsidRPr="005D44F8" w:rsidRDefault="00E17ECF" w:rsidP="00E17EC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C7CD3" w14:textId="2456C15B" w:rsidR="00E17ECF" w:rsidRPr="005D44F8" w:rsidRDefault="00B93E33" w:rsidP="00E17EC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F55F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52,965</w:t>
            </w:r>
          </w:p>
        </w:tc>
      </w:tr>
      <w:tr w:rsidR="00E17ECF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E17ECF" w:rsidRPr="005D44F8" w:rsidRDefault="00E17ECF" w:rsidP="00E17ECF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E17ECF" w:rsidRPr="005D44F8" w:rsidRDefault="00E17ECF" w:rsidP="00E17E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1113DDBC" w:rsidR="00E17ECF" w:rsidRPr="00785982" w:rsidRDefault="00E17ECF" w:rsidP="00E17ECF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941,212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E17ECF" w:rsidRPr="001F16D0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538BEA13" w:rsidR="00E17ECF" w:rsidRPr="00E17ECF" w:rsidRDefault="00E17ECF" w:rsidP="00E17ECF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17E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B93E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46,733</w:t>
            </w:r>
          </w:p>
        </w:tc>
        <w:tc>
          <w:tcPr>
            <w:tcW w:w="236" w:type="dxa"/>
          </w:tcPr>
          <w:p w14:paraId="0B681DBB" w14:textId="360D9E72" w:rsidR="00E17ECF" w:rsidRPr="00E17ECF" w:rsidRDefault="00E17ECF" w:rsidP="00E17ECF">
            <w:pPr>
              <w:pStyle w:val="acctfourfigures"/>
              <w:tabs>
                <w:tab w:val="clear" w:pos="765"/>
                <w:tab w:val="decimal" w:pos="796"/>
                <w:tab w:val="decimal" w:pos="881"/>
                <w:tab w:val="decimal" w:pos="1516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4CC4236D" w:rsidR="00E17ECF" w:rsidRPr="00E17ECF" w:rsidRDefault="00E17ECF" w:rsidP="00E17EC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17E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</w:t>
            </w:r>
            <w:r w:rsidR="00B93E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87,945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E17ECF" w:rsidRPr="00E17ECF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1867EFA7" w:rsidR="00E17ECF" w:rsidRPr="001F16D0" w:rsidRDefault="00E17ECF" w:rsidP="00E17ECF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7E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E17ECF" w:rsidRPr="001F16D0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7A6203DC" w:rsidR="00E17ECF" w:rsidRPr="001F16D0" w:rsidRDefault="00E17ECF" w:rsidP="00E17EC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</w:t>
            </w:r>
            <w:r w:rsidR="00B93E33">
              <w:rPr>
                <w:rFonts w:ascii="Angsana New" w:hAnsi="Angsana New"/>
                <w:b/>
                <w:bCs/>
                <w:sz w:val="24"/>
                <w:szCs w:val="24"/>
              </w:rPr>
              <w:t>94,177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E17ECF" w:rsidRPr="001F16D0" w:rsidRDefault="00E17ECF" w:rsidP="00E17EC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56BF6E30" w:rsidR="00E17ECF" w:rsidRPr="001F16D0" w:rsidRDefault="00E17ECF" w:rsidP="00E17EC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93,768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E17ECF" w:rsidRPr="001F16D0" w:rsidRDefault="00E17ECF" w:rsidP="00E17EC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2B2BA56D" w:rsidR="00E17ECF" w:rsidRPr="00D36210" w:rsidRDefault="00E17ECF" w:rsidP="00E17EC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E17E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</w:t>
            </w:r>
            <w:r w:rsidR="00B93E3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87,945</w:t>
            </w:r>
          </w:p>
        </w:tc>
      </w:tr>
      <w:tr w:rsidR="00E17ECF" w:rsidRPr="00BB04F2" w14:paraId="47F1373D" w14:textId="77777777" w:rsidTr="00BB04F2">
        <w:trPr>
          <w:trHeight w:val="40"/>
        </w:trPr>
        <w:tc>
          <w:tcPr>
            <w:tcW w:w="2067" w:type="dxa"/>
          </w:tcPr>
          <w:p w14:paraId="30A035CA" w14:textId="77777777" w:rsidR="00E17ECF" w:rsidRPr="00BB04F2" w:rsidRDefault="00E17ECF" w:rsidP="00E17ECF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E17ECF" w:rsidRPr="00BB04F2" w:rsidRDefault="00E17ECF" w:rsidP="00E17E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ACC7B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17ECF" w:rsidRPr="00BB04F2" w14:paraId="19128944" w14:textId="77777777" w:rsidTr="00BB04F2">
        <w:trPr>
          <w:trHeight w:val="40"/>
        </w:trPr>
        <w:tc>
          <w:tcPr>
            <w:tcW w:w="2067" w:type="dxa"/>
          </w:tcPr>
          <w:p w14:paraId="7FC72FF9" w14:textId="77777777" w:rsidR="00E17ECF" w:rsidRPr="00BB04F2" w:rsidRDefault="00E17ECF" w:rsidP="00E17ECF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884D42" w14:textId="77777777" w:rsidR="00E17ECF" w:rsidRPr="00BB04F2" w:rsidRDefault="00E17ECF" w:rsidP="00E17E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308A2BC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E441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DC8947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B1F58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63E2F6F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AAEA590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17ECF" w:rsidRPr="00BB04F2" w14:paraId="1C36C16C" w14:textId="77777777" w:rsidTr="00BB04F2">
        <w:trPr>
          <w:trHeight w:val="40"/>
        </w:trPr>
        <w:tc>
          <w:tcPr>
            <w:tcW w:w="2067" w:type="dxa"/>
          </w:tcPr>
          <w:p w14:paraId="0076A1DC" w14:textId="77777777" w:rsidR="00E17ECF" w:rsidRPr="00BB04F2" w:rsidRDefault="00E17ECF" w:rsidP="00E17ECF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2C1AAF" w14:textId="77777777" w:rsidR="00E17ECF" w:rsidRPr="00BB04F2" w:rsidRDefault="00E17ECF" w:rsidP="00E17EC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1089A65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7EC6F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AD62CB2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DA8B8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0BE5EA7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2421544" w14:textId="77777777" w:rsidR="00E17ECF" w:rsidRPr="00BB04F2" w:rsidRDefault="00E17ECF" w:rsidP="00E17EC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03B960A" w14:textId="77777777" w:rsidR="00A5450B" w:rsidRDefault="00A5450B" w:rsidP="00F00472">
      <w:pPr>
        <w:ind w:left="161" w:right="-90" w:hanging="180"/>
        <w:rPr>
          <w:rFonts w:ascii="Angsana New" w:hAnsi="Angsana New"/>
          <w:b/>
          <w:bCs/>
          <w:sz w:val="24"/>
          <w:szCs w:val="24"/>
          <w:lang w:val="en-GB"/>
        </w:rPr>
        <w:sectPr w:rsidR="00A5450B" w:rsidSect="0008252F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135"/>
        <w:gridCol w:w="135"/>
        <w:gridCol w:w="1260"/>
      </w:tblGrid>
      <w:tr w:rsidR="00C5115B" w:rsidRPr="00BB04F2" w14:paraId="12248812" w14:textId="77777777" w:rsidTr="00E86982">
        <w:trPr>
          <w:trHeight w:val="40"/>
        </w:trPr>
        <w:tc>
          <w:tcPr>
            <w:tcW w:w="2067" w:type="dxa"/>
          </w:tcPr>
          <w:p w14:paraId="40C073EA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2BA449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4"/>
          </w:tcPr>
          <w:p w14:paraId="4CEF4485" w14:textId="3BEB80F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5115B" w:rsidRPr="00BB04F2" w14:paraId="779D2188" w14:textId="77777777" w:rsidTr="008657A5">
        <w:trPr>
          <w:trHeight w:val="40"/>
        </w:trPr>
        <w:tc>
          <w:tcPr>
            <w:tcW w:w="2067" w:type="dxa"/>
          </w:tcPr>
          <w:p w14:paraId="3F669508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D702773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5129EB1" w14:textId="03C0652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135FAC" w14:textId="77777777" w:rsidR="00C5115B" w:rsidRPr="00BB04F2" w:rsidRDefault="00C5115B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  <w:vAlign w:val="bottom"/>
          </w:tcPr>
          <w:p w14:paraId="065EA2ED" w14:textId="25263CC9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5115B" w:rsidRPr="00BB04F2" w14:paraId="445D6158" w14:textId="77777777" w:rsidTr="00E935C5">
        <w:trPr>
          <w:trHeight w:val="40"/>
        </w:trPr>
        <w:tc>
          <w:tcPr>
            <w:tcW w:w="2067" w:type="dxa"/>
          </w:tcPr>
          <w:p w14:paraId="14393B6A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A918FD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0160AB1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5049DCB" w14:textId="77777777" w:rsidR="008C18CA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</w:t>
            </w:r>
          </w:p>
          <w:p w14:paraId="5C3086B0" w14:textId="2F9367DF" w:rsidR="00C5115B" w:rsidRPr="00BB04F2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BF39D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BADBA87" w14:textId="1508D7D1" w:rsidR="00C5115B" w:rsidRPr="00BB04F2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9CDD8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08BABA9A" w14:textId="3177169A" w:rsidR="00C5115B" w:rsidRPr="00BB04F2" w:rsidRDefault="00C5115B" w:rsidP="00C5115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F016E4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1F0BD831" w14:textId="259EBE73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71A466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6BC934E" w14:textId="07994145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6BDE4A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623CE454" w14:textId="2CAF3A95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7E956555" w14:textId="640618B4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5115B" w:rsidRPr="00BB04F2" w14:paraId="45ED0A7A" w14:textId="77777777" w:rsidTr="009A632D">
        <w:trPr>
          <w:trHeight w:val="40"/>
        </w:trPr>
        <w:tc>
          <w:tcPr>
            <w:tcW w:w="2067" w:type="dxa"/>
          </w:tcPr>
          <w:p w14:paraId="03D0890B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260AD6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4"/>
          </w:tcPr>
          <w:p w14:paraId="13EEA999" w14:textId="0110F1B1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C5115B" w:rsidRPr="00CD50A9" w14:paraId="3BD3429E" w14:textId="77777777" w:rsidTr="00C5115B">
        <w:trPr>
          <w:trHeight w:val="261"/>
        </w:trPr>
        <w:tc>
          <w:tcPr>
            <w:tcW w:w="2067" w:type="dxa"/>
          </w:tcPr>
          <w:p w14:paraId="0BE0ED8A" w14:textId="0AC36BDE" w:rsidR="00C5115B" w:rsidRPr="005D44F8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F057A75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CFE41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63DD4CAC" w14:textId="096F8863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115B" w:rsidRPr="00007010" w14:paraId="65044021" w14:textId="77777777" w:rsidTr="00C5115B">
        <w:trPr>
          <w:trHeight w:val="261"/>
        </w:trPr>
        <w:tc>
          <w:tcPr>
            <w:tcW w:w="2067" w:type="dxa"/>
          </w:tcPr>
          <w:p w14:paraId="32AF82F6" w14:textId="5FA2A336" w:rsidR="00C5115B" w:rsidRPr="0033264C" w:rsidRDefault="00C5115B" w:rsidP="00C5115B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C5115B" w:rsidRPr="005D44F8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B378A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4D2023A5" w14:textId="38D104D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15B" w:rsidRPr="00CD50A9" w14:paraId="1BC09D3F" w14:textId="77777777" w:rsidTr="00C5115B">
        <w:trPr>
          <w:trHeight w:val="261"/>
        </w:trPr>
        <w:tc>
          <w:tcPr>
            <w:tcW w:w="2067" w:type="dxa"/>
          </w:tcPr>
          <w:p w14:paraId="6F1D22AE" w14:textId="58236D27" w:rsidR="00C5115B" w:rsidRPr="005D44F8" w:rsidRDefault="00C5115B" w:rsidP="00C5115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90E18A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020BDA41" w14:textId="28B46B9B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115B" w:rsidRPr="00CD50A9" w14:paraId="36401A29" w14:textId="77777777" w:rsidTr="005E15F1">
        <w:trPr>
          <w:trHeight w:val="261"/>
        </w:trPr>
        <w:tc>
          <w:tcPr>
            <w:tcW w:w="2067" w:type="dxa"/>
          </w:tcPr>
          <w:p w14:paraId="25DF79BA" w14:textId="0F93A1BA" w:rsidR="00C5115B" w:rsidRPr="005D44F8" w:rsidRDefault="00C5115B" w:rsidP="00C5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77932063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  <w:tc>
          <w:tcPr>
            <w:tcW w:w="270" w:type="dxa"/>
            <w:vAlign w:val="bottom"/>
          </w:tcPr>
          <w:p w14:paraId="238FAC47" w14:textId="759AB70C" w:rsidR="00C5115B" w:rsidRPr="00492E20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73E4E64C" w:rsidR="00C5115B" w:rsidRPr="00492E20" w:rsidRDefault="00C5115B" w:rsidP="00C5115B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C5115B" w:rsidRPr="00492E20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280FAC96" w:rsidR="00C5115B" w:rsidRPr="00492E20" w:rsidRDefault="00C5115B" w:rsidP="00C511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  <w:tc>
          <w:tcPr>
            <w:tcW w:w="236" w:type="dxa"/>
            <w:vAlign w:val="bottom"/>
          </w:tcPr>
          <w:p w14:paraId="0646A0E1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0AF6F500" w:rsidR="00C5115B" w:rsidRPr="00492E20" w:rsidRDefault="00C5115B" w:rsidP="00C511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0C51AFC5" w:rsidR="00C5115B" w:rsidRPr="00492E20" w:rsidRDefault="00C5115B" w:rsidP="00C511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  <w:tc>
          <w:tcPr>
            <w:tcW w:w="270" w:type="dxa"/>
            <w:vAlign w:val="bottom"/>
          </w:tcPr>
          <w:p w14:paraId="05DF4A71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4A2D8849" w:rsidR="00C5115B" w:rsidRPr="00492E20" w:rsidRDefault="00C5115B" w:rsidP="00C5115B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6503E1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50F661A8" w:rsidR="00C5115B" w:rsidRPr="00492E20" w:rsidRDefault="00C5115B" w:rsidP="00C511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603,164</w:t>
            </w:r>
          </w:p>
        </w:tc>
      </w:tr>
      <w:tr w:rsidR="00C5115B" w:rsidRPr="00CD50A9" w14:paraId="00CB8EF0" w14:textId="77777777" w:rsidTr="005E15F1">
        <w:trPr>
          <w:trHeight w:val="261"/>
        </w:trPr>
        <w:tc>
          <w:tcPr>
            <w:tcW w:w="2067" w:type="dxa"/>
          </w:tcPr>
          <w:p w14:paraId="61BAF0E4" w14:textId="2DB01272" w:rsidR="00C5115B" w:rsidRPr="00EF5798" w:rsidRDefault="00C5115B" w:rsidP="00C5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BB84C45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852CD0E" w14:textId="170D5927" w:rsidR="00C5115B" w:rsidRPr="00492E20" w:rsidRDefault="00C5115B" w:rsidP="00C5115B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9171B2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5C38AD1" w14:textId="7621EEF4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236" w:type="dxa"/>
            <w:vAlign w:val="bottom"/>
          </w:tcPr>
          <w:p w14:paraId="39B11C8A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AA09ED7" w14:textId="0ED8F2EA" w:rsidR="00C5115B" w:rsidRPr="00492E20" w:rsidRDefault="00C5115B" w:rsidP="00C511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97,989</w:t>
            </w:r>
          </w:p>
        </w:tc>
        <w:tc>
          <w:tcPr>
            <w:tcW w:w="236" w:type="dxa"/>
          </w:tcPr>
          <w:p w14:paraId="5EFA8D99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D170B36" w14:textId="33EBC09E" w:rsidR="00C5115B" w:rsidRPr="00492E20" w:rsidRDefault="00C5115B" w:rsidP="00C511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15EE49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632DED" w14:textId="76493D6B" w:rsidR="00C5115B" w:rsidRPr="00492E20" w:rsidRDefault="00C5115B" w:rsidP="00C5115B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E5BAE9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404001" w14:textId="72C631C5" w:rsidR="00C5115B" w:rsidRPr="00492E20" w:rsidRDefault="00C5115B" w:rsidP="00C5115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  <w:gridSpan w:val="2"/>
          </w:tcPr>
          <w:p w14:paraId="0EE44B85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31E92F" w14:textId="3870552B" w:rsidR="00C5115B" w:rsidRPr="00492E20" w:rsidRDefault="00C5115B" w:rsidP="00C511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97,989</w:t>
            </w:r>
          </w:p>
        </w:tc>
      </w:tr>
      <w:tr w:rsidR="00C5115B" w:rsidRPr="00CD50A9" w14:paraId="62BD1C52" w14:textId="77777777" w:rsidTr="005E15F1">
        <w:trPr>
          <w:trHeight w:val="261"/>
        </w:trPr>
        <w:tc>
          <w:tcPr>
            <w:tcW w:w="2067" w:type="dxa"/>
          </w:tcPr>
          <w:p w14:paraId="67A9C5CD" w14:textId="2EAB3ECC" w:rsidR="00C5115B" w:rsidRPr="005D44F8" w:rsidRDefault="00C5115B" w:rsidP="00C5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71645ED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75EC16EB" w:rsidR="00C5115B" w:rsidRPr="00492E20" w:rsidRDefault="00C5115B" w:rsidP="00C5115B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6FDC609D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49E0FF7C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07ABBF2C" w:rsidR="00C5115B" w:rsidRPr="00492E20" w:rsidRDefault="00C5115B" w:rsidP="00C511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149,351</w:t>
            </w:r>
          </w:p>
        </w:tc>
        <w:tc>
          <w:tcPr>
            <w:tcW w:w="236" w:type="dxa"/>
          </w:tcPr>
          <w:p w14:paraId="01B0426C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22E4E21C" w:rsidR="00C5115B" w:rsidRPr="00492E20" w:rsidRDefault="00C5115B" w:rsidP="00C511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393055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70ED53F0" w:rsidR="00C5115B" w:rsidRPr="00492E20" w:rsidRDefault="00C5115B" w:rsidP="00C511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270" w:type="dxa"/>
          </w:tcPr>
          <w:p w14:paraId="21D9CFDC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0EEA6B8B" w:rsidR="00C5115B" w:rsidRPr="00492E20" w:rsidRDefault="00C5115B" w:rsidP="00C5115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92D3D80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0CED0AD4" w:rsidR="00C5115B" w:rsidRPr="00492E20" w:rsidRDefault="00C5115B" w:rsidP="00C511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149,351</w:t>
            </w:r>
          </w:p>
        </w:tc>
      </w:tr>
      <w:tr w:rsidR="00C5115B" w:rsidRPr="00CD50A9" w14:paraId="198BA58D" w14:textId="77777777" w:rsidTr="00D157EA">
        <w:trPr>
          <w:trHeight w:val="261"/>
        </w:trPr>
        <w:tc>
          <w:tcPr>
            <w:tcW w:w="2067" w:type="dxa"/>
          </w:tcPr>
          <w:p w14:paraId="54386318" w14:textId="7FFE2D58" w:rsidR="00C5115B" w:rsidRPr="005D44F8" w:rsidRDefault="00C5115B" w:rsidP="00C5115B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33F19EC7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603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C5115B" w:rsidRPr="00492E20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5AB7BC8F" w:rsidR="00C5115B" w:rsidRPr="00492E20" w:rsidRDefault="00C5115B" w:rsidP="00C5115B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247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</w:p>
        </w:tc>
        <w:tc>
          <w:tcPr>
            <w:tcW w:w="236" w:type="dxa"/>
          </w:tcPr>
          <w:p w14:paraId="2B7AD228" w14:textId="1D8A741D" w:rsidR="00C5115B" w:rsidRPr="00492E20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31AA78E2" w:rsidR="00C5115B" w:rsidRPr="00492E20" w:rsidRDefault="00C5115B" w:rsidP="00C5115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850,504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49FD76A8" w:rsidR="00C5115B" w:rsidRPr="00E17ECF" w:rsidRDefault="00C5115B" w:rsidP="00C5115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7E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5EC89345" w:rsidR="00C5115B" w:rsidRPr="00492E20" w:rsidRDefault="00C5115B" w:rsidP="00C5115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752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1187A7E7" w:rsidR="00C5115B" w:rsidRPr="00492E20" w:rsidRDefault="00C5115B" w:rsidP="00C5115B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35F44C8" w14:textId="77777777" w:rsidR="00C5115B" w:rsidRPr="00492E20" w:rsidRDefault="00C5115B" w:rsidP="00C5115B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06D16154" w:rsidR="00C5115B" w:rsidRPr="00492E20" w:rsidRDefault="00C5115B" w:rsidP="00C5115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850,504</w:t>
            </w:r>
          </w:p>
        </w:tc>
      </w:tr>
    </w:tbl>
    <w:p w14:paraId="49DD6EE1" w14:textId="77777777" w:rsidR="00C5115B" w:rsidRDefault="00C5115B" w:rsidP="00FD4094">
      <w:pPr>
        <w:ind w:left="-19" w:right="-90"/>
        <w:rPr>
          <w:rFonts w:ascii="Angsana New" w:hAnsi="Angsana New"/>
          <w:i/>
          <w:iCs/>
          <w:sz w:val="24"/>
          <w:szCs w:val="24"/>
        </w:rPr>
        <w:sectPr w:rsidR="00C5115B" w:rsidSect="0008252F">
          <w:foot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page" w:tblpX="1614" w:tblpY="-121"/>
        <w:tblW w:w="1449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755D9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FD4094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FD4094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FD4094" w:rsidRPr="00CD50A9" w14:paraId="22ACD17E" w14:textId="77777777" w:rsidTr="00FD4094">
        <w:trPr>
          <w:trHeight w:val="261"/>
        </w:trPr>
        <w:tc>
          <w:tcPr>
            <w:tcW w:w="2067" w:type="dxa"/>
          </w:tcPr>
          <w:p w14:paraId="66FB54CA" w14:textId="0128A0B4" w:rsidR="00FD4094" w:rsidRPr="005D44F8" w:rsidRDefault="00343249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828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506F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7828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828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52F0B16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6D1DA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8F6F6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7B72A3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A3FC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CE05B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55BF304D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4094" w:rsidRPr="00CD50A9" w14:paraId="28977E81" w14:textId="77777777" w:rsidTr="00982845">
        <w:trPr>
          <w:trHeight w:val="261"/>
        </w:trPr>
        <w:tc>
          <w:tcPr>
            <w:tcW w:w="2067" w:type="dxa"/>
          </w:tcPr>
          <w:p w14:paraId="5AED883E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590989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73A286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BD713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E6B2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972C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CCD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F83A680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2845" w14:paraId="2CDC440D" w14:textId="77777777" w:rsidTr="00755D99">
        <w:trPr>
          <w:trHeight w:val="261"/>
        </w:trPr>
        <w:tc>
          <w:tcPr>
            <w:tcW w:w="2067" w:type="dxa"/>
          </w:tcPr>
          <w:p w14:paraId="56DCD408" w14:textId="5A5E2084" w:rsidR="00982845" w:rsidRPr="005D44F8" w:rsidRDefault="00982845" w:rsidP="00755D99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BF2772" w14:textId="77777777" w:rsidR="00982845" w:rsidRPr="005D44F8" w:rsidRDefault="00982845" w:rsidP="0098284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05939DF" w14:textId="65331D94" w:rsidR="00982845" w:rsidRPr="005D44F8" w:rsidRDefault="00982845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E0AC9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7C094B6" w14:textId="13DE8341" w:rsidR="00982845" w:rsidRPr="005D44F8" w:rsidRDefault="00982845" w:rsidP="00982845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60633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11F8A494" w14:textId="126EBA4D" w:rsidR="00982845" w:rsidRPr="005D44F8" w:rsidRDefault="00982845" w:rsidP="0098284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B71B5A7" w14:textId="50742C90" w:rsidR="00982845" w:rsidRPr="009F555B" w:rsidRDefault="00982845" w:rsidP="009828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7EACD3E" w14:textId="690DC60F" w:rsidR="00982845" w:rsidRPr="009F555B" w:rsidRDefault="00982845" w:rsidP="00755D9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3DCB2AC2" w14:textId="06E3B7C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ACE7146" w14:textId="18476B1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</w:tr>
      <w:tr w:rsidR="00B9705F" w14:paraId="44F3F1FA" w14:textId="77777777" w:rsidTr="001A22C2">
        <w:trPr>
          <w:trHeight w:val="261"/>
        </w:trPr>
        <w:tc>
          <w:tcPr>
            <w:tcW w:w="2067" w:type="dxa"/>
          </w:tcPr>
          <w:p w14:paraId="7343B5A2" w14:textId="4981F5DB" w:rsidR="00B9705F" w:rsidRPr="005D44F8" w:rsidRDefault="00B9705F" w:rsidP="00B9705F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079BEFEE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4503C7B" w14:textId="66AC3CC5" w:rsidR="00B9705F" w:rsidRPr="006E1318" w:rsidRDefault="00B9705F" w:rsidP="0092583C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640,</w:t>
            </w:r>
            <w:r w:rsidRPr="0092583C">
              <w:rPr>
                <w:rFonts w:ascii="Angsana New" w:hAnsi="Angsana New"/>
                <w:sz w:val="24"/>
                <w:szCs w:val="24"/>
                <w:lang w:val="en-US" w:bidi="th-TH"/>
              </w:rPr>
              <w:t>716</w:t>
            </w:r>
          </w:p>
        </w:tc>
        <w:tc>
          <w:tcPr>
            <w:tcW w:w="270" w:type="dxa"/>
            <w:vAlign w:val="bottom"/>
          </w:tcPr>
          <w:p w14:paraId="152CE4F2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57DC78" w14:textId="1E838090" w:rsidR="00B9705F" w:rsidRPr="005D44F8" w:rsidRDefault="00B9705F" w:rsidP="00B9705F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B1EF84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3E619B" w14:textId="378DC9D3" w:rsidR="00B9705F" w:rsidRPr="005D44F8" w:rsidRDefault="00B9705F" w:rsidP="00B9705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640,716</w:t>
            </w:r>
          </w:p>
        </w:tc>
        <w:tc>
          <w:tcPr>
            <w:tcW w:w="270" w:type="dxa"/>
          </w:tcPr>
          <w:p w14:paraId="00338288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233B66" w14:textId="5323AC53" w:rsidR="00B9705F" w:rsidRPr="005D44F8" w:rsidRDefault="00B9705F" w:rsidP="00B9705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AAA767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4D921" w14:textId="2932513F" w:rsidR="00B9705F" w:rsidRPr="005D44F8" w:rsidRDefault="00B9705F" w:rsidP="00B970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640,716</w:t>
            </w:r>
          </w:p>
        </w:tc>
        <w:tc>
          <w:tcPr>
            <w:tcW w:w="270" w:type="dxa"/>
            <w:vAlign w:val="bottom"/>
          </w:tcPr>
          <w:p w14:paraId="506AC877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95247" w14:textId="0A63B628" w:rsidR="00B9705F" w:rsidRPr="005D44F8" w:rsidRDefault="00B9705F" w:rsidP="00B970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F6277D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5BB02" w14:textId="756A476E" w:rsidR="00B9705F" w:rsidRPr="005D44F8" w:rsidRDefault="00B9705F" w:rsidP="00B9705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640,716</w:t>
            </w:r>
          </w:p>
        </w:tc>
      </w:tr>
      <w:tr w:rsidR="00B9705F" w14:paraId="1F83CE0E" w14:textId="77777777" w:rsidTr="001A22C2">
        <w:trPr>
          <w:trHeight w:val="261"/>
        </w:trPr>
        <w:tc>
          <w:tcPr>
            <w:tcW w:w="2067" w:type="dxa"/>
          </w:tcPr>
          <w:p w14:paraId="15E4A8CA" w14:textId="056EE1B2" w:rsidR="00B9705F" w:rsidRPr="005D44F8" w:rsidRDefault="00B9705F" w:rsidP="00B9705F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2E4CCB3" w14:textId="78A42CD3" w:rsidR="00B9705F" w:rsidRPr="00AB2DA6" w:rsidRDefault="00B9705F" w:rsidP="00B9705F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C8E4021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DE1A96A" w14:textId="0B865486" w:rsidR="00B9705F" w:rsidRPr="00E17ECF" w:rsidRDefault="00B9705F" w:rsidP="00B9705F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052D3CA0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7B7601" w14:textId="547651B5" w:rsidR="00B9705F" w:rsidRDefault="00B9705F" w:rsidP="00B9705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26AE0D4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3FDE08" w14:textId="1A96DDBF" w:rsidR="00B9705F" w:rsidRDefault="00B9705F" w:rsidP="00B9705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35E1E1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2729B7" w14:textId="2E4FCEF6" w:rsidR="00B9705F" w:rsidRDefault="00B9705F" w:rsidP="00B970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781510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CD00DF" w14:textId="46C37035" w:rsidR="00B9705F" w:rsidRDefault="00B9705F" w:rsidP="00B9705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11A740BC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6B17FB" w14:textId="09434345" w:rsidR="00B9705F" w:rsidRDefault="00B9705F" w:rsidP="00B9705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B9705F" w14:paraId="39ABECE1" w14:textId="77777777" w:rsidTr="00B64865">
        <w:trPr>
          <w:trHeight w:val="261"/>
        </w:trPr>
        <w:tc>
          <w:tcPr>
            <w:tcW w:w="2067" w:type="dxa"/>
          </w:tcPr>
          <w:p w14:paraId="0D98F1E3" w14:textId="5870CDE4" w:rsidR="00B9705F" w:rsidRPr="005D44F8" w:rsidRDefault="00B9705F" w:rsidP="00B9705F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F843941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E953766" w14:textId="4D58A3FF" w:rsidR="00B9705F" w:rsidRDefault="00B9705F" w:rsidP="00B9705F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7B1427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C0FCAE" w14:textId="5E676ADE" w:rsidR="00B9705F" w:rsidRDefault="00B9705F" w:rsidP="00B9705F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103,108</w:t>
            </w:r>
          </w:p>
        </w:tc>
        <w:tc>
          <w:tcPr>
            <w:tcW w:w="270" w:type="dxa"/>
            <w:vAlign w:val="bottom"/>
          </w:tcPr>
          <w:p w14:paraId="57AA50E3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EDFEB7" w14:textId="46B9C375" w:rsidR="00B9705F" w:rsidRDefault="00B9705F" w:rsidP="00B9705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103,108</w:t>
            </w:r>
          </w:p>
        </w:tc>
        <w:tc>
          <w:tcPr>
            <w:tcW w:w="270" w:type="dxa"/>
          </w:tcPr>
          <w:p w14:paraId="34517BB0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02D42C" w14:textId="28C5A9F3" w:rsidR="00B9705F" w:rsidRDefault="00B9705F" w:rsidP="00B9705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926F87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D7C30" w14:textId="36A84439" w:rsidR="00B9705F" w:rsidRDefault="00B9705F" w:rsidP="00B970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103,108</w:t>
            </w:r>
          </w:p>
        </w:tc>
        <w:tc>
          <w:tcPr>
            <w:tcW w:w="270" w:type="dxa"/>
          </w:tcPr>
          <w:p w14:paraId="4A2217BA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50FB1" w14:textId="704E01C4" w:rsidR="00B9705F" w:rsidRDefault="00B9705F" w:rsidP="00B970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67B9F8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0935" w14:textId="74786EBA" w:rsidR="00B9705F" w:rsidRDefault="00B9705F" w:rsidP="00B9705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103,108</w:t>
            </w:r>
          </w:p>
        </w:tc>
      </w:tr>
      <w:tr w:rsidR="00B9705F" w:rsidRPr="00CD50A9" w14:paraId="170BAA2E" w14:textId="77777777" w:rsidTr="00755D99">
        <w:trPr>
          <w:trHeight w:val="261"/>
        </w:trPr>
        <w:tc>
          <w:tcPr>
            <w:tcW w:w="2067" w:type="dxa"/>
            <w:hideMark/>
          </w:tcPr>
          <w:p w14:paraId="5D96CAC7" w14:textId="77777777" w:rsidR="00B9705F" w:rsidRPr="005D44F8" w:rsidRDefault="00B9705F" w:rsidP="00B9705F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27987314" w:rsidR="00B9705F" w:rsidRPr="005D44F8" w:rsidRDefault="00B9705F" w:rsidP="00B9705F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640,716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1E189EF1" w:rsidR="00B9705F" w:rsidRPr="005D44F8" w:rsidRDefault="00B9705F" w:rsidP="00B9705F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148,216</w:t>
            </w:r>
          </w:p>
        </w:tc>
        <w:tc>
          <w:tcPr>
            <w:tcW w:w="270" w:type="dxa"/>
          </w:tcPr>
          <w:p w14:paraId="0849D3EF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693AF978" w:rsidR="00B9705F" w:rsidRPr="005D44F8" w:rsidRDefault="00B9705F" w:rsidP="00B9705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788,932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4215A6A5" w:rsidR="00B9705F" w:rsidRPr="005D44F8" w:rsidRDefault="00B9705F" w:rsidP="00B9705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17E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0E0778AF" w:rsidR="00B9705F" w:rsidRPr="005D44F8" w:rsidRDefault="00B9705F" w:rsidP="00B970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743,824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75D12E63" w:rsidR="00B9705F" w:rsidRPr="00AF6E16" w:rsidRDefault="00B9705F" w:rsidP="00B9705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4B3CCC68" w:rsidR="00B9705F" w:rsidRPr="005D44F8" w:rsidRDefault="00B9705F" w:rsidP="00B9705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788,932</w:t>
            </w:r>
          </w:p>
        </w:tc>
      </w:tr>
      <w:tr w:rsidR="00B9705F" w:rsidRPr="00183739" w14:paraId="279EB5D2" w14:textId="77777777" w:rsidTr="00FD4094">
        <w:trPr>
          <w:trHeight w:val="40"/>
        </w:trPr>
        <w:tc>
          <w:tcPr>
            <w:tcW w:w="2067" w:type="dxa"/>
          </w:tcPr>
          <w:p w14:paraId="358C5312" w14:textId="77777777" w:rsidR="00B9705F" w:rsidRPr="00183739" w:rsidRDefault="00B9705F" w:rsidP="00B9705F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35BA165" w14:textId="77777777" w:rsidR="00B9705F" w:rsidRPr="00183739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4D4B80F3" w14:textId="77777777" w:rsidR="00B9705F" w:rsidRPr="00183739" w:rsidRDefault="00B9705F" w:rsidP="00B970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9EBB46" w14:textId="77777777" w:rsidR="00B9705F" w:rsidRPr="00183739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88353D5" w14:textId="77777777" w:rsidR="00B9705F" w:rsidRPr="00183739" w:rsidRDefault="00B9705F" w:rsidP="00B9705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133DF55" w14:textId="77777777" w:rsidR="00B9705F" w:rsidRPr="00183739" w:rsidRDefault="00B9705F" w:rsidP="00B97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0B8842" w14:textId="77777777" w:rsidR="00B9705F" w:rsidRPr="00183739" w:rsidRDefault="00B9705F" w:rsidP="00B9705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B7737A5" w14:textId="77777777" w:rsidR="00B9705F" w:rsidRPr="00183739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9705F" w:rsidRPr="00CD50A9" w14:paraId="663BF005" w14:textId="77777777" w:rsidTr="004C45BC">
        <w:trPr>
          <w:trHeight w:val="261"/>
        </w:trPr>
        <w:tc>
          <w:tcPr>
            <w:tcW w:w="2067" w:type="dxa"/>
          </w:tcPr>
          <w:p w14:paraId="0EB1FCF4" w14:textId="569ECF51" w:rsidR="00B9705F" w:rsidRPr="005D44F8" w:rsidRDefault="00B9705F" w:rsidP="00B9705F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D41D0F0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0F97F26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FA73A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80F2E6B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48A3F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E888C0" w14:textId="77777777" w:rsidR="00B9705F" w:rsidRPr="00E42153" w:rsidRDefault="00B9705F" w:rsidP="00B9705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11D2FCE1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9705F" w:rsidRPr="00007010" w14:paraId="095F04E6" w14:textId="77777777" w:rsidTr="004C45BC">
        <w:trPr>
          <w:trHeight w:val="261"/>
        </w:trPr>
        <w:tc>
          <w:tcPr>
            <w:tcW w:w="2067" w:type="dxa"/>
          </w:tcPr>
          <w:p w14:paraId="2473D712" w14:textId="1FB37163" w:rsidR="00B9705F" w:rsidRPr="005D44F8" w:rsidRDefault="00B9705F" w:rsidP="00B9705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B0E8C8F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832F435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F802D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751FE7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5CDC9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C4954E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AA0796C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705F" w:rsidRPr="00CD50A9" w14:paraId="6C6E74CB" w14:textId="77777777" w:rsidTr="004C45BC">
        <w:trPr>
          <w:trHeight w:val="261"/>
        </w:trPr>
        <w:tc>
          <w:tcPr>
            <w:tcW w:w="2067" w:type="dxa"/>
          </w:tcPr>
          <w:p w14:paraId="1D4B9BD0" w14:textId="3BC7708E" w:rsidR="00B9705F" w:rsidRPr="005D44F8" w:rsidRDefault="00B9705F" w:rsidP="00B9705F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8A52D23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3C188DB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AC1E2F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0EEF2F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A8616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F6D3AF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5823B1F2" w14:textId="77777777" w:rsidR="00B9705F" w:rsidRPr="005D44F8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9705F" w:rsidRPr="00CD50A9" w14:paraId="19DB3454" w14:textId="77777777" w:rsidTr="0006721B">
        <w:trPr>
          <w:trHeight w:val="261"/>
        </w:trPr>
        <w:tc>
          <w:tcPr>
            <w:tcW w:w="2067" w:type="dxa"/>
          </w:tcPr>
          <w:p w14:paraId="64836E74" w14:textId="0A35F8A1" w:rsidR="00B9705F" w:rsidRPr="005D44F8" w:rsidRDefault="00B9705F" w:rsidP="00B9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13148C3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AC11489" w14:textId="7FB8FD9A" w:rsidR="00B9705F" w:rsidRPr="00492E20" w:rsidRDefault="00B9705F" w:rsidP="00B9705F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vAlign w:val="bottom"/>
          </w:tcPr>
          <w:p w14:paraId="5C3DD8B5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6ED19C46" w:rsidR="00B9705F" w:rsidRPr="00492E20" w:rsidRDefault="00B9705F" w:rsidP="00B9705F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CB9AA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3EB6BD3" w14:textId="1240A88A" w:rsidR="00B9705F" w:rsidRPr="00492E20" w:rsidRDefault="00B9705F" w:rsidP="00B9705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263,832</w:t>
            </w:r>
          </w:p>
        </w:tc>
        <w:tc>
          <w:tcPr>
            <w:tcW w:w="270" w:type="dxa"/>
          </w:tcPr>
          <w:p w14:paraId="099458EB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5284E235" w:rsidR="00B9705F" w:rsidRPr="00492E20" w:rsidRDefault="00B9705F" w:rsidP="00B9705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120BA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F154EA" w14:textId="0B00DA9E" w:rsidR="00B9705F" w:rsidRPr="00492E20" w:rsidRDefault="00B9705F" w:rsidP="00B970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</w:tcPr>
          <w:p w14:paraId="1E536A94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4A3C5649" w:rsidR="00B9705F" w:rsidRPr="00492E20" w:rsidRDefault="00B9705F" w:rsidP="00B9705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66367D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51248" w14:textId="7A113DA9" w:rsidR="00B9705F" w:rsidRPr="00492E20" w:rsidRDefault="00B9705F" w:rsidP="00B9705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</w:tr>
      <w:tr w:rsidR="00B9705F" w:rsidRPr="00CD50A9" w14:paraId="6FC897FB" w14:textId="77777777" w:rsidTr="00755D99">
        <w:trPr>
          <w:trHeight w:val="261"/>
        </w:trPr>
        <w:tc>
          <w:tcPr>
            <w:tcW w:w="2067" w:type="dxa"/>
          </w:tcPr>
          <w:p w14:paraId="09734659" w14:textId="50F51014" w:rsidR="00B9705F" w:rsidRPr="005D44F8" w:rsidRDefault="00B9705F" w:rsidP="00B9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65E70EB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39F16DFD" w:rsidR="00B9705F" w:rsidRPr="00492E20" w:rsidRDefault="00B9705F" w:rsidP="00B9705F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1457BD25" w:rsidR="00B9705F" w:rsidRPr="00492E20" w:rsidRDefault="00B9705F" w:rsidP="00B9705F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D3B01BF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687C7386" w:rsidR="00B9705F" w:rsidRPr="00492E20" w:rsidRDefault="00B9705F" w:rsidP="00B9705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45,108</w:t>
            </w:r>
          </w:p>
        </w:tc>
        <w:tc>
          <w:tcPr>
            <w:tcW w:w="270" w:type="dxa"/>
          </w:tcPr>
          <w:p w14:paraId="2534195D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143E9C01" w:rsidR="00B9705F" w:rsidRPr="00492E20" w:rsidRDefault="00B9705F" w:rsidP="00B9705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E1263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5AE94930" w:rsidR="00B9705F" w:rsidRPr="00492E20" w:rsidRDefault="00B9705F" w:rsidP="00B9705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0A1A1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003E6C61" w:rsidR="00B9705F" w:rsidRPr="00492E20" w:rsidRDefault="00B9705F" w:rsidP="00B9705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7AB6B2B4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5A8E4C53" w:rsidR="00B9705F" w:rsidRPr="00492E20" w:rsidRDefault="00B9705F" w:rsidP="00B9705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B9705F" w:rsidRPr="00CD50A9" w14:paraId="7624281E" w14:textId="77777777" w:rsidTr="00755D99">
        <w:trPr>
          <w:trHeight w:val="261"/>
        </w:trPr>
        <w:tc>
          <w:tcPr>
            <w:tcW w:w="2067" w:type="dxa"/>
          </w:tcPr>
          <w:p w14:paraId="5CE42859" w14:textId="6476A834" w:rsidR="00B9705F" w:rsidRPr="00D26778" w:rsidRDefault="00B9705F" w:rsidP="00B9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7ECCEF3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CC1A58" w14:textId="2012EDA3" w:rsidR="00B9705F" w:rsidRPr="00492E20" w:rsidRDefault="00B9705F" w:rsidP="00B9705F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1B622F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2721A" w14:textId="113345C2" w:rsidR="00B9705F" w:rsidRPr="00492E20" w:rsidRDefault="00B9705F" w:rsidP="00B9705F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70" w:type="dxa"/>
            <w:vAlign w:val="bottom"/>
          </w:tcPr>
          <w:p w14:paraId="21301ECC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E1A394C" w14:textId="7707D826" w:rsidR="00B9705F" w:rsidRPr="00492E20" w:rsidRDefault="00B9705F" w:rsidP="00B9705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99,498</w:t>
            </w:r>
          </w:p>
        </w:tc>
        <w:tc>
          <w:tcPr>
            <w:tcW w:w="270" w:type="dxa"/>
          </w:tcPr>
          <w:p w14:paraId="5F14F37F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CE35A4" w14:textId="02FC1E3F" w:rsidR="00B9705F" w:rsidRPr="00492E20" w:rsidRDefault="00B9705F" w:rsidP="00B9705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EC9AA3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F532AF" w14:textId="1D2114DB" w:rsidR="00B9705F" w:rsidRPr="00492E20" w:rsidRDefault="00B9705F" w:rsidP="00B9705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99,498</w:t>
            </w:r>
          </w:p>
        </w:tc>
        <w:tc>
          <w:tcPr>
            <w:tcW w:w="270" w:type="dxa"/>
          </w:tcPr>
          <w:p w14:paraId="5AA64AC0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E863C" w14:textId="1929D15B" w:rsidR="00B9705F" w:rsidRPr="00492E20" w:rsidRDefault="00B9705F" w:rsidP="00B9705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C08782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B6CA7" w14:textId="74515896" w:rsidR="00B9705F" w:rsidRPr="00492E20" w:rsidRDefault="00B9705F" w:rsidP="00B9705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92E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B9705F" w:rsidRPr="00CD50A9" w14:paraId="4A3DB5F6" w14:textId="77777777" w:rsidTr="0006721B">
        <w:trPr>
          <w:trHeight w:val="261"/>
        </w:trPr>
        <w:tc>
          <w:tcPr>
            <w:tcW w:w="2067" w:type="dxa"/>
          </w:tcPr>
          <w:p w14:paraId="7D7B71DD" w14:textId="5FF340AC" w:rsidR="00B9705F" w:rsidRPr="005D44F8" w:rsidRDefault="00B9705F" w:rsidP="00B9705F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B9705F" w:rsidRPr="005D44F8" w:rsidRDefault="00B9705F" w:rsidP="00B9705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43FFF3CB" w:rsidR="00B9705F" w:rsidRPr="00492E20" w:rsidRDefault="00B9705F" w:rsidP="00B9705F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263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0B4E4100" w:rsidR="00B9705F" w:rsidRPr="00492E20" w:rsidRDefault="00B9705F" w:rsidP="00B9705F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606</w:t>
            </w:r>
          </w:p>
        </w:tc>
        <w:tc>
          <w:tcPr>
            <w:tcW w:w="270" w:type="dxa"/>
          </w:tcPr>
          <w:p w14:paraId="13E8B014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74830399" w:rsidR="00B9705F" w:rsidRPr="00492E20" w:rsidRDefault="00B9705F" w:rsidP="00B9705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408,438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393615E9" w:rsidR="00B9705F" w:rsidRPr="00492E20" w:rsidRDefault="00B9705F" w:rsidP="00B9705F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672A3" w14:textId="167AB85E" w:rsidR="00B9705F" w:rsidRPr="00492E20" w:rsidRDefault="00B9705F" w:rsidP="00B9705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363,330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8B002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4F993" w14:textId="78F065E0" w:rsidR="00B9705F" w:rsidRPr="00492E20" w:rsidRDefault="00B9705F" w:rsidP="00B9705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B9705F" w:rsidRPr="00492E20" w:rsidRDefault="00B9705F" w:rsidP="00B9705F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2ECCFA8C" w:rsidR="00B9705F" w:rsidRPr="00492E20" w:rsidRDefault="00B9705F" w:rsidP="00B9705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92E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438</w:t>
            </w:r>
          </w:p>
        </w:tc>
      </w:tr>
    </w:tbl>
    <w:p w14:paraId="21D322B6" w14:textId="69C1EC6F" w:rsidR="000072A1" w:rsidRDefault="000072A1" w:rsidP="0000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11ADC6D2" w:rsidR="0008252F" w:rsidRDefault="0008252F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26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AC15F0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63F8B0CF" w14:textId="52397D35" w:rsidR="00A74FAB" w:rsidRPr="00AC15F0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กอง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AC15F0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466A47"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92697" w:rsidRPr="00E25ABB" w14:paraId="5C67B097" w14:textId="77777777" w:rsidTr="00332AC9">
        <w:tc>
          <w:tcPr>
            <w:tcW w:w="5040" w:type="dxa"/>
          </w:tcPr>
          <w:p w14:paraId="56C49768" w14:textId="4A2919AB" w:rsidR="00492697" w:rsidRPr="00AC15F0" w:rsidRDefault="00492697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36" w:type="dxa"/>
          </w:tcPr>
          <w:p w14:paraId="4EF14ED1" w14:textId="77777777" w:rsidR="00492697" w:rsidRPr="007C4D71" w:rsidRDefault="00492697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084" w:type="dxa"/>
          </w:tcPr>
          <w:p w14:paraId="1A698032" w14:textId="6BF8E084" w:rsidR="00492697" w:rsidRPr="00C91A40" w:rsidRDefault="00431DDE" w:rsidP="00DB2483">
            <w:pPr>
              <w:pStyle w:val="block"/>
              <w:spacing w:after="0" w:line="240" w:lineRule="auto"/>
              <w:ind w:left="160" w:right="-108" w:hanging="23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</w:t>
            </w:r>
            <w:r w:rsidR="00DB2483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ตราสารหนี้ไทย</w:t>
            </w:r>
            <w:r w:rsidR="00DB248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วันสิ้นรอบระยะเวลารายงาน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7AA6CCDF" w:rsidR="00417033" w:rsidRDefault="00782815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2F2CE04B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828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F66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506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7828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526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B93E33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E33" w:rsidRPr="009566C2" w14:paraId="6C88726C" w14:textId="77777777" w:rsidTr="00D66440">
        <w:tc>
          <w:tcPr>
            <w:tcW w:w="3382" w:type="pct"/>
          </w:tcPr>
          <w:p w14:paraId="462EE8B4" w14:textId="31D98E08" w:rsidR="00B93E33" w:rsidRDefault="00B93E33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737" w:type="pct"/>
          </w:tcPr>
          <w:p w14:paraId="10A217C9" w14:textId="4456E784" w:rsidR="00B93E33" w:rsidRPr="00B93E33" w:rsidRDefault="00B93E33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3,280</w:t>
            </w:r>
          </w:p>
        </w:tc>
        <w:tc>
          <w:tcPr>
            <w:tcW w:w="147" w:type="pct"/>
          </w:tcPr>
          <w:p w14:paraId="35773E0E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A94763A" w14:textId="3E5FFEC3" w:rsidR="00B93E33" w:rsidRPr="00B93E33" w:rsidRDefault="00B93E33" w:rsidP="00D13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E33" w:rsidRPr="009566C2" w14:paraId="3F93C0E0" w14:textId="77777777" w:rsidTr="00D66440">
        <w:tc>
          <w:tcPr>
            <w:tcW w:w="3382" w:type="pct"/>
          </w:tcPr>
          <w:p w14:paraId="5C67B9DC" w14:textId="7F9F2DF0" w:rsidR="00B93E33" w:rsidRDefault="00B93E33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737" w:type="pct"/>
          </w:tcPr>
          <w:p w14:paraId="125216CC" w14:textId="06F79C72" w:rsidR="00B93E33" w:rsidRPr="00B93E33" w:rsidRDefault="00B93E33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5,440</w:t>
            </w:r>
          </w:p>
        </w:tc>
        <w:tc>
          <w:tcPr>
            <w:tcW w:w="147" w:type="pct"/>
          </w:tcPr>
          <w:p w14:paraId="72415CD5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50935795" w14:textId="03BD4D4B" w:rsidR="00B93E33" w:rsidRPr="00B93E33" w:rsidRDefault="00B93E33" w:rsidP="00D13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9566C2" w14:paraId="37EB8134" w14:textId="77777777" w:rsidTr="00D66440">
        <w:tc>
          <w:tcPr>
            <w:tcW w:w="3382" w:type="pct"/>
          </w:tcPr>
          <w:p w14:paraId="2C8F8C91" w14:textId="483C8779" w:rsidR="00D6644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A10540B" w14:textId="55261867" w:rsidR="00D66440" w:rsidRDefault="00D6644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15,876</w:t>
            </w:r>
          </w:p>
        </w:tc>
        <w:tc>
          <w:tcPr>
            <w:tcW w:w="147" w:type="pct"/>
          </w:tcPr>
          <w:p w14:paraId="7F74FAC4" w14:textId="77777777" w:rsidR="00D66440" w:rsidRPr="00B93E33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5C52A10" w14:textId="35AC07FE" w:rsidR="00D6644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93E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9566C2" w14:paraId="6ACFB799" w14:textId="77777777" w:rsidTr="00B93E33">
        <w:tc>
          <w:tcPr>
            <w:tcW w:w="3382" w:type="pct"/>
          </w:tcPr>
          <w:p w14:paraId="6CE2AF89" w14:textId="4FD7404D" w:rsidR="00D66440" w:rsidRPr="00B93E33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F751C2C" w14:textId="45A50FF3" w:rsidR="00D66440" w:rsidRDefault="00D6644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24,596</w:t>
            </w:r>
          </w:p>
        </w:tc>
        <w:tc>
          <w:tcPr>
            <w:tcW w:w="147" w:type="pct"/>
          </w:tcPr>
          <w:p w14:paraId="5AC6922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10D81" w14:textId="104AF08B" w:rsidR="00D6644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66440" w:rsidRPr="009566C2" w14:paraId="12CF1E27" w14:textId="77777777" w:rsidTr="001F241A">
        <w:tc>
          <w:tcPr>
            <w:tcW w:w="3382" w:type="pct"/>
          </w:tcPr>
          <w:p w14:paraId="1C7E5F41" w14:textId="77777777" w:rsidR="00D66440" w:rsidRPr="009566C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6440" w:rsidRPr="003C6288" w14:paraId="273C86DB" w14:textId="77777777" w:rsidTr="001F241A">
        <w:tc>
          <w:tcPr>
            <w:tcW w:w="3382" w:type="pct"/>
          </w:tcPr>
          <w:p w14:paraId="2EC489B2" w14:textId="370B38A2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7" w:type="pct"/>
          </w:tcPr>
          <w:p w14:paraId="44E34F1A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440" w:rsidRPr="003C6288" w14:paraId="473DD93F" w14:textId="77777777" w:rsidTr="001E3F3F">
        <w:trPr>
          <w:trHeight w:val="263"/>
        </w:trPr>
        <w:tc>
          <w:tcPr>
            <w:tcW w:w="3382" w:type="pct"/>
          </w:tcPr>
          <w:p w14:paraId="3B25B642" w14:textId="025B12C9" w:rsidR="00D66440" w:rsidRPr="003C6288" w:rsidRDefault="00D6644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6768BAA0" w:rsidR="00D66440" w:rsidRPr="004B7B6D" w:rsidRDefault="00D6644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38,882</w:t>
            </w:r>
          </w:p>
        </w:tc>
        <w:tc>
          <w:tcPr>
            <w:tcW w:w="147" w:type="pct"/>
          </w:tcPr>
          <w:p w14:paraId="65EF41A7" w14:textId="77777777" w:rsidR="00D66440" w:rsidRPr="004B7B6D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51FD86E5" w:rsidR="00D66440" w:rsidRPr="004B7B6D" w:rsidRDefault="00D6644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6,234</w:t>
            </w:r>
          </w:p>
        </w:tc>
      </w:tr>
      <w:tr w:rsidR="00D66440" w:rsidRPr="003C6288" w14:paraId="4CE64CBE" w14:textId="77777777" w:rsidTr="001E3F3F">
        <w:tc>
          <w:tcPr>
            <w:tcW w:w="3382" w:type="pct"/>
          </w:tcPr>
          <w:p w14:paraId="01C8A7DA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4A4FE14C" w:rsidR="00D66440" w:rsidRPr="004B7B6D" w:rsidRDefault="00D6644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96,236</w:t>
            </w:r>
          </w:p>
        </w:tc>
        <w:tc>
          <w:tcPr>
            <w:tcW w:w="147" w:type="pct"/>
          </w:tcPr>
          <w:p w14:paraId="5B7145E1" w14:textId="77777777" w:rsidR="00D66440" w:rsidRPr="004B7B6D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6B0B31EC" w:rsidR="00D66440" w:rsidRPr="004B7B6D" w:rsidRDefault="00D6644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D66440" w:rsidRPr="009566C2" w14:paraId="6B0D0B83" w14:textId="77777777" w:rsidTr="001F241A">
        <w:tc>
          <w:tcPr>
            <w:tcW w:w="3382" w:type="pct"/>
          </w:tcPr>
          <w:p w14:paraId="3A1AF1C9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795FE93D" w:rsidR="00D66440" w:rsidRPr="00621089" w:rsidRDefault="00D6644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135,118</w:t>
            </w:r>
          </w:p>
        </w:tc>
        <w:tc>
          <w:tcPr>
            <w:tcW w:w="147" w:type="pct"/>
          </w:tcPr>
          <w:p w14:paraId="2BF06321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3976348B" w:rsidR="00D66440" w:rsidRPr="00621089" w:rsidRDefault="00D66440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6,333</w:t>
            </w:r>
          </w:p>
        </w:tc>
      </w:tr>
    </w:tbl>
    <w:p w14:paraId="74A1F9E7" w14:textId="19E2E7AE" w:rsidR="00A024DC" w:rsidRPr="00E629D9" w:rsidRDefault="00A024DC" w:rsidP="00E62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Times New Roman" w:hAnsi="Angsana New"/>
          <w:sz w:val="30"/>
          <w:szCs w:val="30"/>
        </w:rPr>
      </w:pPr>
    </w:p>
    <w:p w14:paraId="3A689656" w14:textId="3AB0F3F8" w:rsidR="00771F12" w:rsidRPr="00AA4D28" w:rsidRDefault="00771F12" w:rsidP="00AA4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755DCE" w14:textId="77777777" w:rsidR="000F096E" w:rsidRPr="00AA4D28" w:rsidRDefault="000F096E" w:rsidP="00AA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sectPr w:rsidR="000F096E" w:rsidRPr="00AA4D28" w:rsidSect="0008252F">
      <w:footerReference w:type="default" r:id="rId2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7CE41" w14:textId="77777777" w:rsidR="00687E96" w:rsidRDefault="00687E96">
      <w:r>
        <w:separator/>
      </w:r>
    </w:p>
  </w:endnote>
  <w:endnote w:type="continuationSeparator" w:id="0">
    <w:p w14:paraId="4A2CDE67" w14:textId="77777777" w:rsidR="00687E96" w:rsidRDefault="0068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E7D7" w14:textId="62E9309E" w:rsidR="00365C9A" w:rsidRDefault="00782815">
    <w:pPr>
      <w:pStyle w:val="Footer"/>
      <w:jc w:val="center"/>
    </w:pPr>
    <w:r>
      <w:rPr>
        <w:rFonts w:ascii="Angsana New" w:hAnsi="Angsana New"/>
        <w:sz w:val="30"/>
        <w:szCs w:val="30"/>
      </w:rPr>
      <w:t>1</w:t>
    </w:r>
    <w:r w:rsidR="00E330B4">
      <w:rPr>
        <w:rFonts w:ascii="Angsana New" w:hAnsi="Angsana New"/>
        <w:sz w:val="30"/>
        <w:szCs w:val="30"/>
      </w:rPr>
      <w:t>6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4864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81DC3" w14:textId="312EFC27" w:rsidR="0008252F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8054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89A59" w14:textId="70D085D9" w:rsidR="00A5450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245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37A760" w14:textId="6120E8ED" w:rsidR="00C5115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49F6E05E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E80D" w14:textId="0B7C6166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024B94D6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92C35">
      <w:rPr>
        <w:rFonts w:ascii="Angsana New" w:hAnsi="Angsana New"/>
        <w:noProof/>
        <w:sz w:val="30"/>
        <w:szCs w:val="30"/>
      </w:rPr>
      <w:t>SAT draft FS TH 30 Sep 24.docx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0201" w14:textId="09FC1682" w:rsidR="0091427E" w:rsidRDefault="0091427E">
    <w:pPr>
      <w:pStyle w:val="Footer"/>
      <w:jc w:val="center"/>
    </w:pPr>
    <w:r>
      <w:rPr>
        <w:rFonts w:ascii="Angsana New" w:hAnsi="Angsana New"/>
        <w:sz w:val="30"/>
        <w:szCs w:val="30"/>
      </w:rPr>
      <w:t>1</w:t>
    </w:r>
    <w:r w:rsidR="00E330B4">
      <w:rPr>
        <w:rFonts w:ascii="Angsana New" w:hAnsi="Angsana New"/>
        <w:sz w:val="30"/>
        <w:szCs w:val="30"/>
      </w:rPr>
      <w:t>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9045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7B5BA7" w14:textId="46BE68D2" w:rsidR="00580B49" w:rsidRDefault="00580B49" w:rsidP="00580B49">
        <w:pPr>
          <w:pStyle w:val="Footer"/>
          <w:jc w:val="center"/>
        </w:pPr>
        <w:r w:rsidRPr="00580B49">
          <w:rPr>
            <w:rFonts w:ascii="Angsana New" w:hAnsi="Angsana New"/>
            <w:sz w:val="30"/>
            <w:szCs w:val="30"/>
          </w:rPr>
          <w:fldChar w:fldCharType="begin"/>
        </w:r>
        <w:r w:rsidRPr="00580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80B49">
          <w:rPr>
            <w:rFonts w:ascii="Angsana New" w:hAnsi="Angsana New"/>
            <w:sz w:val="30"/>
            <w:szCs w:val="30"/>
          </w:rPr>
          <w:fldChar w:fldCharType="separate"/>
        </w:r>
        <w:r w:rsidRPr="00580B49">
          <w:rPr>
            <w:rFonts w:ascii="Angsana New" w:hAnsi="Angsana New"/>
            <w:sz w:val="30"/>
            <w:szCs w:val="30"/>
          </w:rPr>
          <w:t>2</w:t>
        </w:r>
        <w:r w:rsidRPr="00580B4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/>
      </w:rPr>
      <w:id w:val="753324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0284C70" w14:textId="066E4ADE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01601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D368D" w14:textId="06552A3F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5374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4DC9CC" w14:textId="33A29A13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30"/>
        <w:szCs w:val="30"/>
      </w:rPr>
      <w:id w:val="703520442"/>
      <w:docPartObj>
        <w:docPartGallery w:val="Page Numbers (Bottom of Page)"/>
        <w:docPartUnique/>
      </w:docPartObj>
    </w:sdtPr>
    <w:sdtEndPr/>
    <w:sdtContent>
      <w:p w14:paraId="41157665" w14:textId="7B0D3E17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4997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2CB332" w14:textId="4172F572" w:rsidR="0091427E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A2974" w14:textId="77777777" w:rsidR="00687E96" w:rsidRDefault="00687E96">
      <w:r>
        <w:separator/>
      </w:r>
    </w:p>
  </w:footnote>
  <w:footnote w:type="continuationSeparator" w:id="0">
    <w:p w14:paraId="047CD2A0" w14:textId="77777777" w:rsidR="00687E96" w:rsidRDefault="00687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BBCE" w14:textId="77777777" w:rsidR="00365C9A" w:rsidRDefault="00365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FA31CA" w14:textId="67845EEB" w:rsidR="00102274" w:rsidRPr="009D0D6C" w:rsidRDefault="00102274" w:rsidP="00102274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และ</w:t>
    </w:r>
    <w:r w:rsidR="00B723B3"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เก้า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val="x-none" w:eastAsia="x-none"/>
      </w:rPr>
      <w:t>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>3</w:t>
    </w:r>
    <w:r w:rsidR="00531D14">
      <w:rPr>
        <w:rFonts w:asciiTheme="majorBidi" w:hAnsiTheme="majorBidi" w:cstheme="majorBidi"/>
        <w:b/>
        <w:bCs/>
        <w:sz w:val="32"/>
        <w:szCs w:val="32"/>
        <w:lang w:eastAsia="x-none"/>
      </w:rPr>
      <w:t>0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="00B723B3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กันยา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</w:t>
    </w:r>
    <w:r w:rsidR="002F7D36">
      <w:rPr>
        <w:rFonts w:asciiTheme="majorBidi" w:hAnsiTheme="majorBidi" w:cstheme="majorBidi"/>
        <w:b/>
        <w:bCs/>
        <w:sz w:val="32"/>
        <w:szCs w:val="32"/>
        <w:lang w:eastAsia="x-none"/>
      </w:rPr>
      <w:t>7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2E86" w14:textId="77777777" w:rsidR="00365C9A" w:rsidRDefault="0036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4A16830" w14:textId="1B125E97" w:rsidR="00BE7407" w:rsidRPr="007505E7" w:rsidRDefault="00BE7407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และ</w:t>
    </w:r>
    <w:r w:rsidR="00B723B3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เก้า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>3</w:t>
    </w:r>
    <w:r w:rsidR="00531D14">
      <w:rPr>
        <w:rFonts w:asciiTheme="majorBidi" w:hAnsiTheme="majorBidi" w:cstheme="majorBidi"/>
        <w:b/>
        <w:bCs/>
        <w:sz w:val="32"/>
        <w:szCs w:val="32"/>
        <w:lang w:eastAsia="x-none"/>
      </w:rPr>
      <w:t>0</w:t>
    </w:r>
    <w:r w:rsidR="00F66E89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="00B723B3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กันยา</w:t>
    </w:r>
    <w:r w:rsidR="00531D14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</w:t>
    </w:r>
    <w:r w:rsidR="007505E7">
      <w:rPr>
        <w:rFonts w:asciiTheme="majorBidi" w:hAnsiTheme="majorBidi" w:cstheme="majorBidi"/>
        <w:b/>
        <w:bCs/>
        <w:sz w:val="32"/>
        <w:szCs w:val="32"/>
        <w:lang w:eastAsia="x-none"/>
      </w:rPr>
      <w:t>7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82463" w14:textId="77777777" w:rsidR="00A5450B" w:rsidRPr="00774FEB" w:rsidRDefault="00A5450B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E8B99E" w14:textId="77777777" w:rsidR="00A5450B" w:rsidRPr="009D0D6C" w:rsidRDefault="00A5450B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8259918" w14:textId="7649FE23" w:rsidR="00A5450B" w:rsidRPr="007505E7" w:rsidRDefault="00A5450B" w:rsidP="00BE740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และ</w:t>
    </w:r>
    <w:r w:rsidR="00B723B3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เก้า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เดือน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30 </w:t>
    </w:r>
    <w:r w:rsidR="00B723B3"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กันย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ายน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2567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56F1E7C" w14:textId="77777777" w:rsidR="00A5450B" w:rsidRPr="006E020C" w:rsidRDefault="00A5450B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E"/>
    <w:rsid w:val="000C5309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0A7A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A2"/>
    <w:rsid w:val="006D51B6"/>
    <w:rsid w:val="006D51B7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815"/>
    <w:rsid w:val="00782900"/>
    <w:rsid w:val="00783207"/>
    <w:rsid w:val="00783811"/>
    <w:rsid w:val="0078385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138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7A9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04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26" Type="http://schemas.openxmlformats.org/officeDocument/2006/relationships/footer" Target="footer10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29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8.xml"/><Relationship Id="rId28" Type="http://schemas.openxmlformats.org/officeDocument/2006/relationships/footer" Target="footer12.xml"/><Relationship Id="rId10" Type="http://schemas.openxmlformats.org/officeDocument/2006/relationships/endnotes" Target="endnotes.xml"/><Relationship Id="rId19" Type="http://schemas.openxmlformats.org/officeDocument/2006/relationships/image" Target="media/image1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footer" Target="footer1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B15D-98BE-484D-BB0B-B1FBF5D4D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6706</TotalTime>
  <Pages>15</Pages>
  <Words>2248</Words>
  <Characters>9947</Characters>
  <Application>Microsoft Office Word</Application>
  <DocSecurity>0</DocSecurity>
  <Lines>82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Kornsiri, Chongaksorn</cp:lastModifiedBy>
  <cp:revision>1108</cp:revision>
  <cp:lastPrinted>2024-11-07T04:27:00Z</cp:lastPrinted>
  <dcterms:created xsi:type="dcterms:W3CDTF">2022-07-15T08:03:00Z</dcterms:created>
  <dcterms:modified xsi:type="dcterms:W3CDTF">2024-11-14T02:58:00Z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