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E9F" w14:textId="77777777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013CB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9013CB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013CB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9013CB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2EC0835E" w:rsidR="008D2F8B" w:rsidRPr="009013C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A7C85A4" w14:textId="2C562ED4" w:rsidR="00D638D9" w:rsidRPr="009013CB" w:rsidRDefault="00D638D9" w:rsidP="00D638D9">
      <w:pPr>
        <w:pStyle w:val="IndexHeading1"/>
        <w:tabs>
          <w:tab w:val="left" w:pos="126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013CB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5ACFA6E2" w14:textId="5A7752BD" w:rsidR="008D2F8B" w:rsidRPr="009013CB" w:rsidRDefault="00D638D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  <w:r w:rsidR="008D2F8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2B8F51FB" w:rsidR="005731F4" w:rsidRPr="009013CB" w:rsidRDefault="00D638D9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2965E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674243" w14:textId="2E335D2C" w:rsidR="000E7F9F" w:rsidRPr="009013CB" w:rsidRDefault="000E7F9F" w:rsidP="000E7F9F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C67B226" w14:textId="66D4CC56" w:rsidR="000E7F9F" w:rsidRPr="009013CB" w:rsidRDefault="000E7F9F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7B4CF62" w14:textId="04AB184E" w:rsidR="0026104A" w:rsidRPr="009013CB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9013CB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013CB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5428B8F2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013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D82F85" w:rsidRPr="009013CB">
        <w:rPr>
          <w:rFonts w:asciiTheme="majorBidi" w:hAnsiTheme="majorBidi" w:cstheme="majorBidi"/>
          <w:sz w:val="30"/>
          <w:szCs w:val="30"/>
        </w:rPr>
        <w:t>14</w:t>
      </w:r>
      <w:r w:rsidR="004F75E7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D7628E" w:rsidRPr="009013CB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4F75E7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B8D" w:rsidRPr="009013CB">
        <w:rPr>
          <w:rFonts w:asciiTheme="majorBidi" w:hAnsiTheme="majorBidi" w:cstheme="majorBidi"/>
          <w:sz w:val="30"/>
          <w:szCs w:val="30"/>
        </w:rPr>
        <w:t>256</w:t>
      </w:r>
      <w:r w:rsidR="00274E1D" w:rsidRPr="009013CB">
        <w:rPr>
          <w:rFonts w:asciiTheme="majorBidi" w:hAnsiTheme="majorBidi" w:cstheme="majorBidi"/>
          <w:sz w:val="30"/>
          <w:szCs w:val="30"/>
        </w:rPr>
        <w:t>7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12EC4A0" w:rsidR="005F0C7C" w:rsidRPr="009013CB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274E1D" w:rsidRPr="009013CB">
        <w:rPr>
          <w:rFonts w:asciiTheme="majorBidi" w:hAnsiTheme="majorBidi" w:cstheme="majorBidi"/>
          <w:sz w:val="30"/>
          <w:szCs w:val="30"/>
        </w:rPr>
        <w:t>6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6A662F50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274E1D" w:rsidRPr="009013CB">
        <w:rPr>
          <w:rFonts w:asciiTheme="majorBidi" w:hAnsiTheme="majorBidi" w:cstheme="majorBidi"/>
          <w:bCs/>
          <w:sz w:val="30"/>
          <w:szCs w:val="30"/>
        </w:rPr>
        <w:t>6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40"/>
        <w:gridCol w:w="1073"/>
        <w:gridCol w:w="236"/>
        <w:gridCol w:w="1121"/>
      </w:tblGrid>
      <w:tr w:rsidR="00A0782B" w:rsidRPr="009013CB" w14:paraId="2A60AB9C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68154C3B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141A640E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37D20C9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25FA59A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8E" w:rsidRPr="009013CB" w14:paraId="14BDC0DE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59A44F06" w14:textId="017136D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  <w:shd w:val="clear" w:color="auto" w:fill="auto"/>
          </w:tcPr>
          <w:p w14:paraId="0F787160" w14:textId="2CA13015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1AA21B5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FF7334" w14:textId="26B96EF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7DF37E3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3EB6AB" w14:textId="15C780A0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5DF25CC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5DDB035" w14:textId="5027F200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628E" w:rsidRPr="009013CB" w14:paraId="4AC8C2AE" w14:textId="77777777">
        <w:trPr>
          <w:tblHeader/>
        </w:trPr>
        <w:tc>
          <w:tcPr>
            <w:tcW w:w="2274" w:type="pct"/>
          </w:tcPr>
          <w:p w14:paraId="4E9CAF6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6C03044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8E" w:rsidRPr="009013CB" w14:paraId="44E71FF4" w14:textId="77777777" w:rsidTr="0054053B">
        <w:tc>
          <w:tcPr>
            <w:tcW w:w="2274" w:type="pct"/>
          </w:tcPr>
          <w:p w14:paraId="12E17CC8" w14:textId="38FE7178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6F7CC9E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5A036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4041B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26843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A1CC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1FA58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1D5F8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28E" w:rsidRPr="009013CB" w14:paraId="4DE61BC7" w14:textId="77777777" w:rsidTr="0054053B">
        <w:tc>
          <w:tcPr>
            <w:tcW w:w="2274" w:type="pct"/>
          </w:tcPr>
          <w:p w14:paraId="71C19FE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C20D0C4" w14:textId="592D913E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9,614</w:t>
            </w:r>
          </w:p>
        </w:tc>
        <w:tc>
          <w:tcPr>
            <w:tcW w:w="127" w:type="pct"/>
          </w:tcPr>
          <w:p w14:paraId="01F5B35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ECE22C" w14:textId="7E02A6EA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9,771</w:t>
            </w:r>
          </w:p>
        </w:tc>
        <w:tc>
          <w:tcPr>
            <w:tcW w:w="129" w:type="pct"/>
          </w:tcPr>
          <w:p w14:paraId="1FAD913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A8FD04" w14:textId="700567B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9,614</w:t>
            </w:r>
          </w:p>
        </w:tc>
        <w:tc>
          <w:tcPr>
            <w:tcW w:w="127" w:type="pct"/>
          </w:tcPr>
          <w:p w14:paraId="4DFF5CF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9E59C1" w14:textId="213CA88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9,771</w:t>
            </w:r>
          </w:p>
        </w:tc>
      </w:tr>
      <w:tr w:rsidR="00D7628E" w:rsidRPr="009013CB" w14:paraId="646F4152" w14:textId="77777777" w:rsidTr="0054053B">
        <w:tc>
          <w:tcPr>
            <w:tcW w:w="2274" w:type="pct"/>
          </w:tcPr>
          <w:p w14:paraId="0FC472E5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E78673F" w14:textId="77A2EB3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11,567</w:t>
            </w:r>
          </w:p>
        </w:tc>
        <w:tc>
          <w:tcPr>
            <w:tcW w:w="127" w:type="pct"/>
          </w:tcPr>
          <w:p w14:paraId="6C1DD49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71BD09" w14:textId="46CA678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11,460</w:t>
            </w:r>
          </w:p>
        </w:tc>
        <w:tc>
          <w:tcPr>
            <w:tcW w:w="129" w:type="pct"/>
          </w:tcPr>
          <w:p w14:paraId="596DD8C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237588" w14:textId="248747A8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11,567</w:t>
            </w:r>
          </w:p>
        </w:tc>
        <w:tc>
          <w:tcPr>
            <w:tcW w:w="127" w:type="pct"/>
          </w:tcPr>
          <w:p w14:paraId="7960D7A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3E9F3A" w14:textId="2F199ED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11,460</w:t>
            </w:r>
          </w:p>
        </w:tc>
      </w:tr>
      <w:tr w:rsidR="00D7628E" w:rsidRPr="009013CB" w14:paraId="5335C818" w14:textId="77777777" w:rsidTr="0054053B">
        <w:tc>
          <w:tcPr>
            <w:tcW w:w="2274" w:type="pct"/>
          </w:tcPr>
          <w:p w14:paraId="4CE6E13E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05BDDC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F5784A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894D2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D6140C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6FE34C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3BC27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A0E31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49088378" w14:textId="77777777" w:rsidTr="0054053B">
        <w:tc>
          <w:tcPr>
            <w:tcW w:w="2274" w:type="pct"/>
          </w:tcPr>
          <w:p w14:paraId="514A2486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68006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4FD9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FE2235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736A8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CA51F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B6A4C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DB52E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6D05FD48" w14:textId="77777777" w:rsidTr="0054053B">
        <w:tc>
          <w:tcPr>
            <w:tcW w:w="2274" w:type="pct"/>
          </w:tcPr>
          <w:p w14:paraId="66A86FB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6D32A4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0AD63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C8DAB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7A828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EF5BA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9BD5E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690C3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46E9B15B" w14:textId="77777777" w:rsidTr="0054053B">
        <w:tc>
          <w:tcPr>
            <w:tcW w:w="2274" w:type="pct"/>
          </w:tcPr>
          <w:p w14:paraId="52035B7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D29D8F" w14:textId="187EC2C9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F327B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47EDE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7F716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2DF08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0634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D492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0D079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3774B1C2" w14:textId="77777777" w:rsidTr="0054053B">
        <w:tc>
          <w:tcPr>
            <w:tcW w:w="2274" w:type="pct"/>
          </w:tcPr>
          <w:p w14:paraId="0E45C70E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25F21325" w14:textId="04237EC1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D5289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683F563" w14:textId="73363CE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69B57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62D87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1819D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A40C3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5FD060B7" w14:textId="77777777" w:rsidTr="0054053B">
        <w:tc>
          <w:tcPr>
            <w:tcW w:w="2274" w:type="pct"/>
          </w:tcPr>
          <w:p w14:paraId="12D41FE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ED935F0" w14:textId="74D4C0C9" w:rsidR="00D7628E" w:rsidRPr="009013CB" w:rsidRDefault="00D82F85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F7218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CCE6D99" w14:textId="0F5D4FBA" w:rsidR="00D7628E" w:rsidRPr="009013CB" w:rsidRDefault="00D7628E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4F3E7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1CBB7E" w14:textId="797FB90A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3,574</w:t>
            </w:r>
          </w:p>
        </w:tc>
        <w:tc>
          <w:tcPr>
            <w:tcW w:w="127" w:type="pct"/>
          </w:tcPr>
          <w:p w14:paraId="4E519D3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C0891DC" w14:textId="273E27D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3,525</w:t>
            </w:r>
          </w:p>
        </w:tc>
      </w:tr>
      <w:tr w:rsidR="00D7628E" w:rsidRPr="009013CB" w14:paraId="0685B741" w14:textId="77777777" w:rsidTr="0054053B">
        <w:tc>
          <w:tcPr>
            <w:tcW w:w="2274" w:type="pct"/>
          </w:tcPr>
          <w:p w14:paraId="581B245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244F2CD3" w14:textId="20F4C72C" w:rsidR="00D7628E" w:rsidRPr="009013CB" w:rsidRDefault="00D82F85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776C1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C7AE5EE" w14:textId="09C84766" w:rsidR="00D7628E" w:rsidRPr="009013CB" w:rsidRDefault="00D7628E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1D3B60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1FBDB59" w14:textId="7C729274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31,846</w:t>
            </w:r>
          </w:p>
        </w:tc>
        <w:tc>
          <w:tcPr>
            <w:tcW w:w="127" w:type="pct"/>
          </w:tcPr>
          <w:p w14:paraId="161AE23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61022" w14:textId="168A5EB6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35,797</w:t>
            </w:r>
          </w:p>
        </w:tc>
      </w:tr>
      <w:tr w:rsidR="00D7628E" w:rsidRPr="009013CB" w14:paraId="4528C8C3" w14:textId="77777777" w:rsidTr="0054053B">
        <w:tc>
          <w:tcPr>
            <w:tcW w:w="2274" w:type="pct"/>
          </w:tcPr>
          <w:p w14:paraId="52D3F65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89ECE50" w14:textId="6989A90A" w:rsidR="00D7628E" w:rsidRPr="009013CB" w:rsidRDefault="00D82F85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5D90F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8EBBD3" w14:textId="6367C9B4" w:rsidR="00D7628E" w:rsidRPr="009013CB" w:rsidRDefault="00D7628E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C8901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4D186D" w14:textId="707DB393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127" w:type="pct"/>
          </w:tcPr>
          <w:p w14:paraId="3AAEE56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3E8D9" w14:textId="5560212A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</w:tr>
      <w:tr w:rsidR="00D7628E" w:rsidRPr="009013CB" w14:paraId="47FA42F9" w14:textId="77777777" w:rsidTr="0054053B">
        <w:tc>
          <w:tcPr>
            <w:tcW w:w="2274" w:type="pct"/>
          </w:tcPr>
          <w:p w14:paraId="48AACB50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B469A2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95693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4F25E0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10D7CA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D74955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C91458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25249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640197A5" w14:textId="77777777" w:rsidTr="0054053B">
        <w:tc>
          <w:tcPr>
            <w:tcW w:w="2274" w:type="pct"/>
          </w:tcPr>
          <w:p w14:paraId="66E81D2D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1B4359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7DCE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6638DF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4A586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2F5F3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63652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2BF27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2FC1754E" w14:textId="77777777" w:rsidTr="0054053B">
        <w:tc>
          <w:tcPr>
            <w:tcW w:w="2274" w:type="pct"/>
          </w:tcPr>
          <w:p w14:paraId="2C237BA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84C2A15" w14:textId="6A341226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90,144</w:t>
            </w:r>
          </w:p>
        </w:tc>
        <w:tc>
          <w:tcPr>
            <w:tcW w:w="127" w:type="pct"/>
          </w:tcPr>
          <w:p w14:paraId="4CF7551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888862" w14:textId="1FB1DA5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104,995</w:t>
            </w:r>
          </w:p>
        </w:tc>
        <w:tc>
          <w:tcPr>
            <w:tcW w:w="129" w:type="pct"/>
          </w:tcPr>
          <w:p w14:paraId="5BE4EB7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295811" w14:textId="0E728E81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89,917</w:t>
            </w:r>
          </w:p>
        </w:tc>
        <w:tc>
          <w:tcPr>
            <w:tcW w:w="127" w:type="pct"/>
          </w:tcPr>
          <w:p w14:paraId="6524745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02AA9" w14:textId="63E5392C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104,679</w:t>
            </w:r>
          </w:p>
        </w:tc>
      </w:tr>
      <w:tr w:rsidR="00D7628E" w:rsidRPr="009013CB" w14:paraId="42BCF77B" w14:textId="77777777" w:rsidTr="0054053B">
        <w:tc>
          <w:tcPr>
            <w:tcW w:w="2274" w:type="pct"/>
          </w:tcPr>
          <w:p w14:paraId="2BBDF7F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1DFB021" w14:textId="45CC5B64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  <w:tc>
          <w:tcPr>
            <w:tcW w:w="127" w:type="pct"/>
          </w:tcPr>
          <w:p w14:paraId="6D74A83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656792" w14:textId="05119D7D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6,281</w:t>
            </w:r>
          </w:p>
        </w:tc>
        <w:tc>
          <w:tcPr>
            <w:tcW w:w="129" w:type="pct"/>
            <w:shd w:val="clear" w:color="auto" w:fill="auto"/>
          </w:tcPr>
          <w:p w14:paraId="60432AF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D4719F" w14:textId="10EC8EB8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  <w:tc>
          <w:tcPr>
            <w:tcW w:w="127" w:type="pct"/>
            <w:shd w:val="clear" w:color="auto" w:fill="auto"/>
          </w:tcPr>
          <w:p w14:paraId="7017881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1CD0EC8" w14:textId="6BCF42E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6,281</w:t>
            </w:r>
          </w:p>
        </w:tc>
      </w:tr>
      <w:tr w:rsidR="00D7628E" w:rsidRPr="009013CB" w14:paraId="4728A39C" w14:textId="77777777" w:rsidTr="0054053B">
        <w:tc>
          <w:tcPr>
            <w:tcW w:w="2274" w:type="pct"/>
          </w:tcPr>
          <w:p w14:paraId="168ED552" w14:textId="5158BBFF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09A622A" w14:textId="6E10DE07" w:rsidR="00D7628E" w:rsidRPr="009013CB" w:rsidRDefault="00D82F85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B4A1A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5AA4694" w14:textId="0FD37724" w:rsidR="00D7628E" w:rsidRPr="009013CB" w:rsidRDefault="00D7628E" w:rsidP="00D8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6288F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F2C2B9D" w14:textId="175BCF28" w:rsidR="00D7628E" w:rsidRPr="009013CB" w:rsidRDefault="004001FA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27" w:type="pct"/>
            <w:shd w:val="clear" w:color="auto" w:fill="auto"/>
          </w:tcPr>
          <w:p w14:paraId="3C920A5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9A48254" w14:textId="09472DD5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</w:tr>
      <w:tr w:rsidR="00D7628E" w:rsidRPr="009013CB" w14:paraId="5444FE34" w14:textId="77777777" w:rsidTr="0054053B">
        <w:tc>
          <w:tcPr>
            <w:tcW w:w="2274" w:type="pct"/>
          </w:tcPr>
          <w:p w14:paraId="666F07F1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C9095B9" w14:textId="50699AE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4,620</w:t>
            </w:r>
          </w:p>
        </w:tc>
        <w:tc>
          <w:tcPr>
            <w:tcW w:w="127" w:type="pct"/>
          </w:tcPr>
          <w:p w14:paraId="61CCA6A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0321792F" w14:textId="3E8E526E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  <w:tc>
          <w:tcPr>
            <w:tcW w:w="129" w:type="pct"/>
            <w:shd w:val="clear" w:color="auto" w:fill="auto"/>
          </w:tcPr>
          <w:p w14:paraId="3632BBD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35E0B8A" w14:textId="13483B9A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4,620</w:t>
            </w:r>
          </w:p>
        </w:tc>
        <w:tc>
          <w:tcPr>
            <w:tcW w:w="127" w:type="pct"/>
            <w:shd w:val="clear" w:color="auto" w:fill="auto"/>
          </w:tcPr>
          <w:p w14:paraId="59EDA07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C312429" w14:textId="0AB5EC9E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</w:tr>
      <w:tr w:rsidR="00D7628E" w:rsidRPr="009013CB" w14:paraId="2B2C5092" w14:textId="77777777" w:rsidTr="0054053B">
        <w:tc>
          <w:tcPr>
            <w:tcW w:w="2274" w:type="pct"/>
          </w:tcPr>
          <w:p w14:paraId="75D8EB67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DCBB87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6FA1C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49E9AF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3AB2A9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88D428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3F5D2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FE4E4D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5EC0E459" w14:textId="77777777" w:rsidTr="0054053B">
        <w:tc>
          <w:tcPr>
            <w:tcW w:w="2274" w:type="pct"/>
          </w:tcPr>
          <w:p w14:paraId="5E1BAE8E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67045C4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599D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FC8D5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C775E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338A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A1EDD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2DEBE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28E" w:rsidRPr="009013CB" w14:paraId="525737EE" w14:textId="77777777" w:rsidTr="0054053B">
        <w:tc>
          <w:tcPr>
            <w:tcW w:w="2274" w:type="pct"/>
          </w:tcPr>
          <w:p w14:paraId="290510D6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263A7C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2936F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2DA2B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C897F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B4CE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30AA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FC410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4221D919" w14:textId="77777777" w:rsidTr="0054053B">
        <w:tc>
          <w:tcPr>
            <w:tcW w:w="2274" w:type="pct"/>
          </w:tcPr>
          <w:p w14:paraId="77097A80" w14:textId="77777777" w:rsidR="00D7628E" w:rsidRPr="009013CB" w:rsidRDefault="00D7628E" w:rsidP="00D7628E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41AD86EC" w14:textId="2E4F6070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8,858</w:t>
            </w:r>
          </w:p>
        </w:tc>
        <w:tc>
          <w:tcPr>
            <w:tcW w:w="127" w:type="pct"/>
          </w:tcPr>
          <w:p w14:paraId="391DE07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A3992DE" w14:textId="74FD223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9,602</w:t>
            </w:r>
          </w:p>
        </w:tc>
        <w:tc>
          <w:tcPr>
            <w:tcW w:w="129" w:type="pct"/>
            <w:shd w:val="clear" w:color="auto" w:fill="auto"/>
          </w:tcPr>
          <w:p w14:paraId="1DC433B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0141B0" w14:textId="56E19BB5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127" w:type="pct"/>
            <w:shd w:val="clear" w:color="auto" w:fill="auto"/>
          </w:tcPr>
          <w:p w14:paraId="4A41AB9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61AC75" w14:textId="004331A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4,972</w:t>
            </w:r>
          </w:p>
        </w:tc>
      </w:tr>
      <w:tr w:rsidR="00D7628E" w:rsidRPr="009013CB" w14:paraId="2E5A3C71" w14:textId="77777777" w:rsidTr="0054053B">
        <w:tc>
          <w:tcPr>
            <w:tcW w:w="2274" w:type="pct"/>
          </w:tcPr>
          <w:p w14:paraId="279270B2" w14:textId="77777777" w:rsidR="00D7628E" w:rsidRPr="009013CB" w:rsidRDefault="00D7628E" w:rsidP="00D7628E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FA239F" w14:textId="01EA1490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27" w:type="pct"/>
          </w:tcPr>
          <w:p w14:paraId="1235652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58B7" w14:textId="77390A87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29" w:type="pct"/>
            <w:shd w:val="clear" w:color="auto" w:fill="auto"/>
          </w:tcPr>
          <w:p w14:paraId="21D9210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1D4B408" w14:textId="2E1245C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7" w:type="pct"/>
            <w:shd w:val="clear" w:color="auto" w:fill="auto"/>
          </w:tcPr>
          <w:p w14:paraId="780B4A0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42303EB" w14:textId="2CD3CB3A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D7628E" w:rsidRPr="009013CB" w14:paraId="12A7AF68" w14:textId="77777777" w:rsidTr="0054053B">
        <w:tc>
          <w:tcPr>
            <w:tcW w:w="2274" w:type="pct"/>
          </w:tcPr>
          <w:p w14:paraId="56CD8E5F" w14:textId="77777777" w:rsidR="00D7628E" w:rsidRPr="009013CB" w:rsidRDefault="00D7628E" w:rsidP="00D762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DBABC1" w14:textId="1EB4E760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9,197</w:t>
            </w:r>
          </w:p>
        </w:tc>
        <w:tc>
          <w:tcPr>
            <w:tcW w:w="127" w:type="pct"/>
          </w:tcPr>
          <w:p w14:paraId="5458CB6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0269" w14:textId="5A4F1E86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D82F85" w:rsidRPr="009013CB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29" w:type="pct"/>
            <w:shd w:val="clear" w:color="auto" w:fill="auto"/>
          </w:tcPr>
          <w:p w14:paraId="62E967B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7F39" w14:textId="391ED055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4,313</w:t>
            </w:r>
          </w:p>
        </w:tc>
        <w:tc>
          <w:tcPr>
            <w:tcW w:w="127" w:type="pct"/>
            <w:shd w:val="clear" w:color="auto" w:fill="auto"/>
          </w:tcPr>
          <w:p w14:paraId="6546851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FBCC" w14:textId="54282C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5,211</w:t>
            </w:r>
          </w:p>
        </w:tc>
      </w:tr>
      <w:tr w:rsidR="00D7628E" w:rsidRPr="009013CB" w14:paraId="769E0D35" w14:textId="77777777" w:rsidTr="0054053B">
        <w:tc>
          <w:tcPr>
            <w:tcW w:w="2274" w:type="pct"/>
          </w:tcPr>
          <w:p w14:paraId="4600EAA5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C3688D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32BA1B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E73FD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7188356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176843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0ABB284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90597D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E3C3524" w14:textId="60D8061A" w:rsidR="00060D87" w:rsidRPr="009013CB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7D155CA6" w14:textId="18CEADA3" w:rsidR="00060D87" w:rsidRPr="009013CB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9013CB">
        <w:rPr>
          <w:rFonts w:asciiTheme="majorBidi" w:hAnsiTheme="majorBidi" w:cstheme="majorBidi"/>
          <w:sz w:val="24"/>
          <w:szCs w:val="24"/>
        </w:rPr>
        <w:br w:type="page"/>
      </w:r>
    </w:p>
    <w:p w14:paraId="5691A62E" w14:textId="1F7DF3B6" w:rsidR="00516390" w:rsidRPr="009013CB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9013CB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013CB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013C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628E" w:rsidRPr="009013CB">
        <w:rPr>
          <w:rFonts w:asciiTheme="majorBidi" w:hAnsiTheme="majorBidi" w:cstheme="majorBidi"/>
          <w:sz w:val="30"/>
          <w:szCs w:val="30"/>
        </w:rPr>
        <w:t>30</w:t>
      </w:r>
      <w:r w:rsidR="00D7628E" w:rsidRPr="009013CB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C701CA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B8D" w:rsidRPr="009013CB">
        <w:rPr>
          <w:rFonts w:asciiTheme="majorBidi" w:hAnsiTheme="majorBidi" w:cstheme="majorBidi"/>
          <w:sz w:val="30"/>
          <w:szCs w:val="30"/>
        </w:rPr>
        <w:t>256</w:t>
      </w:r>
      <w:r w:rsidR="00A7715F" w:rsidRPr="009013CB">
        <w:rPr>
          <w:rFonts w:asciiTheme="majorBidi" w:hAnsiTheme="majorBidi" w:cstheme="majorBidi"/>
          <w:sz w:val="30"/>
          <w:szCs w:val="30"/>
        </w:rPr>
        <w:t>7</w:t>
      </w:r>
      <w:r w:rsidR="0009674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096740" w:rsidRPr="009013C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09674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 w:rsidRPr="009013CB">
        <w:rPr>
          <w:rFonts w:asciiTheme="majorBidi" w:hAnsiTheme="majorBidi" w:cstheme="majorBidi"/>
          <w:sz w:val="30"/>
          <w:szCs w:val="30"/>
        </w:rPr>
        <w:t>256</w:t>
      </w:r>
      <w:r w:rsidR="00A7715F" w:rsidRPr="009013CB">
        <w:rPr>
          <w:rFonts w:asciiTheme="majorBidi" w:hAnsiTheme="majorBidi" w:cstheme="majorBidi"/>
          <w:sz w:val="30"/>
          <w:szCs w:val="30"/>
        </w:rPr>
        <w:t>6</w:t>
      </w:r>
      <w:r w:rsidR="00576C27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Pr="009013CB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24"/>
          <w:szCs w:val="24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9013CB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9013CB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9013CB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9013CB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9013CB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628E" w:rsidRPr="009013CB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5B625B1C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3DADCE63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006DA543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36FCB2BF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628E" w:rsidRPr="009013CB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165A5A3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BA98C04" w14:textId="53209FF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78B5DFB0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1ABA197A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1A32266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628E" w:rsidRPr="009013CB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8E" w:rsidRPr="009013CB" w14:paraId="0956CF10" w14:textId="77777777" w:rsidTr="00580D74">
        <w:tc>
          <w:tcPr>
            <w:tcW w:w="2170" w:type="pct"/>
          </w:tcPr>
          <w:p w14:paraId="5147DD26" w14:textId="2E6BFF9E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12F0A090" w14:textId="77777777" w:rsidTr="00580D74">
        <w:tc>
          <w:tcPr>
            <w:tcW w:w="2170" w:type="pct"/>
          </w:tcPr>
          <w:p w14:paraId="25AA398D" w14:textId="07557F12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0E6E9FA8" w14:textId="5723B74C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29" w:type="pct"/>
          </w:tcPr>
          <w:p w14:paraId="44EFA3C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372C5F48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9" w:type="pct"/>
          </w:tcPr>
          <w:p w14:paraId="22CA8F8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10EA79BD" w:rsidR="00D7628E" w:rsidRPr="009013CB" w:rsidRDefault="00C74296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9" w:type="pct"/>
          </w:tcPr>
          <w:p w14:paraId="4E85774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6D51360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D7628E" w:rsidRPr="009013CB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5AC44241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25,509</w:t>
            </w:r>
          </w:p>
        </w:tc>
        <w:tc>
          <w:tcPr>
            <w:tcW w:w="129" w:type="pct"/>
          </w:tcPr>
          <w:p w14:paraId="3801F6F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689BE5D3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27,189</w:t>
            </w:r>
          </w:p>
        </w:tc>
        <w:tc>
          <w:tcPr>
            <w:tcW w:w="149" w:type="pct"/>
          </w:tcPr>
          <w:p w14:paraId="3B85F7A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3D807453" w:rsidR="00D7628E" w:rsidRPr="009013CB" w:rsidRDefault="00C74296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25,438</w:t>
            </w:r>
          </w:p>
        </w:tc>
        <w:tc>
          <w:tcPr>
            <w:tcW w:w="149" w:type="pct"/>
          </w:tcPr>
          <w:p w14:paraId="7DFE1D5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8B85345" w14:textId="2FE774BC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CE59DB" w:rsidRPr="009013CB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D7628E" w:rsidRPr="009013CB" w14:paraId="25D8F1CE" w14:textId="77777777" w:rsidTr="00580D74">
        <w:tc>
          <w:tcPr>
            <w:tcW w:w="2170" w:type="pct"/>
          </w:tcPr>
          <w:p w14:paraId="0C2D3669" w14:textId="118DA74C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5C7C4759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26,313</w:t>
            </w:r>
          </w:p>
        </w:tc>
        <w:tc>
          <w:tcPr>
            <w:tcW w:w="129" w:type="pct"/>
          </w:tcPr>
          <w:p w14:paraId="6A8C392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2E9C9E40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27,867</w:t>
            </w:r>
          </w:p>
        </w:tc>
        <w:tc>
          <w:tcPr>
            <w:tcW w:w="149" w:type="pct"/>
          </w:tcPr>
          <w:p w14:paraId="2079F21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14245CDB" w:rsidR="00D7628E" w:rsidRPr="009013CB" w:rsidRDefault="00C74296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26,242</w:t>
            </w:r>
          </w:p>
        </w:tc>
        <w:tc>
          <w:tcPr>
            <w:tcW w:w="149" w:type="pct"/>
          </w:tcPr>
          <w:p w14:paraId="030F9A4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449FA433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E59DB"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E59DB"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  <w:tr w:rsidR="00D7628E" w:rsidRPr="009013CB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3B29AAF0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7F8DE938" w14:textId="420551BF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6337B39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26CA09DC" w:rsidR="00D7628E" w:rsidRPr="009013CB" w:rsidRDefault="00D82F85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110F22A6" w:rsidR="00D7628E" w:rsidRPr="009013CB" w:rsidRDefault="00D7628E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6CE2239C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149" w:type="pct"/>
          </w:tcPr>
          <w:p w14:paraId="06A0B54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46A1ECC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2,048</w:t>
            </w:r>
          </w:p>
        </w:tc>
      </w:tr>
      <w:tr w:rsidR="00D7628E" w:rsidRPr="009013CB" w14:paraId="313E5554" w14:textId="77777777" w:rsidTr="00580D74">
        <w:tc>
          <w:tcPr>
            <w:tcW w:w="2170" w:type="pct"/>
          </w:tcPr>
          <w:p w14:paraId="33524CF0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6D010666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</w:p>
        </w:tc>
        <w:tc>
          <w:tcPr>
            <w:tcW w:w="129" w:type="pct"/>
          </w:tcPr>
          <w:p w14:paraId="7AC62B8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4857EA79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1B2D84D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4021A635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2,225</w:t>
            </w:r>
          </w:p>
        </w:tc>
        <w:tc>
          <w:tcPr>
            <w:tcW w:w="149" w:type="pct"/>
          </w:tcPr>
          <w:p w14:paraId="2475BA4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65F374F6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3,461</w:t>
            </w:r>
          </w:p>
        </w:tc>
      </w:tr>
      <w:tr w:rsidR="00D7628E" w:rsidRPr="009013CB" w14:paraId="178CF938" w14:textId="77777777" w:rsidTr="00580D74">
        <w:tc>
          <w:tcPr>
            <w:tcW w:w="2170" w:type="pct"/>
          </w:tcPr>
          <w:p w14:paraId="3F5C52A1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52016643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2,247</w:t>
            </w:r>
          </w:p>
        </w:tc>
        <w:tc>
          <w:tcPr>
            <w:tcW w:w="129" w:type="pct"/>
          </w:tcPr>
          <w:p w14:paraId="09F2A47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33CA5E66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50FCA44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31A2A7E4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3,977</w:t>
            </w:r>
          </w:p>
        </w:tc>
        <w:tc>
          <w:tcPr>
            <w:tcW w:w="149" w:type="pct"/>
          </w:tcPr>
          <w:p w14:paraId="5298ACC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3A32A0C3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5,509</w:t>
            </w:r>
          </w:p>
        </w:tc>
      </w:tr>
      <w:tr w:rsidR="00D7628E" w:rsidRPr="009013CB" w14:paraId="0846A6F9" w14:textId="77777777" w:rsidTr="00580D74">
        <w:tc>
          <w:tcPr>
            <w:tcW w:w="2170" w:type="pct"/>
          </w:tcPr>
          <w:p w14:paraId="18F931F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4C5EE4C7" w14:textId="77777777" w:rsidTr="00580D74">
        <w:tc>
          <w:tcPr>
            <w:tcW w:w="2170" w:type="pct"/>
          </w:tcPr>
          <w:p w14:paraId="4FBF9F5D" w14:textId="626E4141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62BAB8AF" w14:textId="77777777" w:rsidTr="00580D74">
        <w:tc>
          <w:tcPr>
            <w:tcW w:w="2170" w:type="pct"/>
          </w:tcPr>
          <w:p w14:paraId="449E8664" w14:textId="66C75CE4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10967B07" w14:textId="527681D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2,138</w:t>
            </w:r>
          </w:p>
        </w:tc>
        <w:tc>
          <w:tcPr>
            <w:tcW w:w="129" w:type="pct"/>
          </w:tcPr>
          <w:p w14:paraId="77FA871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5671C1A5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21722FC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0589BAEC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2,138</w:t>
            </w:r>
          </w:p>
        </w:tc>
        <w:tc>
          <w:tcPr>
            <w:tcW w:w="149" w:type="pct"/>
          </w:tcPr>
          <w:p w14:paraId="6F886C1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674033DE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2,496</w:t>
            </w:r>
          </w:p>
        </w:tc>
      </w:tr>
      <w:tr w:rsidR="00D7628E" w:rsidRPr="009013CB" w14:paraId="1074C52D" w14:textId="77777777" w:rsidTr="00580D74">
        <w:tc>
          <w:tcPr>
            <w:tcW w:w="2170" w:type="pct"/>
          </w:tcPr>
          <w:p w14:paraId="304BEB0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275F3353" w:rsidR="00D7628E" w:rsidRPr="009013CB" w:rsidRDefault="00D82F85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5A999918" w:rsidR="00D7628E" w:rsidRPr="009013CB" w:rsidRDefault="00D7628E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059F3CD7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10,910</w:t>
            </w:r>
          </w:p>
        </w:tc>
        <w:tc>
          <w:tcPr>
            <w:tcW w:w="149" w:type="pct"/>
          </w:tcPr>
          <w:p w14:paraId="712D64D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81D27C" w14:textId="72F3504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11,192</w:t>
            </w:r>
          </w:p>
        </w:tc>
      </w:tr>
      <w:tr w:rsidR="00D7628E" w:rsidRPr="009013CB" w14:paraId="0C17618F" w14:textId="77777777" w:rsidTr="00580D74">
        <w:tc>
          <w:tcPr>
            <w:tcW w:w="2170" w:type="pct"/>
          </w:tcPr>
          <w:p w14:paraId="6ABD1900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76E37550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2,138</w:t>
            </w:r>
          </w:p>
        </w:tc>
        <w:tc>
          <w:tcPr>
            <w:tcW w:w="129" w:type="pct"/>
          </w:tcPr>
          <w:p w14:paraId="6B28FB2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083A6DA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06A2672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75C5A778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13,048</w:t>
            </w:r>
          </w:p>
        </w:tc>
        <w:tc>
          <w:tcPr>
            <w:tcW w:w="149" w:type="pct"/>
          </w:tcPr>
          <w:p w14:paraId="07C3A6A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676F3491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13,688</w:t>
            </w:r>
          </w:p>
        </w:tc>
      </w:tr>
      <w:tr w:rsidR="00D7628E" w:rsidRPr="009013CB" w14:paraId="12272451" w14:textId="77777777" w:rsidTr="00580D74">
        <w:tc>
          <w:tcPr>
            <w:tcW w:w="2170" w:type="pct"/>
          </w:tcPr>
          <w:p w14:paraId="732A4A69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628E" w:rsidRPr="009013CB" w14:paraId="4B220DF0" w14:textId="77777777" w:rsidTr="00580D74">
        <w:tc>
          <w:tcPr>
            <w:tcW w:w="2170" w:type="pct"/>
          </w:tcPr>
          <w:p w14:paraId="5F968FE9" w14:textId="44202A21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0" w:type="pct"/>
          </w:tcPr>
          <w:p w14:paraId="2E1BC77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4019F9C1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8E" w:rsidRPr="009013CB" w14:paraId="083B4754" w14:textId="77777777" w:rsidTr="00580D74">
        <w:tc>
          <w:tcPr>
            <w:tcW w:w="2170" w:type="pct"/>
          </w:tcPr>
          <w:p w14:paraId="702E7264" w14:textId="0A246E02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40E75273" w14:textId="2D117981" w:rsidR="00D7628E" w:rsidRPr="009013CB" w:rsidRDefault="00D82F85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552E3D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57FA7AD4" w14:textId="2E0D991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9" w:type="pct"/>
          </w:tcPr>
          <w:p w14:paraId="3F46EFC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A950B" w14:textId="3AB69F87" w:rsidR="00D7628E" w:rsidRPr="009013CB" w:rsidRDefault="00D82F85" w:rsidP="00AC3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E48D5A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0FA50B" w14:textId="13DE6972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D7628E" w:rsidRPr="009013CB" w14:paraId="309D4648" w14:textId="77777777" w:rsidTr="00580D74">
        <w:tc>
          <w:tcPr>
            <w:tcW w:w="2170" w:type="pct"/>
          </w:tcPr>
          <w:p w14:paraId="253EF792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BAC5235" w14:textId="126F1CBD" w:rsidR="00D7628E" w:rsidRPr="009013CB" w:rsidRDefault="00D82F85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CDAC7F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0596ACD7" w:rsidR="00D7628E" w:rsidRPr="009013CB" w:rsidRDefault="00D7628E" w:rsidP="00C74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36F03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54D44DB2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49" w:type="pct"/>
          </w:tcPr>
          <w:p w14:paraId="2AF88B3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02149F91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D7628E" w:rsidRPr="009013CB" w14:paraId="0DDB93A5" w14:textId="77777777" w:rsidTr="00580D74">
        <w:tc>
          <w:tcPr>
            <w:tcW w:w="2170" w:type="pct"/>
          </w:tcPr>
          <w:p w14:paraId="1C9DF779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32BA316" w14:textId="37ACC438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34" w:type="pct"/>
            <w:gridSpan w:val="2"/>
          </w:tcPr>
          <w:p w14:paraId="6C1C83C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F8E5E1" w14:textId="0F360A0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  <w:tc>
          <w:tcPr>
            <w:tcW w:w="149" w:type="pct"/>
          </w:tcPr>
          <w:p w14:paraId="1397A835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1CA6F6" w14:textId="0A1EE98D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49" w:type="pct"/>
          </w:tcPr>
          <w:p w14:paraId="323DFD91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35611F" w14:textId="07731F45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</w:tr>
      <w:tr w:rsidR="00D7628E" w:rsidRPr="009013CB" w14:paraId="39134CA6" w14:textId="77777777" w:rsidTr="00580D74">
        <w:tc>
          <w:tcPr>
            <w:tcW w:w="2170" w:type="pct"/>
          </w:tcPr>
          <w:p w14:paraId="3BBBC8F4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E191255" w14:textId="076A3640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</w:t>
            </w:r>
          </w:p>
        </w:tc>
        <w:tc>
          <w:tcPr>
            <w:tcW w:w="134" w:type="pct"/>
            <w:gridSpan w:val="2"/>
          </w:tcPr>
          <w:p w14:paraId="12E10A9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E610AAA" w14:textId="580BAA9B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49" w:type="pct"/>
          </w:tcPr>
          <w:p w14:paraId="4BE30F99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614B9EA1" w:rsidR="00D7628E" w:rsidRPr="009013CB" w:rsidRDefault="00D82F85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149" w:type="pct"/>
          </w:tcPr>
          <w:p w14:paraId="2DF1DF1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745F3" w14:textId="427F4DD9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2,407</w:t>
            </w:r>
          </w:p>
        </w:tc>
      </w:tr>
    </w:tbl>
    <w:p w14:paraId="3A5B9D65" w14:textId="6067D6A7" w:rsidR="00060D87" w:rsidRPr="009013CB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Pr="009013CB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1D34E6EB" w:rsidR="00D05D87" w:rsidRPr="009013CB" w:rsidRDefault="00D05D87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694B6D" w:rsidRPr="009013CB">
        <w:rPr>
          <w:rFonts w:asciiTheme="majorBidi" w:hAnsiTheme="majorBidi" w:cstheme="majorBidi"/>
          <w:sz w:val="30"/>
          <w:szCs w:val="30"/>
        </w:rPr>
        <w:t>295</w:t>
      </w:r>
      <w:r w:rsidR="00202B0E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47E74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และ</w:t>
      </w:r>
      <w:r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BF3607" w:rsidRPr="009013CB">
        <w:rPr>
          <w:rFonts w:asciiTheme="majorBidi" w:hAnsiTheme="majorBidi" w:cstheme="majorBidi"/>
          <w:sz w:val="30"/>
          <w:szCs w:val="30"/>
        </w:rPr>
        <w:t>1.53</w:t>
      </w:r>
      <w:r w:rsidR="00014E23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>ล้าน</w:t>
      </w:r>
      <w:r w:rsidR="00E14C48" w:rsidRPr="009013CB">
        <w:rPr>
          <w:rFonts w:asciiTheme="majorBidi" w:hAnsiTheme="majorBidi" w:cstheme="majorBidi"/>
          <w:sz w:val="30"/>
          <w:szCs w:val="30"/>
          <w:cs/>
        </w:rPr>
        <w:t>ดอลลาร์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>สหรัฐ</w:t>
      </w:r>
      <w:r w:rsidR="00747E74" w:rsidRPr="009013CB">
        <w:rPr>
          <w:rFonts w:asciiTheme="majorBidi" w:hAnsiTheme="majorBidi" w:cstheme="majorBidi"/>
          <w:sz w:val="30"/>
          <w:szCs w:val="30"/>
          <w:cs/>
        </w:rPr>
        <w:t>อเมริกา</w:t>
      </w:r>
      <w:r w:rsidR="00A116B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E14C48" w:rsidRPr="009013CB">
        <w:rPr>
          <w:rFonts w:asciiTheme="majorBidi" w:hAnsiTheme="majorBidi" w:cstheme="majorBidi"/>
          <w:sz w:val="30"/>
          <w:szCs w:val="30"/>
          <w:cs/>
        </w:rPr>
        <w:br/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>และ</w:t>
      </w:r>
      <w:r w:rsidRPr="009013CB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9013CB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694B6D" w:rsidRPr="009013CB">
        <w:rPr>
          <w:rFonts w:asciiTheme="majorBidi" w:hAnsiTheme="majorBidi" w:cstheme="majorBidi"/>
          <w:sz w:val="30"/>
          <w:szCs w:val="30"/>
        </w:rPr>
        <w:t>270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94B6D" w:rsidRPr="009013CB">
        <w:rPr>
          <w:rFonts w:asciiTheme="majorBidi" w:hAnsiTheme="majorBidi" w:cstheme="majorBidi"/>
          <w:sz w:val="30"/>
          <w:szCs w:val="30"/>
        </w:rPr>
        <w:t>1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7E74" w:rsidRPr="009013CB">
        <w:rPr>
          <w:rFonts w:asciiTheme="majorBidi" w:hAnsiTheme="majorBidi" w:cstheme="majorBidi"/>
          <w:sz w:val="30"/>
          <w:szCs w:val="30"/>
          <w:cs/>
        </w:rPr>
        <w:t>ล้าน</w:t>
      </w:r>
      <w:r w:rsidR="00E14C48" w:rsidRPr="009013CB">
        <w:rPr>
          <w:rFonts w:asciiTheme="majorBidi" w:hAnsiTheme="majorBidi" w:cstheme="majorBidi"/>
          <w:sz w:val="30"/>
          <w:szCs w:val="30"/>
          <w:cs/>
        </w:rPr>
        <w:t>ดอลลาร์</w:t>
      </w:r>
      <w:r w:rsidR="00014E23" w:rsidRPr="009013CB">
        <w:rPr>
          <w:rFonts w:asciiTheme="majorBidi" w:hAnsiTheme="majorBidi" w:cstheme="majorBidi"/>
          <w:sz w:val="30"/>
          <w:szCs w:val="30"/>
          <w:cs/>
        </w:rPr>
        <w:t>สหรัฐ</w:t>
      </w:r>
      <w:r w:rsidR="00747E74" w:rsidRPr="009013CB">
        <w:rPr>
          <w:rFonts w:asciiTheme="majorBidi" w:hAnsiTheme="majorBidi" w:cstheme="majorBidi"/>
          <w:sz w:val="30"/>
          <w:szCs w:val="30"/>
          <w:cs/>
        </w:rPr>
        <w:t>อเมริกา</w:t>
      </w:r>
      <w:r w:rsidR="00A743BB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E14C48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9013CB">
        <w:rPr>
          <w:rFonts w:asciiTheme="majorBidi" w:hAnsiTheme="majorBidi" w:cstheme="majorBidi"/>
          <w:sz w:val="30"/>
          <w:szCs w:val="30"/>
          <w:cs/>
        </w:rPr>
        <w:t>ย</w:t>
      </w:r>
      <w:r w:rsidRPr="009013CB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และเครื่องจักรและอุปกรณ์บางส่วน</w:t>
      </w:r>
      <w:r w:rsidR="00E14C48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8E" w:rsidRPr="009013CB" w14:paraId="28599875" w14:textId="77777777" w:rsidTr="00AA554A">
        <w:tc>
          <w:tcPr>
            <w:tcW w:w="3969" w:type="dxa"/>
          </w:tcPr>
          <w:p w14:paraId="18290D72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70F2F2F8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9" w:type="dxa"/>
          </w:tcPr>
          <w:p w14:paraId="5C6AA3A4" w14:textId="77777777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1025B542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0CCF377B" w14:textId="77777777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A5E1E4E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628E" w:rsidRPr="009013CB" w14:paraId="011694C2" w14:textId="77777777" w:rsidTr="00AA554A">
        <w:tc>
          <w:tcPr>
            <w:tcW w:w="3969" w:type="dxa"/>
          </w:tcPr>
          <w:p w14:paraId="103A770E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7F74B9DC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53E5E177" w14:textId="77777777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1190103D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795979BE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396C12EF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7E122A" w14:textId="77777777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00068886" w:rsidR="00D7628E" w:rsidRPr="009013CB" w:rsidRDefault="00D7628E" w:rsidP="00D762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7628E" w:rsidRPr="009013CB" w14:paraId="38DFC728" w14:textId="77777777" w:rsidTr="00AA554A">
        <w:tc>
          <w:tcPr>
            <w:tcW w:w="3969" w:type="dxa"/>
          </w:tcPr>
          <w:p w14:paraId="5A5577F8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8E" w:rsidRPr="009013CB" w14:paraId="10C29837" w14:textId="77777777" w:rsidTr="00AA554A">
        <w:tc>
          <w:tcPr>
            <w:tcW w:w="3969" w:type="dxa"/>
          </w:tcPr>
          <w:p w14:paraId="7BE828E9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283EE47B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448AEF3D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2251662A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3507A4B4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D7628E" w:rsidRPr="009013CB" w14:paraId="7CBC3DF5" w14:textId="77777777" w:rsidTr="00AA554A">
        <w:tc>
          <w:tcPr>
            <w:tcW w:w="3969" w:type="dxa"/>
          </w:tcPr>
          <w:p w14:paraId="14561D3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3A79179B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63,345</w:t>
            </w:r>
          </w:p>
        </w:tc>
        <w:tc>
          <w:tcPr>
            <w:tcW w:w="279" w:type="dxa"/>
          </w:tcPr>
          <w:p w14:paraId="6A8C0E8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04D6556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63,345</w:t>
            </w:r>
          </w:p>
        </w:tc>
        <w:tc>
          <w:tcPr>
            <w:tcW w:w="261" w:type="dxa"/>
          </w:tcPr>
          <w:p w14:paraId="0E111913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4AC731D4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67,979</w:t>
            </w:r>
          </w:p>
        </w:tc>
        <w:tc>
          <w:tcPr>
            <w:tcW w:w="236" w:type="dxa"/>
          </w:tcPr>
          <w:p w14:paraId="117ECB7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4AA7F751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67,979</w:t>
            </w:r>
          </w:p>
        </w:tc>
      </w:tr>
      <w:tr w:rsidR="00D7628E" w:rsidRPr="009013CB" w14:paraId="2C1F9548" w14:textId="77777777" w:rsidTr="00AA554A">
        <w:tc>
          <w:tcPr>
            <w:tcW w:w="3969" w:type="dxa"/>
          </w:tcPr>
          <w:p w14:paraId="5CA1D950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0E472BD2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35,245</w:t>
            </w:r>
          </w:p>
        </w:tc>
        <w:tc>
          <w:tcPr>
            <w:tcW w:w="279" w:type="dxa"/>
          </w:tcPr>
          <w:p w14:paraId="42B4896B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13CAA9B0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35,245</w:t>
            </w:r>
          </w:p>
        </w:tc>
        <w:tc>
          <w:tcPr>
            <w:tcW w:w="261" w:type="dxa"/>
          </w:tcPr>
          <w:p w14:paraId="1C50973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008BB936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30,611</w:t>
            </w:r>
          </w:p>
        </w:tc>
        <w:tc>
          <w:tcPr>
            <w:tcW w:w="236" w:type="dxa"/>
          </w:tcPr>
          <w:p w14:paraId="0247321F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19035EC9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30,611</w:t>
            </w:r>
          </w:p>
        </w:tc>
      </w:tr>
      <w:tr w:rsidR="00D7628E" w:rsidRPr="009013CB" w14:paraId="56E5AEB9" w14:textId="77777777" w:rsidTr="00AA554A">
        <w:tc>
          <w:tcPr>
            <w:tcW w:w="3969" w:type="dxa"/>
          </w:tcPr>
          <w:p w14:paraId="52AEC79D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593390C0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A23AC70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6C9CB9FC" w:rsidR="00D7628E" w:rsidRPr="009013CB" w:rsidRDefault="00D82F85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1146906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9013CB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9013CB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9013CB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9013CB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9013CB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9013CB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9013CB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Pr="009013CB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D569A" w14:textId="14BFD9D8" w:rsidR="00085901" w:rsidRPr="009013CB" w:rsidRDefault="00085901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7F9ED6A" w14:textId="48FBBA42" w:rsidR="009C2EE2" w:rsidRPr="009013CB" w:rsidRDefault="006F41E8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59265" behindDoc="1" locked="0" layoutInCell="1" allowOverlap="1" wp14:anchorId="34DA24DA" wp14:editId="30243FA7">
            <wp:simplePos x="0" y="0"/>
            <wp:positionH relativeFrom="column">
              <wp:posOffset>-153035</wp:posOffset>
            </wp:positionH>
            <wp:positionV relativeFrom="paragraph">
              <wp:posOffset>172648</wp:posOffset>
            </wp:positionV>
            <wp:extent cx="6475730" cy="3582035"/>
            <wp:effectExtent l="0" t="0" r="0" b="0"/>
            <wp:wrapTight wrapText="bothSides">
              <wp:wrapPolygon edited="0">
                <wp:start x="7752" y="115"/>
                <wp:lineTo x="7307" y="689"/>
                <wp:lineTo x="7625" y="2183"/>
                <wp:lineTo x="7625" y="2297"/>
                <wp:lineTo x="10675" y="4021"/>
                <wp:lineTo x="3685" y="4021"/>
                <wp:lineTo x="3685" y="4940"/>
                <wp:lineTo x="10802" y="5859"/>
                <wp:lineTo x="4575" y="5859"/>
                <wp:lineTo x="2542" y="6318"/>
                <wp:lineTo x="2542" y="7697"/>
                <wp:lineTo x="2288" y="8156"/>
                <wp:lineTo x="1652" y="9420"/>
                <wp:lineTo x="1271" y="11372"/>
                <wp:lineTo x="1271" y="13210"/>
                <wp:lineTo x="1525" y="15048"/>
                <wp:lineTo x="2288" y="16886"/>
                <wp:lineTo x="2351" y="17805"/>
                <wp:lineTo x="5020" y="18724"/>
                <wp:lineTo x="7434" y="18724"/>
                <wp:lineTo x="7434" y="21481"/>
                <wp:lineTo x="14297" y="21481"/>
                <wp:lineTo x="14297" y="18724"/>
                <wp:lineTo x="16394" y="18724"/>
                <wp:lineTo x="19317" y="17690"/>
                <wp:lineTo x="19317" y="16886"/>
                <wp:lineTo x="20079" y="15048"/>
                <wp:lineTo x="20333" y="13210"/>
                <wp:lineTo x="20333" y="11372"/>
                <wp:lineTo x="20016" y="9534"/>
                <wp:lineTo x="19126" y="7697"/>
                <wp:lineTo x="19190" y="6318"/>
                <wp:lineTo x="17093" y="5859"/>
                <wp:lineTo x="10802" y="5859"/>
                <wp:lineTo x="18300" y="4825"/>
                <wp:lineTo x="18300" y="4021"/>
                <wp:lineTo x="20333" y="3676"/>
                <wp:lineTo x="20397" y="2987"/>
                <wp:lineTo x="14170" y="2183"/>
                <wp:lineTo x="14488" y="459"/>
                <wp:lineTo x="14488" y="115"/>
                <wp:lineTo x="7752" y="115"/>
              </wp:wrapPolygon>
            </wp:wrapTight>
            <wp:docPr id="19100675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067511" name="Picture 19100675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573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36A078" w14:textId="1089C052" w:rsidR="009C2EE2" w:rsidRPr="009013CB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6F1432" w14:textId="7F7D3254" w:rsidR="0049716C" w:rsidRPr="009013CB" w:rsidRDefault="0049716C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A4ACFA" w14:textId="3DE1EB25" w:rsidR="009C2EE2" w:rsidRPr="009013CB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F8264F" w14:textId="3D83BDC5" w:rsidR="006C777A" w:rsidRPr="009013CB" w:rsidRDefault="006F41E8" w:rsidP="00E14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60289" behindDoc="1" locked="0" layoutInCell="1" allowOverlap="1" wp14:anchorId="6E33DC78" wp14:editId="553D6A4F">
            <wp:simplePos x="0" y="0"/>
            <wp:positionH relativeFrom="column">
              <wp:posOffset>-153035</wp:posOffset>
            </wp:positionH>
            <wp:positionV relativeFrom="paragraph">
              <wp:posOffset>2894893</wp:posOffset>
            </wp:positionV>
            <wp:extent cx="6607810" cy="3612515"/>
            <wp:effectExtent l="0" t="0" r="0" b="6985"/>
            <wp:wrapTight wrapText="bothSides">
              <wp:wrapPolygon edited="0">
                <wp:start x="7784" y="114"/>
                <wp:lineTo x="7286" y="683"/>
                <wp:lineTo x="7535" y="2164"/>
                <wp:lineTo x="4546" y="3987"/>
                <wp:lineTo x="3736" y="4101"/>
                <wp:lineTo x="3736" y="4442"/>
                <wp:lineTo x="4234" y="5809"/>
                <wp:lineTo x="3363" y="6606"/>
                <wp:lineTo x="2491" y="7632"/>
                <wp:lineTo x="2366" y="7859"/>
                <wp:lineTo x="1619" y="9454"/>
                <wp:lineTo x="1308" y="11276"/>
                <wp:lineTo x="1245" y="13099"/>
                <wp:lineTo x="1557" y="14921"/>
                <wp:lineTo x="2180" y="16744"/>
                <wp:lineTo x="2242" y="17769"/>
                <wp:lineTo x="4359" y="18566"/>
                <wp:lineTo x="7037" y="18566"/>
                <wp:lineTo x="7037" y="21528"/>
                <wp:lineTo x="14509" y="21528"/>
                <wp:lineTo x="14572" y="18566"/>
                <wp:lineTo x="17187" y="18566"/>
                <wp:lineTo x="19367" y="17769"/>
                <wp:lineTo x="19367" y="16744"/>
                <wp:lineTo x="20052" y="14921"/>
                <wp:lineTo x="20301" y="13099"/>
                <wp:lineTo x="20301" y="11276"/>
                <wp:lineTo x="19927" y="9454"/>
                <wp:lineTo x="19180" y="7632"/>
                <wp:lineTo x="18557" y="6948"/>
                <wp:lineTo x="17312" y="5809"/>
                <wp:lineTo x="18370" y="4556"/>
                <wp:lineTo x="18432" y="3987"/>
                <wp:lineTo x="17810" y="3987"/>
                <wp:lineTo x="20487" y="3303"/>
                <wp:lineTo x="20363" y="2620"/>
                <wp:lineTo x="14136" y="2164"/>
                <wp:lineTo x="14323" y="683"/>
                <wp:lineTo x="14260" y="114"/>
                <wp:lineTo x="7784" y="114"/>
              </wp:wrapPolygon>
            </wp:wrapTight>
            <wp:docPr id="17485339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533981" name="Picture 174853398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7810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A05" w:rsidRPr="009013CB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9013CB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9013C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771635F9" w:rsidR="00A0782B" w:rsidRPr="009013CB" w:rsidRDefault="00A0782B" w:rsidP="0084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อัตราภาษีเงินได้ที่แท้จริงรวมของกลุ่มบริษัทสำหรับระยะเวลา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เก้าเดือนสิ้นสุดวันที่ </w:t>
      </w:r>
      <w:r w:rsidR="00844912" w:rsidRPr="009013CB">
        <w:rPr>
          <w:rFonts w:asciiTheme="majorBidi" w:hAnsiTheme="majorBidi" w:cstheme="majorBidi"/>
          <w:sz w:val="30"/>
          <w:szCs w:val="30"/>
        </w:rPr>
        <w:t xml:space="preserve">30 </w:t>
      </w:r>
      <w:r w:rsidR="00CC5469">
        <w:rPr>
          <w:rFonts w:asciiTheme="majorBidi" w:hAnsiTheme="majorBidi" w:cstheme="majorBidi" w:hint="cs"/>
          <w:sz w:val="30"/>
          <w:szCs w:val="30"/>
          <w:cs/>
        </w:rPr>
        <w:t>กั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>นยายน</w:t>
      </w:r>
      <w:r w:rsidR="00971620" w:rsidRPr="009013CB">
        <w:rPr>
          <w:rFonts w:asciiTheme="majorBidi" w:hAnsiTheme="majorBidi" w:cstheme="majorBidi"/>
          <w:sz w:val="30"/>
          <w:szCs w:val="30"/>
        </w:rPr>
        <w:t xml:space="preserve"> 2567</w:t>
      </w:r>
      <w:r w:rsidR="00DD2354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คือร้อยล</w:t>
      </w:r>
      <w:r w:rsidR="00204FE7" w:rsidRPr="009013CB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9010B9" w:rsidRPr="009013CB">
        <w:rPr>
          <w:rFonts w:asciiTheme="majorBidi" w:hAnsiTheme="majorBidi" w:cstheme="majorBidi"/>
          <w:sz w:val="30"/>
          <w:szCs w:val="30"/>
        </w:rPr>
        <w:t>19.1</w:t>
      </w:r>
      <w:r w:rsidR="00442F1B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 w:rsidRPr="009013C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44912" w:rsidRPr="009013CB">
        <w:rPr>
          <w:rFonts w:asciiTheme="majorBidi" w:hAnsiTheme="majorBidi" w:cstheme="majorBidi"/>
          <w:i/>
          <w:iCs/>
          <w:sz w:val="30"/>
          <w:szCs w:val="30"/>
        </w:rPr>
        <w:t>17.9</w:t>
      </w:r>
      <w:r w:rsidR="00136A5F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รวมของกลุ่มบริษัท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มีสาเหตุหลักจากบริษัทย่อยมีการใช้ขาดทุนทางภาษีเดิมที่ไม่ได้บันทึก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เก้าเดือนสิ้นสุดวันที่ </w:t>
      </w:r>
      <w:r w:rsidR="009013CB" w:rsidRPr="009013CB">
        <w:rPr>
          <w:rFonts w:asciiTheme="majorBidi" w:hAnsiTheme="majorBidi" w:cstheme="majorBidi"/>
          <w:sz w:val="30"/>
          <w:szCs w:val="30"/>
        </w:rPr>
        <w:t>30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971620" w:rsidRPr="009013CB">
        <w:rPr>
          <w:rFonts w:asciiTheme="majorBidi" w:hAnsiTheme="majorBidi" w:cstheme="majorBidi"/>
          <w:sz w:val="30"/>
          <w:szCs w:val="30"/>
        </w:rPr>
        <w:t xml:space="preserve"> 2567</w:t>
      </w:r>
      <w:r w:rsidR="00971620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9010B9" w:rsidRPr="009013CB">
        <w:rPr>
          <w:rFonts w:asciiTheme="majorBidi" w:hAnsiTheme="majorBidi" w:cstheme="majorBidi"/>
          <w:sz w:val="30"/>
          <w:szCs w:val="30"/>
        </w:rPr>
        <w:t>11.8</w:t>
      </w:r>
      <w:r w:rsidR="003753E1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 w:rsidRPr="009013C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D1B46"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44912" w:rsidRPr="009013CB">
        <w:rPr>
          <w:rFonts w:asciiTheme="majorBidi" w:hAnsiTheme="majorBidi" w:cstheme="majorBidi"/>
          <w:i/>
          <w:iCs/>
          <w:sz w:val="30"/>
          <w:szCs w:val="30"/>
        </w:rPr>
        <w:t>12.8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21B5E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9013CB">
        <w:rPr>
          <w:rFonts w:asciiTheme="majorBidi" w:hAnsiTheme="majorBidi" w:cstheme="majorBidi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53EF443A" w14:textId="77777777" w:rsidR="00A61291" w:rsidRPr="009013CB" w:rsidRDefault="00A61291" w:rsidP="00532F0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</w:p>
    <w:p w14:paraId="60B3A3E0" w14:textId="77777777" w:rsidR="007460B3" w:rsidRPr="009013CB" w:rsidRDefault="004B0450" w:rsidP="007460B3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33411807"/>
      <w:r w:rsidRPr="009013C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60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460B3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30E4E5A3" w14:textId="77777777" w:rsidR="007460B3" w:rsidRPr="009013CB" w:rsidRDefault="007460B3" w:rsidP="00AF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5"/>
        <w:gridCol w:w="1693"/>
        <w:gridCol w:w="1696"/>
        <w:gridCol w:w="1350"/>
        <w:gridCol w:w="231"/>
        <w:gridCol w:w="1365"/>
      </w:tblGrid>
      <w:tr w:rsidR="007460B3" w:rsidRPr="009013CB" w14:paraId="0E9E93B7" w14:textId="77777777">
        <w:trPr>
          <w:tblHeader/>
        </w:trPr>
        <w:tc>
          <w:tcPr>
            <w:tcW w:w="2845" w:type="dxa"/>
            <w:vAlign w:val="bottom"/>
          </w:tcPr>
          <w:p w14:paraId="584A714F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3AE9CE66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6" w:type="dxa"/>
            <w:vAlign w:val="bottom"/>
          </w:tcPr>
          <w:p w14:paraId="369FEBB5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302251A0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FA23CEB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7E07DC62" w14:textId="77777777" w:rsidR="007460B3" w:rsidRPr="009013CB" w:rsidDel="00D43E7A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460B3" w:rsidRPr="009013CB" w14:paraId="41C10280" w14:textId="77777777">
        <w:trPr>
          <w:tblHeader/>
        </w:trPr>
        <w:tc>
          <w:tcPr>
            <w:tcW w:w="2845" w:type="dxa"/>
          </w:tcPr>
          <w:p w14:paraId="74958D8C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28642B4C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5DDCAC4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B897F8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CAAEBF8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42B71FE" w14:textId="77777777" w:rsidR="007460B3" w:rsidRPr="009013CB" w:rsidRDefault="0074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48EB" w:rsidRPr="009013CB" w14:paraId="7C69DC9F" w14:textId="77777777">
        <w:trPr>
          <w:tblHeader/>
        </w:trPr>
        <w:tc>
          <w:tcPr>
            <w:tcW w:w="2845" w:type="dxa"/>
          </w:tcPr>
          <w:p w14:paraId="7C244451" w14:textId="6F3BA18F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93" w:type="dxa"/>
          </w:tcPr>
          <w:p w14:paraId="165DDC47" w14:textId="77777777" w:rsidR="006F48EB" w:rsidRPr="009013CB" w:rsidRDefault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9D84538" w14:textId="77777777" w:rsidR="006F48EB" w:rsidRPr="009013CB" w:rsidRDefault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E43C60" w14:textId="77777777" w:rsidR="006F48EB" w:rsidRPr="009013CB" w:rsidRDefault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6ED1036" w14:textId="77777777" w:rsidR="006F48EB" w:rsidRPr="009013CB" w:rsidRDefault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F939939" w14:textId="77777777" w:rsidR="006F48EB" w:rsidRPr="009013CB" w:rsidRDefault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8EB" w:rsidRPr="009013CB" w14:paraId="545A1B28" w14:textId="77777777">
        <w:trPr>
          <w:tblHeader/>
        </w:trPr>
        <w:tc>
          <w:tcPr>
            <w:tcW w:w="2845" w:type="dxa"/>
          </w:tcPr>
          <w:p w14:paraId="2891C03E" w14:textId="6F02186E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93" w:type="dxa"/>
          </w:tcPr>
          <w:p w14:paraId="7A88DA9E" w14:textId="7EB70BD7" w:rsidR="006F48EB" w:rsidRPr="009013CB" w:rsidRDefault="006F48EB" w:rsidP="00E7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7337E" w:rsidRPr="009013C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96" w:type="dxa"/>
          </w:tcPr>
          <w:p w14:paraId="6F37E644" w14:textId="6BD51D86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E89BD1B" w14:textId="2FF0A9D8" w:rsidR="006F48EB" w:rsidRPr="009013CB" w:rsidRDefault="00E7337E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15289F23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526DAB86" w14:textId="1CAAA50F" w:rsidR="006F48EB" w:rsidRPr="009013CB" w:rsidRDefault="00E7337E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23.08</w:t>
            </w:r>
          </w:p>
        </w:tc>
      </w:tr>
      <w:tr w:rsidR="006F48EB" w:rsidRPr="009013CB" w14:paraId="55D1BF26" w14:textId="77777777">
        <w:trPr>
          <w:tblHeader/>
        </w:trPr>
        <w:tc>
          <w:tcPr>
            <w:tcW w:w="2845" w:type="dxa"/>
          </w:tcPr>
          <w:p w14:paraId="240281DF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0F3D018F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271919C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EBCC29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6042D76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9510FA4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48EB" w:rsidRPr="009013CB" w14:paraId="1D452D1E" w14:textId="77777777">
        <w:trPr>
          <w:tblHeader/>
        </w:trPr>
        <w:tc>
          <w:tcPr>
            <w:tcW w:w="2845" w:type="dxa"/>
          </w:tcPr>
          <w:p w14:paraId="79394FE3" w14:textId="0B5AE4CD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93" w:type="dxa"/>
          </w:tcPr>
          <w:p w14:paraId="26BAAB9B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625621C3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5A287C" w14:textId="6B0EFA8D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CFCD14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0CFB3C4E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48EB" w:rsidRPr="009013CB" w14:paraId="0AE9D241" w14:textId="77777777">
        <w:trPr>
          <w:tblHeader/>
        </w:trPr>
        <w:tc>
          <w:tcPr>
            <w:tcW w:w="2845" w:type="dxa"/>
          </w:tcPr>
          <w:p w14:paraId="2489D1A0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93" w:type="dxa"/>
          </w:tcPr>
          <w:p w14:paraId="563BBAE5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  27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96" w:type="dxa"/>
          </w:tcPr>
          <w:p w14:paraId="4C7DBFE1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F36E8AB" w14:textId="77777777" w:rsidR="006F48EB" w:rsidRPr="009013CB" w:rsidRDefault="006F48EB" w:rsidP="004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0.089</w:t>
            </w:r>
          </w:p>
        </w:tc>
        <w:tc>
          <w:tcPr>
            <w:tcW w:w="231" w:type="dxa"/>
          </w:tcPr>
          <w:p w14:paraId="48889800" w14:textId="77777777" w:rsidR="006F48EB" w:rsidRPr="009013C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3B3C1476" w14:textId="77777777" w:rsidR="006F48EB" w:rsidRPr="009013CB" w:rsidRDefault="006F48EB" w:rsidP="004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17.71</w:t>
            </w:r>
          </w:p>
        </w:tc>
      </w:tr>
    </w:tbl>
    <w:p w14:paraId="3EC7BA42" w14:textId="4733C3DB" w:rsidR="00F636FA" w:rsidRPr="009013CB" w:rsidRDefault="00F636FA" w:rsidP="00060D87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360CBAF3" w14:textId="31422308" w:rsidR="00C877FE" w:rsidRPr="009013CB" w:rsidRDefault="00F636FA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0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013BF6" w14:textId="77777777" w:rsidR="00F636FA" w:rsidRPr="009013CB" w:rsidRDefault="00F636FA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216CC27D" w14:textId="77777777" w:rsidR="00C877FE" w:rsidRPr="009013CB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646DF074" w14:textId="77777777" w:rsidR="00860235" w:rsidRPr="009013CB" w:rsidRDefault="00860235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AE7113" w14:textId="4BF30B6B" w:rsidR="00C877FE" w:rsidRPr="009013CB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</w:p>
    <w:bookmarkEnd w:id="0"/>
    <w:p w14:paraId="3F07155C" w14:textId="0497E39A" w:rsidR="000014C9" w:rsidRPr="009013CB" w:rsidRDefault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0347DC" w14:textId="62E8B69C" w:rsidR="00564A7E" w:rsidRPr="009013CB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4B269E6" w14:textId="1B954D43" w:rsidR="00564A7E" w:rsidRPr="009013CB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23A1A9" w14:textId="77777777" w:rsidR="00127B3A" w:rsidRPr="009013CB" w:rsidRDefault="00127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9889090" w14:textId="77777777" w:rsidR="002A592D" w:rsidRPr="009013CB" w:rsidRDefault="002A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DC0B0F" w14:textId="77777777" w:rsidR="002A592D" w:rsidRPr="009013CB" w:rsidRDefault="002A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C1B95D" w14:textId="77777777" w:rsidR="00564A7E" w:rsidRPr="009013CB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C5A8B6" w14:textId="22F88640" w:rsidR="008109F7" w:rsidRPr="009013CB" w:rsidRDefault="00F636FA" w:rsidP="00E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2C796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9013CB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9013CB" w14:paraId="3EBBDB67" w14:textId="77777777" w:rsidTr="005B2F38">
        <w:tc>
          <w:tcPr>
            <w:tcW w:w="3302" w:type="pct"/>
            <w:vAlign w:val="bottom"/>
          </w:tcPr>
          <w:p w14:paraId="7774589E" w14:textId="451FA3B5" w:rsidR="00AB61FA" w:rsidRPr="009013CB" w:rsidRDefault="00844912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494C" w:rsidRPr="004749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DD2354"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F0830"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9013CB" w14:paraId="69A49F8B" w14:textId="77777777" w:rsidTr="00AA554A">
        <w:tc>
          <w:tcPr>
            <w:tcW w:w="3302" w:type="pct"/>
          </w:tcPr>
          <w:p w14:paraId="47DCC899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9013C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2F38" w:rsidRPr="009013CB" w14:paraId="66466A37" w14:textId="77777777" w:rsidTr="005B2F38">
        <w:tc>
          <w:tcPr>
            <w:tcW w:w="3302" w:type="pct"/>
          </w:tcPr>
          <w:p w14:paraId="5E17CDD8" w14:textId="77777777" w:rsidR="005B2F38" w:rsidRPr="009013CB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240C8FC" w14:textId="77777777" w:rsidR="005B2F38" w:rsidRPr="009013CB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A6B4C82" w14:textId="77777777" w:rsidR="005B2F38" w:rsidRPr="009013CB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162CC5A" w14:textId="77777777" w:rsidR="005B2F38" w:rsidRPr="009013CB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F38" w:rsidRPr="009013CB" w14:paraId="10AF8091" w14:textId="77777777" w:rsidTr="005B2F38">
        <w:tc>
          <w:tcPr>
            <w:tcW w:w="3302" w:type="pct"/>
          </w:tcPr>
          <w:p w14:paraId="0EECB932" w14:textId="6C660F50" w:rsidR="005B2F38" w:rsidRPr="009013CB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2A8973D4" w14:textId="1C3E6D9C" w:rsidR="005B2F38" w:rsidRPr="009013CB" w:rsidRDefault="00D82F85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33" w:type="pct"/>
            <w:vAlign w:val="bottom"/>
          </w:tcPr>
          <w:p w14:paraId="762D5C7C" w14:textId="77777777" w:rsidR="005B2F38" w:rsidRPr="009013CB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5420465" w14:textId="338B8449" w:rsidR="005B2F38" w:rsidRPr="009013CB" w:rsidRDefault="00D82F85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5B2F38" w:rsidRPr="009013CB" w14:paraId="067A7719" w14:textId="77777777" w:rsidTr="005B2F38">
        <w:tc>
          <w:tcPr>
            <w:tcW w:w="3302" w:type="pct"/>
          </w:tcPr>
          <w:p w14:paraId="3665B1CC" w14:textId="77777777" w:rsidR="005B2F38" w:rsidRPr="009013CB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7662B593" w14:textId="3B27B540" w:rsidR="005B2F38" w:rsidRPr="009013CB" w:rsidRDefault="00D82F85" w:rsidP="00E7337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43DCB9C5" w14:textId="77777777" w:rsidR="005B2F38" w:rsidRPr="009013CB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CF8DAA" w14:textId="5D534100" w:rsidR="005B2F38" w:rsidRPr="009013CB" w:rsidRDefault="00D82F85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5B2F38" w:rsidRPr="009013CB" w14:paraId="1AFE5868" w14:textId="77777777" w:rsidTr="005B2F38">
        <w:tc>
          <w:tcPr>
            <w:tcW w:w="3302" w:type="pct"/>
          </w:tcPr>
          <w:p w14:paraId="032ADFF3" w14:textId="152BE439" w:rsidR="005B2F38" w:rsidRPr="009013CB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29E6" w14:textId="7C57E958" w:rsidR="005B2F38" w:rsidRPr="009013CB" w:rsidRDefault="00D82F85" w:rsidP="00E7337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3,616</w:t>
            </w:r>
          </w:p>
        </w:tc>
        <w:tc>
          <w:tcPr>
            <w:tcW w:w="133" w:type="pct"/>
            <w:vAlign w:val="bottom"/>
          </w:tcPr>
          <w:p w14:paraId="4BFA0E02" w14:textId="77777777" w:rsidR="005B2F38" w:rsidRPr="009013CB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84F12" w14:textId="55F84820" w:rsidR="005B2F38" w:rsidRPr="009013CB" w:rsidRDefault="00D82F85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2,670</w:t>
            </w:r>
          </w:p>
        </w:tc>
      </w:tr>
    </w:tbl>
    <w:p w14:paraId="389F2AFB" w14:textId="64C93B1A" w:rsidR="004B0450" w:rsidRPr="009013CB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E9B3E" w14:textId="46F32F68" w:rsidR="003706A7" w:rsidRPr="009013CB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t>อ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9013CB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Pr="009013CB" w:rsidRDefault="00286EB0" w:rsidP="00E7337E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57C959B6" w:rsidR="00BE2EF0" w:rsidRPr="009013CB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B693E" w14:textId="21ECA162" w:rsidR="000E7F9F" w:rsidRPr="009013CB" w:rsidRDefault="000E7F9F" w:rsidP="000E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20C0D4AD" w14:textId="77777777" w:rsidR="00CC5469" w:rsidRDefault="00CC5469" w:rsidP="008F1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5668A" w14:textId="44929897" w:rsidR="000E7F9F" w:rsidRPr="008F18DC" w:rsidRDefault="00CC5469" w:rsidP="008F18DC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CC5469">
        <w:rPr>
          <w:rFonts w:asciiTheme="majorBidi" w:hAnsiTheme="majorBidi" w:cstheme="majorBidi"/>
          <w:spacing w:val="-4"/>
          <w:cs/>
          <w:lang w:val="en-US"/>
        </w:rPr>
        <w:t>ใน</w:t>
      </w:r>
      <w:r w:rsidRPr="00CC5469">
        <w:rPr>
          <w:rFonts w:asciiTheme="majorBidi" w:hAnsiTheme="majorBidi" w:cstheme="majorBidi" w:hint="cs"/>
          <w:spacing w:val="-4"/>
          <w:cs/>
          <w:lang w:val="en-US"/>
        </w:rPr>
        <w:t xml:space="preserve">การประชุมคณะกรรมการบริษัทเมื่อวันที่ </w:t>
      </w:r>
      <w:r w:rsidRPr="00CC5469">
        <w:rPr>
          <w:rFonts w:asciiTheme="majorBidi" w:hAnsiTheme="majorBidi" w:cstheme="majorBidi"/>
          <w:spacing w:val="-4"/>
          <w:lang w:val="en-US"/>
        </w:rPr>
        <w:t xml:space="preserve">14 </w:t>
      </w:r>
      <w:r w:rsidRPr="00CC5469">
        <w:rPr>
          <w:rFonts w:asciiTheme="majorBidi" w:hAnsiTheme="majorBidi" w:cstheme="majorBidi" w:hint="cs"/>
          <w:spacing w:val="-4"/>
          <w:cs/>
          <w:lang w:val="en-US"/>
        </w:rPr>
        <w:t xml:space="preserve">พฤศจิกายน </w:t>
      </w:r>
      <w:r w:rsidRPr="00CC5469">
        <w:rPr>
          <w:rFonts w:asciiTheme="majorBidi" w:hAnsiTheme="majorBidi" w:cstheme="majorBidi"/>
          <w:spacing w:val="-4"/>
          <w:lang w:val="en-US"/>
        </w:rPr>
        <w:t xml:space="preserve">2567 </w:t>
      </w:r>
      <w:r w:rsidRPr="00CC5469">
        <w:rPr>
          <w:rFonts w:asciiTheme="majorBidi" w:hAnsiTheme="majorBidi" w:cstheme="majorBidi" w:hint="cs"/>
          <w:spacing w:val="-4"/>
          <w:cs/>
          <w:lang w:val="en-US"/>
        </w:rPr>
        <w:t>คณะกรรมการมีมติอนุมัติจ่ายเงินปันผลระหว่างกาล</w:t>
      </w:r>
      <w:r w:rsidRPr="008F18DC">
        <w:rPr>
          <w:rFonts w:asciiTheme="majorBidi" w:hAnsiTheme="majorBidi" w:cstheme="majorBidi" w:hint="cs"/>
          <w:spacing w:val="2"/>
          <w:cs/>
          <w:lang w:val="en-US"/>
        </w:rPr>
        <w:t xml:space="preserve">จากกำไรสะสมของบริษัท สำหรับงบการเงินประจำปี </w:t>
      </w:r>
      <w:r w:rsidRPr="008F18DC">
        <w:rPr>
          <w:rFonts w:asciiTheme="majorBidi" w:hAnsiTheme="majorBidi" w:cstheme="majorBidi"/>
          <w:spacing w:val="2"/>
          <w:lang w:val="en-US"/>
        </w:rPr>
        <w:t xml:space="preserve">2566 </w:t>
      </w:r>
      <w:r w:rsidRPr="008F18DC">
        <w:rPr>
          <w:rFonts w:asciiTheme="majorBidi" w:hAnsiTheme="majorBidi" w:cstheme="majorBidi" w:hint="cs"/>
          <w:spacing w:val="2"/>
          <w:cs/>
          <w:lang w:val="en-US"/>
        </w:rPr>
        <w:t xml:space="preserve">ในอัตราหุ้นละ </w:t>
      </w:r>
      <w:r w:rsidRPr="008F18DC">
        <w:rPr>
          <w:rFonts w:asciiTheme="majorBidi" w:hAnsiTheme="majorBidi" w:cstheme="majorBidi"/>
          <w:spacing w:val="2"/>
          <w:lang w:val="en-US"/>
        </w:rPr>
        <w:t xml:space="preserve">0.754 </w:t>
      </w:r>
      <w:r w:rsidRPr="008F18DC">
        <w:rPr>
          <w:rFonts w:asciiTheme="majorBidi" w:hAnsiTheme="majorBidi" w:cstheme="majorBidi" w:hint="cs"/>
          <w:spacing w:val="2"/>
          <w:cs/>
          <w:lang w:val="en-US"/>
        </w:rPr>
        <w:t>บาท เป็นจำนวนเงินทั้งสิ้น</w:t>
      </w:r>
      <w:r>
        <w:rPr>
          <w:rFonts w:asciiTheme="majorBidi" w:hAnsiTheme="majorBidi" w:cstheme="majorBidi"/>
          <w:lang w:val="en-US"/>
        </w:rPr>
        <w:t xml:space="preserve"> 150.05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เงินปันผลดังกล่าวจะจ่ายให้แก่ผู้ถือหุ้นในวันที่ </w:t>
      </w:r>
      <w:r>
        <w:rPr>
          <w:rFonts w:asciiTheme="majorBidi" w:hAnsiTheme="majorBidi" w:cstheme="majorBidi"/>
          <w:lang w:val="en-US"/>
        </w:rPr>
        <w:t xml:space="preserve">13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256</w:t>
      </w:r>
      <w:r w:rsidR="008F18DC">
        <w:rPr>
          <w:rFonts w:asciiTheme="majorBidi" w:hAnsiTheme="majorBidi" w:cstheme="majorBidi"/>
          <w:lang w:val="en-US"/>
        </w:rPr>
        <w:t>7</w:t>
      </w:r>
    </w:p>
    <w:sectPr w:rsidR="000E7F9F" w:rsidRPr="008F18DC" w:rsidSect="00BC0BA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6F40" w14:textId="77777777" w:rsidR="00BA77B9" w:rsidRDefault="00BA77B9">
      <w:r>
        <w:separator/>
      </w:r>
    </w:p>
  </w:endnote>
  <w:endnote w:type="continuationSeparator" w:id="0">
    <w:p w14:paraId="545754AE" w14:textId="77777777" w:rsidR="00BA77B9" w:rsidRDefault="00BA77B9">
      <w:r>
        <w:continuationSeparator/>
      </w:r>
    </w:p>
  </w:endnote>
  <w:endnote w:type="continuationNotice" w:id="1">
    <w:p w14:paraId="1F1518F4" w14:textId="77777777" w:rsidR="00BA77B9" w:rsidRDefault="00BA77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C152" w14:textId="77777777" w:rsidR="00BA77B9" w:rsidRDefault="00BA77B9">
      <w:r>
        <w:separator/>
      </w:r>
    </w:p>
  </w:footnote>
  <w:footnote w:type="continuationSeparator" w:id="0">
    <w:p w14:paraId="77A01004" w14:textId="77777777" w:rsidR="00BA77B9" w:rsidRDefault="00BA77B9">
      <w:r>
        <w:continuationSeparator/>
      </w:r>
    </w:p>
  </w:footnote>
  <w:footnote w:type="continuationNotice" w:id="1">
    <w:p w14:paraId="7A26FC59" w14:textId="77777777" w:rsidR="00BA77B9" w:rsidRDefault="00BA77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1C4AF66D" w:rsidR="00685665" w:rsidRDefault="00D7628E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Pr="00924C5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7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228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496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1BFD"/>
    <w:rsid w:val="00AC27E6"/>
    <w:rsid w:val="00AC2A2C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3BCF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AD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37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BD"/>
    <w:rsid w:val="00C74296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64E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75DD"/>
    <w:rsid w:val="00D60F2D"/>
    <w:rsid w:val="00D61151"/>
    <w:rsid w:val="00D615DF"/>
    <w:rsid w:val="00D61724"/>
    <w:rsid w:val="00D62286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7D348C57-9347-4685-93F2-8F22522A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1668</TotalTime>
  <Pages>8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Nantachat, Chalermlapasdorn</cp:lastModifiedBy>
  <cp:revision>178</cp:revision>
  <cp:lastPrinted>2024-05-03T23:16:00Z</cp:lastPrinted>
  <dcterms:created xsi:type="dcterms:W3CDTF">2023-10-24T22:34:00Z</dcterms:created>
  <dcterms:modified xsi:type="dcterms:W3CDTF">2024-10-30T14:27:00Z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