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522A6B8F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300B4D61" w14:textId="0A422479" w:rsidR="00634D49" w:rsidRPr="00F203A2" w:rsidRDefault="00634D49" w:rsidP="0059748A">
      <w:pPr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  <w:r w:rsidR="0059748A" w:rsidRPr="00F203A2">
        <w:rPr>
          <w:rFonts w:ascii="Browallia New" w:hAnsi="Browallia New" w:cs="Browallia New"/>
          <w:b/>
          <w:bCs/>
          <w:sz w:val="28"/>
          <w:szCs w:val="28"/>
        </w:rPr>
        <w:t xml:space="preserve">          (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เดิมชื่อ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“</w:t>
      </w:r>
      <w:r w:rsidR="005262B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สตาร์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สิทธิ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t>”)</w:t>
      </w:r>
    </w:p>
    <w:p w14:paraId="580879B3" w14:textId="77777777" w:rsidR="00AD3B26" w:rsidRPr="00F203A2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858AE2" w14:textId="77942AFD" w:rsidR="00CD30ED" w:rsidRPr="00F203A2" w:rsidRDefault="00CD30ED" w:rsidP="00CD30ED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76066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คอร์ปอเรชั่น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2B07B2" w:rsidRPr="002B07B2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C710E" w:rsidRPr="002C710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2B07B2" w:rsidRPr="002B07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A450E5" w:rsidRPr="00A450E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สำหรับงวดสามเดือนและ</w:t>
      </w:r>
      <w:r w:rsidR="00A450E5" w:rsidRPr="00A450E5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A450E5" w:rsidRPr="00A450E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="00A450E5" w:rsidRPr="00A450E5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450E5" w:rsidRPr="00A450E5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A450E5" w:rsidRPr="00A450E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35C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</w:t>
      </w:r>
      <w:r w:rsidR="00EC79BE" w:rsidRPr="00EC79BE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5262BE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EC79BE" w:rsidRPr="00EC79B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เดือนสิ้นสุดวันเดียวกัน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</w:t>
      </w:r>
      <w:r w:rsidR="00D03563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F203A2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6C3D5F56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A8BDE46" w14:textId="77777777" w:rsidR="00CF3361" w:rsidRDefault="00CF3361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313F5B2" w14:textId="77777777" w:rsidR="00CF3361" w:rsidRDefault="00CF3361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5151FD94" w14:textId="77777777" w:rsidR="00CF3361" w:rsidRPr="00F203A2" w:rsidRDefault="00CF3361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77777777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F203A2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29C917B8" w:rsidR="00D15EA5" w:rsidRPr="00F203A2" w:rsidRDefault="008355B6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355B6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D144E3" w:rsidRPr="008355B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F4C8F" w:rsidRPr="008355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7109E6" w:rsidRPr="008355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09E6" w:rsidRPr="008355B6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D4BC4" w14:textId="77777777" w:rsidR="00BF62D6" w:rsidRDefault="00BF62D6">
      <w:r>
        <w:separator/>
      </w:r>
    </w:p>
  </w:endnote>
  <w:endnote w:type="continuationSeparator" w:id="0">
    <w:p w14:paraId="21DD7C79" w14:textId="77777777" w:rsidR="00BF62D6" w:rsidRDefault="00BF62D6">
      <w:r>
        <w:continuationSeparator/>
      </w:r>
    </w:p>
  </w:endnote>
  <w:endnote w:type="continuationNotice" w:id="1">
    <w:p w14:paraId="2BF627BE" w14:textId="77777777" w:rsidR="00BF62D6" w:rsidRDefault="00BF62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41BB3" w14:textId="77777777" w:rsidR="00BF62D6" w:rsidRDefault="00BF62D6">
      <w:bookmarkStart w:id="0" w:name="_Hlk482348182"/>
      <w:bookmarkEnd w:id="0"/>
      <w:r>
        <w:separator/>
      </w:r>
    </w:p>
  </w:footnote>
  <w:footnote w:type="continuationSeparator" w:id="0">
    <w:p w14:paraId="7FA95FE3" w14:textId="77777777" w:rsidR="00BF62D6" w:rsidRDefault="00BF62D6">
      <w:r>
        <w:continuationSeparator/>
      </w:r>
    </w:p>
  </w:footnote>
  <w:footnote w:type="continuationNotice" w:id="1">
    <w:p w14:paraId="1E0B5BA2" w14:textId="77777777" w:rsidR="00BF62D6" w:rsidRDefault="00BF62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5A5ACF2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9868C3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57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E5B"/>
    <w:rsid w:val="0014390F"/>
    <w:rsid w:val="00144492"/>
    <w:rsid w:val="0014478A"/>
    <w:rsid w:val="001448F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C710E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67253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3E24"/>
    <w:rsid w:val="004F5D91"/>
    <w:rsid w:val="004F6441"/>
    <w:rsid w:val="0050040C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262BE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A3"/>
    <w:rsid w:val="0059748A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C8F"/>
    <w:rsid w:val="006F4F77"/>
    <w:rsid w:val="006F53EE"/>
    <w:rsid w:val="006F562A"/>
    <w:rsid w:val="0070147C"/>
    <w:rsid w:val="007064E7"/>
    <w:rsid w:val="007077A3"/>
    <w:rsid w:val="007109E6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25E9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E7F52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55B6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567E"/>
    <w:rsid w:val="00931605"/>
    <w:rsid w:val="00931D7A"/>
    <w:rsid w:val="00935D8D"/>
    <w:rsid w:val="00942FE8"/>
    <w:rsid w:val="0095408B"/>
    <w:rsid w:val="009545C7"/>
    <w:rsid w:val="00957E70"/>
    <w:rsid w:val="00961F71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0E5"/>
    <w:rsid w:val="00A4585A"/>
    <w:rsid w:val="00A4641C"/>
    <w:rsid w:val="00A473FE"/>
    <w:rsid w:val="00A47873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95BFC"/>
    <w:rsid w:val="00BA290E"/>
    <w:rsid w:val="00BA2F43"/>
    <w:rsid w:val="00BA5B00"/>
    <w:rsid w:val="00BA74AA"/>
    <w:rsid w:val="00BB1A07"/>
    <w:rsid w:val="00BB2559"/>
    <w:rsid w:val="00BB29D7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2D6"/>
    <w:rsid w:val="00BF6CE1"/>
    <w:rsid w:val="00BF6E1B"/>
    <w:rsid w:val="00C0296A"/>
    <w:rsid w:val="00C03283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0D33"/>
    <w:rsid w:val="00C3462C"/>
    <w:rsid w:val="00C34D69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361"/>
    <w:rsid w:val="00CF3906"/>
    <w:rsid w:val="00CF5DB9"/>
    <w:rsid w:val="00D03563"/>
    <w:rsid w:val="00D0541E"/>
    <w:rsid w:val="00D078C4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4497"/>
    <w:rsid w:val="00E95344"/>
    <w:rsid w:val="00EA1631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C79BE"/>
    <w:rsid w:val="00ED080A"/>
    <w:rsid w:val="00ED2359"/>
    <w:rsid w:val="00ED30D4"/>
    <w:rsid w:val="00ED50F3"/>
    <w:rsid w:val="00ED59EC"/>
    <w:rsid w:val="00ED7477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87FC8"/>
    <w:rsid w:val="00F909CD"/>
    <w:rsid w:val="00F91142"/>
    <w:rsid w:val="00F974D1"/>
    <w:rsid w:val="00F97986"/>
    <w:rsid w:val="00FA121E"/>
    <w:rsid w:val="00FA16E0"/>
    <w:rsid w:val="00FA38E9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0BE81-B75E-4A3C-A6AD-3A5EB2498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4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36</TotalTime>
  <Pages>2</Pages>
  <Words>366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40</cp:revision>
  <cp:lastPrinted>2024-08-02T13:28:00Z</cp:lastPrinted>
  <dcterms:created xsi:type="dcterms:W3CDTF">2024-05-14T12:57:00Z</dcterms:created>
  <dcterms:modified xsi:type="dcterms:W3CDTF">2024-11-12T04:34:00Z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